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shd w:val="clear" w:color="auto" w:fill="auto"/>
          </w:tcPr>
          <w:p w14:paraId="3B440567" w14:textId="4995DCA7"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V1</w:t>
            </w:r>
            <w:r w:rsidR="007C333E">
              <w:rPr>
                <w:noProof w:val="0"/>
              </w:rPr>
              <w:t>8</w:t>
            </w:r>
            <w:r w:rsidR="009466C2" w:rsidRPr="006436AF">
              <w:rPr>
                <w:noProof w:val="0"/>
              </w:rPr>
              <w:t>.</w:t>
            </w:r>
            <w:r w:rsidR="00854EF8">
              <w:rPr>
                <w:noProof w:val="0"/>
              </w:rPr>
              <w:t>4</w:t>
            </w:r>
            <w:r w:rsidR="009466C2" w:rsidRPr="006436AF">
              <w:rPr>
                <w:noProof w:val="0"/>
              </w:rPr>
              <w:t>.</w:t>
            </w:r>
            <w:r w:rsidR="0061317A">
              <w:rPr>
                <w:noProof w:val="0"/>
              </w:rPr>
              <w:t>0</w:t>
            </w:r>
            <w:r w:rsidR="000E4D94" w:rsidRPr="006436AF">
              <w:rPr>
                <w:noProof w:val="0"/>
              </w:rPr>
              <w:t xml:space="preserve"> </w:t>
            </w:r>
            <w:r w:rsidRPr="006436AF">
              <w:rPr>
                <w:noProof w:val="0"/>
                <w:sz w:val="32"/>
              </w:rPr>
              <w:t>(</w:t>
            </w:r>
            <w:r w:rsidR="00854EF8" w:rsidRPr="006436AF">
              <w:rPr>
                <w:noProof w:val="0"/>
                <w:sz w:val="32"/>
              </w:rPr>
              <w:t>202</w:t>
            </w:r>
            <w:r w:rsidR="00854EF8">
              <w:rPr>
                <w:noProof w:val="0"/>
                <w:sz w:val="32"/>
              </w:rPr>
              <w:t>5</w:t>
            </w:r>
            <w:r w:rsidRPr="006436AF">
              <w:rPr>
                <w:noProof w:val="0"/>
                <w:sz w:val="32"/>
              </w:rPr>
              <w:t>-</w:t>
            </w:r>
            <w:r w:rsidR="00854EF8">
              <w:rPr>
                <w:noProof w:val="0"/>
                <w:sz w:val="32"/>
              </w:rPr>
              <w:t>01</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262FFA4"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7C333E" w:rsidRPr="006436AF">
              <w:rPr>
                <w:rStyle w:val="ZGSM"/>
              </w:rPr>
              <w:t>1</w:t>
            </w:r>
            <w:r w:rsidR="007C333E">
              <w:rPr>
                <w:rStyle w:val="ZGSM"/>
              </w:rPr>
              <w:t>8</w:t>
            </w:r>
            <w:r w:rsidRPr="006436AF">
              <w:t>)</w:t>
            </w:r>
          </w:p>
        </w:tc>
      </w:tr>
      <w:tr w:rsidR="00BF128E" w:rsidRPr="006436AF" w14:paraId="180E36CC" w14:textId="77777777" w:rsidTr="00C93383">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1CD55F59" w:rsidR="00E16509" w:rsidRPr="006436AF" w:rsidRDefault="00E16509" w:rsidP="00133525">
            <w:pPr>
              <w:pStyle w:val="FP"/>
              <w:jc w:val="center"/>
              <w:rPr>
                <w:sz w:val="18"/>
              </w:rPr>
            </w:pPr>
            <w:r w:rsidRPr="006436AF">
              <w:rPr>
                <w:sz w:val="18"/>
              </w:rPr>
              <w:t xml:space="preserve">© </w:t>
            </w:r>
            <w:r w:rsidR="009D5856" w:rsidRPr="006436AF">
              <w:rPr>
                <w:sz w:val="18"/>
              </w:rPr>
              <w:t>202</w:t>
            </w:r>
            <w:r w:rsidR="00230F71">
              <w:rPr>
                <w:sz w:val="18"/>
              </w:rPr>
              <w:t>5</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3249A743" w14:textId="666E6774" w:rsidR="00F819EA"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fldLock="1"/>
      </w:r>
      <w:r w:rsidRPr="006436AF">
        <w:instrText xml:space="preserve"> TOC \o "1-9"</w:instrText>
      </w:r>
      <w:r w:rsidRPr="006436AF">
        <w:fldChar w:fldCharType="separate"/>
      </w:r>
      <w:r w:rsidR="00F819EA">
        <w:rPr>
          <w:noProof/>
        </w:rPr>
        <w:t>Foreword</w:t>
      </w:r>
      <w:r w:rsidR="00F819EA">
        <w:rPr>
          <w:noProof/>
        </w:rPr>
        <w:tab/>
      </w:r>
      <w:r w:rsidR="00F819EA">
        <w:rPr>
          <w:noProof/>
        </w:rPr>
        <w:fldChar w:fldCharType="begin" w:fldLock="1"/>
      </w:r>
      <w:r w:rsidR="00F819EA">
        <w:rPr>
          <w:noProof/>
        </w:rPr>
        <w:instrText xml:space="preserve"> PAGEREF _Toc187861576 \h </w:instrText>
      </w:r>
      <w:r w:rsidR="00F819EA">
        <w:rPr>
          <w:noProof/>
        </w:rPr>
      </w:r>
      <w:r w:rsidR="00F819EA">
        <w:rPr>
          <w:noProof/>
        </w:rPr>
        <w:fldChar w:fldCharType="separate"/>
      </w:r>
      <w:r w:rsidR="00F819EA">
        <w:rPr>
          <w:noProof/>
        </w:rPr>
        <w:t>12</w:t>
      </w:r>
      <w:r w:rsidR="00F819EA">
        <w:rPr>
          <w:noProof/>
        </w:rPr>
        <w:fldChar w:fldCharType="end"/>
      </w:r>
    </w:p>
    <w:p w14:paraId="4EA279F9" w14:textId="082EDC22"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_Toc187861577 \h </w:instrText>
      </w:r>
      <w:r>
        <w:rPr>
          <w:noProof/>
        </w:rPr>
      </w:r>
      <w:r>
        <w:rPr>
          <w:noProof/>
        </w:rPr>
        <w:fldChar w:fldCharType="separate"/>
      </w:r>
      <w:r>
        <w:rPr>
          <w:noProof/>
        </w:rPr>
        <w:t>14</w:t>
      </w:r>
      <w:r>
        <w:rPr>
          <w:noProof/>
        </w:rPr>
        <w:fldChar w:fldCharType="end"/>
      </w:r>
    </w:p>
    <w:p w14:paraId="4A2E2DFB" w14:textId="16253324"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_Toc187861578 \h </w:instrText>
      </w:r>
      <w:r>
        <w:rPr>
          <w:noProof/>
        </w:rPr>
      </w:r>
      <w:r>
        <w:rPr>
          <w:noProof/>
        </w:rPr>
        <w:fldChar w:fldCharType="separate"/>
      </w:r>
      <w:r>
        <w:rPr>
          <w:noProof/>
        </w:rPr>
        <w:t>14</w:t>
      </w:r>
      <w:r>
        <w:rPr>
          <w:noProof/>
        </w:rPr>
        <w:fldChar w:fldCharType="end"/>
      </w:r>
    </w:p>
    <w:p w14:paraId="68A6DEEE" w14:textId="165D5464"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_Toc187861579 \h </w:instrText>
      </w:r>
      <w:r>
        <w:rPr>
          <w:noProof/>
        </w:rPr>
      </w:r>
      <w:r>
        <w:rPr>
          <w:noProof/>
        </w:rPr>
        <w:fldChar w:fldCharType="separate"/>
      </w:r>
      <w:r>
        <w:rPr>
          <w:noProof/>
        </w:rPr>
        <w:t>16</w:t>
      </w:r>
      <w:r>
        <w:rPr>
          <w:noProof/>
        </w:rPr>
        <w:fldChar w:fldCharType="end"/>
      </w:r>
    </w:p>
    <w:p w14:paraId="64C34E1D" w14:textId="1674C1A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_Toc187861580 \h </w:instrText>
      </w:r>
      <w:r>
        <w:rPr>
          <w:noProof/>
        </w:rPr>
      </w:r>
      <w:r>
        <w:rPr>
          <w:noProof/>
        </w:rPr>
        <w:fldChar w:fldCharType="separate"/>
      </w:r>
      <w:r>
        <w:rPr>
          <w:noProof/>
        </w:rPr>
        <w:t>16</w:t>
      </w:r>
      <w:r>
        <w:rPr>
          <w:noProof/>
        </w:rPr>
        <w:fldChar w:fldCharType="end"/>
      </w:r>
    </w:p>
    <w:p w14:paraId="33989FD4" w14:textId="55AAE70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_Toc187861581 \h </w:instrText>
      </w:r>
      <w:r>
        <w:rPr>
          <w:noProof/>
        </w:rPr>
      </w:r>
      <w:r>
        <w:rPr>
          <w:noProof/>
        </w:rPr>
        <w:fldChar w:fldCharType="separate"/>
      </w:r>
      <w:r>
        <w:rPr>
          <w:noProof/>
        </w:rPr>
        <w:t>16</w:t>
      </w:r>
      <w:r>
        <w:rPr>
          <w:noProof/>
        </w:rPr>
        <w:fldChar w:fldCharType="end"/>
      </w:r>
    </w:p>
    <w:p w14:paraId="01385412" w14:textId="0F62515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_Toc187861582 \h </w:instrText>
      </w:r>
      <w:r>
        <w:rPr>
          <w:noProof/>
        </w:rPr>
      </w:r>
      <w:r>
        <w:rPr>
          <w:noProof/>
        </w:rPr>
        <w:fldChar w:fldCharType="separate"/>
      </w:r>
      <w:r>
        <w:rPr>
          <w:noProof/>
        </w:rPr>
        <w:t>17</w:t>
      </w:r>
      <w:r>
        <w:rPr>
          <w:noProof/>
        </w:rPr>
        <w:fldChar w:fldCharType="end"/>
      </w:r>
    </w:p>
    <w:p w14:paraId="68FDF806" w14:textId="2CB4F1D6"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_Toc187861583 \h </w:instrText>
      </w:r>
      <w:r>
        <w:rPr>
          <w:noProof/>
        </w:rPr>
      </w:r>
      <w:r>
        <w:rPr>
          <w:noProof/>
        </w:rPr>
        <w:fldChar w:fldCharType="separate"/>
      </w:r>
      <w:r>
        <w:rPr>
          <w:noProof/>
        </w:rPr>
        <w:t>18</w:t>
      </w:r>
      <w:r>
        <w:rPr>
          <w:noProof/>
        </w:rPr>
        <w:fldChar w:fldCharType="end"/>
      </w:r>
    </w:p>
    <w:p w14:paraId="7220F4F1" w14:textId="6240751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_Toc187861584 \h </w:instrText>
      </w:r>
      <w:r>
        <w:rPr>
          <w:noProof/>
        </w:rPr>
      </w:r>
      <w:r>
        <w:rPr>
          <w:noProof/>
        </w:rPr>
        <w:fldChar w:fldCharType="separate"/>
      </w:r>
      <w:r>
        <w:rPr>
          <w:noProof/>
        </w:rPr>
        <w:t>18</w:t>
      </w:r>
      <w:r>
        <w:rPr>
          <w:noProof/>
        </w:rPr>
        <w:fldChar w:fldCharType="end"/>
      </w:r>
    </w:p>
    <w:p w14:paraId="7561A308" w14:textId="49C7091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_Toc187861585 \h </w:instrText>
      </w:r>
      <w:r>
        <w:rPr>
          <w:noProof/>
        </w:rPr>
      </w:r>
      <w:r>
        <w:rPr>
          <w:noProof/>
        </w:rPr>
        <w:fldChar w:fldCharType="separate"/>
      </w:r>
      <w:r>
        <w:rPr>
          <w:noProof/>
        </w:rPr>
        <w:t>18</w:t>
      </w:r>
      <w:r>
        <w:rPr>
          <w:noProof/>
        </w:rPr>
        <w:fldChar w:fldCharType="end"/>
      </w:r>
    </w:p>
    <w:p w14:paraId="3DB84FE2" w14:textId="5D22A09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_Toc187861586 \h </w:instrText>
      </w:r>
      <w:r>
        <w:rPr>
          <w:noProof/>
        </w:rPr>
      </w:r>
      <w:r>
        <w:rPr>
          <w:noProof/>
        </w:rPr>
        <w:fldChar w:fldCharType="separate"/>
      </w:r>
      <w:r>
        <w:rPr>
          <w:noProof/>
        </w:rPr>
        <w:t>19</w:t>
      </w:r>
      <w:r>
        <w:rPr>
          <w:noProof/>
        </w:rPr>
        <w:fldChar w:fldCharType="end"/>
      </w:r>
    </w:p>
    <w:p w14:paraId="62DD732E" w14:textId="3BCAD50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_Toc187861587 \h </w:instrText>
      </w:r>
      <w:r>
        <w:rPr>
          <w:noProof/>
        </w:rPr>
      </w:r>
      <w:r>
        <w:rPr>
          <w:noProof/>
        </w:rPr>
        <w:fldChar w:fldCharType="separate"/>
      </w:r>
      <w:r>
        <w:rPr>
          <w:noProof/>
        </w:rPr>
        <w:t>19</w:t>
      </w:r>
      <w:r>
        <w:rPr>
          <w:noProof/>
        </w:rPr>
        <w:fldChar w:fldCharType="end"/>
      </w:r>
    </w:p>
    <w:p w14:paraId="6498A2FF" w14:textId="2E2658C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_Toc187861588 \h </w:instrText>
      </w:r>
      <w:r>
        <w:rPr>
          <w:noProof/>
        </w:rPr>
      </w:r>
      <w:r>
        <w:rPr>
          <w:noProof/>
        </w:rPr>
        <w:fldChar w:fldCharType="separate"/>
      </w:r>
      <w:r>
        <w:rPr>
          <w:noProof/>
        </w:rPr>
        <w:t>20</w:t>
      </w:r>
      <w:r>
        <w:rPr>
          <w:noProof/>
        </w:rPr>
        <w:fldChar w:fldCharType="end"/>
      </w:r>
    </w:p>
    <w:p w14:paraId="4EB1F112" w14:textId="34551C7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_Toc187861589 \h </w:instrText>
      </w:r>
      <w:r>
        <w:rPr>
          <w:noProof/>
        </w:rPr>
      </w:r>
      <w:r>
        <w:rPr>
          <w:noProof/>
        </w:rPr>
        <w:fldChar w:fldCharType="separate"/>
      </w:r>
      <w:r>
        <w:rPr>
          <w:noProof/>
        </w:rPr>
        <w:t>20</w:t>
      </w:r>
      <w:r>
        <w:rPr>
          <w:noProof/>
        </w:rPr>
        <w:fldChar w:fldCharType="end"/>
      </w:r>
    </w:p>
    <w:p w14:paraId="1B7A109D" w14:textId="4E042652"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_Toc187861590 \h </w:instrText>
      </w:r>
      <w:r>
        <w:rPr>
          <w:noProof/>
        </w:rPr>
      </w:r>
      <w:r>
        <w:rPr>
          <w:noProof/>
        </w:rPr>
        <w:fldChar w:fldCharType="separate"/>
      </w:r>
      <w:r>
        <w:rPr>
          <w:noProof/>
        </w:rPr>
        <w:t>20</w:t>
      </w:r>
      <w:r>
        <w:rPr>
          <w:noProof/>
        </w:rPr>
        <w:fldChar w:fldCharType="end"/>
      </w:r>
    </w:p>
    <w:p w14:paraId="34DC1F0B" w14:textId="584FF510"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_Toc187861591 \h </w:instrText>
      </w:r>
      <w:r>
        <w:rPr>
          <w:noProof/>
        </w:rPr>
      </w:r>
      <w:r>
        <w:rPr>
          <w:noProof/>
        </w:rPr>
        <w:fldChar w:fldCharType="separate"/>
      </w:r>
      <w:r>
        <w:rPr>
          <w:noProof/>
        </w:rPr>
        <w:t>20</w:t>
      </w:r>
      <w:r>
        <w:rPr>
          <w:noProof/>
        </w:rPr>
        <w:fldChar w:fldCharType="end"/>
      </w:r>
    </w:p>
    <w:p w14:paraId="7B9FB1D3" w14:textId="4E4E68D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_Toc187861592 \h </w:instrText>
      </w:r>
      <w:r>
        <w:rPr>
          <w:noProof/>
        </w:rPr>
      </w:r>
      <w:r>
        <w:rPr>
          <w:noProof/>
        </w:rPr>
        <w:fldChar w:fldCharType="separate"/>
      </w:r>
      <w:r>
        <w:rPr>
          <w:noProof/>
        </w:rPr>
        <w:t>20</w:t>
      </w:r>
      <w:r>
        <w:rPr>
          <w:noProof/>
        </w:rPr>
        <w:fldChar w:fldCharType="end"/>
      </w:r>
    </w:p>
    <w:p w14:paraId="3875DAC6" w14:textId="72335E4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_Toc187861593 \h </w:instrText>
      </w:r>
      <w:r>
        <w:rPr>
          <w:noProof/>
        </w:rPr>
      </w:r>
      <w:r>
        <w:rPr>
          <w:noProof/>
        </w:rPr>
        <w:fldChar w:fldCharType="separate"/>
      </w:r>
      <w:r>
        <w:rPr>
          <w:noProof/>
        </w:rPr>
        <w:t>20</w:t>
      </w:r>
      <w:r>
        <w:rPr>
          <w:noProof/>
        </w:rPr>
        <w:fldChar w:fldCharType="end"/>
      </w:r>
    </w:p>
    <w:p w14:paraId="1C569FCB" w14:textId="7715C54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_Toc187861594 \h </w:instrText>
      </w:r>
      <w:r>
        <w:rPr>
          <w:noProof/>
        </w:rPr>
      </w:r>
      <w:r>
        <w:rPr>
          <w:noProof/>
        </w:rPr>
        <w:fldChar w:fldCharType="separate"/>
      </w:r>
      <w:r>
        <w:rPr>
          <w:noProof/>
        </w:rPr>
        <w:t>20</w:t>
      </w:r>
      <w:r>
        <w:rPr>
          <w:noProof/>
        </w:rPr>
        <w:fldChar w:fldCharType="end"/>
      </w:r>
    </w:p>
    <w:p w14:paraId="423CFB9F" w14:textId="228753CC"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_Toc187861595 \h </w:instrText>
      </w:r>
      <w:r>
        <w:rPr>
          <w:noProof/>
        </w:rPr>
      </w:r>
      <w:r>
        <w:rPr>
          <w:noProof/>
        </w:rPr>
        <w:fldChar w:fldCharType="separate"/>
      </w:r>
      <w:r>
        <w:rPr>
          <w:noProof/>
        </w:rPr>
        <w:t>20</w:t>
      </w:r>
      <w:r>
        <w:rPr>
          <w:noProof/>
        </w:rPr>
        <w:fldChar w:fldCharType="end"/>
      </w:r>
    </w:p>
    <w:p w14:paraId="388DEA8A" w14:textId="3A192F7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_Toc187861596 \h </w:instrText>
      </w:r>
      <w:r>
        <w:rPr>
          <w:noProof/>
        </w:rPr>
      </w:r>
      <w:r>
        <w:rPr>
          <w:noProof/>
        </w:rPr>
        <w:fldChar w:fldCharType="separate"/>
      </w:r>
      <w:r>
        <w:rPr>
          <w:noProof/>
        </w:rPr>
        <w:t>20</w:t>
      </w:r>
      <w:r>
        <w:rPr>
          <w:noProof/>
        </w:rPr>
        <w:fldChar w:fldCharType="end"/>
      </w:r>
    </w:p>
    <w:p w14:paraId="376B7990" w14:textId="46F1802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_Toc187861597 \h </w:instrText>
      </w:r>
      <w:r>
        <w:rPr>
          <w:noProof/>
        </w:rPr>
      </w:r>
      <w:r>
        <w:rPr>
          <w:noProof/>
        </w:rPr>
        <w:fldChar w:fldCharType="separate"/>
      </w:r>
      <w:r>
        <w:rPr>
          <w:noProof/>
        </w:rPr>
        <w:t>20</w:t>
      </w:r>
      <w:r>
        <w:rPr>
          <w:noProof/>
        </w:rPr>
        <w:fldChar w:fldCharType="end"/>
      </w:r>
    </w:p>
    <w:p w14:paraId="31236374" w14:textId="4727223A"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_Toc187861598 \h </w:instrText>
      </w:r>
      <w:r>
        <w:rPr>
          <w:noProof/>
        </w:rPr>
      </w:r>
      <w:r>
        <w:rPr>
          <w:noProof/>
        </w:rPr>
        <w:fldChar w:fldCharType="separate"/>
      </w:r>
      <w:r>
        <w:rPr>
          <w:noProof/>
        </w:rPr>
        <w:t>20</w:t>
      </w:r>
      <w:r>
        <w:rPr>
          <w:noProof/>
        </w:rPr>
        <w:fldChar w:fldCharType="end"/>
      </w:r>
    </w:p>
    <w:p w14:paraId="35AB2053" w14:textId="4C74070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_Toc187861599 \h </w:instrText>
      </w:r>
      <w:r>
        <w:rPr>
          <w:noProof/>
        </w:rPr>
      </w:r>
      <w:r>
        <w:rPr>
          <w:noProof/>
        </w:rPr>
        <w:fldChar w:fldCharType="separate"/>
      </w:r>
      <w:r>
        <w:rPr>
          <w:noProof/>
        </w:rPr>
        <w:t>20</w:t>
      </w:r>
      <w:r>
        <w:rPr>
          <w:noProof/>
        </w:rPr>
        <w:fldChar w:fldCharType="end"/>
      </w:r>
    </w:p>
    <w:p w14:paraId="0103D910" w14:textId="5E42432A"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_Toc187861600 \h </w:instrText>
      </w:r>
      <w:r>
        <w:rPr>
          <w:noProof/>
        </w:rPr>
      </w:r>
      <w:r>
        <w:rPr>
          <w:noProof/>
        </w:rPr>
        <w:fldChar w:fldCharType="separate"/>
      </w:r>
      <w:r>
        <w:rPr>
          <w:noProof/>
        </w:rPr>
        <w:t>20</w:t>
      </w:r>
      <w:r>
        <w:rPr>
          <w:noProof/>
        </w:rPr>
        <w:fldChar w:fldCharType="end"/>
      </w:r>
    </w:p>
    <w:p w14:paraId="0BAAE42D" w14:textId="3F00E37B"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fldLock="1"/>
      </w:r>
      <w:r>
        <w:rPr>
          <w:noProof/>
        </w:rPr>
        <w:instrText xml:space="preserve"> PAGEREF _Toc187861601 \h </w:instrText>
      </w:r>
      <w:r>
        <w:rPr>
          <w:noProof/>
        </w:rPr>
      </w:r>
      <w:r>
        <w:rPr>
          <w:noProof/>
        </w:rPr>
        <w:fldChar w:fldCharType="separate"/>
      </w:r>
      <w:r>
        <w:rPr>
          <w:noProof/>
        </w:rPr>
        <w:t>21</w:t>
      </w:r>
      <w:r>
        <w:rPr>
          <w:noProof/>
        </w:rPr>
        <w:fldChar w:fldCharType="end"/>
      </w:r>
    </w:p>
    <w:p w14:paraId="36005004" w14:textId="364C67E2"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_Toc187861602 \h </w:instrText>
      </w:r>
      <w:r>
        <w:rPr>
          <w:noProof/>
        </w:rPr>
      </w:r>
      <w:r>
        <w:rPr>
          <w:noProof/>
        </w:rPr>
        <w:fldChar w:fldCharType="separate"/>
      </w:r>
      <w:r>
        <w:rPr>
          <w:noProof/>
        </w:rPr>
        <w:t>21</w:t>
      </w:r>
      <w:r>
        <w:rPr>
          <w:noProof/>
        </w:rPr>
        <w:fldChar w:fldCharType="end"/>
      </w:r>
    </w:p>
    <w:p w14:paraId="450A7B3D" w14:textId="2E938C0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_Toc187861603 \h </w:instrText>
      </w:r>
      <w:r>
        <w:rPr>
          <w:noProof/>
        </w:rPr>
      </w:r>
      <w:r>
        <w:rPr>
          <w:noProof/>
        </w:rPr>
        <w:fldChar w:fldCharType="separate"/>
      </w:r>
      <w:r>
        <w:rPr>
          <w:noProof/>
        </w:rPr>
        <w:t>21</w:t>
      </w:r>
      <w:r>
        <w:rPr>
          <w:noProof/>
        </w:rPr>
        <w:fldChar w:fldCharType="end"/>
      </w:r>
    </w:p>
    <w:p w14:paraId="3E26A3C9" w14:textId="29B3278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_Toc187861604 \h </w:instrText>
      </w:r>
      <w:r>
        <w:rPr>
          <w:noProof/>
        </w:rPr>
      </w:r>
      <w:r>
        <w:rPr>
          <w:noProof/>
        </w:rPr>
        <w:fldChar w:fldCharType="separate"/>
      </w:r>
      <w:r>
        <w:rPr>
          <w:noProof/>
        </w:rPr>
        <w:t>21</w:t>
      </w:r>
      <w:r>
        <w:rPr>
          <w:noProof/>
        </w:rPr>
        <w:fldChar w:fldCharType="end"/>
      </w:r>
    </w:p>
    <w:p w14:paraId="6B661A94" w14:textId="0E280C4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_Toc187861605 \h </w:instrText>
      </w:r>
      <w:r>
        <w:rPr>
          <w:noProof/>
        </w:rPr>
      </w:r>
      <w:r>
        <w:rPr>
          <w:noProof/>
        </w:rPr>
        <w:fldChar w:fldCharType="separate"/>
      </w:r>
      <w:r>
        <w:rPr>
          <w:noProof/>
        </w:rPr>
        <w:t>21</w:t>
      </w:r>
      <w:r>
        <w:rPr>
          <w:noProof/>
        </w:rPr>
        <w:fldChar w:fldCharType="end"/>
      </w:r>
    </w:p>
    <w:p w14:paraId="47168152" w14:textId="60CAF28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_Toc187861606 \h </w:instrText>
      </w:r>
      <w:r>
        <w:rPr>
          <w:noProof/>
        </w:rPr>
      </w:r>
      <w:r>
        <w:rPr>
          <w:noProof/>
        </w:rPr>
        <w:fldChar w:fldCharType="separate"/>
      </w:r>
      <w:r>
        <w:rPr>
          <w:noProof/>
        </w:rPr>
        <w:t>21</w:t>
      </w:r>
      <w:r>
        <w:rPr>
          <w:noProof/>
        </w:rPr>
        <w:fldChar w:fldCharType="end"/>
      </w:r>
    </w:p>
    <w:p w14:paraId="456C13CF" w14:textId="6BA439DC"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_Toc187861607 \h </w:instrText>
      </w:r>
      <w:r>
        <w:rPr>
          <w:noProof/>
        </w:rPr>
      </w:r>
      <w:r>
        <w:rPr>
          <w:noProof/>
        </w:rPr>
        <w:fldChar w:fldCharType="separate"/>
      </w:r>
      <w:r>
        <w:rPr>
          <w:noProof/>
        </w:rPr>
        <w:t>21</w:t>
      </w:r>
      <w:r>
        <w:rPr>
          <w:noProof/>
        </w:rPr>
        <w:fldChar w:fldCharType="end"/>
      </w:r>
    </w:p>
    <w:p w14:paraId="5E40D10D" w14:textId="72BF67A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_Toc187861608 \h </w:instrText>
      </w:r>
      <w:r>
        <w:rPr>
          <w:noProof/>
        </w:rPr>
      </w:r>
      <w:r>
        <w:rPr>
          <w:noProof/>
        </w:rPr>
        <w:fldChar w:fldCharType="separate"/>
      </w:r>
      <w:r>
        <w:rPr>
          <w:noProof/>
        </w:rPr>
        <w:t>21</w:t>
      </w:r>
      <w:r>
        <w:rPr>
          <w:noProof/>
        </w:rPr>
        <w:fldChar w:fldCharType="end"/>
      </w:r>
    </w:p>
    <w:p w14:paraId="77A0CC4A" w14:textId="57222B6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_Toc187861609 \h </w:instrText>
      </w:r>
      <w:r>
        <w:rPr>
          <w:noProof/>
        </w:rPr>
      </w:r>
      <w:r>
        <w:rPr>
          <w:noProof/>
        </w:rPr>
        <w:fldChar w:fldCharType="separate"/>
      </w:r>
      <w:r>
        <w:rPr>
          <w:noProof/>
        </w:rPr>
        <w:t>21</w:t>
      </w:r>
      <w:r>
        <w:rPr>
          <w:noProof/>
        </w:rPr>
        <w:fldChar w:fldCharType="end"/>
      </w:r>
    </w:p>
    <w:p w14:paraId="6ECA3AA6" w14:textId="7F89BF7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_Toc187861610 \h </w:instrText>
      </w:r>
      <w:r>
        <w:rPr>
          <w:noProof/>
        </w:rPr>
      </w:r>
      <w:r>
        <w:rPr>
          <w:noProof/>
        </w:rPr>
        <w:fldChar w:fldCharType="separate"/>
      </w:r>
      <w:r>
        <w:rPr>
          <w:noProof/>
        </w:rPr>
        <w:t>21</w:t>
      </w:r>
      <w:r>
        <w:rPr>
          <w:noProof/>
        </w:rPr>
        <w:fldChar w:fldCharType="end"/>
      </w:r>
    </w:p>
    <w:p w14:paraId="5F38F79A" w14:textId="390112C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_Toc187861611 \h </w:instrText>
      </w:r>
      <w:r>
        <w:rPr>
          <w:noProof/>
        </w:rPr>
      </w:r>
      <w:r>
        <w:rPr>
          <w:noProof/>
        </w:rPr>
        <w:fldChar w:fldCharType="separate"/>
      </w:r>
      <w:r>
        <w:rPr>
          <w:noProof/>
        </w:rPr>
        <w:t>22</w:t>
      </w:r>
      <w:r>
        <w:rPr>
          <w:noProof/>
        </w:rPr>
        <w:fldChar w:fldCharType="end"/>
      </w:r>
    </w:p>
    <w:p w14:paraId="277FAE2E" w14:textId="52657CDA"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_Toc187861612 \h </w:instrText>
      </w:r>
      <w:r>
        <w:rPr>
          <w:noProof/>
        </w:rPr>
      </w:r>
      <w:r>
        <w:rPr>
          <w:noProof/>
        </w:rPr>
        <w:fldChar w:fldCharType="separate"/>
      </w:r>
      <w:r>
        <w:rPr>
          <w:noProof/>
        </w:rPr>
        <w:t>22</w:t>
      </w:r>
      <w:r>
        <w:rPr>
          <w:noProof/>
        </w:rPr>
        <w:fldChar w:fldCharType="end"/>
      </w:r>
    </w:p>
    <w:p w14:paraId="6849EF61" w14:textId="3F2C089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_Toc187861613 \h </w:instrText>
      </w:r>
      <w:r>
        <w:rPr>
          <w:noProof/>
        </w:rPr>
      </w:r>
      <w:r>
        <w:rPr>
          <w:noProof/>
        </w:rPr>
        <w:fldChar w:fldCharType="separate"/>
      </w:r>
      <w:r>
        <w:rPr>
          <w:noProof/>
        </w:rPr>
        <w:t>22</w:t>
      </w:r>
      <w:r>
        <w:rPr>
          <w:noProof/>
        </w:rPr>
        <w:fldChar w:fldCharType="end"/>
      </w:r>
    </w:p>
    <w:p w14:paraId="77713FD1" w14:textId="32A678A2"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_Toc187861614 \h </w:instrText>
      </w:r>
      <w:r>
        <w:rPr>
          <w:noProof/>
        </w:rPr>
      </w:r>
      <w:r>
        <w:rPr>
          <w:noProof/>
        </w:rPr>
        <w:fldChar w:fldCharType="separate"/>
      </w:r>
      <w:r>
        <w:rPr>
          <w:noProof/>
        </w:rPr>
        <w:t>22</w:t>
      </w:r>
      <w:r>
        <w:rPr>
          <w:noProof/>
        </w:rPr>
        <w:fldChar w:fldCharType="end"/>
      </w:r>
    </w:p>
    <w:p w14:paraId="4EAA1E20" w14:textId="2A69D42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_Toc187861615 \h </w:instrText>
      </w:r>
      <w:r>
        <w:rPr>
          <w:noProof/>
        </w:rPr>
      </w:r>
      <w:r>
        <w:rPr>
          <w:noProof/>
        </w:rPr>
        <w:fldChar w:fldCharType="separate"/>
      </w:r>
      <w:r>
        <w:rPr>
          <w:noProof/>
        </w:rPr>
        <w:t>22</w:t>
      </w:r>
      <w:r>
        <w:rPr>
          <w:noProof/>
        </w:rPr>
        <w:fldChar w:fldCharType="end"/>
      </w:r>
    </w:p>
    <w:p w14:paraId="6F528C5C" w14:textId="43EF9642"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_Toc187861616 \h </w:instrText>
      </w:r>
      <w:r>
        <w:rPr>
          <w:noProof/>
        </w:rPr>
      </w:r>
      <w:r>
        <w:rPr>
          <w:noProof/>
        </w:rPr>
        <w:fldChar w:fldCharType="separate"/>
      </w:r>
      <w:r>
        <w:rPr>
          <w:noProof/>
        </w:rPr>
        <w:t>22</w:t>
      </w:r>
      <w:r>
        <w:rPr>
          <w:noProof/>
        </w:rPr>
        <w:fldChar w:fldCharType="end"/>
      </w:r>
    </w:p>
    <w:p w14:paraId="4CDFA45A" w14:textId="1052DA4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_Toc187861617 \h </w:instrText>
      </w:r>
      <w:r>
        <w:rPr>
          <w:noProof/>
        </w:rPr>
      </w:r>
      <w:r>
        <w:rPr>
          <w:noProof/>
        </w:rPr>
        <w:fldChar w:fldCharType="separate"/>
      </w:r>
      <w:r>
        <w:rPr>
          <w:noProof/>
        </w:rPr>
        <w:t>23</w:t>
      </w:r>
      <w:r>
        <w:rPr>
          <w:noProof/>
        </w:rPr>
        <w:fldChar w:fldCharType="end"/>
      </w:r>
    </w:p>
    <w:p w14:paraId="3AB0DF25" w14:textId="7D9E188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_Toc187861618 \h </w:instrText>
      </w:r>
      <w:r>
        <w:rPr>
          <w:noProof/>
        </w:rPr>
      </w:r>
      <w:r>
        <w:rPr>
          <w:noProof/>
        </w:rPr>
        <w:fldChar w:fldCharType="separate"/>
      </w:r>
      <w:r>
        <w:rPr>
          <w:noProof/>
        </w:rPr>
        <w:t>23</w:t>
      </w:r>
      <w:r>
        <w:rPr>
          <w:noProof/>
        </w:rPr>
        <w:fldChar w:fldCharType="end"/>
      </w:r>
    </w:p>
    <w:p w14:paraId="2E6D6F1A" w14:textId="7746F7F0"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_Toc187861619 \h </w:instrText>
      </w:r>
      <w:r>
        <w:rPr>
          <w:noProof/>
        </w:rPr>
      </w:r>
      <w:r>
        <w:rPr>
          <w:noProof/>
        </w:rPr>
        <w:fldChar w:fldCharType="separate"/>
      </w:r>
      <w:r>
        <w:rPr>
          <w:noProof/>
        </w:rPr>
        <w:t>23</w:t>
      </w:r>
      <w:r>
        <w:rPr>
          <w:noProof/>
        </w:rPr>
        <w:fldChar w:fldCharType="end"/>
      </w:r>
    </w:p>
    <w:p w14:paraId="374BF80F" w14:textId="41F63C5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_Toc187861620 \h </w:instrText>
      </w:r>
      <w:r>
        <w:rPr>
          <w:noProof/>
        </w:rPr>
      </w:r>
      <w:r>
        <w:rPr>
          <w:noProof/>
        </w:rPr>
        <w:fldChar w:fldCharType="separate"/>
      </w:r>
      <w:r>
        <w:rPr>
          <w:noProof/>
        </w:rPr>
        <w:t>23</w:t>
      </w:r>
      <w:r>
        <w:rPr>
          <w:noProof/>
        </w:rPr>
        <w:fldChar w:fldCharType="end"/>
      </w:r>
    </w:p>
    <w:p w14:paraId="78783974" w14:textId="1F5EF6FF"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_Toc187861621 \h </w:instrText>
      </w:r>
      <w:r>
        <w:rPr>
          <w:noProof/>
        </w:rPr>
      </w:r>
      <w:r>
        <w:rPr>
          <w:noProof/>
        </w:rPr>
        <w:fldChar w:fldCharType="separate"/>
      </w:r>
      <w:r>
        <w:rPr>
          <w:noProof/>
        </w:rPr>
        <w:t>23</w:t>
      </w:r>
      <w:r>
        <w:rPr>
          <w:noProof/>
        </w:rPr>
        <w:fldChar w:fldCharType="end"/>
      </w:r>
    </w:p>
    <w:p w14:paraId="37410776" w14:textId="3A1ADD7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_Toc187861622 \h </w:instrText>
      </w:r>
      <w:r>
        <w:rPr>
          <w:noProof/>
        </w:rPr>
      </w:r>
      <w:r>
        <w:rPr>
          <w:noProof/>
        </w:rPr>
        <w:fldChar w:fldCharType="separate"/>
      </w:r>
      <w:r>
        <w:rPr>
          <w:noProof/>
        </w:rPr>
        <w:t>23</w:t>
      </w:r>
      <w:r>
        <w:rPr>
          <w:noProof/>
        </w:rPr>
        <w:fldChar w:fldCharType="end"/>
      </w:r>
    </w:p>
    <w:p w14:paraId="54C7F822" w14:textId="54485B0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_Toc187861623 \h </w:instrText>
      </w:r>
      <w:r>
        <w:rPr>
          <w:noProof/>
        </w:rPr>
      </w:r>
      <w:r>
        <w:rPr>
          <w:noProof/>
        </w:rPr>
        <w:fldChar w:fldCharType="separate"/>
      </w:r>
      <w:r>
        <w:rPr>
          <w:noProof/>
        </w:rPr>
        <w:t>23</w:t>
      </w:r>
      <w:r>
        <w:rPr>
          <w:noProof/>
        </w:rPr>
        <w:fldChar w:fldCharType="end"/>
      </w:r>
    </w:p>
    <w:p w14:paraId="16870805" w14:textId="50B9E22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_Toc187861624 \h </w:instrText>
      </w:r>
      <w:r>
        <w:rPr>
          <w:noProof/>
        </w:rPr>
      </w:r>
      <w:r>
        <w:rPr>
          <w:noProof/>
        </w:rPr>
        <w:fldChar w:fldCharType="separate"/>
      </w:r>
      <w:r>
        <w:rPr>
          <w:noProof/>
        </w:rPr>
        <w:t>23</w:t>
      </w:r>
      <w:r>
        <w:rPr>
          <w:noProof/>
        </w:rPr>
        <w:fldChar w:fldCharType="end"/>
      </w:r>
    </w:p>
    <w:p w14:paraId="554B6F39" w14:textId="3088D27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_Toc187861625 \h </w:instrText>
      </w:r>
      <w:r>
        <w:rPr>
          <w:noProof/>
        </w:rPr>
      </w:r>
      <w:r>
        <w:rPr>
          <w:noProof/>
        </w:rPr>
        <w:fldChar w:fldCharType="separate"/>
      </w:r>
      <w:r>
        <w:rPr>
          <w:noProof/>
        </w:rPr>
        <w:t>23</w:t>
      </w:r>
      <w:r>
        <w:rPr>
          <w:noProof/>
        </w:rPr>
        <w:fldChar w:fldCharType="end"/>
      </w:r>
    </w:p>
    <w:p w14:paraId="49F6BB84" w14:textId="7C4093AA"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_Toc187861626 \h </w:instrText>
      </w:r>
      <w:r>
        <w:rPr>
          <w:noProof/>
        </w:rPr>
      </w:r>
      <w:r>
        <w:rPr>
          <w:noProof/>
        </w:rPr>
        <w:fldChar w:fldCharType="separate"/>
      </w:r>
      <w:r>
        <w:rPr>
          <w:noProof/>
        </w:rPr>
        <w:t>23</w:t>
      </w:r>
      <w:r>
        <w:rPr>
          <w:noProof/>
        </w:rPr>
        <w:fldChar w:fldCharType="end"/>
      </w:r>
    </w:p>
    <w:p w14:paraId="1984A0AE" w14:textId="37C70B5B"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_Toc187861627 \h </w:instrText>
      </w:r>
      <w:r>
        <w:rPr>
          <w:noProof/>
        </w:rPr>
      </w:r>
      <w:r>
        <w:rPr>
          <w:noProof/>
        </w:rPr>
        <w:fldChar w:fldCharType="separate"/>
      </w:r>
      <w:r>
        <w:rPr>
          <w:noProof/>
        </w:rPr>
        <w:t>23</w:t>
      </w:r>
      <w:r>
        <w:rPr>
          <w:noProof/>
        </w:rPr>
        <w:fldChar w:fldCharType="end"/>
      </w:r>
    </w:p>
    <w:p w14:paraId="1014F201" w14:textId="450432C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_Toc187861628 \h </w:instrText>
      </w:r>
      <w:r>
        <w:rPr>
          <w:noProof/>
        </w:rPr>
      </w:r>
      <w:r>
        <w:rPr>
          <w:noProof/>
        </w:rPr>
        <w:fldChar w:fldCharType="separate"/>
      </w:r>
      <w:r>
        <w:rPr>
          <w:noProof/>
        </w:rPr>
        <w:t>23</w:t>
      </w:r>
      <w:r>
        <w:rPr>
          <w:noProof/>
        </w:rPr>
        <w:fldChar w:fldCharType="end"/>
      </w:r>
    </w:p>
    <w:p w14:paraId="0E94CC16" w14:textId="16F2B40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fldLock="1"/>
      </w:r>
      <w:r>
        <w:rPr>
          <w:noProof/>
        </w:rPr>
        <w:instrText xml:space="preserve"> PAGEREF _Toc187861629 \h </w:instrText>
      </w:r>
      <w:r>
        <w:rPr>
          <w:noProof/>
        </w:rPr>
      </w:r>
      <w:r>
        <w:rPr>
          <w:noProof/>
        </w:rPr>
        <w:fldChar w:fldCharType="separate"/>
      </w:r>
      <w:r>
        <w:rPr>
          <w:noProof/>
        </w:rPr>
        <w:t>24</w:t>
      </w:r>
      <w:r>
        <w:rPr>
          <w:noProof/>
        </w:rPr>
        <w:fldChar w:fldCharType="end"/>
      </w:r>
    </w:p>
    <w:p w14:paraId="7D66128C" w14:textId="012F877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_Toc187861630 \h </w:instrText>
      </w:r>
      <w:r>
        <w:rPr>
          <w:noProof/>
        </w:rPr>
      </w:r>
      <w:r>
        <w:rPr>
          <w:noProof/>
        </w:rPr>
        <w:fldChar w:fldCharType="separate"/>
      </w:r>
      <w:r>
        <w:rPr>
          <w:noProof/>
        </w:rPr>
        <w:t>24</w:t>
      </w:r>
      <w:r>
        <w:rPr>
          <w:noProof/>
        </w:rPr>
        <w:fldChar w:fldCharType="end"/>
      </w:r>
    </w:p>
    <w:p w14:paraId="4FE28BA8" w14:textId="2DBC54FC"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_Toc187861631 \h </w:instrText>
      </w:r>
      <w:r>
        <w:rPr>
          <w:noProof/>
        </w:rPr>
      </w:r>
      <w:r>
        <w:rPr>
          <w:noProof/>
        </w:rPr>
        <w:fldChar w:fldCharType="separate"/>
      </w:r>
      <w:r>
        <w:rPr>
          <w:noProof/>
        </w:rPr>
        <w:t>24</w:t>
      </w:r>
      <w:r>
        <w:rPr>
          <w:noProof/>
        </w:rPr>
        <w:fldChar w:fldCharType="end"/>
      </w:r>
    </w:p>
    <w:p w14:paraId="41147D2E" w14:textId="56E0F03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_Toc187861632 \h </w:instrText>
      </w:r>
      <w:r>
        <w:rPr>
          <w:noProof/>
        </w:rPr>
      </w:r>
      <w:r>
        <w:rPr>
          <w:noProof/>
        </w:rPr>
        <w:fldChar w:fldCharType="separate"/>
      </w:r>
      <w:r>
        <w:rPr>
          <w:noProof/>
        </w:rPr>
        <w:t>24</w:t>
      </w:r>
      <w:r>
        <w:rPr>
          <w:noProof/>
        </w:rPr>
        <w:fldChar w:fldCharType="end"/>
      </w:r>
    </w:p>
    <w:p w14:paraId="4A131CAF" w14:textId="704B69D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_Toc187861633 \h </w:instrText>
      </w:r>
      <w:r>
        <w:rPr>
          <w:noProof/>
        </w:rPr>
      </w:r>
      <w:r>
        <w:rPr>
          <w:noProof/>
        </w:rPr>
        <w:fldChar w:fldCharType="separate"/>
      </w:r>
      <w:r>
        <w:rPr>
          <w:noProof/>
        </w:rPr>
        <w:t>24</w:t>
      </w:r>
      <w:r>
        <w:rPr>
          <w:noProof/>
        </w:rPr>
        <w:fldChar w:fldCharType="end"/>
      </w:r>
    </w:p>
    <w:p w14:paraId="5A4050A5" w14:textId="12C0C4F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_Toc187861634 \h </w:instrText>
      </w:r>
      <w:r>
        <w:rPr>
          <w:noProof/>
        </w:rPr>
      </w:r>
      <w:r>
        <w:rPr>
          <w:noProof/>
        </w:rPr>
        <w:fldChar w:fldCharType="separate"/>
      </w:r>
      <w:r>
        <w:rPr>
          <w:noProof/>
        </w:rPr>
        <w:t>24</w:t>
      </w:r>
      <w:r>
        <w:rPr>
          <w:noProof/>
        </w:rPr>
        <w:fldChar w:fldCharType="end"/>
      </w:r>
    </w:p>
    <w:p w14:paraId="7062B96F" w14:textId="764CD04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_Toc187861635 \h </w:instrText>
      </w:r>
      <w:r>
        <w:rPr>
          <w:noProof/>
        </w:rPr>
      </w:r>
      <w:r>
        <w:rPr>
          <w:noProof/>
        </w:rPr>
        <w:fldChar w:fldCharType="separate"/>
      </w:r>
      <w:r>
        <w:rPr>
          <w:noProof/>
        </w:rPr>
        <w:t>24</w:t>
      </w:r>
      <w:r>
        <w:rPr>
          <w:noProof/>
        </w:rPr>
        <w:fldChar w:fldCharType="end"/>
      </w:r>
    </w:p>
    <w:p w14:paraId="1670BBF5" w14:textId="4EE03A2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_Toc187861636 \h </w:instrText>
      </w:r>
      <w:r>
        <w:rPr>
          <w:noProof/>
        </w:rPr>
      </w:r>
      <w:r>
        <w:rPr>
          <w:noProof/>
        </w:rPr>
        <w:fldChar w:fldCharType="separate"/>
      </w:r>
      <w:r>
        <w:rPr>
          <w:noProof/>
        </w:rPr>
        <w:t>24</w:t>
      </w:r>
      <w:r>
        <w:rPr>
          <w:noProof/>
        </w:rPr>
        <w:fldChar w:fldCharType="end"/>
      </w:r>
    </w:p>
    <w:p w14:paraId="7DE75761" w14:textId="49FBA36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_Toc187861637 \h </w:instrText>
      </w:r>
      <w:r>
        <w:rPr>
          <w:noProof/>
        </w:rPr>
      </w:r>
      <w:r>
        <w:rPr>
          <w:noProof/>
        </w:rPr>
        <w:fldChar w:fldCharType="separate"/>
      </w:r>
      <w:r>
        <w:rPr>
          <w:noProof/>
        </w:rPr>
        <w:t>24</w:t>
      </w:r>
      <w:r>
        <w:rPr>
          <w:noProof/>
        </w:rPr>
        <w:fldChar w:fldCharType="end"/>
      </w:r>
    </w:p>
    <w:p w14:paraId="2F1018FA" w14:textId="0821E882"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_Toc187861638 \h </w:instrText>
      </w:r>
      <w:r>
        <w:rPr>
          <w:noProof/>
        </w:rPr>
      </w:r>
      <w:r>
        <w:rPr>
          <w:noProof/>
        </w:rPr>
        <w:fldChar w:fldCharType="separate"/>
      </w:r>
      <w:r>
        <w:rPr>
          <w:noProof/>
        </w:rPr>
        <w:t>24</w:t>
      </w:r>
      <w:r>
        <w:rPr>
          <w:noProof/>
        </w:rPr>
        <w:fldChar w:fldCharType="end"/>
      </w:r>
    </w:p>
    <w:p w14:paraId="179B08AA" w14:textId="30C17487"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_Toc187861639 \h </w:instrText>
      </w:r>
      <w:r>
        <w:rPr>
          <w:noProof/>
        </w:rPr>
      </w:r>
      <w:r>
        <w:rPr>
          <w:noProof/>
        </w:rPr>
        <w:fldChar w:fldCharType="separate"/>
      </w:r>
      <w:r>
        <w:rPr>
          <w:noProof/>
        </w:rPr>
        <w:t>24</w:t>
      </w:r>
      <w:r>
        <w:rPr>
          <w:noProof/>
        </w:rPr>
        <w:fldChar w:fldCharType="end"/>
      </w:r>
    </w:p>
    <w:p w14:paraId="31A80D11" w14:textId="6246CCE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_Toc187861640 \h </w:instrText>
      </w:r>
      <w:r>
        <w:rPr>
          <w:noProof/>
        </w:rPr>
      </w:r>
      <w:r>
        <w:rPr>
          <w:noProof/>
        </w:rPr>
        <w:fldChar w:fldCharType="separate"/>
      </w:r>
      <w:r>
        <w:rPr>
          <w:noProof/>
        </w:rPr>
        <w:t>24</w:t>
      </w:r>
      <w:r>
        <w:rPr>
          <w:noProof/>
        </w:rPr>
        <w:fldChar w:fldCharType="end"/>
      </w:r>
    </w:p>
    <w:p w14:paraId="170A1E91" w14:textId="4B7B2C69"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_Toc187861641 \h </w:instrText>
      </w:r>
      <w:r>
        <w:rPr>
          <w:noProof/>
        </w:rPr>
      </w:r>
      <w:r>
        <w:rPr>
          <w:noProof/>
        </w:rPr>
        <w:fldChar w:fldCharType="separate"/>
      </w:r>
      <w:r>
        <w:rPr>
          <w:noProof/>
        </w:rPr>
        <w:t>24</w:t>
      </w:r>
      <w:r>
        <w:rPr>
          <w:noProof/>
        </w:rPr>
        <w:fldChar w:fldCharType="end"/>
      </w:r>
    </w:p>
    <w:p w14:paraId="7A436EE6" w14:textId="461E011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_Toc187861642 \h </w:instrText>
      </w:r>
      <w:r>
        <w:rPr>
          <w:noProof/>
        </w:rPr>
      </w:r>
      <w:r>
        <w:rPr>
          <w:noProof/>
        </w:rPr>
        <w:fldChar w:fldCharType="separate"/>
      </w:r>
      <w:r>
        <w:rPr>
          <w:noProof/>
        </w:rPr>
        <w:t>24</w:t>
      </w:r>
      <w:r>
        <w:rPr>
          <w:noProof/>
        </w:rPr>
        <w:fldChar w:fldCharType="end"/>
      </w:r>
    </w:p>
    <w:p w14:paraId="08025FAD" w14:textId="2252E8D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_Toc187861643 \h </w:instrText>
      </w:r>
      <w:r>
        <w:rPr>
          <w:noProof/>
        </w:rPr>
      </w:r>
      <w:r>
        <w:rPr>
          <w:noProof/>
        </w:rPr>
        <w:fldChar w:fldCharType="separate"/>
      </w:r>
      <w:r>
        <w:rPr>
          <w:noProof/>
        </w:rPr>
        <w:t>24</w:t>
      </w:r>
      <w:r>
        <w:rPr>
          <w:noProof/>
        </w:rPr>
        <w:fldChar w:fldCharType="end"/>
      </w:r>
    </w:p>
    <w:p w14:paraId="5E1D1589" w14:textId="4B3751B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_Toc187861644 \h </w:instrText>
      </w:r>
      <w:r>
        <w:rPr>
          <w:noProof/>
        </w:rPr>
      </w:r>
      <w:r>
        <w:rPr>
          <w:noProof/>
        </w:rPr>
        <w:fldChar w:fldCharType="separate"/>
      </w:r>
      <w:r>
        <w:rPr>
          <w:noProof/>
        </w:rPr>
        <w:t>24</w:t>
      </w:r>
      <w:r>
        <w:rPr>
          <w:noProof/>
        </w:rPr>
        <w:fldChar w:fldCharType="end"/>
      </w:r>
    </w:p>
    <w:p w14:paraId="1CD0109F" w14:textId="579B679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_Toc187861645 \h </w:instrText>
      </w:r>
      <w:r>
        <w:rPr>
          <w:noProof/>
        </w:rPr>
      </w:r>
      <w:r>
        <w:rPr>
          <w:noProof/>
        </w:rPr>
        <w:fldChar w:fldCharType="separate"/>
      </w:r>
      <w:r>
        <w:rPr>
          <w:noProof/>
        </w:rPr>
        <w:t>24</w:t>
      </w:r>
      <w:r>
        <w:rPr>
          <w:noProof/>
        </w:rPr>
        <w:fldChar w:fldCharType="end"/>
      </w:r>
    </w:p>
    <w:p w14:paraId="751A7428" w14:textId="0963262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_Toc187861646 \h </w:instrText>
      </w:r>
      <w:r>
        <w:rPr>
          <w:noProof/>
        </w:rPr>
      </w:r>
      <w:r>
        <w:rPr>
          <w:noProof/>
        </w:rPr>
        <w:fldChar w:fldCharType="separate"/>
      </w:r>
      <w:r>
        <w:rPr>
          <w:noProof/>
        </w:rPr>
        <w:t>24</w:t>
      </w:r>
      <w:r>
        <w:rPr>
          <w:noProof/>
        </w:rPr>
        <w:fldChar w:fldCharType="end"/>
      </w:r>
    </w:p>
    <w:p w14:paraId="12E71EEA" w14:textId="6E98629E"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_Toc187861647 \h </w:instrText>
      </w:r>
      <w:r>
        <w:rPr>
          <w:noProof/>
        </w:rPr>
      </w:r>
      <w:r>
        <w:rPr>
          <w:noProof/>
        </w:rPr>
        <w:fldChar w:fldCharType="separate"/>
      </w:r>
      <w:r>
        <w:rPr>
          <w:noProof/>
        </w:rPr>
        <w:t>25</w:t>
      </w:r>
      <w:r>
        <w:rPr>
          <w:noProof/>
        </w:rPr>
        <w:fldChar w:fldCharType="end"/>
      </w:r>
    </w:p>
    <w:p w14:paraId="4799BE90" w14:textId="3F6374F0"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_Toc187861648 \h </w:instrText>
      </w:r>
      <w:r>
        <w:rPr>
          <w:noProof/>
        </w:rPr>
      </w:r>
      <w:r>
        <w:rPr>
          <w:noProof/>
        </w:rPr>
        <w:fldChar w:fldCharType="separate"/>
      </w:r>
      <w:r>
        <w:rPr>
          <w:noProof/>
        </w:rPr>
        <w:t>25</w:t>
      </w:r>
      <w:r>
        <w:rPr>
          <w:noProof/>
        </w:rPr>
        <w:fldChar w:fldCharType="end"/>
      </w:r>
    </w:p>
    <w:p w14:paraId="7030860F" w14:textId="7E0F9CBC"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_Toc187861649 \h </w:instrText>
      </w:r>
      <w:r>
        <w:rPr>
          <w:noProof/>
        </w:rPr>
      </w:r>
      <w:r>
        <w:rPr>
          <w:noProof/>
        </w:rPr>
        <w:fldChar w:fldCharType="separate"/>
      </w:r>
      <w:r>
        <w:rPr>
          <w:noProof/>
        </w:rPr>
        <w:t>25</w:t>
      </w:r>
      <w:r>
        <w:rPr>
          <w:noProof/>
        </w:rPr>
        <w:fldChar w:fldCharType="end"/>
      </w:r>
    </w:p>
    <w:p w14:paraId="1093CEEF" w14:textId="6AF451F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_Toc187861650 \h </w:instrText>
      </w:r>
      <w:r>
        <w:rPr>
          <w:noProof/>
        </w:rPr>
      </w:r>
      <w:r>
        <w:rPr>
          <w:noProof/>
        </w:rPr>
        <w:fldChar w:fldCharType="separate"/>
      </w:r>
      <w:r>
        <w:rPr>
          <w:noProof/>
        </w:rPr>
        <w:t>25</w:t>
      </w:r>
      <w:r>
        <w:rPr>
          <w:noProof/>
        </w:rPr>
        <w:fldChar w:fldCharType="end"/>
      </w:r>
    </w:p>
    <w:p w14:paraId="11766671" w14:textId="0B0DF1F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_Toc187861651 \h </w:instrText>
      </w:r>
      <w:r>
        <w:rPr>
          <w:noProof/>
        </w:rPr>
      </w:r>
      <w:r>
        <w:rPr>
          <w:noProof/>
        </w:rPr>
        <w:fldChar w:fldCharType="separate"/>
      </w:r>
      <w:r>
        <w:rPr>
          <w:noProof/>
        </w:rPr>
        <w:t>25</w:t>
      </w:r>
      <w:r>
        <w:rPr>
          <w:noProof/>
        </w:rPr>
        <w:fldChar w:fldCharType="end"/>
      </w:r>
    </w:p>
    <w:p w14:paraId="0644B8B3" w14:textId="6BCE5F2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_Toc187861652 \h </w:instrText>
      </w:r>
      <w:r>
        <w:rPr>
          <w:noProof/>
        </w:rPr>
      </w:r>
      <w:r>
        <w:rPr>
          <w:noProof/>
        </w:rPr>
        <w:fldChar w:fldCharType="separate"/>
      </w:r>
      <w:r>
        <w:rPr>
          <w:noProof/>
        </w:rPr>
        <w:t>25</w:t>
      </w:r>
      <w:r>
        <w:rPr>
          <w:noProof/>
        </w:rPr>
        <w:fldChar w:fldCharType="end"/>
      </w:r>
    </w:p>
    <w:p w14:paraId="156E4E9F" w14:textId="6E3F037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_Toc187861653 \h </w:instrText>
      </w:r>
      <w:r>
        <w:rPr>
          <w:noProof/>
        </w:rPr>
      </w:r>
      <w:r>
        <w:rPr>
          <w:noProof/>
        </w:rPr>
        <w:fldChar w:fldCharType="separate"/>
      </w:r>
      <w:r>
        <w:rPr>
          <w:noProof/>
        </w:rPr>
        <w:t>25</w:t>
      </w:r>
      <w:r>
        <w:rPr>
          <w:noProof/>
        </w:rPr>
        <w:fldChar w:fldCharType="end"/>
      </w:r>
    </w:p>
    <w:p w14:paraId="43CAE7F4" w14:textId="2EB197F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_Toc187861654 \h </w:instrText>
      </w:r>
      <w:r>
        <w:rPr>
          <w:noProof/>
        </w:rPr>
      </w:r>
      <w:r>
        <w:rPr>
          <w:noProof/>
        </w:rPr>
        <w:fldChar w:fldCharType="separate"/>
      </w:r>
      <w:r>
        <w:rPr>
          <w:noProof/>
        </w:rPr>
        <w:t>25</w:t>
      </w:r>
      <w:r>
        <w:rPr>
          <w:noProof/>
        </w:rPr>
        <w:fldChar w:fldCharType="end"/>
      </w:r>
    </w:p>
    <w:p w14:paraId="5A314C56" w14:textId="242C823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_Toc187861655 \h </w:instrText>
      </w:r>
      <w:r>
        <w:rPr>
          <w:noProof/>
        </w:rPr>
      </w:r>
      <w:r>
        <w:rPr>
          <w:noProof/>
        </w:rPr>
        <w:fldChar w:fldCharType="separate"/>
      </w:r>
      <w:r>
        <w:rPr>
          <w:noProof/>
        </w:rPr>
        <w:t>25</w:t>
      </w:r>
      <w:r>
        <w:rPr>
          <w:noProof/>
        </w:rPr>
        <w:fldChar w:fldCharType="end"/>
      </w:r>
    </w:p>
    <w:p w14:paraId="304A7122" w14:textId="302482E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fldLock="1"/>
      </w:r>
      <w:r>
        <w:rPr>
          <w:noProof/>
        </w:rPr>
        <w:instrText xml:space="preserve"> PAGEREF _Toc187861656 \h </w:instrText>
      </w:r>
      <w:r>
        <w:rPr>
          <w:noProof/>
        </w:rPr>
      </w:r>
      <w:r>
        <w:rPr>
          <w:noProof/>
        </w:rPr>
        <w:fldChar w:fldCharType="separate"/>
      </w:r>
      <w:r>
        <w:rPr>
          <w:noProof/>
        </w:rPr>
        <w:t>25</w:t>
      </w:r>
      <w:r>
        <w:rPr>
          <w:noProof/>
        </w:rPr>
        <w:fldChar w:fldCharType="end"/>
      </w:r>
    </w:p>
    <w:p w14:paraId="32E302CA" w14:textId="3D6E1AC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_Toc187861657 \h </w:instrText>
      </w:r>
      <w:r>
        <w:rPr>
          <w:noProof/>
        </w:rPr>
      </w:r>
      <w:r>
        <w:rPr>
          <w:noProof/>
        </w:rPr>
        <w:fldChar w:fldCharType="separate"/>
      </w:r>
      <w:r>
        <w:rPr>
          <w:noProof/>
        </w:rPr>
        <w:t>25</w:t>
      </w:r>
      <w:r>
        <w:rPr>
          <w:noProof/>
        </w:rPr>
        <w:fldChar w:fldCharType="end"/>
      </w:r>
    </w:p>
    <w:p w14:paraId="49EEC644" w14:textId="0AC4809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fldLock="1"/>
      </w:r>
      <w:r>
        <w:rPr>
          <w:noProof/>
        </w:rPr>
        <w:instrText xml:space="preserve"> PAGEREF _Toc187861658 \h </w:instrText>
      </w:r>
      <w:r>
        <w:rPr>
          <w:noProof/>
        </w:rPr>
      </w:r>
      <w:r>
        <w:rPr>
          <w:noProof/>
        </w:rPr>
        <w:fldChar w:fldCharType="separate"/>
      </w:r>
      <w:r>
        <w:rPr>
          <w:noProof/>
        </w:rPr>
        <w:t>26</w:t>
      </w:r>
      <w:r>
        <w:rPr>
          <w:noProof/>
        </w:rPr>
        <w:fldChar w:fldCharType="end"/>
      </w:r>
    </w:p>
    <w:p w14:paraId="6838F219" w14:textId="235CFCB0"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_Toc187861659 \h </w:instrText>
      </w:r>
      <w:r>
        <w:rPr>
          <w:noProof/>
        </w:rPr>
      </w:r>
      <w:r>
        <w:rPr>
          <w:noProof/>
        </w:rPr>
        <w:fldChar w:fldCharType="separate"/>
      </w:r>
      <w:r>
        <w:rPr>
          <w:noProof/>
        </w:rPr>
        <w:t>26</w:t>
      </w:r>
      <w:r>
        <w:rPr>
          <w:noProof/>
        </w:rPr>
        <w:fldChar w:fldCharType="end"/>
      </w:r>
    </w:p>
    <w:p w14:paraId="6BAC894A" w14:textId="5CA5849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_Toc187861660 \h </w:instrText>
      </w:r>
      <w:r>
        <w:rPr>
          <w:noProof/>
        </w:rPr>
      </w:r>
      <w:r>
        <w:rPr>
          <w:noProof/>
        </w:rPr>
        <w:fldChar w:fldCharType="separate"/>
      </w:r>
      <w:r>
        <w:rPr>
          <w:noProof/>
        </w:rPr>
        <w:t>26</w:t>
      </w:r>
      <w:r>
        <w:rPr>
          <w:noProof/>
        </w:rPr>
        <w:fldChar w:fldCharType="end"/>
      </w:r>
    </w:p>
    <w:p w14:paraId="551BBE6A" w14:textId="7B68D53A"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_Toc187861661 \h </w:instrText>
      </w:r>
      <w:r>
        <w:rPr>
          <w:noProof/>
        </w:rPr>
      </w:r>
      <w:r>
        <w:rPr>
          <w:noProof/>
        </w:rPr>
        <w:fldChar w:fldCharType="separate"/>
      </w:r>
      <w:r>
        <w:rPr>
          <w:noProof/>
        </w:rPr>
        <w:t>26</w:t>
      </w:r>
      <w:r>
        <w:rPr>
          <w:noProof/>
        </w:rPr>
        <w:fldChar w:fldCharType="end"/>
      </w:r>
    </w:p>
    <w:p w14:paraId="2464BCF4" w14:textId="0C1234FF"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_Toc187861662 \h </w:instrText>
      </w:r>
      <w:r>
        <w:rPr>
          <w:noProof/>
        </w:rPr>
      </w:r>
      <w:r>
        <w:rPr>
          <w:noProof/>
        </w:rPr>
        <w:fldChar w:fldCharType="separate"/>
      </w:r>
      <w:r>
        <w:rPr>
          <w:noProof/>
        </w:rPr>
        <w:t>27</w:t>
      </w:r>
      <w:r>
        <w:rPr>
          <w:noProof/>
        </w:rPr>
        <w:fldChar w:fldCharType="end"/>
      </w:r>
    </w:p>
    <w:p w14:paraId="47B1AB51" w14:textId="31EFBB8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fldLock="1"/>
      </w:r>
      <w:r>
        <w:rPr>
          <w:noProof/>
        </w:rPr>
        <w:instrText xml:space="preserve"> PAGEREF _Toc187861663 \h </w:instrText>
      </w:r>
      <w:r>
        <w:rPr>
          <w:noProof/>
        </w:rPr>
      </w:r>
      <w:r>
        <w:rPr>
          <w:noProof/>
        </w:rPr>
        <w:fldChar w:fldCharType="separate"/>
      </w:r>
      <w:r>
        <w:rPr>
          <w:noProof/>
        </w:rPr>
        <w:t>27</w:t>
      </w:r>
      <w:r>
        <w:rPr>
          <w:noProof/>
        </w:rPr>
        <w:fldChar w:fldCharType="end"/>
      </w:r>
    </w:p>
    <w:p w14:paraId="060611A1" w14:textId="16FE9AC0"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_Toc187861664 \h </w:instrText>
      </w:r>
      <w:r>
        <w:rPr>
          <w:noProof/>
        </w:rPr>
      </w:r>
      <w:r>
        <w:rPr>
          <w:noProof/>
        </w:rPr>
        <w:fldChar w:fldCharType="separate"/>
      </w:r>
      <w:r>
        <w:rPr>
          <w:noProof/>
        </w:rPr>
        <w:t>27</w:t>
      </w:r>
      <w:r>
        <w:rPr>
          <w:noProof/>
        </w:rPr>
        <w:fldChar w:fldCharType="end"/>
      </w:r>
    </w:p>
    <w:p w14:paraId="31DF00BE" w14:textId="56944F6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fldLock="1"/>
      </w:r>
      <w:r>
        <w:rPr>
          <w:noProof/>
        </w:rPr>
        <w:instrText xml:space="preserve"> PAGEREF _Toc187861665 \h </w:instrText>
      </w:r>
      <w:r>
        <w:rPr>
          <w:noProof/>
        </w:rPr>
      </w:r>
      <w:r>
        <w:rPr>
          <w:noProof/>
        </w:rPr>
        <w:fldChar w:fldCharType="separate"/>
      </w:r>
      <w:r>
        <w:rPr>
          <w:noProof/>
        </w:rPr>
        <w:t>27</w:t>
      </w:r>
      <w:r>
        <w:rPr>
          <w:noProof/>
        </w:rPr>
        <w:fldChar w:fldCharType="end"/>
      </w:r>
    </w:p>
    <w:p w14:paraId="532C35CA" w14:textId="4329318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_Toc187861666 \h </w:instrText>
      </w:r>
      <w:r>
        <w:rPr>
          <w:noProof/>
        </w:rPr>
      </w:r>
      <w:r>
        <w:rPr>
          <w:noProof/>
        </w:rPr>
        <w:fldChar w:fldCharType="separate"/>
      </w:r>
      <w:r>
        <w:rPr>
          <w:noProof/>
        </w:rPr>
        <w:t>27</w:t>
      </w:r>
      <w:r>
        <w:rPr>
          <w:noProof/>
        </w:rPr>
        <w:fldChar w:fldCharType="end"/>
      </w:r>
    </w:p>
    <w:p w14:paraId="62186C22" w14:textId="6C4982C7"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fldLock="1"/>
      </w:r>
      <w:r>
        <w:rPr>
          <w:noProof/>
        </w:rPr>
        <w:instrText xml:space="preserve"> PAGEREF _Toc187861667 \h </w:instrText>
      </w:r>
      <w:r>
        <w:rPr>
          <w:noProof/>
        </w:rPr>
      </w:r>
      <w:r>
        <w:rPr>
          <w:noProof/>
        </w:rPr>
        <w:fldChar w:fldCharType="separate"/>
      </w:r>
      <w:r>
        <w:rPr>
          <w:noProof/>
        </w:rPr>
        <w:t>28</w:t>
      </w:r>
      <w:r>
        <w:rPr>
          <w:noProof/>
        </w:rPr>
        <w:fldChar w:fldCharType="end"/>
      </w:r>
    </w:p>
    <w:p w14:paraId="5DF947D1" w14:textId="7AAC190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_Toc187861668 \h </w:instrText>
      </w:r>
      <w:r>
        <w:rPr>
          <w:noProof/>
        </w:rPr>
      </w:r>
      <w:r>
        <w:rPr>
          <w:noProof/>
        </w:rPr>
        <w:fldChar w:fldCharType="separate"/>
      </w:r>
      <w:r>
        <w:rPr>
          <w:noProof/>
        </w:rPr>
        <w:t>28</w:t>
      </w:r>
      <w:r>
        <w:rPr>
          <w:noProof/>
        </w:rPr>
        <w:fldChar w:fldCharType="end"/>
      </w:r>
    </w:p>
    <w:p w14:paraId="3F44F33E" w14:textId="5E2341C2"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_Toc187861669 \h </w:instrText>
      </w:r>
      <w:r>
        <w:rPr>
          <w:noProof/>
        </w:rPr>
      </w:r>
      <w:r>
        <w:rPr>
          <w:noProof/>
        </w:rPr>
        <w:fldChar w:fldCharType="separate"/>
      </w:r>
      <w:r>
        <w:rPr>
          <w:noProof/>
        </w:rPr>
        <w:t>28</w:t>
      </w:r>
      <w:r>
        <w:rPr>
          <w:noProof/>
        </w:rPr>
        <w:fldChar w:fldCharType="end"/>
      </w:r>
    </w:p>
    <w:p w14:paraId="533474F4" w14:textId="397C0C24"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fldLock="1"/>
      </w:r>
      <w:r>
        <w:rPr>
          <w:noProof/>
        </w:rPr>
        <w:instrText xml:space="preserve"> PAGEREF _Toc187861670 \h </w:instrText>
      </w:r>
      <w:r>
        <w:rPr>
          <w:noProof/>
        </w:rPr>
      </w:r>
      <w:r>
        <w:rPr>
          <w:noProof/>
        </w:rPr>
        <w:fldChar w:fldCharType="separate"/>
      </w:r>
      <w:r>
        <w:rPr>
          <w:noProof/>
        </w:rPr>
        <w:t>28</w:t>
      </w:r>
      <w:r>
        <w:rPr>
          <w:noProof/>
        </w:rPr>
        <w:fldChar w:fldCharType="end"/>
      </w:r>
    </w:p>
    <w:p w14:paraId="1E778FE8" w14:textId="6574A19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_Toc187861671 \h </w:instrText>
      </w:r>
      <w:r>
        <w:rPr>
          <w:noProof/>
        </w:rPr>
      </w:r>
      <w:r>
        <w:rPr>
          <w:noProof/>
        </w:rPr>
        <w:fldChar w:fldCharType="separate"/>
      </w:r>
      <w:r>
        <w:rPr>
          <w:noProof/>
        </w:rPr>
        <w:t>28</w:t>
      </w:r>
      <w:r>
        <w:rPr>
          <w:noProof/>
        </w:rPr>
        <w:fldChar w:fldCharType="end"/>
      </w:r>
    </w:p>
    <w:p w14:paraId="6BD873E5" w14:textId="2CB654E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fldLock="1"/>
      </w:r>
      <w:r>
        <w:rPr>
          <w:noProof/>
        </w:rPr>
        <w:instrText xml:space="preserve"> PAGEREF _Toc187861672 \h </w:instrText>
      </w:r>
      <w:r>
        <w:rPr>
          <w:noProof/>
        </w:rPr>
      </w:r>
      <w:r>
        <w:rPr>
          <w:noProof/>
        </w:rPr>
        <w:fldChar w:fldCharType="separate"/>
      </w:r>
      <w:r>
        <w:rPr>
          <w:noProof/>
        </w:rPr>
        <w:t>29</w:t>
      </w:r>
      <w:r>
        <w:rPr>
          <w:noProof/>
        </w:rPr>
        <w:fldChar w:fldCharType="end"/>
      </w:r>
    </w:p>
    <w:p w14:paraId="69E3165E" w14:textId="6716DCA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_Toc187861673 \h </w:instrText>
      </w:r>
      <w:r>
        <w:rPr>
          <w:noProof/>
        </w:rPr>
      </w:r>
      <w:r>
        <w:rPr>
          <w:noProof/>
        </w:rPr>
        <w:fldChar w:fldCharType="separate"/>
      </w:r>
      <w:r>
        <w:rPr>
          <w:noProof/>
        </w:rPr>
        <w:t>29</w:t>
      </w:r>
      <w:r>
        <w:rPr>
          <w:noProof/>
        </w:rPr>
        <w:fldChar w:fldCharType="end"/>
      </w:r>
    </w:p>
    <w:p w14:paraId="47DE0FDB" w14:textId="13E048E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fldLock="1"/>
      </w:r>
      <w:r>
        <w:rPr>
          <w:noProof/>
        </w:rPr>
        <w:instrText xml:space="preserve"> PAGEREF _Toc187861674 \h </w:instrText>
      </w:r>
      <w:r>
        <w:rPr>
          <w:noProof/>
        </w:rPr>
      </w:r>
      <w:r>
        <w:rPr>
          <w:noProof/>
        </w:rPr>
        <w:fldChar w:fldCharType="separate"/>
      </w:r>
      <w:r>
        <w:rPr>
          <w:noProof/>
        </w:rPr>
        <w:t>29</w:t>
      </w:r>
      <w:r>
        <w:rPr>
          <w:noProof/>
        </w:rPr>
        <w:fldChar w:fldCharType="end"/>
      </w:r>
    </w:p>
    <w:p w14:paraId="2D131A21" w14:textId="317A607C"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fldLock="1"/>
      </w:r>
      <w:r>
        <w:rPr>
          <w:noProof/>
        </w:rPr>
        <w:instrText xml:space="preserve"> PAGEREF _Toc187861675 \h </w:instrText>
      </w:r>
      <w:r>
        <w:rPr>
          <w:noProof/>
        </w:rPr>
      </w:r>
      <w:r>
        <w:rPr>
          <w:noProof/>
        </w:rPr>
        <w:fldChar w:fldCharType="separate"/>
      </w:r>
      <w:r>
        <w:rPr>
          <w:noProof/>
        </w:rPr>
        <w:t>29</w:t>
      </w:r>
      <w:r>
        <w:rPr>
          <w:noProof/>
        </w:rPr>
        <w:fldChar w:fldCharType="end"/>
      </w:r>
    </w:p>
    <w:p w14:paraId="50DE2819" w14:textId="50A159EB"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_Toc187861676 \h </w:instrText>
      </w:r>
      <w:r>
        <w:rPr>
          <w:noProof/>
        </w:rPr>
      </w:r>
      <w:r>
        <w:rPr>
          <w:noProof/>
        </w:rPr>
        <w:fldChar w:fldCharType="separate"/>
      </w:r>
      <w:r>
        <w:rPr>
          <w:noProof/>
        </w:rPr>
        <w:t>30</w:t>
      </w:r>
      <w:r>
        <w:rPr>
          <w:noProof/>
        </w:rPr>
        <w:fldChar w:fldCharType="end"/>
      </w:r>
    </w:p>
    <w:p w14:paraId="75B52530" w14:textId="4965552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fldLock="1"/>
      </w:r>
      <w:r>
        <w:rPr>
          <w:noProof/>
        </w:rPr>
        <w:instrText xml:space="preserve"> PAGEREF _Toc187861677 \h </w:instrText>
      </w:r>
      <w:r>
        <w:rPr>
          <w:noProof/>
        </w:rPr>
      </w:r>
      <w:r>
        <w:rPr>
          <w:noProof/>
        </w:rPr>
        <w:fldChar w:fldCharType="separate"/>
      </w:r>
      <w:r>
        <w:rPr>
          <w:noProof/>
        </w:rPr>
        <w:t>30</w:t>
      </w:r>
      <w:r>
        <w:rPr>
          <w:noProof/>
        </w:rPr>
        <w:fldChar w:fldCharType="end"/>
      </w:r>
    </w:p>
    <w:p w14:paraId="4160A809" w14:textId="1BF989F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fldLock="1"/>
      </w:r>
      <w:r>
        <w:rPr>
          <w:noProof/>
        </w:rPr>
        <w:instrText xml:space="preserve"> PAGEREF _Toc187861678 \h </w:instrText>
      </w:r>
      <w:r>
        <w:rPr>
          <w:noProof/>
        </w:rPr>
      </w:r>
      <w:r>
        <w:rPr>
          <w:noProof/>
        </w:rPr>
        <w:fldChar w:fldCharType="separate"/>
      </w:r>
      <w:r>
        <w:rPr>
          <w:noProof/>
        </w:rPr>
        <w:t>30</w:t>
      </w:r>
      <w:r>
        <w:rPr>
          <w:noProof/>
        </w:rPr>
        <w:fldChar w:fldCharType="end"/>
      </w:r>
    </w:p>
    <w:p w14:paraId="341B3604" w14:textId="7EFF663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_Toc187861679 \h </w:instrText>
      </w:r>
      <w:r>
        <w:rPr>
          <w:noProof/>
        </w:rPr>
      </w:r>
      <w:r>
        <w:rPr>
          <w:noProof/>
        </w:rPr>
        <w:fldChar w:fldCharType="separate"/>
      </w:r>
      <w:r>
        <w:rPr>
          <w:noProof/>
        </w:rPr>
        <w:t>30</w:t>
      </w:r>
      <w:r>
        <w:rPr>
          <w:noProof/>
        </w:rPr>
        <w:fldChar w:fldCharType="end"/>
      </w:r>
    </w:p>
    <w:p w14:paraId="12F3FBA4" w14:textId="7E5A59B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fldLock="1"/>
      </w:r>
      <w:r>
        <w:rPr>
          <w:noProof/>
        </w:rPr>
        <w:instrText xml:space="preserve"> PAGEREF _Toc187861680 \h </w:instrText>
      </w:r>
      <w:r>
        <w:rPr>
          <w:noProof/>
        </w:rPr>
      </w:r>
      <w:r>
        <w:rPr>
          <w:noProof/>
        </w:rPr>
        <w:fldChar w:fldCharType="separate"/>
      </w:r>
      <w:r>
        <w:rPr>
          <w:noProof/>
        </w:rPr>
        <w:t>31</w:t>
      </w:r>
      <w:r>
        <w:rPr>
          <w:noProof/>
        </w:rPr>
        <w:fldChar w:fldCharType="end"/>
      </w:r>
    </w:p>
    <w:p w14:paraId="3509814B" w14:textId="57CA928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_Toc187861681 \h </w:instrText>
      </w:r>
      <w:r>
        <w:rPr>
          <w:noProof/>
        </w:rPr>
      </w:r>
      <w:r>
        <w:rPr>
          <w:noProof/>
        </w:rPr>
        <w:fldChar w:fldCharType="separate"/>
      </w:r>
      <w:r>
        <w:rPr>
          <w:noProof/>
        </w:rPr>
        <w:t>31</w:t>
      </w:r>
      <w:r>
        <w:rPr>
          <w:noProof/>
        </w:rPr>
        <w:fldChar w:fldCharType="end"/>
      </w:r>
    </w:p>
    <w:p w14:paraId="48B1F55C" w14:textId="4C593347"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fldLock="1"/>
      </w:r>
      <w:r>
        <w:rPr>
          <w:noProof/>
        </w:rPr>
        <w:instrText xml:space="preserve"> PAGEREF _Toc187861682 \h </w:instrText>
      </w:r>
      <w:r>
        <w:rPr>
          <w:noProof/>
        </w:rPr>
      </w:r>
      <w:r>
        <w:rPr>
          <w:noProof/>
        </w:rPr>
        <w:fldChar w:fldCharType="separate"/>
      </w:r>
      <w:r>
        <w:rPr>
          <w:noProof/>
        </w:rPr>
        <w:t>31</w:t>
      </w:r>
      <w:r>
        <w:rPr>
          <w:noProof/>
        </w:rPr>
        <w:fldChar w:fldCharType="end"/>
      </w:r>
    </w:p>
    <w:p w14:paraId="6E1E9F77" w14:textId="5216E5F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fldLock="1"/>
      </w:r>
      <w:r>
        <w:rPr>
          <w:noProof/>
        </w:rPr>
        <w:instrText xml:space="preserve"> PAGEREF _Toc187861683 \h </w:instrText>
      </w:r>
      <w:r>
        <w:rPr>
          <w:noProof/>
        </w:rPr>
      </w:r>
      <w:r>
        <w:rPr>
          <w:noProof/>
        </w:rPr>
        <w:fldChar w:fldCharType="separate"/>
      </w:r>
      <w:r>
        <w:rPr>
          <w:noProof/>
        </w:rPr>
        <w:t>31</w:t>
      </w:r>
      <w:r>
        <w:rPr>
          <w:noProof/>
        </w:rPr>
        <w:fldChar w:fldCharType="end"/>
      </w:r>
    </w:p>
    <w:p w14:paraId="27D8784A" w14:textId="2F204DC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fldLock="1"/>
      </w:r>
      <w:r>
        <w:rPr>
          <w:noProof/>
        </w:rPr>
        <w:instrText xml:space="preserve"> PAGEREF _Toc187861684 \h </w:instrText>
      </w:r>
      <w:r>
        <w:rPr>
          <w:noProof/>
        </w:rPr>
      </w:r>
      <w:r>
        <w:rPr>
          <w:noProof/>
        </w:rPr>
        <w:fldChar w:fldCharType="separate"/>
      </w:r>
      <w:r>
        <w:rPr>
          <w:noProof/>
        </w:rPr>
        <w:t>32</w:t>
      </w:r>
      <w:r>
        <w:rPr>
          <w:noProof/>
        </w:rPr>
        <w:fldChar w:fldCharType="end"/>
      </w:r>
    </w:p>
    <w:p w14:paraId="368B83A1" w14:textId="46BE891C"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fldLock="1"/>
      </w:r>
      <w:r>
        <w:rPr>
          <w:noProof/>
        </w:rPr>
        <w:instrText xml:space="preserve"> PAGEREF _Toc187861685 \h </w:instrText>
      </w:r>
      <w:r>
        <w:rPr>
          <w:noProof/>
        </w:rPr>
      </w:r>
      <w:r>
        <w:rPr>
          <w:noProof/>
        </w:rPr>
        <w:fldChar w:fldCharType="separate"/>
      </w:r>
      <w:r>
        <w:rPr>
          <w:noProof/>
        </w:rPr>
        <w:t>32</w:t>
      </w:r>
      <w:r>
        <w:rPr>
          <w:noProof/>
        </w:rPr>
        <w:fldChar w:fldCharType="end"/>
      </w:r>
    </w:p>
    <w:p w14:paraId="21457BAD" w14:textId="41E2D72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fldLock="1"/>
      </w:r>
      <w:r>
        <w:rPr>
          <w:noProof/>
        </w:rPr>
        <w:instrText xml:space="preserve"> PAGEREF _Toc187861686 \h </w:instrText>
      </w:r>
      <w:r>
        <w:rPr>
          <w:noProof/>
        </w:rPr>
      </w:r>
      <w:r>
        <w:rPr>
          <w:noProof/>
        </w:rPr>
        <w:fldChar w:fldCharType="separate"/>
      </w:r>
      <w:r>
        <w:rPr>
          <w:noProof/>
        </w:rPr>
        <w:t>32</w:t>
      </w:r>
      <w:r>
        <w:rPr>
          <w:noProof/>
        </w:rPr>
        <w:fldChar w:fldCharType="end"/>
      </w:r>
    </w:p>
    <w:p w14:paraId="01A65A91" w14:textId="3C3FB7F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fldLock="1"/>
      </w:r>
      <w:r>
        <w:rPr>
          <w:noProof/>
        </w:rPr>
        <w:instrText xml:space="preserve"> PAGEREF _Toc187861687 \h </w:instrText>
      </w:r>
      <w:r>
        <w:rPr>
          <w:noProof/>
        </w:rPr>
      </w:r>
      <w:r>
        <w:rPr>
          <w:noProof/>
        </w:rPr>
        <w:fldChar w:fldCharType="separate"/>
      </w:r>
      <w:r>
        <w:rPr>
          <w:noProof/>
        </w:rPr>
        <w:t>32</w:t>
      </w:r>
      <w:r>
        <w:rPr>
          <w:noProof/>
        </w:rPr>
        <w:fldChar w:fldCharType="end"/>
      </w:r>
    </w:p>
    <w:p w14:paraId="65ED216C" w14:textId="2151014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fldLock="1"/>
      </w:r>
      <w:r>
        <w:rPr>
          <w:noProof/>
        </w:rPr>
        <w:instrText xml:space="preserve"> PAGEREF _Toc187861688 \h </w:instrText>
      </w:r>
      <w:r>
        <w:rPr>
          <w:noProof/>
        </w:rPr>
      </w:r>
      <w:r>
        <w:rPr>
          <w:noProof/>
        </w:rPr>
        <w:fldChar w:fldCharType="separate"/>
      </w:r>
      <w:r>
        <w:rPr>
          <w:noProof/>
        </w:rPr>
        <w:t>33</w:t>
      </w:r>
      <w:r>
        <w:rPr>
          <w:noProof/>
        </w:rPr>
        <w:fldChar w:fldCharType="end"/>
      </w:r>
    </w:p>
    <w:p w14:paraId="552827A4" w14:textId="3124D9CC"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fldLock="1"/>
      </w:r>
      <w:r>
        <w:rPr>
          <w:noProof/>
        </w:rPr>
        <w:instrText xml:space="preserve"> PAGEREF _Toc187861689 \h </w:instrText>
      </w:r>
      <w:r>
        <w:rPr>
          <w:noProof/>
        </w:rPr>
      </w:r>
      <w:r>
        <w:rPr>
          <w:noProof/>
        </w:rPr>
        <w:fldChar w:fldCharType="separate"/>
      </w:r>
      <w:r>
        <w:rPr>
          <w:noProof/>
        </w:rPr>
        <w:t>33</w:t>
      </w:r>
      <w:r>
        <w:rPr>
          <w:noProof/>
        </w:rPr>
        <w:fldChar w:fldCharType="end"/>
      </w:r>
    </w:p>
    <w:p w14:paraId="0085AA1B" w14:textId="452795CE"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_Toc187861690 \h </w:instrText>
      </w:r>
      <w:r>
        <w:rPr>
          <w:noProof/>
        </w:rPr>
      </w:r>
      <w:r>
        <w:rPr>
          <w:noProof/>
        </w:rPr>
        <w:fldChar w:fldCharType="separate"/>
      </w:r>
      <w:r>
        <w:rPr>
          <w:noProof/>
        </w:rPr>
        <w:t>33</w:t>
      </w:r>
      <w:r>
        <w:rPr>
          <w:noProof/>
        </w:rPr>
        <w:fldChar w:fldCharType="end"/>
      </w:r>
    </w:p>
    <w:p w14:paraId="22DB7406" w14:textId="7AAD885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_Toc187861691 \h </w:instrText>
      </w:r>
      <w:r>
        <w:rPr>
          <w:noProof/>
        </w:rPr>
      </w:r>
      <w:r>
        <w:rPr>
          <w:noProof/>
        </w:rPr>
        <w:fldChar w:fldCharType="separate"/>
      </w:r>
      <w:r>
        <w:rPr>
          <w:noProof/>
        </w:rPr>
        <w:t>33</w:t>
      </w:r>
      <w:r>
        <w:rPr>
          <w:noProof/>
        </w:rPr>
        <w:fldChar w:fldCharType="end"/>
      </w:r>
    </w:p>
    <w:p w14:paraId="57FED615" w14:textId="10CCC63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_Toc187861692 \h </w:instrText>
      </w:r>
      <w:r>
        <w:rPr>
          <w:noProof/>
        </w:rPr>
      </w:r>
      <w:r>
        <w:rPr>
          <w:noProof/>
        </w:rPr>
        <w:fldChar w:fldCharType="separate"/>
      </w:r>
      <w:r>
        <w:rPr>
          <w:noProof/>
        </w:rPr>
        <w:t>34</w:t>
      </w:r>
      <w:r>
        <w:rPr>
          <w:noProof/>
        </w:rPr>
        <w:fldChar w:fldCharType="end"/>
      </w:r>
    </w:p>
    <w:p w14:paraId="6667C90B" w14:textId="61402A7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_Toc187861693 \h </w:instrText>
      </w:r>
      <w:r>
        <w:rPr>
          <w:noProof/>
        </w:rPr>
      </w:r>
      <w:r>
        <w:rPr>
          <w:noProof/>
        </w:rPr>
        <w:fldChar w:fldCharType="separate"/>
      </w:r>
      <w:r>
        <w:rPr>
          <w:noProof/>
        </w:rPr>
        <w:t>34</w:t>
      </w:r>
      <w:r>
        <w:rPr>
          <w:noProof/>
        </w:rPr>
        <w:fldChar w:fldCharType="end"/>
      </w:r>
    </w:p>
    <w:p w14:paraId="36989240" w14:textId="7098021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_Toc187861694 \h </w:instrText>
      </w:r>
      <w:r>
        <w:rPr>
          <w:noProof/>
        </w:rPr>
      </w:r>
      <w:r>
        <w:rPr>
          <w:noProof/>
        </w:rPr>
        <w:fldChar w:fldCharType="separate"/>
      </w:r>
      <w:r>
        <w:rPr>
          <w:noProof/>
        </w:rPr>
        <w:t>34</w:t>
      </w:r>
      <w:r>
        <w:rPr>
          <w:noProof/>
        </w:rPr>
        <w:fldChar w:fldCharType="end"/>
      </w:r>
    </w:p>
    <w:p w14:paraId="162F6044" w14:textId="29B8224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_Toc187861695 \h </w:instrText>
      </w:r>
      <w:r>
        <w:rPr>
          <w:noProof/>
        </w:rPr>
      </w:r>
      <w:r>
        <w:rPr>
          <w:noProof/>
        </w:rPr>
        <w:fldChar w:fldCharType="separate"/>
      </w:r>
      <w:r>
        <w:rPr>
          <w:noProof/>
        </w:rPr>
        <w:t>34</w:t>
      </w:r>
      <w:r>
        <w:rPr>
          <w:noProof/>
        </w:rPr>
        <w:fldChar w:fldCharType="end"/>
      </w:r>
    </w:p>
    <w:p w14:paraId="328CE154" w14:textId="1EBB078F"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_Toc187861696 \h </w:instrText>
      </w:r>
      <w:r>
        <w:rPr>
          <w:noProof/>
        </w:rPr>
      </w:r>
      <w:r>
        <w:rPr>
          <w:noProof/>
        </w:rPr>
        <w:fldChar w:fldCharType="separate"/>
      </w:r>
      <w:r>
        <w:rPr>
          <w:noProof/>
        </w:rPr>
        <w:t>34</w:t>
      </w:r>
      <w:r>
        <w:rPr>
          <w:noProof/>
        </w:rPr>
        <w:fldChar w:fldCharType="end"/>
      </w:r>
    </w:p>
    <w:p w14:paraId="61AD1813" w14:textId="533306C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_Toc187861697 \h </w:instrText>
      </w:r>
      <w:r>
        <w:rPr>
          <w:noProof/>
        </w:rPr>
      </w:r>
      <w:r>
        <w:rPr>
          <w:noProof/>
        </w:rPr>
        <w:fldChar w:fldCharType="separate"/>
      </w:r>
      <w:r>
        <w:rPr>
          <w:noProof/>
        </w:rPr>
        <w:t>35</w:t>
      </w:r>
      <w:r>
        <w:rPr>
          <w:noProof/>
        </w:rPr>
        <w:fldChar w:fldCharType="end"/>
      </w:r>
    </w:p>
    <w:p w14:paraId="48817275" w14:textId="4D1C3AF7"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_Toc187861698 \h </w:instrText>
      </w:r>
      <w:r>
        <w:rPr>
          <w:noProof/>
        </w:rPr>
      </w:r>
      <w:r>
        <w:rPr>
          <w:noProof/>
        </w:rPr>
        <w:fldChar w:fldCharType="separate"/>
      </w:r>
      <w:r>
        <w:rPr>
          <w:noProof/>
        </w:rPr>
        <w:t>35</w:t>
      </w:r>
      <w:r>
        <w:rPr>
          <w:noProof/>
        </w:rPr>
        <w:fldChar w:fldCharType="end"/>
      </w:r>
    </w:p>
    <w:p w14:paraId="2910DF60" w14:textId="5A0878A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_Toc187861699 \h </w:instrText>
      </w:r>
      <w:r>
        <w:rPr>
          <w:noProof/>
        </w:rPr>
      </w:r>
      <w:r>
        <w:rPr>
          <w:noProof/>
        </w:rPr>
        <w:fldChar w:fldCharType="separate"/>
      </w:r>
      <w:r>
        <w:rPr>
          <w:noProof/>
        </w:rPr>
        <w:t>35</w:t>
      </w:r>
      <w:r>
        <w:rPr>
          <w:noProof/>
        </w:rPr>
        <w:fldChar w:fldCharType="end"/>
      </w:r>
    </w:p>
    <w:p w14:paraId="07563CCC" w14:textId="3C25689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_Toc187861700 \h </w:instrText>
      </w:r>
      <w:r>
        <w:rPr>
          <w:noProof/>
        </w:rPr>
      </w:r>
      <w:r>
        <w:rPr>
          <w:noProof/>
        </w:rPr>
        <w:fldChar w:fldCharType="separate"/>
      </w:r>
      <w:r>
        <w:rPr>
          <w:noProof/>
        </w:rPr>
        <w:t>35</w:t>
      </w:r>
      <w:r>
        <w:rPr>
          <w:noProof/>
        </w:rPr>
        <w:fldChar w:fldCharType="end"/>
      </w:r>
    </w:p>
    <w:p w14:paraId="12670633" w14:textId="567FE1C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_Toc187861701 \h </w:instrText>
      </w:r>
      <w:r>
        <w:rPr>
          <w:noProof/>
        </w:rPr>
      </w:r>
      <w:r>
        <w:rPr>
          <w:noProof/>
        </w:rPr>
        <w:fldChar w:fldCharType="separate"/>
      </w:r>
      <w:r>
        <w:rPr>
          <w:noProof/>
        </w:rPr>
        <w:t>35</w:t>
      </w:r>
      <w:r>
        <w:rPr>
          <w:noProof/>
        </w:rPr>
        <w:fldChar w:fldCharType="end"/>
      </w:r>
    </w:p>
    <w:p w14:paraId="15658CD3" w14:textId="421DCC4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_Toc187861702 \h </w:instrText>
      </w:r>
      <w:r>
        <w:rPr>
          <w:noProof/>
        </w:rPr>
      </w:r>
      <w:r>
        <w:rPr>
          <w:noProof/>
        </w:rPr>
        <w:fldChar w:fldCharType="separate"/>
      </w:r>
      <w:r>
        <w:rPr>
          <w:noProof/>
        </w:rPr>
        <w:t>35</w:t>
      </w:r>
      <w:r>
        <w:rPr>
          <w:noProof/>
        </w:rPr>
        <w:fldChar w:fldCharType="end"/>
      </w:r>
    </w:p>
    <w:p w14:paraId="73D83A43" w14:textId="3F019E3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_Toc187861703 \h </w:instrText>
      </w:r>
      <w:r>
        <w:rPr>
          <w:noProof/>
        </w:rPr>
      </w:r>
      <w:r>
        <w:rPr>
          <w:noProof/>
        </w:rPr>
        <w:fldChar w:fldCharType="separate"/>
      </w:r>
      <w:r>
        <w:rPr>
          <w:noProof/>
        </w:rPr>
        <w:t>35</w:t>
      </w:r>
      <w:r>
        <w:rPr>
          <w:noProof/>
        </w:rPr>
        <w:fldChar w:fldCharType="end"/>
      </w:r>
    </w:p>
    <w:p w14:paraId="494024B6" w14:textId="7CD36F2E"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_Toc187861704 \h </w:instrText>
      </w:r>
      <w:r>
        <w:rPr>
          <w:noProof/>
        </w:rPr>
      </w:r>
      <w:r>
        <w:rPr>
          <w:noProof/>
        </w:rPr>
        <w:fldChar w:fldCharType="separate"/>
      </w:r>
      <w:r>
        <w:rPr>
          <w:noProof/>
        </w:rPr>
        <w:t>36</w:t>
      </w:r>
      <w:r>
        <w:rPr>
          <w:noProof/>
        </w:rPr>
        <w:fldChar w:fldCharType="end"/>
      </w:r>
    </w:p>
    <w:p w14:paraId="3CCD2412" w14:textId="0B78391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_Toc187861705 \h </w:instrText>
      </w:r>
      <w:r>
        <w:rPr>
          <w:noProof/>
        </w:rPr>
      </w:r>
      <w:r>
        <w:rPr>
          <w:noProof/>
        </w:rPr>
        <w:fldChar w:fldCharType="separate"/>
      </w:r>
      <w:r>
        <w:rPr>
          <w:noProof/>
        </w:rPr>
        <w:t>36</w:t>
      </w:r>
      <w:r>
        <w:rPr>
          <w:noProof/>
        </w:rPr>
        <w:fldChar w:fldCharType="end"/>
      </w:r>
    </w:p>
    <w:p w14:paraId="24EDAB18" w14:textId="4EE5533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_Toc187861706 \h </w:instrText>
      </w:r>
      <w:r>
        <w:rPr>
          <w:noProof/>
        </w:rPr>
      </w:r>
      <w:r>
        <w:rPr>
          <w:noProof/>
        </w:rPr>
        <w:fldChar w:fldCharType="separate"/>
      </w:r>
      <w:r>
        <w:rPr>
          <w:noProof/>
        </w:rPr>
        <w:t>36</w:t>
      </w:r>
      <w:r>
        <w:rPr>
          <w:noProof/>
        </w:rPr>
        <w:fldChar w:fldCharType="end"/>
      </w:r>
    </w:p>
    <w:p w14:paraId="4CC9886B" w14:textId="42BC2B97"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_Toc187861707 \h </w:instrText>
      </w:r>
      <w:r>
        <w:rPr>
          <w:noProof/>
        </w:rPr>
      </w:r>
      <w:r>
        <w:rPr>
          <w:noProof/>
        </w:rPr>
        <w:fldChar w:fldCharType="separate"/>
      </w:r>
      <w:r>
        <w:rPr>
          <w:noProof/>
        </w:rPr>
        <w:t>36</w:t>
      </w:r>
      <w:r>
        <w:rPr>
          <w:noProof/>
        </w:rPr>
        <w:fldChar w:fldCharType="end"/>
      </w:r>
    </w:p>
    <w:p w14:paraId="6A833C66" w14:textId="36D2684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fldLock="1"/>
      </w:r>
      <w:r>
        <w:rPr>
          <w:noProof/>
        </w:rPr>
        <w:instrText xml:space="preserve"> PAGEREF _Toc187861708 \h </w:instrText>
      </w:r>
      <w:r>
        <w:rPr>
          <w:noProof/>
        </w:rPr>
      </w:r>
      <w:r>
        <w:rPr>
          <w:noProof/>
        </w:rPr>
        <w:fldChar w:fldCharType="separate"/>
      </w:r>
      <w:r>
        <w:rPr>
          <w:noProof/>
        </w:rPr>
        <w:t>36</w:t>
      </w:r>
      <w:r>
        <w:rPr>
          <w:noProof/>
        </w:rPr>
        <w:fldChar w:fldCharType="end"/>
      </w:r>
    </w:p>
    <w:p w14:paraId="47B0F27D" w14:textId="3C2E453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fldLock="1"/>
      </w:r>
      <w:r>
        <w:rPr>
          <w:noProof/>
        </w:rPr>
        <w:instrText xml:space="preserve"> PAGEREF _Toc187861709 \h </w:instrText>
      </w:r>
      <w:r>
        <w:rPr>
          <w:noProof/>
        </w:rPr>
      </w:r>
      <w:r>
        <w:rPr>
          <w:noProof/>
        </w:rPr>
        <w:fldChar w:fldCharType="separate"/>
      </w:r>
      <w:r>
        <w:rPr>
          <w:noProof/>
        </w:rPr>
        <w:t>36</w:t>
      </w:r>
      <w:r>
        <w:rPr>
          <w:noProof/>
        </w:rPr>
        <w:fldChar w:fldCharType="end"/>
      </w:r>
    </w:p>
    <w:p w14:paraId="6A5392A7" w14:textId="36F41977"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fldLock="1"/>
      </w:r>
      <w:r>
        <w:rPr>
          <w:noProof/>
        </w:rPr>
        <w:instrText xml:space="preserve"> PAGEREF _Toc187861710 \h </w:instrText>
      </w:r>
      <w:r>
        <w:rPr>
          <w:noProof/>
        </w:rPr>
      </w:r>
      <w:r>
        <w:rPr>
          <w:noProof/>
        </w:rPr>
        <w:fldChar w:fldCharType="separate"/>
      </w:r>
      <w:r>
        <w:rPr>
          <w:noProof/>
        </w:rPr>
        <w:t>36</w:t>
      </w:r>
      <w:r>
        <w:rPr>
          <w:noProof/>
        </w:rPr>
        <w:fldChar w:fldCharType="end"/>
      </w:r>
    </w:p>
    <w:p w14:paraId="232E0A6E" w14:textId="167D70A0"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fldLock="1"/>
      </w:r>
      <w:r>
        <w:rPr>
          <w:noProof/>
        </w:rPr>
        <w:instrText xml:space="preserve"> PAGEREF _Toc187861711 \h </w:instrText>
      </w:r>
      <w:r>
        <w:rPr>
          <w:noProof/>
        </w:rPr>
      </w:r>
      <w:r>
        <w:rPr>
          <w:noProof/>
        </w:rPr>
        <w:fldChar w:fldCharType="separate"/>
      </w:r>
      <w:r>
        <w:rPr>
          <w:noProof/>
        </w:rPr>
        <w:t>37</w:t>
      </w:r>
      <w:r>
        <w:rPr>
          <w:noProof/>
        </w:rPr>
        <w:fldChar w:fldCharType="end"/>
      </w:r>
    </w:p>
    <w:p w14:paraId="3852D7CE" w14:textId="2A6F3DE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fldLock="1"/>
      </w:r>
      <w:r>
        <w:rPr>
          <w:noProof/>
        </w:rPr>
        <w:instrText xml:space="preserve"> PAGEREF _Toc187861712 \h </w:instrText>
      </w:r>
      <w:r>
        <w:rPr>
          <w:noProof/>
        </w:rPr>
      </w:r>
      <w:r>
        <w:rPr>
          <w:noProof/>
        </w:rPr>
        <w:fldChar w:fldCharType="separate"/>
      </w:r>
      <w:r>
        <w:rPr>
          <w:noProof/>
        </w:rPr>
        <w:t>38</w:t>
      </w:r>
      <w:r>
        <w:rPr>
          <w:noProof/>
        </w:rPr>
        <w:fldChar w:fldCharType="end"/>
      </w:r>
    </w:p>
    <w:p w14:paraId="5D2DDC5D" w14:textId="73F65F69"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_Toc187861713 \h </w:instrText>
      </w:r>
      <w:r>
        <w:rPr>
          <w:noProof/>
        </w:rPr>
      </w:r>
      <w:r>
        <w:rPr>
          <w:noProof/>
        </w:rPr>
        <w:fldChar w:fldCharType="separate"/>
      </w:r>
      <w:r>
        <w:rPr>
          <w:noProof/>
        </w:rPr>
        <w:t>38</w:t>
      </w:r>
      <w:r>
        <w:rPr>
          <w:noProof/>
        </w:rPr>
        <w:fldChar w:fldCharType="end"/>
      </w:r>
    </w:p>
    <w:p w14:paraId="436BD685" w14:textId="5E1F832A"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_Toc187861714 \h </w:instrText>
      </w:r>
      <w:r>
        <w:rPr>
          <w:noProof/>
        </w:rPr>
      </w:r>
      <w:r>
        <w:rPr>
          <w:noProof/>
        </w:rPr>
        <w:fldChar w:fldCharType="separate"/>
      </w:r>
      <w:r>
        <w:rPr>
          <w:noProof/>
        </w:rPr>
        <w:t>38</w:t>
      </w:r>
      <w:r>
        <w:rPr>
          <w:noProof/>
        </w:rPr>
        <w:fldChar w:fldCharType="end"/>
      </w:r>
    </w:p>
    <w:p w14:paraId="1B117406" w14:textId="56E8B3D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_Toc187861715 \h </w:instrText>
      </w:r>
      <w:r>
        <w:rPr>
          <w:noProof/>
        </w:rPr>
      </w:r>
      <w:r>
        <w:rPr>
          <w:noProof/>
        </w:rPr>
        <w:fldChar w:fldCharType="separate"/>
      </w:r>
      <w:r>
        <w:rPr>
          <w:noProof/>
        </w:rPr>
        <w:t>38</w:t>
      </w:r>
      <w:r>
        <w:rPr>
          <w:noProof/>
        </w:rPr>
        <w:fldChar w:fldCharType="end"/>
      </w:r>
    </w:p>
    <w:p w14:paraId="079CDD81" w14:textId="00AA4B94"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_Toc187861716 \h </w:instrText>
      </w:r>
      <w:r>
        <w:rPr>
          <w:noProof/>
        </w:rPr>
      </w:r>
      <w:r>
        <w:rPr>
          <w:noProof/>
        </w:rPr>
        <w:fldChar w:fldCharType="separate"/>
      </w:r>
      <w:r>
        <w:rPr>
          <w:noProof/>
        </w:rPr>
        <w:t>38</w:t>
      </w:r>
      <w:r>
        <w:rPr>
          <w:noProof/>
        </w:rPr>
        <w:fldChar w:fldCharType="end"/>
      </w:r>
    </w:p>
    <w:p w14:paraId="27EA50BE" w14:textId="10322361"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_Toc187861717 \h </w:instrText>
      </w:r>
      <w:r>
        <w:rPr>
          <w:noProof/>
        </w:rPr>
      </w:r>
      <w:r>
        <w:rPr>
          <w:noProof/>
        </w:rPr>
        <w:fldChar w:fldCharType="separate"/>
      </w:r>
      <w:r>
        <w:rPr>
          <w:noProof/>
        </w:rPr>
        <w:t>39</w:t>
      </w:r>
      <w:r>
        <w:rPr>
          <w:noProof/>
        </w:rPr>
        <w:fldChar w:fldCharType="end"/>
      </w:r>
    </w:p>
    <w:p w14:paraId="6328494F" w14:textId="2E11ADB5"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_Toc187861718 \h </w:instrText>
      </w:r>
      <w:r>
        <w:rPr>
          <w:noProof/>
        </w:rPr>
      </w:r>
      <w:r>
        <w:rPr>
          <w:noProof/>
        </w:rPr>
        <w:fldChar w:fldCharType="separate"/>
      </w:r>
      <w:r>
        <w:rPr>
          <w:noProof/>
        </w:rPr>
        <w:t>39</w:t>
      </w:r>
      <w:r>
        <w:rPr>
          <w:noProof/>
        </w:rPr>
        <w:fldChar w:fldCharType="end"/>
      </w:r>
    </w:p>
    <w:p w14:paraId="1B91560F" w14:textId="3C059877"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_Toc187861719 \h </w:instrText>
      </w:r>
      <w:r>
        <w:rPr>
          <w:noProof/>
        </w:rPr>
      </w:r>
      <w:r>
        <w:rPr>
          <w:noProof/>
        </w:rPr>
        <w:fldChar w:fldCharType="separate"/>
      </w:r>
      <w:r>
        <w:rPr>
          <w:noProof/>
        </w:rPr>
        <w:t>39</w:t>
      </w:r>
      <w:r>
        <w:rPr>
          <w:noProof/>
        </w:rPr>
        <w:fldChar w:fldCharType="end"/>
      </w:r>
    </w:p>
    <w:p w14:paraId="319F48AE" w14:textId="408B01A7"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fldLock="1"/>
      </w:r>
      <w:r>
        <w:rPr>
          <w:noProof/>
        </w:rPr>
        <w:instrText xml:space="preserve"> PAGEREF _Toc187861720 \h </w:instrText>
      </w:r>
      <w:r>
        <w:rPr>
          <w:noProof/>
        </w:rPr>
      </w:r>
      <w:r>
        <w:rPr>
          <w:noProof/>
        </w:rPr>
        <w:fldChar w:fldCharType="separate"/>
      </w:r>
      <w:r>
        <w:rPr>
          <w:noProof/>
        </w:rPr>
        <w:t>39</w:t>
      </w:r>
      <w:r>
        <w:rPr>
          <w:noProof/>
        </w:rPr>
        <w:fldChar w:fldCharType="end"/>
      </w:r>
    </w:p>
    <w:p w14:paraId="46B3FCC6" w14:textId="66C0A11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fldLock="1"/>
      </w:r>
      <w:r>
        <w:rPr>
          <w:noProof/>
        </w:rPr>
        <w:instrText xml:space="preserve"> PAGEREF _Toc187861721 \h </w:instrText>
      </w:r>
      <w:r>
        <w:rPr>
          <w:noProof/>
        </w:rPr>
      </w:r>
      <w:r>
        <w:rPr>
          <w:noProof/>
        </w:rPr>
        <w:fldChar w:fldCharType="separate"/>
      </w:r>
      <w:r>
        <w:rPr>
          <w:noProof/>
        </w:rPr>
        <w:t>40</w:t>
      </w:r>
      <w:r>
        <w:rPr>
          <w:noProof/>
        </w:rPr>
        <w:fldChar w:fldCharType="end"/>
      </w:r>
    </w:p>
    <w:p w14:paraId="01F50F4D" w14:textId="554CB5E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_Toc187861722 \h </w:instrText>
      </w:r>
      <w:r>
        <w:rPr>
          <w:noProof/>
        </w:rPr>
      </w:r>
      <w:r>
        <w:rPr>
          <w:noProof/>
        </w:rPr>
        <w:fldChar w:fldCharType="separate"/>
      </w:r>
      <w:r>
        <w:rPr>
          <w:noProof/>
        </w:rPr>
        <w:t>40</w:t>
      </w:r>
      <w:r>
        <w:rPr>
          <w:noProof/>
        </w:rPr>
        <w:fldChar w:fldCharType="end"/>
      </w:r>
    </w:p>
    <w:p w14:paraId="3158A882" w14:textId="63F093F4"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fldLock="1"/>
      </w:r>
      <w:r>
        <w:rPr>
          <w:noProof/>
        </w:rPr>
        <w:instrText xml:space="preserve"> PAGEREF _Toc187861723 \h </w:instrText>
      </w:r>
      <w:r>
        <w:rPr>
          <w:noProof/>
        </w:rPr>
      </w:r>
      <w:r>
        <w:rPr>
          <w:noProof/>
        </w:rPr>
        <w:fldChar w:fldCharType="separate"/>
      </w:r>
      <w:r>
        <w:rPr>
          <w:noProof/>
        </w:rPr>
        <w:t>40</w:t>
      </w:r>
      <w:r>
        <w:rPr>
          <w:noProof/>
        </w:rPr>
        <w:fldChar w:fldCharType="end"/>
      </w:r>
    </w:p>
    <w:p w14:paraId="31454B29" w14:textId="6047F72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fldLock="1"/>
      </w:r>
      <w:r>
        <w:rPr>
          <w:noProof/>
        </w:rPr>
        <w:instrText xml:space="preserve"> PAGEREF _Toc187861724 \h </w:instrText>
      </w:r>
      <w:r>
        <w:rPr>
          <w:noProof/>
        </w:rPr>
      </w:r>
      <w:r>
        <w:rPr>
          <w:noProof/>
        </w:rPr>
        <w:fldChar w:fldCharType="separate"/>
      </w:r>
      <w:r>
        <w:rPr>
          <w:noProof/>
        </w:rPr>
        <w:t>40</w:t>
      </w:r>
      <w:r>
        <w:rPr>
          <w:noProof/>
        </w:rPr>
        <w:fldChar w:fldCharType="end"/>
      </w:r>
    </w:p>
    <w:p w14:paraId="4A613CC2" w14:textId="0F6A693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_Toc187861725 \h </w:instrText>
      </w:r>
      <w:r>
        <w:rPr>
          <w:noProof/>
        </w:rPr>
      </w:r>
      <w:r>
        <w:rPr>
          <w:noProof/>
        </w:rPr>
        <w:fldChar w:fldCharType="separate"/>
      </w:r>
      <w:r>
        <w:rPr>
          <w:noProof/>
        </w:rPr>
        <w:t>41</w:t>
      </w:r>
      <w:r>
        <w:rPr>
          <w:noProof/>
        </w:rPr>
        <w:fldChar w:fldCharType="end"/>
      </w:r>
    </w:p>
    <w:p w14:paraId="0F64C8A7" w14:textId="0EA04CE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_Toc187861726 \h </w:instrText>
      </w:r>
      <w:r>
        <w:rPr>
          <w:noProof/>
        </w:rPr>
      </w:r>
      <w:r>
        <w:rPr>
          <w:noProof/>
        </w:rPr>
        <w:fldChar w:fldCharType="separate"/>
      </w:r>
      <w:r>
        <w:rPr>
          <w:noProof/>
        </w:rPr>
        <w:t>41</w:t>
      </w:r>
      <w:r>
        <w:rPr>
          <w:noProof/>
        </w:rPr>
        <w:fldChar w:fldCharType="end"/>
      </w:r>
    </w:p>
    <w:p w14:paraId="287270E8" w14:textId="482C198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_Toc187861727 \h </w:instrText>
      </w:r>
      <w:r>
        <w:rPr>
          <w:noProof/>
        </w:rPr>
      </w:r>
      <w:r>
        <w:rPr>
          <w:noProof/>
        </w:rPr>
        <w:fldChar w:fldCharType="separate"/>
      </w:r>
      <w:r>
        <w:rPr>
          <w:noProof/>
        </w:rPr>
        <w:t>41</w:t>
      </w:r>
      <w:r>
        <w:rPr>
          <w:noProof/>
        </w:rPr>
        <w:fldChar w:fldCharType="end"/>
      </w:r>
    </w:p>
    <w:p w14:paraId="49623DA3" w14:textId="332090E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_Toc187861728 \h </w:instrText>
      </w:r>
      <w:r>
        <w:rPr>
          <w:noProof/>
        </w:rPr>
      </w:r>
      <w:r>
        <w:rPr>
          <w:noProof/>
        </w:rPr>
        <w:fldChar w:fldCharType="separate"/>
      </w:r>
      <w:r>
        <w:rPr>
          <w:noProof/>
        </w:rPr>
        <w:t>41</w:t>
      </w:r>
      <w:r>
        <w:rPr>
          <w:noProof/>
        </w:rPr>
        <w:fldChar w:fldCharType="end"/>
      </w:r>
    </w:p>
    <w:p w14:paraId="58E36962" w14:textId="4543DF7D"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_Toc187861729 \h </w:instrText>
      </w:r>
      <w:r>
        <w:rPr>
          <w:noProof/>
        </w:rPr>
      </w:r>
      <w:r>
        <w:rPr>
          <w:noProof/>
        </w:rPr>
        <w:fldChar w:fldCharType="separate"/>
      </w:r>
      <w:r>
        <w:rPr>
          <w:noProof/>
        </w:rPr>
        <w:t>41</w:t>
      </w:r>
      <w:r>
        <w:rPr>
          <w:noProof/>
        </w:rPr>
        <w:fldChar w:fldCharType="end"/>
      </w:r>
    </w:p>
    <w:p w14:paraId="274EC645" w14:textId="1DF968A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_Toc187861730 \h </w:instrText>
      </w:r>
      <w:r>
        <w:rPr>
          <w:noProof/>
        </w:rPr>
      </w:r>
      <w:r>
        <w:rPr>
          <w:noProof/>
        </w:rPr>
        <w:fldChar w:fldCharType="separate"/>
      </w:r>
      <w:r>
        <w:rPr>
          <w:noProof/>
        </w:rPr>
        <w:t>41</w:t>
      </w:r>
      <w:r>
        <w:rPr>
          <w:noProof/>
        </w:rPr>
        <w:fldChar w:fldCharType="end"/>
      </w:r>
    </w:p>
    <w:p w14:paraId="14190D9A" w14:textId="56152FAA"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fldLock="1"/>
      </w:r>
      <w:r>
        <w:rPr>
          <w:noProof/>
        </w:rPr>
        <w:instrText xml:space="preserve"> PAGEREF _Toc187861731 \h </w:instrText>
      </w:r>
      <w:r>
        <w:rPr>
          <w:noProof/>
        </w:rPr>
      </w:r>
      <w:r>
        <w:rPr>
          <w:noProof/>
        </w:rPr>
        <w:fldChar w:fldCharType="separate"/>
      </w:r>
      <w:r>
        <w:rPr>
          <w:noProof/>
        </w:rPr>
        <w:t>42</w:t>
      </w:r>
      <w:r>
        <w:rPr>
          <w:noProof/>
        </w:rPr>
        <w:fldChar w:fldCharType="end"/>
      </w:r>
    </w:p>
    <w:p w14:paraId="202B79D4" w14:textId="367ECC6C"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_Toc187861732 \h </w:instrText>
      </w:r>
      <w:r>
        <w:rPr>
          <w:noProof/>
        </w:rPr>
      </w:r>
      <w:r>
        <w:rPr>
          <w:noProof/>
        </w:rPr>
        <w:fldChar w:fldCharType="separate"/>
      </w:r>
      <w:r>
        <w:rPr>
          <w:noProof/>
        </w:rPr>
        <w:t>43</w:t>
      </w:r>
      <w:r>
        <w:rPr>
          <w:noProof/>
        </w:rPr>
        <w:fldChar w:fldCharType="end"/>
      </w:r>
    </w:p>
    <w:p w14:paraId="3EED8C4A" w14:textId="285C52A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_Toc187861733 \h </w:instrText>
      </w:r>
      <w:r>
        <w:rPr>
          <w:noProof/>
        </w:rPr>
      </w:r>
      <w:r>
        <w:rPr>
          <w:noProof/>
        </w:rPr>
        <w:fldChar w:fldCharType="separate"/>
      </w:r>
      <w:r>
        <w:rPr>
          <w:noProof/>
        </w:rPr>
        <w:t>43</w:t>
      </w:r>
      <w:r>
        <w:rPr>
          <w:noProof/>
        </w:rPr>
        <w:fldChar w:fldCharType="end"/>
      </w:r>
    </w:p>
    <w:p w14:paraId="3A2BB74B" w14:textId="0BE2987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_Toc187861734 \h </w:instrText>
      </w:r>
      <w:r>
        <w:rPr>
          <w:noProof/>
        </w:rPr>
      </w:r>
      <w:r>
        <w:rPr>
          <w:noProof/>
        </w:rPr>
        <w:fldChar w:fldCharType="separate"/>
      </w:r>
      <w:r>
        <w:rPr>
          <w:noProof/>
        </w:rPr>
        <w:t>45</w:t>
      </w:r>
      <w:r>
        <w:rPr>
          <w:noProof/>
        </w:rPr>
        <w:fldChar w:fldCharType="end"/>
      </w:r>
    </w:p>
    <w:p w14:paraId="3A238BDE" w14:textId="07722552"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_Toc187861735 \h </w:instrText>
      </w:r>
      <w:r>
        <w:rPr>
          <w:noProof/>
        </w:rPr>
      </w:r>
      <w:r>
        <w:rPr>
          <w:noProof/>
        </w:rPr>
        <w:fldChar w:fldCharType="separate"/>
      </w:r>
      <w:r>
        <w:rPr>
          <w:noProof/>
        </w:rPr>
        <w:t>46</w:t>
      </w:r>
      <w:r>
        <w:rPr>
          <w:noProof/>
        </w:rPr>
        <w:fldChar w:fldCharType="end"/>
      </w:r>
    </w:p>
    <w:p w14:paraId="00B99267" w14:textId="08FF4654"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HTTP endpoint addresses</w:t>
      </w:r>
      <w:r>
        <w:rPr>
          <w:noProof/>
        </w:rPr>
        <w:tab/>
      </w:r>
      <w:r>
        <w:rPr>
          <w:noProof/>
        </w:rPr>
        <w:fldChar w:fldCharType="begin" w:fldLock="1"/>
      </w:r>
      <w:r>
        <w:rPr>
          <w:noProof/>
        </w:rPr>
        <w:instrText xml:space="preserve"> PAGEREF _Toc187861736 \h </w:instrText>
      </w:r>
      <w:r>
        <w:rPr>
          <w:noProof/>
        </w:rPr>
      </w:r>
      <w:r>
        <w:rPr>
          <w:noProof/>
        </w:rPr>
        <w:fldChar w:fldCharType="separate"/>
      </w:r>
      <w:r>
        <w:rPr>
          <w:noProof/>
        </w:rPr>
        <w:t>46</w:t>
      </w:r>
      <w:r>
        <w:rPr>
          <w:noProof/>
        </w:rPr>
        <w:fldChar w:fldCharType="end"/>
      </w:r>
    </w:p>
    <w:p w14:paraId="6A322938" w14:textId="6229EE9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Default 5GMS AF endpoint addresses</w:t>
      </w:r>
      <w:r>
        <w:rPr>
          <w:noProof/>
        </w:rPr>
        <w:tab/>
      </w:r>
      <w:r>
        <w:rPr>
          <w:noProof/>
        </w:rPr>
        <w:fldChar w:fldCharType="begin" w:fldLock="1"/>
      </w:r>
      <w:r>
        <w:rPr>
          <w:noProof/>
        </w:rPr>
        <w:instrText xml:space="preserve"> PAGEREF _Toc187861737 \h </w:instrText>
      </w:r>
      <w:r>
        <w:rPr>
          <w:noProof/>
        </w:rPr>
      </w:r>
      <w:r>
        <w:rPr>
          <w:noProof/>
        </w:rPr>
        <w:fldChar w:fldCharType="separate"/>
      </w:r>
      <w:r>
        <w:rPr>
          <w:noProof/>
        </w:rPr>
        <w:t>46</w:t>
      </w:r>
      <w:r>
        <w:rPr>
          <w:noProof/>
        </w:rPr>
        <w:fldChar w:fldCharType="end"/>
      </w:r>
    </w:p>
    <w:p w14:paraId="21644534" w14:textId="31F5BBB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Default 5GMS AF endpoint address at reference point M1</w:t>
      </w:r>
      <w:r>
        <w:rPr>
          <w:noProof/>
        </w:rPr>
        <w:tab/>
      </w:r>
      <w:r>
        <w:rPr>
          <w:noProof/>
        </w:rPr>
        <w:fldChar w:fldCharType="begin" w:fldLock="1"/>
      </w:r>
      <w:r>
        <w:rPr>
          <w:noProof/>
        </w:rPr>
        <w:instrText xml:space="preserve"> PAGEREF _Toc187861738 \h </w:instrText>
      </w:r>
      <w:r>
        <w:rPr>
          <w:noProof/>
        </w:rPr>
      </w:r>
      <w:r>
        <w:rPr>
          <w:noProof/>
        </w:rPr>
        <w:fldChar w:fldCharType="separate"/>
      </w:r>
      <w:r>
        <w:rPr>
          <w:noProof/>
        </w:rPr>
        <w:t>46</w:t>
      </w:r>
      <w:r>
        <w:rPr>
          <w:noProof/>
        </w:rPr>
        <w:fldChar w:fldCharType="end"/>
      </w:r>
    </w:p>
    <w:p w14:paraId="1EBFA480" w14:textId="0CE87C3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Default 5GMS AF endpoint address at reference point M3</w:t>
      </w:r>
      <w:r>
        <w:rPr>
          <w:noProof/>
        </w:rPr>
        <w:tab/>
      </w:r>
      <w:r>
        <w:rPr>
          <w:noProof/>
        </w:rPr>
        <w:fldChar w:fldCharType="begin" w:fldLock="1"/>
      </w:r>
      <w:r>
        <w:rPr>
          <w:noProof/>
        </w:rPr>
        <w:instrText xml:space="preserve"> PAGEREF _Toc187861739 \h </w:instrText>
      </w:r>
      <w:r>
        <w:rPr>
          <w:noProof/>
        </w:rPr>
      </w:r>
      <w:r>
        <w:rPr>
          <w:noProof/>
        </w:rPr>
        <w:fldChar w:fldCharType="separate"/>
      </w:r>
      <w:r>
        <w:rPr>
          <w:noProof/>
        </w:rPr>
        <w:t>46</w:t>
      </w:r>
      <w:r>
        <w:rPr>
          <w:noProof/>
        </w:rPr>
        <w:fldChar w:fldCharType="end"/>
      </w:r>
    </w:p>
    <w:p w14:paraId="3916765A" w14:textId="7554394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Default 5GMS AF endpoint address at reference point M5</w:t>
      </w:r>
      <w:r>
        <w:rPr>
          <w:noProof/>
        </w:rPr>
        <w:tab/>
      </w:r>
      <w:r>
        <w:rPr>
          <w:noProof/>
        </w:rPr>
        <w:fldChar w:fldCharType="begin" w:fldLock="1"/>
      </w:r>
      <w:r>
        <w:rPr>
          <w:noProof/>
        </w:rPr>
        <w:instrText xml:space="preserve"> PAGEREF _Toc187861740 \h </w:instrText>
      </w:r>
      <w:r>
        <w:rPr>
          <w:noProof/>
        </w:rPr>
      </w:r>
      <w:r>
        <w:rPr>
          <w:noProof/>
        </w:rPr>
        <w:fldChar w:fldCharType="separate"/>
      </w:r>
      <w:r>
        <w:rPr>
          <w:noProof/>
        </w:rPr>
        <w:t>46</w:t>
      </w:r>
      <w:r>
        <w:rPr>
          <w:noProof/>
        </w:rPr>
        <w:fldChar w:fldCharType="end"/>
      </w:r>
    </w:p>
    <w:p w14:paraId="2DC728D9" w14:textId="58D0EFE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Default 5GMS AS endpoint addresses</w:t>
      </w:r>
      <w:r>
        <w:rPr>
          <w:noProof/>
        </w:rPr>
        <w:tab/>
      </w:r>
      <w:r>
        <w:rPr>
          <w:noProof/>
        </w:rPr>
        <w:fldChar w:fldCharType="begin" w:fldLock="1"/>
      </w:r>
      <w:r>
        <w:rPr>
          <w:noProof/>
        </w:rPr>
        <w:instrText xml:space="preserve"> PAGEREF _Toc187861741 \h </w:instrText>
      </w:r>
      <w:r>
        <w:rPr>
          <w:noProof/>
        </w:rPr>
      </w:r>
      <w:r>
        <w:rPr>
          <w:noProof/>
        </w:rPr>
        <w:fldChar w:fldCharType="separate"/>
      </w:r>
      <w:r>
        <w:rPr>
          <w:noProof/>
        </w:rPr>
        <w:t>46</w:t>
      </w:r>
      <w:r>
        <w:rPr>
          <w:noProof/>
        </w:rPr>
        <w:fldChar w:fldCharType="end"/>
      </w:r>
    </w:p>
    <w:p w14:paraId="4C76D19E" w14:textId="57173AE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Default 5GMS AS endpoint address at reference point M3</w:t>
      </w:r>
      <w:r>
        <w:rPr>
          <w:noProof/>
        </w:rPr>
        <w:tab/>
      </w:r>
      <w:r>
        <w:rPr>
          <w:noProof/>
        </w:rPr>
        <w:fldChar w:fldCharType="begin" w:fldLock="1"/>
      </w:r>
      <w:r>
        <w:rPr>
          <w:noProof/>
        </w:rPr>
        <w:instrText xml:space="preserve"> PAGEREF _Toc187861742 \h </w:instrText>
      </w:r>
      <w:r>
        <w:rPr>
          <w:noProof/>
        </w:rPr>
      </w:r>
      <w:r>
        <w:rPr>
          <w:noProof/>
        </w:rPr>
        <w:fldChar w:fldCharType="separate"/>
      </w:r>
      <w:r>
        <w:rPr>
          <w:noProof/>
        </w:rPr>
        <w:t>46</w:t>
      </w:r>
      <w:r>
        <w:rPr>
          <w:noProof/>
        </w:rPr>
        <w:fldChar w:fldCharType="end"/>
      </w:r>
    </w:p>
    <w:p w14:paraId="05546A80" w14:textId="5147740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Canonical 5GMS AS authority at reference point M4</w:t>
      </w:r>
      <w:r>
        <w:rPr>
          <w:noProof/>
        </w:rPr>
        <w:tab/>
      </w:r>
      <w:r>
        <w:rPr>
          <w:noProof/>
        </w:rPr>
        <w:fldChar w:fldCharType="begin" w:fldLock="1"/>
      </w:r>
      <w:r>
        <w:rPr>
          <w:noProof/>
        </w:rPr>
        <w:instrText xml:space="preserve"> PAGEREF _Toc187861743 \h </w:instrText>
      </w:r>
      <w:r>
        <w:rPr>
          <w:noProof/>
        </w:rPr>
      </w:r>
      <w:r>
        <w:rPr>
          <w:noProof/>
        </w:rPr>
        <w:fldChar w:fldCharType="separate"/>
      </w:r>
      <w:r>
        <w:rPr>
          <w:noProof/>
        </w:rPr>
        <w:t>46</w:t>
      </w:r>
      <w:r>
        <w:rPr>
          <w:noProof/>
        </w:rPr>
        <w:fldChar w:fldCharType="end"/>
      </w:r>
    </w:p>
    <w:p w14:paraId="12866AA6" w14:textId="4067FBF4"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HTTP resource URIs</w:t>
      </w:r>
      <w:r>
        <w:rPr>
          <w:noProof/>
        </w:rPr>
        <w:tab/>
      </w:r>
      <w:r>
        <w:rPr>
          <w:noProof/>
        </w:rPr>
        <w:fldChar w:fldCharType="begin" w:fldLock="1"/>
      </w:r>
      <w:r>
        <w:rPr>
          <w:noProof/>
        </w:rPr>
        <w:instrText xml:space="preserve"> PAGEREF _Toc187861744 \h </w:instrText>
      </w:r>
      <w:r>
        <w:rPr>
          <w:noProof/>
        </w:rPr>
      </w:r>
      <w:r>
        <w:rPr>
          <w:noProof/>
        </w:rPr>
        <w:fldChar w:fldCharType="separate"/>
      </w:r>
      <w:r>
        <w:rPr>
          <w:noProof/>
        </w:rPr>
        <w:t>47</w:t>
      </w:r>
      <w:r>
        <w:rPr>
          <w:noProof/>
        </w:rPr>
        <w:fldChar w:fldCharType="end"/>
      </w:r>
    </w:p>
    <w:p w14:paraId="49B613FB" w14:textId="02C8418B"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fldLock="1"/>
      </w:r>
      <w:r>
        <w:rPr>
          <w:noProof/>
        </w:rPr>
        <w:instrText xml:space="preserve"> PAGEREF _Toc187861745 \h </w:instrText>
      </w:r>
      <w:r>
        <w:rPr>
          <w:noProof/>
        </w:rPr>
      </w:r>
      <w:r>
        <w:rPr>
          <w:noProof/>
        </w:rPr>
        <w:fldChar w:fldCharType="separate"/>
      </w:r>
      <w:r>
        <w:rPr>
          <w:noProof/>
        </w:rPr>
        <w:t>47</w:t>
      </w:r>
      <w:r>
        <w:rPr>
          <w:noProof/>
        </w:rPr>
        <w:fldChar w:fldCharType="end"/>
      </w:r>
    </w:p>
    <w:p w14:paraId="69296E6E" w14:textId="1CB689B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fldLock="1"/>
      </w:r>
      <w:r>
        <w:rPr>
          <w:noProof/>
        </w:rPr>
        <w:instrText xml:space="preserve"> PAGEREF _Toc187861746 \h </w:instrText>
      </w:r>
      <w:r>
        <w:rPr>
          <w:noProof/>
        </w:rPr>
      </w:r>
      <w:r>
        <w:rPr>
          <w:noProof/>
        </w:rPr>
        <w:fldChar w:fldCharType="separate"/>
      </w:r>
      <w:r>
        <w:rPr>
          <w:noProof/>
        </w:rPr>
        <w:t>47</w:t>
      </w:r>
      <w:r>
        <w:rPr>
          <w:noProof/>
        </w:rPr>
        <w:fldChar w:fldCharType="end"/>
      </w:r>
    </w:p>
    <w:p w14:paraId="757E6187" w14:textId="0E9716E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Usage of HTTP</w:t>
      </w:r>
      <w:r>
        <w:rPr>
          <w:noProof/>
        </w:rPr>
        <w:tab/>
      </w:r>
      <w:r>
        <w:rPr>
          <w:noProof/>
        </w:rPr>
        <w:fldChar w:fldCharType="begin" w:fldLock="1"/>
      </w:r>
      <w:r>
        <w:rPr>
          <w:noProof/>
        </w:rPr>
        <w:instrText xml:space="preserve"> PAGEREF _Toc187861747 \h </w:instrText>
      </w:r>
      <w:r>
        <w:rPr>
          <w:noProof/>
        </w:rPr>
      </w:r>
      <w:r>
        <w:rPr>
          <w:noProof/>
        </w:rPr>
        <w:fldChar w:fldCharType="separate"/>
      </w:r>
      <w:r>
        <w:rPr>
          <w:noProof/>
        </w:rPr>
        <w:t>47</w:t>
      </w:r>
      <w:r>
        <w:rPr>
          <w:noProof/>
        </w:rPr>
        <w:fldChar w:fldCharType="end"/>
      </w:r>
    </w:p>
    <w:p w14:paraId="0C7063A5" w14:textId="7853C6DD"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fldLock="1"/>
      </w:r>
      <w:r>
        <w:rPr>
          <w:noProof/>
        </w:rPr>
        <w:instrText xml:space="preserve"> PAGEREF _Toc187861748 \h </w:instrText>
      </w:r>
      <w:r>
        <w:rPr>
          <w:noProof/>
        </w:rPr>
      </w:r>
      <w:r>
        <w:rPr>
          <w:noProof/>
        </w:rPr>
        <w:fldChar w:fldCharType="separate"/>
      </w:r>
      <w:r>
        <w:rPr>
          <w:noProof/>
        </w:rPr>
        <w:t>47</w:t>
      </w:r>
      <w:r>
        <w:rPr>
          <w:noProof/>
        </w:rPr>
        <w:fldChar w:fldCharType="end"/>
      </w:r>
    </w:p>
    <w:p w14:paraId="4EAB5E1F" w14:textId="4CCA5C5A"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fldLock="1"/>
      </w:r>
      <w:r>
        <w:rPr>
          <w:noProof/>
        </w:rPr>
        <w:instrText xml:space="preserve"> PAGEREF _Toc187861749 \h </w:instrText>
      </w:r>
      <w:r>
        <w:rPr>
          <w:noProof/>
        </w:rPr>
      </w:r>
      <w:r>
        <w:rPr>
          <w:noProof/>
        </w:rPr>
        <w:fldChar w:fldCharType="separate"/>
      </w:r>
      <w:r>
        <w:rPr>
          <w:noProof/>
        </w:rPr>
        <w:t>47</w:t>
      </w:r>
      <w:r>
        <w:rPr>
          <w:noProof/>
        </w:rPr>
        <w:fldChar w:fldCharType="end"/>
      </w:r>
    </w:p>
    <w:p w14:paraId="1F46B969" w14:textId="538D5CC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fldLock="1"/>
      </w:r>
      <w:r>
        <w:rPr>
          <w:noProof/>
        </w:rPr>
        <w:instrText xml:space="preserve"> PAGEREF _Toc187861750 \h </w:instrText>
      </w:r>
      <w:r>
        <w:rPr>
          <w:noProof/>
        </w:rPr>
      </w:r>
      <w:r>
        <w:rPr>
          <w:noProof/>
        </w:rPr>
        <w:fldChar w:fldCharType="separate"/>
      </w:r>
      <w:r>
        <w:rPr>
          <w:noProof/>
        </w:rPr>
        <w:t>47</w:t>
      </w:r>
      <w:r>
        <w:rPr>
          <w:noProof/>
        </w:rPr>
        <w:fldChar w:fldCharType="end"/>
      </w:r>
    </w:p>
    <w:p w14:paraId="7743A511" w14:textId="1E636F1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_Toc187861751 \h </w:instrText>
      </w:r>
      <w:r>
        <w:rPr>
          <w:noProof/>
        </w:rPr>
      </w:r>
      <w:r>
        <w:rPr>
          <w:noProof/>
        </w:rPr>
        <w:fldChar w:fldCharType="separate"/>
      </w:r>
      <w:r>
        <w:rPr>
          <w:noProof/>
        </w:rPr>
        <w:t>48</w:t>
      </w:r>
      <w:r>
        <w:rPr>
          <w:noProof/>
        </w:rPr>
        <w:fldChar w:fldCharType="end"/>
      </w:r>
    </w:p>
    <w:p w14:paraId="792078A8" w14:textId="34860B75"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fldLock="1"/>
      </w:r>
      <w:r>
        <w:rPr>
          <w:noProof/>
        </w:rPr>
        <w:instrText xml:space="preserve"> PAGEREF _Toc187861752 \h </w:instrText>
      </w:r>
      <w:r>
        <w:rPr>
          <w:noProof/>
        </w:rPr>
      </w:r>
      <w:r>
        <w:rPr>
          <w:noProof/>
        </w:rPr>
        <w:fldChar w:fldCharType="separate"/>
      </w:r>
      <w:r>
        <w:rPr>
          <w:noProof/>
        </w:rPr>
        <w:t>48</w:t>
      </w:r>
      <w:r>
        <w:rPr>
          <w:noProof/>
        </w:rPr>
        <w:fldChar w:fldCharType="end"/>
      </w:r>
    </w:p>
    <w:p w14:paraId="6DC1AC0E" w14:textId="245CCDB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_Toc187861753 \h </w:instrText>
      </w:r>
      <w:r>
        <w:rPr>
          <w:noProof/>
        </w:rPr>
      </w:r>
      <w:r>
        <w:rPr>
          <w:noProof/>
        </w:rPr>
        <w:fldChar w:fldCharType="separate"/>
      </w:r>
      <w:r>
        <w:rPr>
          <w:noProof/>
        </w:rPr>
        <w:t>48</w:t>
      </w:r>
      <w:r>
        <w:rPr>
          <w:noProof/>
        </w:rPr>
        <w:fldChar w:fldCharType="end"/>
      </w:r>
    </w:p>
    <w:p w14:paraId="39F28BFF" w14:textId="4CB93EFB"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_Toc187861754 \h </w:instrText>
      </w:r>
      <w:r>
        <w:rPr>
          <w:noProof/>
        </w:rPr>
      </w:r>
      <w:r>
        <w:rPr>
          <w:noProof/>
        </w:rPr>
        <w:fldChar w:fldCharType="separate"/>
      </w:r>
      <w:r>
        <w:rPr>
          <w:noProof/>
        </w:rPr>
        <w:t>48</w:t>
      </w:r>
      <w:r>
        <w:rPr>
          <w:noProof/>
        </w:rPr>
        <w:fldChar w:fldCharType="end"/>
      </w:r>
    </w:p>
    <w:p w14:paraId="28F199AB" w14:textId="5AAC26FE" w:rsidR="00F819EA" w:rsidRDefault="00F819E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_Toc187861755 \h </w:instrText>
      </w:r>
      <w:r>
        <w:rPr>
          <w:noProof/>
        </w:rPr>
      </w:r>
      <w:r>
        <w:rPr>
          <w:noProof/>
        </w:rPr>
        <w:fldChar w:fldCharType="separate"/>
      </w:r>
      <w:r>
        <w:rPr>
          <w:noProof/>
        </w:rPr>
        <w:t>48</w:t>
      </w:r>
      <w:r>
        <w:rPr>
          <w:noProof/>
        </w:rPr>
        <w:fldChar w:fldCharType="end"/>
      </w:r>
    </w:p>
    <w:p w14:paraId="57A0FB67" w14:textId="30475285" w:rsidR="00F819EA" w:rsidRDefault="00F819E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_Toc187861756 \h </w:instrText>
      </w:r>
      <w:r>
        <w:rPr>
          <w:noProof/>
        </w:rPr>
      </w:r>
      <w:r>
        <w:rPr>
          <w:noProof/>
        </w:rPr>
        <w:fldChar w:fldCharType="separate"/>
      </w:r>
      <w:r>
        <w:rPr>
          <w:noProof/>
        </w:rPr>
        <w:t>48</w:t>
      </w:r>
      <w:r>
        <w:rPr>
          <w:noProof/>
        </w:rPr>
        <w:fldChar w:fldCharType="end"/>
      </w:r>
    </w:p>
    <w:p w14:paraId="55D986CB" w14:textId="2E6B9E8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fldLock="1"/>
      </w:r>
      <w:r>
        <w:rPr>
          <w:noProof/>
        </w:rPr>
        <w:instrText xml:space="preserve"> PAGEREF _Toc187861757 \h </w:instrText>
      </w:r>
      <w:r>
        <w:rPr>
          <w:noProof/>
        </w:rPr>
      </w:r>
      <w:r>
        <w:rPr>
          <w:noProof/>
        </w:rPr>
        <w:fldChar w:fldCharType="separate"/>
      </w:r>
      <w:r>
        <w:rPr>
          <w:noProof/>
        </w:rPr>
        <w:t>49</w:t>
      </w:r>
      <w:r>
        <w:rPr>
          <w:noProof/>
        </w:rPr>
        <w:fldChar w:fldCharType="end"/>
      </w:r>
    </w:p>
    <w:p w14:paraId="1514F490" w14:textId="7179768A" w:rsidR="00F819EA" w:rsidRDefault="00F819E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fldLock="1"/>
      </w:r>
      <w:r>
        <w:rPr>
          <w:noProof/>
        </w:rPr>
        <w:instrText xml:space="preserve"> PAGEREF _Toc187861758 \h </w:instrText>
      </w:r>
      <w:r>
        <w:rPr>
          <w:noProof/>
        </w:rPr>
      </w:r>
      <w:r>
        <w:rPr>
          <w:noProof/>
        </w:rPr>
        <w:fldChar w:fldCharType="separate"/>
      </w:r>
      <w:r>
        <w:rPr>
          <w:noProof/>
        </w:rPr>
        <w:t>49</w:t>
      </w:r>
      <w:r>
        <w:rPr>
          <w:noProof/>
        </w:rPr>
        <w:fldChar w:fldCharType="end"/>
      </w:r>
    </w:p>
    <w:p w14:paraId="5FF6F17B" w14:textId="03BD29E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_Toc187861759 \h </w:instrText>
      </w:r>
      <w:r>
        <w:rPr>
          <w:noProof/>
        </w:rPr>
      </w:r>
      <w:r>
        <w:rPr>
          <w:noProof/>
        </w:rPr>
        <w:fldChar w:fldCharType="separate"/>
      </w:r>
      <w:r>
        <w:rPr>
          <w:noProof/>
        </w:rPr>
        <w:t>49</w:t>
      </w:r>
      <w:r>
        <w:rPr>
          <w:noProof/>
        </w:rPr>
        <w:fldChar w:fldCharType="end"/>
      </w:r>
    </w:p>
    <w:p w14:paraId="1F9AEC3A" w14:textId="4894F54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_Toc187861760 \h </w:instrText>
      </w:r>
      <w:r>
        <w:rPr>
          <w:noProof/>
        </w:rPr>
      </w:r>
      <w:r>
        <w:rPr>
          <w:noProof/>
        </w:rPr>
        <w:fldChar w:fldCharType="separate"/>
      </w:r>
      <w:r>
        <w:rPr>
          <w:noProof/>
        </w:rPr>
        <w:t>49</w:t>
      </w:r>
      <w:r>
        <w:rPr>
          <w:noProof/>
        </w:rPr>
        <w:fldChar w:fldCharType="end"/>
      </w:r>
    </w:p>
    <w:p w14:paraId="1565402B" w14:textId="359490D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fldLock="1"/>
      </w:r>
      <w:r>
        <w:rPr>
          <w:noProof/>
        </w:rPr>
        <w:instrText xml:space="preserve"> PAGEREF _Toc187861761 \h </w:instrText>
      </w:r>
      <w:r>
        <w:rPr>
          <w:noProof/>
        </w:rPr>
      </w:r>
      <w:r>
        <w:rPr>
          <w:noProof/>
        </w:rPr>
        <w:fldChar w:fldCharType="separate"/>
      </w:r>
      <w:r>
        <w:rPr>
          <w:noProof/>
        </w:rPr>
        <w:t>49</w:t>
      </w:r>
      <w:r>
        <w:rPr>
          <w:noProof/>
        </w:rPr>
        <w:fldChar w:fldCharType="end"/>
      </w:r>
    </w:p>
    <w:p w14:paraId="685B75F4" w14:textId="226F68C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HTTP response codes</w:t>
      </w:r>
      <w:r>
        <w:rPr>
          <w:noProof/>
        </w:rPr>
        <w:tab/>
      </w:r>
      <w:r>
        <w:rPr>
          <w:noProof/>
        </w:rPr>
        <w:fldChar w:fldCharType="begin" w:fldLock="1"/>
      </w:r>
      <w:r>
        <w:rPr>
          <w:noProof/>
        </w:rPr>
        <w:instrText xml:space="preserve"> PAGEREF _Toc187861762 \h </w:instrText>
      </w:r>
      <w:r>
        <w:rPr>
          <w:noProof/>
        </w:rPr>
      </w:r>
      <w:r>
        <w:rPr>
          <w:noProof/>
        </w:rPr>
        <w:fldChar w:fldCharType="separate"/>
      </w:r>
      <w:r>
        <w:rPr>
          <w:noProof/>
        </w:rPr>
        <w:t>49</w:t>
      </w:r>
      <w:r>
        <w:rPr>
          <w:noProof/>
        </w:rPr>
        <w:fldChar w:fldCharType="end"/>
      </w:r>
    </w:p>
    <w:p w14:paraId="17C904A9" w14:textId="56BDC71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9B15BA">
        <w:rPr>
          <w:rFonts w:eastAsia="Calibri"/>
          <w:noProof/>
        </w:rPr>
        <w:t xml:space="preserve">Common API </w:t>
      </w:r>
      <w:r>
        <w:rPr>
          <w:noProof/>
        </w:rPr>
        <w:t>data types</w:t>
      </w:r>
      <w:r>
        <w:rPr>
          <w:noProof/>
        </w:rPr>
        <w:tab/>
      </w:r>
      <w:r>
        <w:rPr>
          <w:noProof/>
        </w:rPr>
        <w:fldChar w:fldCharType="begin" w:fldLock="1"/>
      </w:r>
      <w:r>
        <w:rPr>
          <w:noProof/>
        </w:rPr>
        <w:instrText xml:space="preserve"> PAGEREF _Toc187861763 \h </w:instrText>
      </w:r>
      <w:r>
        <w:rPr>
          <w:noProof/>
        </w:rPr>
      </w:r>
      <w:r>
        <w:rPr>
          <w:noProof/>
        </w:rPr>
        <w:fldChar w:fldCharType="separate"/>
      </w:r>
      <w:r>
        <w:rPr>
          <w:noProof/>
        </w:rPr>
        <w:t>50</w:t>
      </w:r>
      <w:r>
        <w:rPr>
          <w:noProof/>
        </w:rPr>
        <w:fldChar w:fldCharType="end"/>
      </w:r>
    </w:p>
    <w:p w14:paraId="15C473E8" w14:textId="7507005E"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_Toc187861764 \h </w:instrText>
      </w:r>
      <w:r>
        <w:rPr>
          <w:noProof/>
        </w:rPr>
      </w:r>
      <w:r>
        <w:rPr>
          <w:noProof/>
        </w:rPr>
        <w:fldChar w:fldCharType="separate"/>
      </w:r>
      <w:r>
        <w:rPr>
          <w:noProof/>
        </w:rPr>
        <w:t>50</w:t>
      </w:r>
      <w:r>
        <w:rPr>
          <w:noProof/>
        </w:rPr>
        <w:fldChar w:fldCharType="end"/>
      </w:r>
    </w:p>
    <w:p w14:paraId="2C9F3AB6" w14:textId="2C3CE605"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_Toc187861765 \h </w:instrText>
      </w:r>
      <w:r>
        <w:rPr>
          <w:noProof/>
        </w:rPr>
      </w:r>
      <w:r>
        <w:rPr>
          <w:noProof/>
        </w:rPr>
        <w:fldChar w:fldCharType="separate"/>
      </w:r>
      <w:r>
        <w:rPr>
          <w:noProof/>
        </w:rPr>
        <w:t>50</w:t>
      </w:r>
      <w:r>
        <w:rPr>
          <w:noProof/>
        </w:rPr>
        <w:fldChar w:fldCharType="end"/>
      </w:r>
    </w:p>
    <w:p w14:paraId="739C3121" w14:textId="311B586D"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_Toc187861766 \h </w:instrText>
      </w:r>
      <w:r>
        <w:rPr>
          <w:noProof/>
        </w:rPr>
      </w:r>
      <w:r>
        <w:rPr>
          <w:noProof/>
        </w:rPr>
        <w:fldChar w:fldCharType="separate"/>
      </w:r>
      <w:r>
        <w:rPr>
          <w:noProof/>
        </w:rPr>
        <w:t>51</w:t>
      </w:r>
      <w:r>
        <w:rPr>
          <w:noProof/>
        </w:rPr>
        <w:fldChar w:fldCharType="end"/>
      </w:r>
    </w:p>
    <w:p w14:paraId="4A15B719" w14:textId="3024920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_Toc187861767 \h </w:instrText>
      </w:r>
      <w:r>
        <w:rPr>
          <w:noProof/>
        </w:rPr>
      </w:r>
      <w:r>
        <w:rPr>
          <w:noProof/>
        </w:rPr>
        <w:fldChar w:fldCharType="separate"/>
      </w:r>
      <w:r>
        <w:rPr>
          <w:noProof/>
        </w:rPr>
        <w:t>51</w:t>
      </w:r>
      <w:r>
        <w:rPr>
          <w:noProof/>
        </w:rPr>
        <w:fldChar w:fldCharType="end"/>
      </w:r>
    </w:p>
    <w:p w14:paraId="3E1E1A84" w14:textId="0317C44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_Toc187861768 \h </w:instrText>
      </w:r>
      <w:r>
        <w:rPr>
          <w:noProof/>
        </w:rPr>
      </w:r>
      <w:r>
        <w:rPr>
          <w:noProof/>
        </w:rPr>
        <w:fldChar w:fldCharType="separate"/>
      </w:r>
      <w:r>
        <w:rPr>
          <w:noProof/>
        </w:rPr>
        <w:t>51</w:t>
      </w:r>
      <w:r>
        <w:rPr>
          <w:noProof/>
        </w:rPr>
        <w:fldChar w:fldCharType="end"/>
      </w:r>
    </w:p>
    <w:p w14:paraId="23EC0B07" w14:textId="0A2E379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_Toc187861769 \h </w:instrText>
      </w:r>
      <w:r>
        <w:rPr>
          <w:noProof/>
        </w:rPr>
      </w:r>
      <w:r>
        <w:rPr>
          <w:noProof/>
        </w:rPr>
        <w:fldChar w:fldCharType="separate"/>
      </w:r>
      <w:r>
        <w:rPr>
          <w:noProof/>
        </w:rPr>
        <w:t>51</w:t>
      </w:r>
      <w:r>
        <w:rPr>
          <w:noProof/>
        </w:rPr>
        <w:fldChar w:fldCharType="end"/>
      </w:r>
    </w:p>
    <w:p w14:paraId="316FD38D" w14:textId="7EC13DBB"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_Toc187861770 \h </w:instrText>
      </w:r>
      <w:r>
        <w:rPr>
          <w:noProof/>
        </w:rPr>
      </w:r>
      <w:r>
        <w:rPr>
          <w:noProof/>
        </w:rPr>
        <w:fldChar w:fldCharType="separate"/>
      </w:r>
      <w:r>
        <w:rPr>
          <w:noProof/>
        </w:rPr>
        <w:t>51</w:t>
      </w:r>
      <w:r>
        <w:rPr>
          <w:noProof/>
        </w:rPr>
        <w:fldChar w:fldCharType="end"/>
      </w:r>
    </w:p>
    <w:p w14:paraId="2A13910E" w14:textId="6091CF90"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_Toc187861771 \h </w:instrText>
      </w:r>
      <w:r>
        <w:rPr>
          <w:noProof/>
        </w:rPr>
      </w:r>
      <w:r>
        <w:rPr>
          <w:noProof/>
        </w:rPr>
        <w:fldChar w:fldCharType="separate"/>
      </w:r>
      <w:r>
        <w:rPr>
          <w:noProof/>
        </w:rPr>
        <w:t>51</w:t>
      </w:r>
      <w:r>
        <w:rPr>
          <w:noProof/>
        </w:rPr>
        <w:fldChar w:fldCharType="end"/>
      </w:r>
    </w:p>
    <w:p w14:paraId="4BB08ED7" w14:textId="4AF6413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_Toc187861772 \h </w:instrText>
      </w:r>
      <w:r>
        <w:rPr>
          <w:noProof/>
        </w:rPr>
      </w:r>
      <w:r>
        <w:rPr>
          <w:noProof/>
        </w:rPr>
        <w:fldChar w:fldCharType="separate"/>
      </w:r>
      <w:r>
        <w:rPr>
          <w:noProof/>
        </w:rPr>
        <w:t>51</w:t>
      </w:r>
      <w:r>
        <w:rPr>
          <w:noProof/>
        </w:rPr>
        <w:fldChar w:fldCharType="end"/>
      </w:r>
    </w:p>
    <w:p w14:paraId="4F64B641" w14:textId="1BD384EB"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_Toc187861773 \h </w:instrText>
      </w:r>
      <w:r>
        <w:rPr>
          <w:noProof/>
        </w:rPr>
      </w:r>
      <w:r>
        <w:rPr>
          <w:noProof/>
        </w:rPr>
        <w:fldChar w:fldCharType="separate"/>
      </w:r>
      <w:r>
        <w:rPr>
          <w:noProof/>
        </w:rPr>
        <w:t>51</w:t>
      </w:r>
      <w:r>
        <w:rPr>
          <w:noProof/>
        </w:rPr>
        <w:fldChar w:fldCharType="end"/>
      </w:r>
    </w:p>
    <w:p w14:paraId="65B0C7E2" w14:textId="21B9679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_Toc187861774 \h </w:instrText>
      </w:r>
      <w:r>
        <w:rPr>
          <w:noProof/>
        </w:rPr>
      </w:r>
      <w:r>
        <w:rPr>
          <w:noProof/>
        </w:rPr>
        <w:fldChar w:fldCharType="separate"/>
      </w:r>
      <w:r>
        <w:rPr>
          <w:noProof/>
        </w:rPr>
        <w:t>51</w:t>
      </w:r>
      <w:r>
        <w:rPr>
          <w:noProof/>
        </w:rPr>
        <w:fldChar w:fldCharType="end"/>
      </w:r>
    </w:p>
    <w:p w14:paraId="49F114FF" w14:textId="7024458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_Toc187861775 \h </w:instrText>
      </w:r>
      <w:r>
        <w:rPr>
          <w:noProof/>
        </w:rPr>
      </w:r>
      <w:r>
        <w:rPr>
          <w:noProof/>
        </w:rPr>
        <w:fldChar w:fldCharType="separate"/>
      </w:r>
      <w:r>
        <w:rPr>
          <w:noProof/>
        </w:rPr>
        <w:t>51</w:t>
      </w:r>
      <w:r>
        <w:rPr>
          <w:noProof/>
        </w:rPr>
        <w:fldChar w:fldCharType="end"/>
      </w:r>
    </w:p>
    <w:p w14:paraId="40BF6A0E" w14:textId="3F17ECE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fldLock="1"/>
      </w:r>
      <w:r>
        <w:rPr>
          <w:noProof/>
        </w:rPr>
        <w:instrText xml:space="preserve"> PAGEREF _Toc187861776 \h </w:instrText>
      </w:r>
      <w:r>
        <w:rPr>
          <w:noProof/>
        </w:rPr>
      </w:r>
      <w:r>
        <w:rPr>
          <w:noProof/>
        </w:rPr>
        <w:fldChar w:fldCharType="separate"/>
      </w:r>
      <w:r>
        <w:rPr>
          <w:noProof/>
        </w:rPr>
        <w:t>51</w:t>
      </w:r>
      <w:r>
        <w:rPr>
          <w:noProof/>
        </w:rPr>
        <w:fldChar w:fldCharType="end"/>
      </w:r>
    </w:p>
    <w:p w14:paraId="0A5478C0" w14:textId="104F6BC8"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fldLock="1"/>
      </w:r>
      <w:r>
        <w:rPr>
          <w:noProof/>
        </w:rPr>
        <w:instrText xml:space="preserve"> PAGEREF _Toc187861777 \h </w:instrText>
      </w:r>
      <w:r>
        <w:rPr>
          <w:noProof/>
        </w:rPr>
      </w:r>
      <w:r>
        <w:rPr>
          <w:noProof/>
        </w:rPr>
        <w:fldChar w:fldCharType="separate"/>
      </w:r>
      <w:r>
        <w:rPr>
          <w:noProof/>
        </w:rPr>
        <w:t>51</w:t>
      </w:r>
      <w:r>
        <w:rPr>
          <w:noProof/>
        </w:rPr>
        <w:fldChar w:fldCharType="end"/>
      </w:r>
    </w:p>
    <w:p w14:paraId="65A9132C" w14:textId="56A290C2"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fldLock="1"/>
      </w:r>
      <w:r>
        <w:rPr>
          <w:noProof/>
        </w:rPr>
        <w:instrText xml:space="preserve"> PAGEREF _Toc187861778 \h </w:instrText>
      </w:r>
      <w:r>
        <w:rPr>
          <w:noProof/>
        </w:rPr>
      </w:r>
      <w:r>
        <w:rPr>
          <w:noProof/>
        </w:rPr>
        <w:fldChar w:fldCharType="separate"/>
      </w:r>
      <w:r>
        <w:rPr>
          <w:noProof/>
        </w:rPr>
        <w:t>52</w:t>
      </w:r>
      <w:r>
        <w:rPr>
          <w:noProof/>
        </w:rPr>
        <w:fldChar w:fldCharType="end"/>
      </w:r>
    </w:p>
    <w:p w14:paraId="22516C62" w14:textId="3C37F56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fldLock="1"/>
      </w:r>
      <w:r>
        <w:rPr>
          <w:noProof/>
        </w:rPr>
        <w:instrText xml:space="preserve"> PAGEREF _Toc187861779 \h </w:instrText>
      </w:r>
      <w:r>
        <w:rPr>
          <w:noProof/>
        </w:rPr>
      </w:r>
      <w:r>
        <w:rPr>
          <w:noProof/>
        </w:rPr>
        <w:fldChar w:fldCharType="separate"/>
      </w:r>
      <w:r>
        <w:rPr>
          <w:noProof/>
        </w:rPr>
        <w:t>53</w:t>
      </w:r>
      <w:r>
        <w:rPr>
          <w:noProof/>
        </w:rPr>
        <w:fldChar w:fldCharType="end"/>
      </w:r>
    </w:p>
    <w:p w14:paraId="28B7A692" w14:textId="396FE6F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_Toc187861780 \h </w:instrText>
      </w:r>
      <w:r>
        <w:rPr>
          <w:noProof/>
        </w:rPr>
      </w:r>
      <w:r>
        <w:rPr>
          <w:noProof/>
        </w:rPr>
        <w:fldChar w:fldCharType="separate"/>
      </w:r>
      <w:r>
        <w:rPr>
          <w:noProof/>
        </w:rPr>
        <w:t>53</w:t>
      </w:r>
      <w:r>
        <w:rPr>
          <w:noProof/>
        </w:rPr>
        <w:fldChar w:fldCharType="end"/>
      </w:r>
    </w:p>
    <w:p w14:paraId="287E0702" w14:textId="008BA389"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fldLock="1"/>
      </w:r>
      <w:r>
        <w:rPr>
          <w:noProof/>
        </w:rPr>
        <w:instrText xml:space="preserve"> PAGEREF _Toc187861781 \h </w:instrText>
      </w:r>
      <w:r>
        <w:rPr>
          <w:noProof/>
        </w:rPr>
      </w:r>
      <w:r>
        <w:rPr>
          <w:noProof/>
        </w:rPr>
        <w:fldChar w:fldCharType="separate"/>
      </w:r>
      <w:r>
        <w:rPr>
          <w:noProof/>
        </w:rPr>
        <w:t>53</w:t>
      </w:r>
      <w:r>
        <w:rPr>
          <w:noProof/>
        </w:rPr>
        <w:fldChar w:fldCharType="end"/>
      </w:r>
    </w:p>
    <w:p w14:paraId="05DF94A6" w14:textId="66BA14B5"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_Toc187861782 \h </w:instrText>
      </w:r>
      <w:r>
        <w:rPr>
          <w:noProof/>
        </w:rPr>
      </w:r>
      <w:r>
        <w:rPr>
          <w:noProof/>
        </w:rPr>
        <w:fldChar w:fldCharType="separate"/>
      </w:r>
      <w:r>
        <w:rPr>
          <w:noProof/>
        </w:rPr>
        <w:t>53</w:t>
      </w:r>
      <w:r>
        <w:rPr>
          <w:noProof/>
        </w:rPr>
        <w:fldChar w:fldCharType="end"/>
      </w:r>
    </w:p>
    <w:p w14:paraId="6D564B44" w14:textId="01E35F3C"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_Toc187861783 \h </w:instrText>
      </w:r>
      <w:r>
        <w:rPr>
          <w:noProof/>
        </w:rPr>
      </w:r>
      <w:r>
        <w:rPr>
          <w:noProof/>
        </w:rPr>
        <w:fldChar w:fldCharType="separate"/>
      </w:r>
      <w:r>
        <w:rPr>
          <w:noProof/>
        </w:rPr>
        <w:t>53</w:t>
      </w:r>
      <w:r>
        <w:rPr>
          <w:noProof/>
        </w:rPr>
        <w:fldChar w:fldCharType="end"/>
      </w:r>
    </w:p>
    <w:p w14:paraId="22925AED" w14:textId="70D9217F"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_Toc187861784 \h </w:instrText>
      </w:r>
      <w:r>
        <w:rPr>
          <w:noProof/>
        </w:rPr>
      </w:r>
      <w:r>
        <w:rPr>
          <w:noProof/>
        </w:rPr>
        <w:fldChar w:fldCharType="separate"/>
      </w:r>
      <w:r>
        <w:rPr>
          <w:noProof/>
        </w:rPr>
        <w:t>53</w:t>
      </w:r>
      <w:r>
        <w:rPr>
          <w:noProof/>
        </w:rPr>
        <w:fldChar w:fldCharType="end"/>
      </w:r>
    </w:p>
    <w:p w14:paraId="63B70D3D" w14:textId="2400CCC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_Toc187861785 \h </w:instrText>
      </w:r>
      <w:r>
        <w:rPr>
          <w:noProof/>
        </w:rPr>
      </w:r>
      <w:r>
        <w:rPr>
          <w:noProof/>
        </w:rPr>
        <w:fldChar w:fldCharType="separate"/>
      </w:r>
      <w:r>
        <w:rPr>
          <w:noProof/>
        </w:rPr>
        <w:t>53</w:t>
      </w:r>
      <w:r>
        <w:rPr>
          <w:noProof/>
        </w:rPr>
        <w:fldChar w:fldCharType="end"/>
      </w:r>
    </w:p>
    <w:p w14:paraId="0083C085" w14:textId="2F7E1FD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_Toc187861786 \h </w:instrText>
      </w:r>
      <w:r>
        <w:rPr>
          <w:noProof/>
        </w:rPr>
      </w:r>
      <w:r>
        <w:rPr>
          <w:noProof/>
        </w:rPr>
        <w:fldChar w:fldCharType="separate"/>
      </w:r>
      <w:r>
        <w:rPr>
          <w:noProof/>
        </w:rPr>
        <w:t>53</w:t>
      </w:r>
      <w:r>
        <w:rPr>
          <w:noProof/>
        </w:rPr>
        <w:fldChar w:fldCharType="end"/>
      </w:r>
    </w:p>
    <w:p w14:paraId="597D5C3F" w14:textId="3F23D32E"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_Toc187861787 \h </w:instrText>
      </w:r>
      <w:r>
        <w:rPr>
          <w:noProof/>
        </w:rPr>
      </w:r>
      <w:r>
        <w:rPr>
          <w:noProof/>
        </w:rPr>
        <w:fldChar w:fldCharType="separate"/>
      </w:r>
      <w:r>
        <w:rPr>
          <w:noProof/>
        </w:rPr>
        <w:t>54</w:t>
      </w:r>
      <w:r>
        <w:rPr>
          <w:noProof/>
        </w:rPr>
        <w:fldChar w:fldCharType="end"/>
      </w:r>
    </w:p>
    <w:p w14:paraId="3948C3FD" w14:textId="208B585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_Toc187861788 \h </w:instrText>
      </w:r>
      <w:r>
        <w:rPr>
          <w:noProof/>
        </w:rPr>
      </w:r>
      <w:r>
        <w:rPr>
          <w:noProof/>
        </w:rPr>
        <w:fldChar w:fldCharType="separate"/>
      </w:r>
      <w:r>
        <w:rPr>
          <w:noProof/>
        </w:rPr>
        <w:t>54</w:t>
      </w:r>
      <w:r>
        <w:rPr>
          <w:noProof/>
        </w:rPr>
        <w:fldChar w:fldCharType="end"/>
      </w:r>
    </w:p>
    <w:p w14:paraId="3793A3D1" w14:textId="5142280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_Toc187861789 \h </w:instrText>
      </w:r>
      <w:r>
        <w:rPr>
          <w:noProof/>
        </w:rPr>
      </w:r>
      <w:r>
        <w:rPr>
          <w:noProof/>
        </w:rPr>
        <w:fldChar w:fldCharType="separate"/>
      </w:r>
      <w:r>
        <w:rPr>
          <w:noProof/>
        </w:rPr>
        <w:t>54</w:t>
      </w:r>
      <w:r>
        <w:rPr>
          <w:noProof/>
        </w:rPr>
        <w:fldChar w:fldCharType="end"/>
      </w:r>
    </w:p>
    <w:p w14:paraId="360059C6" w14:textId="0F8CE42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fldLock="1"/>
      </w:r>
      <w:r>
        <w:rPr>
          <w:noProof/>
        </w:rPr>
        <w:instrText xml:space="preserve"> PAGEREF _Toc187861790 \h </w:instrText>
      </w:r>
      <w:r>
        <w:rPr>
          <w:noProof/>
        </w:rPr>
      </w:r>
      <w:r>
        <w:rPr>
          <w:noProof/>
        </w:rPr>
        <w:fldChar w:fldCharType="separate"/>
      </w:r>
      <w:r>
        <w:rPr>
          <w:noProof/>
        </w:rPr>
        <w:t>54</w:t>
      </w:r>
      <w:r>
        <w:rPr>
          <w:noProof/>
        </w:rPr>
        <w:fldChar w:fldCharType="end"/>
      </w:r>
    </w:p>
    <w:p w14:paraId="4680DA65" w14:textId="6CEB15B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fldLock="1"/>
      </w:r>
      <w:r>
        <w:rPr>
          <w:noProof/>
        </w:rPr>
        <w:instrText xml:space="preserve"> PAGEREF _Toc187861791 \h </w:instrText>
      </w:r>
      <w:r>
        <w:rPr>
          <w:noProof/>
        </w:rPr>
      </w:r>
      <w:r>
        <w:rPr>
          <w:noProof/>
        </w:rPr>
        <w:fldChar w:fldCharType="separate"/>
      </w:r>
      <w:r>
        <w:rPr>
          <w:noProof/>
        </w:rPr>
        <w:t>54</w:t>
      </w:r>
      <w:r>
        <w:rPr>
          <w:noProof/>
        </w:rPr>
        <w:fldChar w:fldCharType="end"/>
      </w:r>
    </w:p>
    <w:p w14:paraId="584729E2" w14:textId="0FD125A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fldLock="1"/>
      </w:r>
      <w:r>
        <w:rPr>
          <w:noProof/>
        </w:rPr>
        <w:instrText xml:space="preserve"> PAGEREF _Toc187861792 \h </w:instrText>
      </w:r>
      <w:r>
        <w:rPr>
          <w:noProof/>
        </w:rPr>
      </w:r>
      <w:r>
        <w:rPr>
          <w:noProof/>
        </w:rPr>
        <w:fldChar w:fldCharType="separate"/>
      </w:r>
      <w:r>
        <w:rPr>
          <w:noProof/>
        </w:rPr>
        <w:t>55</w:t>
      </w:r>
      <w:r>
        <w:rPr>
          <w:noProof/>
        </w:rPr>
        <w:fldChar w:fldCharType="end"/>
      </w:r>
    </w:p>
    <w:p w14:paraId="3D1EB119" w14:textId="56A4463C"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fldLock="1"/>
      </w:r>
      <w:r>
        <w:rPr>
          <w:noProof/>
        </w:rPr>
        <w:instrText xml:space="preserve"> PAGEREF _Toc187861793 \h </w:instrText>
      </w:r>
      <w:r>
        <w:rPr>
          <w:noProof/>
        </w:rPr>
      </w:r>
      <w:r>
        <w:rPr>
          <w:noProof/>
        </w:rPr>
        <w:fldChar w:fldCharType="separate"/>
      </w:r>
      <w:r>
        <w:rPr>
          <w:noProof/>
        </w:rPr>
        <w:t>55</w:t>
      </w:r>
      <w:r>
        <w:rPr>
          <w:noProof/>
        </w:rPr>
        <w:fldChar w:fldCharType="end"/>
      </w:r>
    </w:p>
    <w:p w14:paraId="5D7CD86F" w14:textId="759FA4A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_Toc187861794 \h </w:instrText>
      </w:r>
      <w:r>
        <w:rPr>
          <w:noProof/>
        </w:rPr>
      </w:r>
      <w:r>
        <w:rPr>
          <w:noProof/>
        </w:rPr>
        <w:fldChar w:fldCharType="separate"/>
      </w:r>
      <w:r>
        <w:rPr>
          <w:noProof/>
        </w:rPr>
        <w:t>55</w:t>
      </w:r>
      <w:r>
        <w:rPr>
          <w:noProof/>
        </w:rPr>
        <w:fldChar w:fldCharType="end"/>
      </w:r>
    </w:p>
    <w:p w14:paraId="1987F7B0" w14:textId="79A7167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_Toc187861795 \h </w:instrText>
      </w:r>
      <w:r>
        <w:rPr>
          <w:noProof/>
        </w:rPr>
      </w:r>
      <w:r>
        <w:rPr>
          <w:noProof/>
        </w:rPr>
        <w:fldChar w:fldCharType="separate"/>
      </w:r>
      <w:r>
        <w:rPr>
          <w:noProof/>
        </w:rPr>
        <w:t>55</w:t>
      </w:r>
      <w:r>
        <w:rPr>
          <w:noProof/>
        </w:rPr>
        <w:fldChar w:fldCharType="end"/>
      </w:r>
    </w:p>
    <w:p w14:paraId="1035DADB" w14:textId="52DBA03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_Toc187861796 \h </w:instrText>
      </w:r>
      <w:r>
        <w:rPr>
          <w:noProof/>
        </w:rPr>
      </w:r>
      <w:r>
        <w:rPr>
          <w:noProof/>
        </w:rPr>
        <w:fldChar w:fldCharType="separate"/>
      </w:r>
      <w:r>
        <w:rPr>
          <w:noProof/>
        </w:rPr>
        <w:t>55</w:t>
      </w:r>
      <w:r>
        <w:rPr>
          <w:noProof/>
        </w:rPr>
        <w:fldChar w:fldCharType="end"/>
      </w:r>
    </w:p>
    <w:p w14:paraId="7D19B4B5" w14:textId="4A553CBD"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_Toc187861797 \h </w:instrText>
      </w:r>
      <w:r>
        <w:rPr>
          <w:noProof/>
        </w:rPr>
      </w:r>
      <w:r>
        <w:rPr>
          <w:noProof/>
        </w:rPr>
        <w:fldChar w:fldCharType="separate"/>
      </w:r>
      <w:r>
        <w:rPr>
          <w:noProof/>
        </w:rPr>
        <w:t>55</w:t>
      </w:r>
      <w:r>
        <w:rPr>
          <w:noProof/>
        </w:rPr>
        <w:fldChar w:fldCharType="end"/>
      </w:r>
    </w:p>
    <w:p w14:paraId="5E3689F3" w14:textId="62B88EA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_Toc187861798 \h </w:instrText>
      </w:r>
      <w:r>
        <w:rPr>
          <w:noProof/>
        </w:rPr>
      </w:r>
      <w:r>
        <w:rPr>
          <w:noProof/>
        </w:rPr>
        <w:fldChar w:fldCharType="separate"/>
      </w:r>
      <w:r>
        <w:rPr>
          <w:noProof/>
        </w:rPr>
        <w:t>55</w:t>
      </w:r>
      <w:r>
        <w:rPr>
          <w:noProof/>
        </w:rPr>
        <w:fldChar w:fldCharType="end"/>
      </w:r>
    </w:p>
    <w:p w14:paraId="6D571567" w14:textId="0C161825"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_Toc187861799 \h </w:instrText>
      </w:r>
      <w:r>
        <w:rPr>
          <w:noProof/>
        </w:rPr>
      </w:r>
      <w:r>
        <w:rPr>
          <w:noProof/>
        </w:rPr>
        <w:fldChar w:fldCharType="separate"/>
      </w:r>
      <w:r>
        <w:rPr>
          <w:noProof/>
        </w:rPr>
        <w:t>55</w:t>
      </w:r>
      <w:r>
        <w:rPr>
          <w:noProof/>
        </w:rPr>
        <w:fldChar w:fldCharType="end"/>
      </w:r>
    </w:p>
    <w:p w14:paraId="40DD005C" w14:textId="66D997B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_Toc187861800 \h </w:instrText>
      </w:r>
      <w:r>
        <w:rPr>
          <w:noProof/>
        </w:rPr>
      </w:r>
      <w:r>
        <w:rPr>
          <w:noProof/>
        </w:rPr>
        <w:fldChar w:fldCharType="separate"/>
      </w:r>
      <w:r>
        <w:rPr>
          <w:noProof/>
        </w:rPr>
        <w:t>55</w:t>
      </w:r>
      <w:r>
        <w:rPr>
          <w:noProof/>
        </w:rPr>
        <w:fldChar w:fldCharType="end"/>
      </w:r>
    </w:p>
    <w:p w14:paraId="7963B1A5" w14:textId="3365C62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_Toc187861801 \h </w:instrText>
      </w:r>
      <w:r>
        <w:rPr>
          <w:noProof/>
        </w:rPr>
      </w:r>
      <w:r>
        <w:rPr>
          <w:noProof/>
        </w:rPr>
        <w:fldChar w:fldCharType="separate"/>
      </w:r>
      <w:r>
        <w:rPr>
          <w:noProof/>
        </w:rPr>
        <w:t>55</w:t>
      </w:r>
      <w:r>
        <w:rPr>
          <w:noProof/>
        </w:rPr>
        <w:fldChar w:fldCharType="end"/>
      </w:r>
    </w:p>
    <w:p w14:paraId="00A2FA2F" w14:textId="4002403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_Toc187861802 \h </w:instrText>
      </w:r>
      <w:r>
        <w:rPr>
          <w:noProof/>
        </w:rPr>
      </w:r>
      <w:r>
        <w:rPr>
          <w:noProof/>
        </w:rPr>
        <w:fldChar w:fldCharType="separate"/>
      </w:r>
      <w:r>
        <w:rPr>
          <w:noProof/>
        </w:rPr>
        <w:t>55</w:t>
      </w:r>
      <w:r>
        <w:rPr>
          <w:noProof/>
        </w:rPr>
        <w:fldChar w:fldCharType="end"/>
      </w:r>
    </w:p>
    <w:p w14:paraId="07649EA4" w14:textId="2A911C6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_Toc187861803 \h </w:instrText>
      </w:r>
      <w:r>
        <w:rPr>
          <w:noProof/>
        </w:rPr>
      </w:r>
      <w:r>
        <w:rPr>
          <w:noProof/>
        </w:rPr>
        <w:fldChar w:fldCharType="separate"/>
      </w:r>
      <w:r>
        <w:rPr>
          <w:noProof/>
        </w:rPr>
        <w:t>56</w:t>
      </w:r>
      <w:r>
        <w:rPr>
          <w:noProof/>
        </w:rPr>
        <w:fldChar w:fldCharType="end"/>
      </w:r>
    </w:p>
    <w:p w14:paraId="3A26AA95" w14:textId="72D153C4"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_Toc187861804 \h </w:instrText>
      </w:r>
      <w:r>
        <w:rPr>
          <w:noProof/>
        </w:rPr>
      </w:r>
      <w:r>
        <w:rPr>
          <w:noProof/>
        </w:rPr>
        <w:fldChar w:fldCharType="separate"/>
      </w:r>
      <w:r>
        <w:rPr>
          <w:noProof/>
        </w:rPr>
        <w:t>56</w:t>
      </w:r>
      <w:r>
        <w:rPr>
          <w:noProof/>
        </w:rPr>
        <w:fldChar w:fldCharType="end"/>
      </w:r>
    </w:p>
    <w:p w14:paraId="786AF386" w14:textId="126A9E2E"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_Toc187861805 \h </w:instrText>
      </w:r>
      <w:r>
        <w:rPr>
          <w:noProof/>
        </w:rPr>
      </w:r>
      <w:r>
        <w:rPr>
          <w:noProof/>
        </w:rPr>
        <w:fldChar w:fldCharType="separate"/>
      </w:r>
      <w:r>
        <w:rPr>
          <w:noProof/>
        </w:rPr>
        <w:t>56</w:t>
      </w:r>
      <w:r>
        <w:rPr>
          <w:noProof/>
        </w:rPr>
        <w:fldChar w:fldCharType="end"/>
      </w:r>
    </w:p>
    <w:p w14:paraId="3A0D58A9" w14:textId="2F83AC7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_Toc187861806 \h </w:instrText>
      </w:r>
      <w:r>
        <w:rPr>
          <w:noProof/>
        </w:rPr>
      </w:r>
      <w:r>
        <w:rPr>
          <w:noProof/>
        </w:rPr>
        <w:fldChar w:fldCharType="separate"/>
      </w:r>
      <w:r>
        <w:rPr>
          <w:noProof/>
        </w:rPr>
        <w:t>56</w:t>
      </w:r>
      <w:r>
        <w:rPr>
          <w:noProof/>
        </w:rPr>
        <w:fldChar w:fldCharType="end"/>
      </w:r>
    </w:p>
    <w:p w14:paraId="2D0F2456" w14:textId="7F2C9E39"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_Toc187861807 \h </w:instrText>
      </w:r>
      <w:r>
        <w:rPr>
          <w:noProof/>
        </w:rPr>
      </w:r>
      <w:r>
        <w:rPr>
          <w:noProof/>
        </w:rPr>
        <w:fldChar w:fldCharType="separate"/>
      </w:r>
      <w:r>
        <w:rPr>
          <w:noProof/>
        </w:rPr>
        <w:t>56</w:t>
      </w:r>
      <w:r>
        <w:rPr>
          <w:noProof/>
        </w:rPr>
        <w:fldChar w:fldCharType="end"/>
      </w:r>
    </w:p>
    <w:p w14:paraId="38F1C205" w14:textId="4F1D2B5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_Toc187861808 \h </w:instrText>
      </w:r>
      <w:r>
        <w:rPr>
          <w:noProof/>
        </w:rPr>
      </w:r>
      <w:r>
        <w:rPr>
          <w:noProof/>
        </w:rPr>
        <w:fldChar w:fldCharType="separate"/>
      </w:r>
      <w:r>
        <w:rPr>
          <w:noProof/>
        </w:rPr>
        <w:t>56</w:t>
      </w:r>
      <w:r>
        <w:rPr>
          <w:noProof/>
        </w:rPr>
        <w:fldChar w:fldCharType="end"/>
      </w:r>
    </w:p>
    <w:p w14:paraId="2DAD1E4C" w14:textId="73B1BA3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_Toc187861809 \h </w:instrText>
      </w:r>
      <w:r>
        <w:rPr>
          <w:noProof/>
        </w:rPr>
      </w:r>
      <w:r>
        <w:rPr>
          <w:noProof/>
        </w:rPr>
        <w:fldChar w:fldCharType="separate"/>
      </w:r>
      <w:r>
        <w:rPr>
          <w:noProof/>
        </w:rPr>
        <w:t>56</w:t>
      </w:r>
      <w:r>
        <w:rPr>
          <w:noProof/>
        </w:rPr>
        <w:fldChar w:fldCharType="end"/>
      </w:r>
    </w:p>
    <w:p w14:paraId="65701356" w14:textId="7BC25E85"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_Toc187861810 \h </w:instrText>
      </w:r>
      <w:r>
        <w:rPr>
          <w:noProof/>
        </w:rPr>
      </w:r>
      <w:r>
        <w:rPr>
          <w:noProof/>
        </w:rPr>
        <w:fldChar w:fldCharType="separate"/>
      </w:r>
      <w:r>
        <w:rPr>
          <w:noProof/>
        </w:rPr>
        <w:t>56</w:t>
      </w:r>
      <w:r>
        <w:rPr>
          <w:noProof/>
        </w:rPr>
        <w:fldChar w:fldCharType="end"/>
      </w:r>
    </w:p>
    <w:p w14:paraId="17A2C042" w14:textId="750A0E0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_Toc187861811 \h </w:instrText>
      </w:r>
      <w:r>
        <w:rPr>
          <w:noProof/>
        </w:rPr>
      </w:r>
      <w:r>
        <w:rPr>
          <w:noProof/>
        </w:rPr>
        <w:fldChar w:fldCharType="separate"/>
      </w:r>
      <w:r>
        <w:rPr>
          <w:noProof/>
        </w:rPr>
        <w:t>56</w:t>
      </w:r>
      <w:r>
        <w:rPr>
          <w:noProof/>
        </w:rPr>
        <w:fldChar w:fldCharType="end"/>
      </w:r>
    </w:p>
    <w:p w14:paraId="59B65AAC" w14:textId="29619E1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_Toc187861812 \h </w:instrText>
      </w:r>
      <w:r>
        <w:rPr>
          <w:noProof/>
        </w:rPr>
      </w:r>
      <w:r>
        <w:rPr>
          <w:noProof/>
        </w:rPr>
        <w:fldChar w:fldCharType="separate"/>
      </w:r>
      <w:r>
        <w:rPr>
          <w:noProof/>
        </w:rPr>
        <w:t>56</w:t>
      </w:r>
      <w:r>
        <w:rPr>
          <w:noProof/>
        </w:rPr>
        <w:fldChar w:fldCharType="end"/>
      </w:r>
    </w:p>
    <w:p w14:paraId="43C16940" w14:textId="489FFAA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_Toc187861813 \h </w:instrText>
      </w:r>
      <w:r>
        <w:rPr>
          <w:noProof/>
        </w:rPr>
      </w:r>
      <w:r>
        <w:rPr>
          <w:noProof/>
        </w:rPr>
        <w:fldChar w:fldCharType="separate"/>
      </w:r>
      <w:r>
        <w:rPr>
          <w:noProof/>
        </w:rPr>
        <w:t>56</w:t>
      </w:r>
      <w:r>
        <w:rPr>
          <w:noProof/>
        </w:rPr>
        <w:fldChar w:fldCharType="end"/>
      </w:r>
    </w:p>
    <w:p w14:paraId="6DEFA43F" w14:textId="372B2F7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_Toc187861814 \h </w:instrText>
      </w:r>
      <w:r>
        <w:rPr>
          <w:noProof/>
        </w:rPr>
      </w:r>
      <w:r>
        <w:rPr>
          <w:noProof/>
        </w:rPr>
        <w:fldChar w:fldCharType="separate"/>
      </w:r>
      <w:r>
        <w:rPr>
          <w:noProof/>
        </w:rPr>
        <w:t>57</w:t>
      </w:r>
      <w:r>
        <w:rPr>
          <w:noProof/>
        </w:rPr>
        <w:fldChar w:fldCharType="end"/>
      </w:r>
    </w:p>
    <w:p w14:paraId="1D7D0996" w14:textId="6654D3C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_Toc187861815 \h </w:instrText>
      </w:r>
      <w:r>
        <w:rPr>
          <w:noProof/>
        </w:rPr>
      </w:r>
      <w:r>
        <w:rPr>
          <w:noProof/>
        </w:rPr>
        <w:fldChar w:fldCharType="separate"/>
      </w:r>
      <w:r>
        <w:rPr>
          <w:noProof/>
        </w:rPr>
        <w:t>57</w:t>
      </w:r>
      <w:r>
        <w:rPr>
          <w:noProof/>
        </w:rPr>
        <w:fldChar w:fldCharType="end"/>
      </w:r>
    </w:p>
    <w:p w14:paraId="60E58D57" w14:textId="6570381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 AS functions supporting Content Hosting</w:t>
      </w:r>
      <w:r>
        <w:rPr>
          <w:noProof/>
        </w:rPr>
        <w:tab/>
      </w:r>
      <w:r>
        <w:rPr>
          <w:noProof/>
        </w:rPr>
        <w:fldChar w:fldCharType="begin" w:fldLock="1"/>
      </w:r>
      <w:r>
        <w:rPr>
          <w:noProof/>
        </w:rPr>
        <w:instrText xml:space="preserve"> PAGEREF _Toc187861816 \h </w:instrText>
      </w:r>
      <w:r>
        <w:rPr>
          <w:noProof/>
        </w:rPr>
      </w:r>
      <w:r>
        <w:rPr>
          <w:noProof/>
        </w:rPr>
        <w:fldChar w:fldCharType="separate"/>
      </w:r>
      <w:r>
        <w:rPr>
          <w:noProof/>
        </w:rPr>
        <w:t>57</w:t>
      </w:r>
      <w:r>
        <w:rPr>
          <w:noProof/>
        </w:rPr>
        <w:fldChar w:fldCharType="end"/>
      </w:r>
    </w:p>
    <w:p w14:paraId="616C383E" w14:textId="51D0B66D"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_Toc187861817 \h </w:instrText>
      </w:r>
      <w:r>
        <w:rPr>
          <w:noProof/>
        </w:rPr>
      </w:r>
      <w:r>
        <w:rPr>
          <w:noProof/>
        </w:rPr>
        <w:fldChar w:fldCharType="separate"/>
      </w:r>
      <w:r>
        <w:rPr>
          <w:noProof/>
        </w:rPr>
        <w:t>57</w:t>
      </w:r>
      <w:r>
        <w:rPr>
          <w:noProof/>
        </w:rPr>
        <w:fldChar w:fldCharType="end"/>
      </w:r>
    </w:p>
    <w:p w14:paraId="0FB6831C" w14:textId="0AC6FAA6"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fldLock="1"/>
      </w:r>
      <w:r>
        <w:rPr>
          <w:noProof/>
        </w:rPr>
        <w:instrText xml:space="preserve"> PAGEREF _Toc187861818 \h </w:instrText>
      </w:r>
      <w:r>
        <w:rPr>
          <w:noProof/>
        </w:rPr>
      </w:r>
      <w:r>
        <w:rPr>
          <w:noProof/>
        </w:rPr>
        <w:fldChar w:fldCharType="separate"/>
      </w:r>
      <w:r>
        <w:rPr>
          <w:noProof/>
        </w:rPr>
        <w:t>57</w:t>
      </w:r>
      <w:r>
        <w:rPr>
          <w:noProof/>
        </w:rPr>
        <w:fldChar w:fldCharType="end"/>
      </w:r>
    </w:p>
    <w:p w14:paraId="67D081D1" w14:textId="1A4FEE02"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fldLock="1"/>
      </w:r>
      <w:r>
        <w:rPr>
          <w:noProof/>
        </w:rPr>
        <w:instrText xml:space="preserve"> PAGEREF _Toc187861819 \h </w:instrText>
      </w:r>
      <w:r>
        <w:rPr>
          <w:noProof/>
        </w:rPr>
      </w:r>
      <w:r>
        <w:rPr>
          <w:noProof/>
        </w:rPr>
        <w:fldChar w:fldCharType="separate"/>
      </w:r>
      <w:r>
        <w:rPr>
          <w:noProof/>
        </w:rPr>
        <w:t>57</w:t>
      </w:r>
      <w:r>
        <w:rPr>
          <w:noProof/>
        </w:rPr>
        <w:fldChar w:fldCharType="end"/>
      </w:r>
    </w:p>
    <w:p w14:paraId="4511150E" w14:textId="3994500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fldLock="1"/>
      </w:r>
      <w:r>
        <w:rPr>
          <w:noProof/>
        </w:rPr>
        <w:instrText xml:space="preserve"> PAGEREF _Toc187861820 \h </w:instrText>
      </w:r>
      <w:r>
        <w:rPr>
          <w:noProof/>
        </w:rPr>
      </w:r>
      <w:r>
        <w:rPr>
          <w:noProof/>
        </w:rPr>
        <w:fldChar w:fldCharType="separate"/>
      </w:r>
      <w:r>
        <w:rPr>
          <w:noProof/>
        </w:rPr>
        <w:t>57</w:t>
      </w:r>
      <w:r>
        <w:rPr>
          <w:noProof/>
        </w:rPr>
        <w:fldChar w:fldCharType="end"/>
      </w:r>
    </w:p>
    <w:p w14:paraId="3B6183AB" w14:textId="76B5B64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fldLock="1"/>
      </w:r>
      <w:r>
        <w:rPr>
          <w:noProof/>
        </w:rPr>
        <w:instrText xml:space="preserve"> PAGEREF _Toc187861821 \h </w:instrText>
      </w:r>
      <w:r>
        <w:rPr>
          <w:noProof/>
        </w:rPr>
      </w:r>
      <w:r>
        <w:rPr>
          <w:noProof/>
        </w:rPr>
        <w:fldChar w:fldCharType="separate"/>
      </w:r>
      <w:r>
        <w:rPr>
          <w:noProof/>
        </w:rPr>
        <w:t>58</w:t>
      </w:r>
      <w:r>
        <w:rPr>
          <w:noProof/>
        </w:rPr>
        <w:fldChar w:fldCharType="end"/>
      </w:r>
    </w:p>
    <w:p w14:paraId="2704F8D6" w14:textId="143DA25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fldLock="1"/>
      </w:r>
      <w:r>
        <w:rPr>
          <w:noProof/>
        </w:rPr>
        <w:instrText xml:space="preserve"> PAGEREF _Toc187861822 \h </w:instrText>
      </w:r>
      <w:r>
        <w:rPr>
          <w:noProof/>
        </w:rPr>
      </w:r>
      <w:r>
        <w:rPr>
          <w:noProof/>
        </w:rPr>
        <w:fldChar w:fldCharType="separate"/>
      </w:r>
      <w:r>
        <w:rPr>
          <w:noProof/>
        </w:rPr>
        <w:t>59</w:t>
      </w:r>
      <w:r>
        <w:rPr>
          <w:noProof/>
        </w:rPr>
        <w:fldChar w:fldCharType="end"/>
      </w:r>
    </w:p>
    <w:p w14:paraId="04CAE8B0" w14:textId="2E42382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fldLock="1"/>
      </w:r>
      <w:r>
        <w:rPr>
          <w:noProof/>
        </w:rPr>
        <w:instrText xml:space="preserve"> PAGEREF _Toc187861823 \h </w:instrText>
      </w:r>
      <w:r>
        <w:rPr>
          <w:noProof/>
        </w:rPr>
      </w:r>
      <w:r>
        <w:rPr>
          <w:noProof/>
        </w:rPr>
        <w:fldChar w:fldCharType="separate"/>
      </w:r>
      <w:r>
        <w:rPr>
          <w:noProof/>
        </w:rPr>
        <w:t>59</w:t>
      </w:r>
      <w:r>
        <w:rPr>
          <w:noProof/>
        </w:rPr>
        <w:fldChar w:fldCharType="end"/>
      </w:r>
    </w:p>
    <w:p w14:paraId="774D4B3A" w14:textId="3A08AA6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_Toc187861824 \h </w:instrText>
      </w:r>
      <w:r>
        <w:rPr>
          <w:noProof/>
        </w:rPr>
      </w:r>
      <w:r>
        <w:rPr>
          <w:noProof/>
        </w:rPr>
        <w:fldChar w:fldCharType="separate"/>
      </w:r>
      <w:r>
        <w:rPr>
          <w:noProof/>
        </w:rPr>
        <w:t>59</w:t>
      </w:r>
      <w:r>
        <w:rPr>
          <w:noProof/>
        </w:rPr>
        <w:fldChar w:fldCharType="end"/>
      </w:r>
    </w:p>
    <w:p w14:paraId="6B4BDF1D" w14:textId="343520E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_Toc187861825 \h </w:instrText>
      </w:r>
      <w:r>
        <w:rPr>
          <w:noProof/>
        </w:rPr>
      </w:r>
      <w:r>
        <w:rPr>
          <w:noProof/>
        </w:rPr>
        <w:fldChar w:fldCharType="separate"/>
      </w:r>
      <w:r>
        <w:rPr>
          <w:noProof/>
        </w:rPr>
        <w:t>59</w:t>
      </w:r>
      <w:r>
        <w:rPr>
          <w:noProof/>
        </w:rPr>
        <w:fldChar w:fldCharType="end"/>
      </w:r>
    </w:p>
    <w:p w14:paraId="58BB3CDE" w14:textId="6AE9B9E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_Toc187861826 \h </w:instrText>
      </w:r>
      <w:r>
        <w:rPr>
          <w:noProof/>
        </w:rPr>
      </w:r>
      <w:r>
        <w:rPr>
          <w:noProof/>
        </w:rPr>
        <w:fldChar w:fldCharType="separate"/>
      </w:r>
      <w:r>
        <w:rPr>
          <w:noProof/>
        </w:rPr>
        <w:t>59</w:t>
      </w:r>
      <w:r>
        <w:rPr>
          <w:noProof/>
        </w:rPr>
        <w:fldChar w:fldCharType="end"/>
      </w:r>
    </w:p>
    <w:p w14:paraId="221AE8B1" w14:textId="18AA108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_Toc187861827 \h </w:instrText>
      </w:r>
      <w:r>
        <w:rPr>
          <w:noProof/>
        </w:rPr>
      </w:r>
      <w:r>
        <w:rPr>
          <w:noProof/>
        </w:rPr>
        <w:fldChar w:fldCharType="separate"/>
      </w:r>
      <w:r>
        <w:rPr>
          <w:noProof/>
        </w:rPr>
        <w:t>59</w:t>
      </w:r>
      <w:r>
        <w:rPr>
          <w:noProof/>
        </w:rPr>
        <w:fldChar w:fldCharType="end"/>
      </w:r>
    </w:p>
    <w:p w14:paraId="7D5D922F" w14:textId="330BF0D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_Toc187861828 \h </w:instrText>
      </w:r>
      <w:r>
        <w:rPr>
          <w:noProof/>
        </w:rPr>
      </w:r>
      <w:r>
        <w:rPr>
          <w:noProof/>
        </w:rPr>
        <w:fldChar w:fldCharType="separate"/>
      </w:r>
      <w:r>
        <w:rPr>
          <w:noProof/>
        </w:rPr>
        <w:t>59</w:t>
      </w:r>
      <w:r>
        <w:rPr>
          <w:noProof/>
        </w:rPr>
        <w:fldChar w:fldCharType="end"/>
      </w:r>
    </w:p>
    <w:p w14:paraId="09BE04A5" w14:textId="4201604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_Toc187861829 \h </w:instrText>
      </w:r>
      <w:r>
        <w:rPr>
          <w:noProof/>
        </w:rPr>
      </w:r>
      <w:r>
        <w:rPr>
          <w:noProof/>
        </w:rPr>
        <w:fldChar w:fldCharType="separate"/>
      </w:r>
      <w:r>
        <w:rPr>
          <w:noProof/>
        </w:rPr>
        <w:t>59</w:t>
      </w:r>
      <w:r>
        <w:rPr>
          <w:noProof/>
        </w:rPr>
        <w:fldChar w:fldCharType="end"/>
      </w:r>
    </w:p>
    <w:p w14:paraId="59C4F340" w14:textId="52ECC10B"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_Toc187861830 \h </w:instrText>
      </w:r>
      <w:r>
        <w:rPr>
          <w:noProof/>
        </w:rPr>
      </w:r>
      <w:r>
        <w:rPr>
          <w:noProof/>
        </w:rPr>
        <w:fldChar w:fldCharType="separate"/>
      </w:r>
      <w:r>
        <w:rPr>
          <w:noProof/>
        </w:rPr>
        <w:t>59</w:t>
      </w:r>
      <w:r>
        <w:rPr>
          <w:noProof/>
        </w:rPr>
        <w:fldChar w:fldCharType="end"/>
      </w:r>
    </w:p>
    <w:p w14:paraId="73B4B8C3" w14:textId="4876EB6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_Toc187861831 \h </w:instrText>
      </w:r>
      <w:r>
        <w:rPr>
          <w:noProof/>
        </w:rPr>
      </w:r>
      <w:r>
        <w:rPr>
          <w:noProof/>
        </w:rPr>
        <w:fldChar w:fldCharType="separate"/>
      </w:r>
      <w:r>
        <w:rPr>
          <w:noProof/>
        </w:rPr>
        <w:t>59</w:t>
      </w:r>
      <w:r>
        <w:rPr>
          <w:noProof/>
        </w:rPr>
        <w:fldChar w:fldCharType="end"/>
      </w:r>
    </w:p>
    <w:p w14:paraId="7720FADC" w14:textId="7F1B1604"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_Toc187861832 \h </w:instrText>
      </w:r>
      <w:r>
        <w:rPr>
          <w:noProof/>
        </w:rPr>
      </w:r>
      <w:r>
        <w:rPr>
          <w:noProof/>
        </w:rPr>
        <w:fldChar w:fldCharType="separate"/>
      </w:r>
      <w:r>
        <w:rPr>
          <w:noProof/>
        </w:rPr>
        <w:t>59</w:t>
      </w:r>
      <w:r>
        <w:rPr>
          <w:noProof/>
        </w:rPr>
        <w:fldChar w:fldCharType="end"/>
      </w:r>
    </w:p>
    <w:p w14:paraId="4744CB06" w14:textId="78A6B32F"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_Toc187861833 \h </w:instrText>
      </w:r>
      <w:r>
        <w:rPr>
          <w:noProof/>
        </w:rPr>
      </w:r>
      <w:r>
        <w:rPr>
          <w:noProof/>
        </w:rPr>
        <w:fldChar w:fldCharType="separate"/>
      </w:r>
      <w:r>
        <w:rPr>
          <w:noProof/>
        </w:rPr>
        <w:t>60</w:t>
      </w:r>
      <w:r>
        <w:rPr>
          <w:noProof/>
        </w:rPr>
        <w:fldChar w:fldCharType="end"/>
      </w:r>
    </w:p>
    <w:p w14:paraId="352D7DD2" w14:textId="0AD59ED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_Toc187861834 \h </w:instrText>
      </w:r>
      <w:r>
        <w:rPr>
          <w:noProof/>
        </w:rPr>
      </w:r>
      <w:r>
        <w:rPr>
          <w:noProof/>
        </w:rPr>
        <w:fldChar w:fldCharType="separate"/>
      </w:r>
      <w:r>
        <w:rPr>
          <w:noProof/>
        </w:rPr>
        <w:t>60</w:t>
      </w:r>
      <w:r>
        <w:rPr>
          <w:noProof/>
        </w:rPr>
        <w:fldChar w:fldCharType="end"/>
      </w:r>
    </w:p>
    <w:p w14:paraId="2D40B68F" w14:textId="7D53E19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_Toc187861835 \h </w:instrText>
      </w:r>
      <w:r>
        <w:rPr>
          <w:noProof/>
        </w:rPr>
      </w:r>
      <w:r>
        <w:rPr>
          <w:noProof/>
        </w:rPr>
        <w:fldChar w:fldCharType="separate"/>
      </w:r>
      <w:r>
        <w:rPr>
          <w:noProof/>
        </w:rPr>
        <w:t>60</w:t>
      </w:r>
      <w:r>
        <w:rPr>
          <w:noProof/>
        </w:rPr>
        <w:fldChar w:fldCharType="end"/>
      </w:r>
    </w:p>
    <w:p w14:paraId="26A85A8D" w14:textId="443620E9"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_Toc187861836 \h </w:instrText>
      </w:r>
      <w:r>
        <w:rPr>
          <w:noProof/>
        </w:rPr>
      </w:r>
      <w:r>
        <w:rPr>
          <w:noProof/>
        </w:rPr>
        <w:fldChar w:fldCharType="separate"/>
      </w:r>
      <w:r>
        <w:rPr>
          <w:noProof/>
        </w:rPr>
        <w:t>60</w:t>
      </w:r>
      <w:r>
        <w:rPr>
          <w:noProof/>
        </w:rPr>
        <w:fldChar w:fldCharType="end"/>
      </w:r>
    </w:p>
    <w:p w14:paraId="23A69B75" w14:textId="0EE8B62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_Toc187861837 \h </w:instrText>
      </w:r>
      <w:r>
        <w:rPr>
          <w:noProof/>
        </w:rPr>
      </w:r>
      <w:r>
        <w:rPr>
          <w:noProof/>
        </w:rPr>
        <w:fldChar w:fldCharType="separate"/>
      </w:r>
      <w:r>
        <w:rPr>
          <w:noProof/>
        </w:rPr>
        <w:t>60</w:t>
      </w:r>
      <w:r>
        <w:rPr>
          <w:noProof/>
        </w:rPr>
        <w:fldChar w:fldCharType="end"/>
      </w:r>
    </w:p>
    <w:p w14:paraId="49A68EE0" w14:textId="5E03E4B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_Toc187861838 \h </w:instrText>
      </w:r>
      <w:r>
        <w:rPr>
          <w:noProof/>
        </w:rPr>
      </w:r>
      <w:r>
        <w:rPr>
          <w:noProof/>
        </w:rPr>
        <w:fldChar w:fldCharType="separate"/>
      </w:r>
      <w:r>
        <w:rPr>
          <w:noProof/>
        </w:rPr>
        <w:t>60</w:t>
      </w:r>
      <w:r>
        <w:rPr>
          <w:noProof/>
        </w:rPr>
        <w:fldChar w:fldCharType="end"/>
      </w:r>
    </w:p>
    <w:p w14:paraId="15C40A22" w14:textId="6FC27A1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_Toc187861839 \h </w:instrText>
      </w:r>
      <w:r>
        <w:rPr>
          <w:noProof/>
        </w:rPr>
      </w:r>
      <w:r>
        <w:rPr>
          <w:noProof/>
        </w:rPr>
        <w:fldChar w:fldCharType="separate"/>
      </w:r>
      <w:r>
        <w:rPr>
          <w:noProof/>
        </w:rPr>
        <w:t>60</w:t>
      </w:r>
      <w:r>
        <w:rPr>
          <w:noProof/>
        </w:rPr>
        <w:fldChar w:fldCharType="end"/>
      </w:r>
    </w:p>
    <w:p w14:paraId="1CC57D44" w14:textId="31E6433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_Toc187861840 \h </w:instrText>
      </w:r>
      <w:r>
        <w:rPr>
          <w:noProof/>
        </w:rPr>
      </w:r>
      <w:r>
        <w:rPr>
          <w:noProof/>
        </w:rPr>
        <w:fldChar w:fldCharType="separate"/>
      </w:r>
      <w:r>
        <w:rPr>
          <w:noProof/>
        </w:rPr>
        <w:t>60</w:t>
      </w:r>
      <w:r>
        <w:rPr>
          <w:noProof/>
        </w:rPr>
        <w:fldChar w:fldCharType="end"/>
      </w:r>
    </w:p>
    <w:p w14:paraId="5F63550B" w14:textId="12E1E01D"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_Toc187861841 \h </w:instrText>
      </w:r>
      <w:r>
        <w:rPr>
          <w:noProof/>
        </w:rPr>
      </w:r>
      <w:r>
        <w:rPr>
          <w:noProof/>
        </w:rPr>
        <w:fldChar w:fldCharType="separate"/>
      </w:r>
      <w:r>
        <w:rPr>
          <w:noProof/>
        </w:rPr>
        <w:t>60</w:t>
      </w:r>
      <w:r>
        <w:rPr>
          <w:noProof/>
        </w:rPr>
        <w:fldChar w:fldCharType="end"/>
      </w:r>
    </w:p>
    <w:p w14:paraId="00C281CF" w14:textId="2E380574"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_Toc187861842 \h </w:instrText>
      </w:r>
      <w:r>
        <w:rPr>
          <w:noProof/>
        </w:rPr>
      </w:r>
      <w:r>
        <w:rPr>
          <w:noProof/>
        </w:rPr>
        <w:fldChar w:fldCharType="separate"/>
      </w:r>
      <w:r>
        <w:rPr>
          <w:noProof/>
        </w:rPr>
        <w:t>60</w:t>
      </w:r>
      <w:r>
        <w:rPr>
          <w:noProof/>
        </w:rPr>
        <w:fldChar w:fldCharType="end"/>
      </w:r>
    </w:p>
    <w:p w14:paraId="40FA8A83" w14:textId="3AD8176E"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_Toc187861843 \h </w:instrText>
      </w:r>
      <w:r>
        <w:rPr>
          <w:noProof/>
        </w:rPr>
      </w:r>
      <w:r>
        <w:rPr>
          <w:noProof/>
        </w:rPr>
        <w:fldChar w:fldCharType="separate"/>
      </w:r>
      <w:r>
        <w:rPr>
          <w:noProof/>
        </w:rPr>
        <w:t>60</w:t>
      </w:r>
      <w:r>
        <w:rPr>
          <w:noProof/>
        </w:rPr>
        <w:fldChar w:fldCharType="end"/>
      </w:r>
    </w:p>
    <w:p w14:paraId="66A092CA" w14:textId="3427963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_Toc187861844 \h </w:instrText>
      </w:r>
      <w:r>
        <w:rPr>
          <w:noProof/>
        </w:rPr>
      </w:r>
      <w:r>
        <w:rPr>
          <w:noProof/>
        </w:rPr>
        <w:fldChar w:fldCharType="separate"/>
      </w:r>
      <w:r>
        <w:rPr>
          <w:noProof/>
        </w:rPr>
        <w:t>60</w:t>
      </w:r>
      <w:r>
        <w:rPr>
          <w:noProof/>
        </w:rPr>
        <w:fldChar w:fldCharType="end"/>
      </w:r>
    </w:p>
    <w:p w14:paraId="392C3476" w14:textId="225EE8A5"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_Toc187861845 \h </w:instrText>
      </w:r>
      <w:r>
        <w:rPr>
          <w:noProof/>
        </w:rPr>
      </w:r>
      <w:r>
        <w:rPr>
          <w:noProof/>
        </w:rPr>
        <w:fldChar w:fldCharType="separate"/>
      </w:r>
      <w:r>
        <w:rPr>
          <w:noProof/>
        </w:rPr>
        <w:t>61</w:t>
      </w:r>
      <w:r>
        <w:rPr>
          <w:noProof/>
        </w:rPr>
        <w:fldChar w:fldCharType="end"/>
      </w:r>
    </w:p>
    <w:p w14:paraId="6FE56DFA" w14:textId="23C7AED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_Toc187861846 \h </w:instrText>
      </w:r>
      <w:r>
        <w:rPr>
          <w:noProof/>
        </w:rPr>
      </w:r>
      <w:r>
        <w:rPr>
          <w:noProof/>
        </w:rPr>
        <w:fldChar w:fldCharType="separate"/>
      </w:r>
      <w:r>
        <w:rPr>
          <w:noProof/>
        </w:rPr>
        <w:t>61</w:t>
      </w:r>
      <w:r>
        <w:rPr>
          <w:noProof/>
        </w:rPr>
        <w:fldChar w:fldCharType="end"/>
      </w:r>
    </w:p>
    <w:p w14:paraId="4FB90B3A" w14:textId="7DD6D05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_Toc187861847 \h </w:instrText>
      </w:r>
      <w:r>
        <w:rPr>
          <w:noProof/>
        </w:rPr>
      </w:r>
      <w:r>
        <w:rPr>
          <w:noProof/>
        </w:rPr>
        <w:fldChar w:fldCharType="separate"/>
      </w:r>
      <w:r>
        <w:rPr>
          <w:noProof/>
        </w:rPr>
        <w:t>61</w:t>
      </w:r>
      <w:r>
        <w:rPr>
          <w:noProof/>
        </w:rPr>
        <w:fldChar w:fldCharType="end"/>
      </w:r>
    </w:p>
    <w:p w14:paraId="08F09035" w14:textId="086EE53F"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_Toc187861848 \h </w:instrText>
      </w:r>
      <w:r>
        <w:rPr>
          <w:noProof/>
        </w:rPr>
      </w:r>
      <w:r>
        <w:rPr>
          <w:noProof/>
        </w:rPr>
        <w:fldChar w:fldCharType="separate"/>
      </w:r>
      <w:r>
        <w:rPr>
          <w:noProof/>
        </w:rPr>
        <w:t>62</w:t>
      </w:r>
      <w:r>
        <w:rPr>
          <w:noProof/>
        </w:rPr>
        <w:fldChar w:fldCharType="end"/>
      </w:r>
    </w:p>
    <w:p w14:paraId="0FD8F675" w14:textId="2A9EE375"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fldLock="1"/>
      </w:r>
      <w:r>
        <w:rPr>
          <w:noProof/>
        </w:rPr>
        <w:instrText xml:space="preserve"> PAGEREF _Toc187861849 \h </w:instrText>
      </w:r>
      <w:r>
        <w:rPr>
          <w:noProof/>
        </w:rPr>
      </w:r>
      <w:r>
        <w:rPr>
          <w:noProof/>
        </w:rPr>
        <w:fldChar w:fldCharType="separate"/>
      </w:r>
      <w:r>
        <w:rPr>
          <w:noProof/>
        </w:rPr>
        <w:t>62</w:t>
      </w:r>
      <w:r>
        <w:rPr>
          <w:noProof/>
        </w:rPr>
        <w:fldChar w:fldCharType="end"/>
      </w:r>
    </w:p>
    <w:p w14:paraId="117398A2" w14:textId="0F4353B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fldLock="1"/>
      </w:r>
      <w:r>
        <w:rPr>
          <w:noProof/>
        </w:rPr>
        <w:instrText xml:space="preserve"> PAGEREF _Toc187861850 \h </w:instrText>
      </w:r>
      <w:r>
        <w:rPr>
          <w:noProof/>
        </w:rPr>
      </w:r>
      <w:r>
        <w:rPr>
          <w:noProof/>
        </w:rPr>
        <w:fldChar w:fldCharType="separate"/>
      </w:r>
      <w:r>
        <w:rPr>
          <w:noProof/>
        </w:rPr>
        <w:t>62</w:t>
      </w:r>
      <w:r>
        <w:rPr>
          <w:noProof/>
        </w:rPr>
        <w:fldChar w:fldCharType="end"/>
      </w:r>
    </w:p>
    <w:p w14:paraId="1AB34630" w14:textId="7B8C831A"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fldLock="1"/>
      </w:r>
      <w:r>
        <w:rPr>
          <w:noProof/>
        </w:rPr>
        <w:instrText xml:space="preserve"> PAGEREF _Toc187861851 \h </w:instrText>
      </w:r>
      <w:r>
        <w:rPr>
          <w:noProof/>
        </w:rPr>
      </w:r>
      <w:r>
        <w:rPr>
          <w:noProof/>
        </w:rPr>
        <w:fldChar w:fldCharType="separate"/>
      </w:r>
      <w:r>
        <w:rPr>
          <w:noProof/>
        </w:rPr>
        <w:t>63</w:t>
      </w:r>
      <w:r>
        <w:rPr>
          <w:noProof/>
        </w:rPr>
        <w:fldChar w:fldCharType="end"/>
      </w:r>
    </w:p>
    <w:p w14:paraId="6A984FEA" w14:textId="461E45CD"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fldLock="1"/>
      </w:r>
      <w:r>
        <w:rPr>
          <w:noProof/>
        </w:rPr>
        <w:instrText xml:space="preserve"> PAGEREF _Toc187861852 \h </w:instrText>
      </w:r>
      <w:r>
        <w:rPr>
          <w:noProof/>
        </w:rPr>
      </w:r>
      <w:r>
        <w:rPr>
          <w:noProof/>
        </w:rPr>
        <w:fldChar w:fldCharType="separate"/>
      </w:r>
      <w:r>
        <w:rPr>
          <w:noProof/>
        </w:rPr>
        <w:t>63</w:t>
      </w:r>
      <w:r>
        <w:rPr>
          <w:noProof/>
        </w:rPr>
        <w:fldChar w:fldCharType="end"/>
      </w:r>
    </w:p>
    <w:p w14:paraId="703EB1DA" w14:textId="29F525C2"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fldLock="1"/>
      </w:r>
      <w:r>
        <w:rPr>
          <w:noProof/>
        </w:rPr>
        <w:instrText xml:space="preserve"> PAGEREF _Toc187861853 \h </w:instrText>
      </w:r>
      <w:r>
        <w:rPr>
          <w:noProof/>
        </w:rPr>
      </w:r>
      <w:r>
        <w:rPr>
          <w:noProof/>
        </w:rPr>
        <w:fldChar w:fldCharType="separate"/>
      </w:r>
      <w:r>
        <w:rPr>
          <w:noProof/>
        </w:rPr>
        <w:t>64</w:t>
      </w:r>
      <w:r>
        <w:rPr>
          <w:noProof/>
        </w:rPr>
        <w:fldChar w:fldCharType="end"/>
      </w:r>
    </w:p>
    <w:p w14:paraId="3039DCFA" w14:textId="0B9D7CBD"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_Toc187861854 \h </w:instrText>
      </w:r>
      <w:r>
        <w:rPr>
          <w:noProof/>
        </w:rPr>
      </w:r>
      <w:r>
        <w:rPr>
          <w:noProof/>
        </w:rPr>
        <w:fldChar w:fldCharType="separate"/>
      </w:r>
      <w:r>
        <w:rPr>
          <w:noProof/>
        </w:rPr>
        <w:t>64</w:t>
      </w:r>
      <w:r>
        <w:rPr>
          <w:noProof/>
        </w:rPr>
        <w:fldChar w:fldCharType="end"/>
      </w:r>
    </w:p>
    <w:p w14:paraId="36DF2223" w14:textId="7531A3A4"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fldLock="1"/>
      </w:r>
      <w:r>
        <w:rPr>
          <w:noProof/>
        </w:rPr>
        <w:instrText xml:space="preserve"> PAGEREF _Toc187861855 \h </w:instrText>
      </w:r>
      <w:r>
        <w:rPr>
          <w:noProof/>
        </w:rPr>
      </w:r>
      <w:r>
        <w:rPr>
          <w:noProof/>
        </w:rPr>
        <w:fldChar w:fldCharType="separate"/>
      </w:r>
      <w:r>
        <w:rPr>
          <w:noProof/>
        </w:rPr>
        <w:t>64</w:t>
      </w:r>
      <w:r>
        <w:rPr>
          <w:noProof/>
        </w:rPr>
        <w:fldChar w:fldCharType="end"/>
      </w:r>
    </w:p>
    <w:p w14:paraId="292D5ED9" w14:textId="73C3140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_Toc187861856 \h </w:instrText>
      </w:r>
      <w:r>
        <w:rPr>
          <w:noProof/>
        </w:rPr>
      </w:r>
      <w:r>
        <w:rPr>
          <w:noProof/>
        </w:rPr>
        <w:fldChar w:fldCharType="separate"/>
      </w:r>
      <w:r>
        <w:rPr>
          <w:noProof/>
        </w:rPr>
        <w:t>64</w:t>
      </w:r>
      <w:r>
        <w:rPr>
          <w:noProof/>
        </w:rPr>
        <w:fldChar w:fldCharType="end"/>
      </w:r>
    </w:p>
    <w:p w14:paraId="4C9C8545" w14:textId="3A8919D5"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_Toc187861857 \h </w:instrText>
      </w:r>
      <w:r>
        <w:rPr>
          <w:noProof/>
        </w:rPr>
      </w:r>
      <w:r>
        <w:rPr>
          <w:noProof/>
        </w:rPr>
        <w:fldChar w:fldCharType="separate"/>
      </w:r>
      <w:r>
        <w:rPr>
          <w:noProof/>
        </w:rPr>
        <w:t>64</w:t>
      </w:r>
      <w:r>
        <w:rPr>
          <w:noProof/>
        </w:rPr>
        <w:fldChar w:fldCharType="end"/>
      </w:r>
    </w:p>
    <w:p w14:paraId="2BB18B20" w14:textId="0D103AE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_Toc187861858 \h </w:instrText>
      </w:r>
      <w:r>
        <w:rPr>
          <w:noProof/>
        </w:rPr>
      </w:r>
      <w:r>
        <w:rPr>
          <w:noProof/>
        </w:rPr>
        <w:fldChar w:fldCharType="separate"/>
      </w:r>
      <w:r>
        <w:rPr>
          <w:noProof/>
        </w:rPr>
        <w:t>65</w:t>
      </w:r>
      <w:r>
        <w:rPr>
          <w:noProof/>
        </w:rPr>
        <w:fldChar w:fldCharType="end"/>
      </w:r>
    </w:p>
    <w:p w14:paraId="5533030C" w14:textId="79CC055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fldLock="1"/>
      </w:r>
      <w:r>
        <w:rPr>
          <w:noProof/>
        </w:rPr>
        <w:instrText xml:space="preserve"> PAGEREF _Toc187861859 \h </w:instrText>
      </w:r>
      <w:r>
        <w:rPr>
          <w:noProof/>
        </w:rPr>
      </w:r>
      <w:r>
        <w:rPr>
          <w:noProof/>
        </w:rPr>
        <w:fldChar w:fldCharType="separate"/>
      </w:r>
      <w:r>
        <w:rPr>
          <w:noProof/>
        </w:rPr>
        <w:t>65</w:t>
      </w:r>
      <w:r>
        <w:rPr>
          <w:noProof/>
        </w:rPr>
        <w:fldChar w:fldCharType="end"/>
      </w:r>
    </w:p>
    <w:p w14:paraId="2108B495" w14:textId="4D26B51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_Toc187861860 \h </w:instrText>
      </w:r>
      <w:r>
        <w:rPr>
          <w:noProof/>
        </w:rPr>
      </w:r>
      <w:r>
        <w:rPr>
          <w:noProof/>
        </w:rPr>
        <w:fldChar w:fldCharType="separate"/>
      </w:r>
      <w:r>
        <w:rPr>
          <w:noProof/>
        </w:rPr>
        <w:t>65</w:t>
      </w:r>
      <w:r>
        <w:rPr>
          <w:noProof/>
        </w:rPr>
        <w:fldChar w:fldCharType="end"/>
      </w:r>
    </w:p>
    <w:p w14:paraId="66048E12" w14:textId="153E984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_Toc187861861 \h </w:instrText>
      </w:r>
      <w:r>
        <w:rPr>
          <w:noProof/>
        </w:rPr>
      </w:r>
      <w:r>
        <w:rPr>
          <w:noProof/>
        </w:rPr>
        <w:fldChar w:fldCharType="separate"/>
      </w:r>
      <w:r>
        <w:rPr>
          <w:noProof/>
        </w:rPr>
        <w:t>65</w:t>
      </w:r>
      <w:r>
        <w:rPr>
          <w:noProof/>
        </w:rPr>
        <w:fldChar w:fldCharType="end"/>
      </w:r>
    </w:p>
    <w:p w14:paraId="57CB2F7D" w14:textId="46BAD72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_Toc187861862 \h </w:instrText>
      </w:r>
      <w:r>
        <w:rPr>
          <w:noProof/>
        </w:rPr>
      </w:r>
      <w:r>
        <w:rPr>
          <w:noProof/>
        </w:rPr>
        <w:fldChar w:fldCharType="separate"/>
      </w:r>
      <w:r>
        <w:rPr>
          <w:noProof/>
        </w:rPr>
        <w:t>66</w:t>
      </w:r>
      <w:r>
        <w:rPr>
          <w:noProof/>
        </w:rPr>
        <w:fldChar w:fldCharType="end"/>
      </w:r>
    </w:p>
    <w:p w14:paraId="28E9BE48" w14:textId="0A83BCD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fldLock="1"/>
      </w:r>
      <w:r>
        <w:rPr>
          <w:noProof/>
        </w:rPr>
        <w:instrText xml:space="preserve"> PAGEREF _Toc187861863 \h </w:instrText>
      </w:r>
      <w:r>
        <w:rPr>
          <w:noProof/>
        </w:rPr>
      </w:r>
      <w:r>
        <w:rPr>
          <w:noProof/>
        </w:rPr>
        <w:fldChar w:fldCharType="separate"/>
      </w:r>
      <w:r>
        <w:rPr>
          <w:noProof/>
        </w:rPr>
        <w:t>66</w:t>
      </w:r>
      <w:r>
        <w:rPr>
          <w:noProof/>
        </w:rPr>
        <w:fldChar w:fldCharType="end"/>
      </w:r>
    </w:p>
    <w:p w14:paraId="2A358AE7" w14:textId="5AD31C4D"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_Toc187861864 \h </w:instrText>
      </w:r>
      <w:r>
        <w:rPr>
          <w:noProof/>
        </w:rPr>
      </w:r>
      <w:r>
        <w:rPr>
          <w:noProof/>
        </w:rPr>
        <w:fldChar w:fldCharType="separate"/>
      </w:r>
      <w:r>
        <w:rPr>
          <w:noProof/>
        </w:rPr>
        <w:t>66</w:t>
      </w:r>
      <w:r>
        <w:rPr>
          <w:noProof/>
        </w:rPr>
        <w:fldChar w:fldCharType="end"/>
      </w:r>
    </w:p>
    <w:p w14:paraId="631E82FA" w14:textId="4A48BDE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_Toc187861865 \h </w:instrText>
      </w:r>
      <w:r>
        <w:rPr>
          <w:noProof/>
        </w:rPr>
      </w:r>
      <w:r>
        <w:rPr>
          <w:noProof/>
        </w:rPr>
        <w:fldChar w:fldCharType="separate"/>
      </w:r>
      <w:r>
        <w:rPr>
          <w:noProof/>
        </w:rPr>
        <w:t>66</w:t>
      </w:r>
      <w:r>
        <w:rPr>
          <w:noProof/>
        </w:rPr>
        <w:fldChar w:fldCharType="end"/>
      </w:r>
    </w:p>
    <w:p w14:paraId="2493A077" w14:textId="6B0AAB8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_Toc187861866 \h </w:instrText>
      </w:r>
      <w:r>
        <w:rPr>
          <w:noProof/>
        </w:rPr>
      </w:r>
      <w:r>
        <w:rPr>
          <w:noProof/>
        </w:rPr>
        <w:fldChar w:fldCharType="separate"/>
      </w:r>
      <w:r>
        <w:rPr>
          <w:noProof/>
        </w:rPr>
        <w:t>67</w:t>
      </w:r>
      <w:r>
        <w:rPr>
          <w:noProof/>
        </w:rPr>
        <w:fldChar w:fldCharType="end"/>
      </w:r>
    </w:p>
    <w:p w14:paraId="4E7FC16F" w14:textId="31057AB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fldLock="1"/>
      </w:r>
      <w:r>
        <w:rPr>
          <w:noProof/>
        </w:rPr>
        <w:instrText xml:space="preserve"> PAGEREF _Toc187861867 \h </w:instrText>
      </w:r>
      <w:r>
        <w:rPr>
          <w:noProof/>
        </w:rPr>
      </w:r>
      <w:r>
        <w:rPr>
          <w:noProof/>
        </w:rPr>
        <w:fldChar w:fldCharType="separate"/>
      </w:r>
      <w:r>
        <w:rPr>
          <w:noProof/>
        </w:rPr>
        <w:t>68</w:t>
      </w:r>
      <w:r>
        <w:rPr>
          <w:noProof/>
        </w:rPr>
        <w:fldChar w:fldCharType="end"/>
      </w:r>
    </w:p>
    <w:p w14:paraId="162C8EC0" w14:textId="592DB88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_Toc187861868 \h </w:instrText>
      </w:r>
      <w:r>
        <w:rPr>
          <w:noProof/>
        </w:rPr>
      </w:r>
      <w:r>
        <w:rPr>
          <w:noProof/>
        </w:rPr>
        <w:fldChar w:fldCharType="separate"/>
      </w:r>
      <w:r>
        <w:rPr>
          <w:noProof/>
        </w:rPr>
        <w:t>68</w:t>
      </w:r>
      <w:r>
        <w:rPr>
          <w:noProof/>
        </w:rPr>
        <w:fldChar w:fldCharType="end"/>
      </w:r>
    </w:p>
    <w:p w14:paraId="466D23E8" w14:textId="24C48D7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_Toc187861869 \h </w:instrText>
      </w:r>
      <w:r>
        <w:rPr>
          <w:noProof/>
        </w:rPr>
      </w:r>
      <w:r>
        <w:rPr>
          <w:noProof/>
        </w:rPr>
        <w:fldChar w:fldCharType="separate"/>
      </w:r>
      <w:r>
        <w:rPr>
          <w:noProof/>
        </w:rPr>
        <w:t>69</w:t>
      </w:r>
      <w:r>
        <w:rPr>
          <w:noProof/>
        </w:rPr>
        <w:fldChar w:fldCharType="end"/>
      </w:r>
    </w:p>
    <w:p w14:paraId="6407520C" w14:textId="17CD75F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_Toc187861870 \h </w:instrText>
      </w:r>
      <w:r>
        <w:rPr>
          <w:noProof/>
        </w:rPr>
      </w:r>
      <w:r>
        <w:rPr>
          <w:noProof/>
        </w:rPr>
        <w:fldChar w:fldCharType="separate"/>
      </w:r>
      <w:r>
        <w:rPr>
          <w:noProof/>
        </w:rPr>
        <w:t>69</w:t>
      </w:r>
      <w:r>
        <w:rPr>
          <w:noProof/>
        </w:rPr>
        <w:fldChar w:fldCharType="end"/>
      </w:r>
    </w:p>
    <w:p w14:paraId="07E37D3D" w14:textId="38C8DF32"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fldLock="1"/>
      </w:r>
      <w:r>
        <w:rPr>
          <w:noProof/>
        </w:rPr>
        <w:instrText xml:space="preserve"> PAGEREF _Toc187861871 \h </w:instrText>
      </w:r>
      <w:r>
        <w:rPr>
          <w:noProof/>
        </w:rPr>
      </w:r>
      <w:r>
        <w:rPr>
          <w:noProof/>
        </w:rPr>
        <w:fldChar w:fldCharType="separate"/>
      </w:r>
      <w:r>
        <w:rPr>
          <w:noProof/>
        </w:rPr>
        <w:t>70</w:t>
      </w:r>
      <w:r>
        <w:rPr>
          <w:noProof/>
        </w:rPr>
        <w:fldChar w:fldCharType="end"/>
      </w:r>
    </w:p>
    <w:p w14:paraId="3D484FB2" w14:textId="7D8DE79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_Toc187861872 \h </w:instrText>
      </w:r>
      <w:r>
        <w:rPr>
          <w:noProof/>
        </w:rPr>
      </w:r>
      <w:r>
        <w:rPr>
          <w:noProof/>
        </w:rPr>
        <w:fldChar w:fldCharType="separate"/>
      </w:r>
      <w:r>
        <w:rPr>
          <w:noProof/>
        </w:rPr>
        <w:t>70</w:t>
      </w:r>
      <w:r>
        <w:rPr>
          <w:noProof/>
        </w:rPr>
        <w:fldChar w:fldCharType="end"/>
      </w:r>
    </w:p>
    <w:p w14:paraId="1A2644E5" w14:textId="2BCB144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fldLock="1"/>
      </w:r>
      <w:r>
        <w:rPr>
          <w:noProof/>
        </w:rPr>
        <w:instrText xml:space="preserve"> PAGEREF _Toc187861873 \h </w:instrText>
      </w:r>
      <w:r>
        <w:rPr>
          <w:noProof/>
        </w:rPr>
      </w:r>
      <w:r>
        <w:rPr>
          <w:noProof/>
        </w:rPr>
        <w:fldChar w:fldCharType="separate"/>
      </w:r>
      <w:r>
        <w:rPr>
          <w:noProof/>
        </w:rPr>
        <w:t>70</w:t>
      </w:r>
      <w:r>
        <w:rPr>
          <w:noProof/>
        </w:rPr>
        <w:fldChar w:fldCharType="end"/>
      </w:r>
    </w:p>
    <w:p w14:paraId="492DC7E1" w14:textId="6BF674FD"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fldLock="1"/>
      </w:r>
      <w:r>
        <w:rPr>
          <w:noProof/>
        </w:rPr>
        <w:instrText xml:space="preserve"> PAGEREF _Toc187861874 \h </w:instrText>
      </w:r>
      <w:r>
        <w:rPr>
          <w:noProof/>
        </w:rPr>
      </w:r>
      <w:r>
        <w:rPr>
          <w:noProof/>
        </w:rPr>
        <w:fldChar w:fldCharType="separate"/>
      </w:r>
      <w:r>
        <w:rPr>
          <w:noProof/>
        </w:rPr>
        <w:t>70</w:t>
      </w:r>
      <w:r>
        <w:rPr>
          <w:noProof/>
        </w:rPr>
        <w:fldChar w:fldCharType="end"/>
      </w:r>
    </w:p>
    <w:p w14:paraId="7C59CF89" w14:textId="1BC96B4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fldLock="1"/>
      </w:r>
      <w:r>
        <w:rPr>
          <w:noProof/>
        </w:rPr>
        <w:instrText xml:space="preserve"> PAGEREF _Toc187861875 \h </w:instrText>
      </w:r>
      <w:r>
        <w:rPr>
          <w:noProof/>
        </w:rPr>
      </w:r>
      <w:r>
        <w:rPr>
          <w:noProof/>
        </w:rPr>
        <w:fldChar w:fldCharType="separate"/>
      </w:r>
      <w:r>
        <w:rPr>
          <w:noProof/>
        </w:rPr>
        <w:t>71</w:t>
      </w:r>
      <w:r>
        <w:rPr>
          <w:noProof/>
        </w:rPr>
        <w:fldChar w:fldCharType="end"/>
      </w:r>
    </w:p>
    <w:p w14:paraId="1C7BC1F1" w14:textId="6EC3383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fldLock="1"/>
      </w:r>
      <w:r>
        <w:rPr>
          <w:noProof/>
        </w:rPr>
        <w:instrText xml:space="preserve"> PAGEREF _Toc187861876 \h </w:instrText>
      </w:r>
      <w:r>
        <w:rPr>
          <w:noProof/>
        </w:rPr>
      </w:r>
      <w:r>
        <w:rPr>
          <w:noProof/>
        </w:rPr>
        <w:fldChar w:fldCharType="separate"/>
      </w:r>
      <w:r>
        <w:rPr>
          <w:noProof/>
        </w:rPr>
        <w:t>72</w:t>
      </w:r>
      <w:r>
        <w:rPr>
          <w:noProof/>
        </w:rPr>
        <w:fldChar w:fldCharType="end"/>
      </w:r>
    </w:p>
    <w:p w14:paraId="52CC081A" w14:textId="3ACC0C4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_Toc187861877 \h </w:instrText>
      </w:r>
      <w:r>
        <w:rPr>
          <w:noProof/>
        </w:rPr>
      </w:r>
      <w:r>
        <w:rPr>
          <w:noProof/>
        </w:rPr>
        <w:fldChar w:fldCharType="separate"/>
      </w:r>
      <w:r>
        <w:rPr>
          <w:noProof/>
        </w:rPr>
        <w:t>72</w:t>
      </w:r>
      <w:r>
        <w:rPr>
          <w:noProof/>
        </w:rPr>
        <w:fldChar w:fldCharType="end"/>
      </w:r>
    </w:p>
    <w:p w14:paraId="785FA735" w14:textId="3496366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fldLock="1"/>
      </w:r>
      <w:r>
        <w:rPr>
          <w:noProof/>
        </w:rPr>
        <w:instrText xml:space="preserve"> PAGEREF _Toc187861878 \h </w:instrText>
      </w:r>
      <w:r>
        <w:rPr>
          <w:noProof/>
        </w:rPr>
      </w:r>
      <w:r>
        <w:rPr>
          <w:noProof/>
        </w:rPr>
        <w:fldChar w:fldCharType="separate"/>
      </w:r>
      <w:r>
        <w:rPr>
          <w:noProof/>
        </w:rPr>
        <w:t>72</w:t>
      </w:r>
      <w:r>
        <w:rPr>
          <w:noProof/>
        </w:rPr>
        <w:fldChar w:fldCharType="end"/>
      </w:r>
    </w:p>
    <w:p w14:paraId="089E8D53" w14:textId="75DAC1C2"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_Toc187861879 \h </w:instrText>
      </w:r>
      <w:r>
        <w:rPr>
          <w:noProof/>
        </w:rPr>
      </w:r>
      <w:r>
        <w:rPr>
          <w:noProof/>
        </w:rPr>
        <w:fldChar w:fldCharType="separate"/>
      </w:r>
      <w:r>
        <w:rPr>
          <w:noProof/>
        </w:rPr>
        <w:t>72</w:t>
      </w:r>
      <w:r>
        <w:rPr>
          <w:noProof/>
        </w:rPr>
        <w:fldChar w:fldCharType="end"/>
      </w:r>
    </w:p>
    <w:p w14:paraId="45A06060" w14:textId="531F911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_Toc187861880 \h </w:instrText>
      </w:r>
      <w:r>
        <w:rPr>
          <w:noProof/>
        </w:rPr>
      </w:r>
      <w:r>
        <w:rPr>
          <w:noProof/>
        </w:rPr>
        <w:fldChar w:fldCharType="separate"/>
      </w:r>
      <w:r>
        <w:rPr>
          <w:noProof/>
        </w:rPr>
        <w:t>72</w:t>
      </w:r>
      <w:r>
        <w:rPr>
          <w:noProof/>
        </w:rPr>
        <w:fldChar w:fldCharType="end"/>
      </w:r>
    </w:p>
    <w:p w14:paraId="349E17B2" w14:textId="49569795"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_Toc187861881 \h </w:instrText>
      </w:r>
      <w:r>
        <w:rPr>
          <w:noProof/>
        </w:rPr>
      </w:r>
      <w:r>
        <w:rPr>
          <w:noProof/>
        </w:rPr>
        <w:fldChar w:fldCharType="separate"/>
      </w:r>
      <w:r>
        <w:rPr>
          <w:noProof/>
        </w:rPr>
        <w:t>72</w:t>
      </w:r>
      <w:r>
        <w:rPr>
          <w:noProof/>
        </w:rPr>
        <w:fldChar w:fldCharType="end"/>
      </w:r>
    </w:p>
    <w:p w14:paraId="2FFFD2D2" w14:textId="6EE5332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_Toc187861882 \h </w:instrText>
      </w:r>
      <w:r>
        <w:rPr>
          <w:noProof/>
        </w:rPr>
      </w:r>
      <w:r>
        <w:rPr>
          <w:noProof/>
        </w:rPr>
        <w:fldChar w:fldCharType="separate"/>
      </w:r>
      <w:r>
        <w:rPr>
          <w:noProof/>
        </w:rPr>
        <w:t>72</w:t>
      </w:r>
      <w:r>
        <w:rPr>
          <w:noProof/>
        </w:rPr>
        <w:fldChar w:fldCharType="end"/>
      </w:r>
    </w:p>
    <w:p w14:paraId="04477CE3" w14:textId="49B5C5E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_Toc187861883 \h </w:instrText>
      </w:r>
      <w:r>
        <w:rPr>
          <w:noProof/>
        </w:rPr>
      </w:r>
      <w:r>
        <w:rPr>
          <w:noProof/>
        </w:rPr>
        <w:fldChar w:fldCharType="separate"/>
      </w:r>
      <w:r>
        <w:rPr>
          <w:noProof/>
        </w:rPr>
        <w:t>72</w:t>
      </w:r>
      <w:r>
        <w:rPr>
          <w:noProof/>
        </w:rPr>
        <w:fldChar w:fldCharType="end"/>
      </w:r>
    </w:p>
    <w:p w14:paraId="458EC597" w14:textId="4ACC7D5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_Toc187861884 \h </w:instrText>
      </w:r>
      <w:r>
        <w:rPr>
          <w:noProof/>
        </w:rPr>
      </w:r>
      <w:r>
        <w:rPr>
          <w:noProof/>
        </w:rPr>
        <w:fldChar w:fldCharType="separate"/>
      </w:r>
      <w:r>
        <w:rPr>
          <w:noProof/>
        </w:rPr>
        <w:t>72</w:t>
      </w:r>
      <w:r>
        <w:rPr>
          <w:noProof/>
        </w:rPr>
        <w:fldChar w:fldCharType="end"/>
      </w:r>
    </w:p>
    <w:p w14:paraId="113F0361" w14:textId="39AC666E"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_Toc187861885 \h </w:instrText>
      </w:r>
      <w:r>
        <w:rPr>
          <w:noProof/>
        </w:rPr>
      </w:r>
      <w:r>
        <w:rPr>
          <w:noProof/>
        </w:rPr>
        <w:fldChar w:fldCharType="separate"/>
      </w:r>
      <w:r>
        <w:rPr>
          <w:noProof/>
        </w:rPr>
        <w:t>73</w:t>
      </w:r>
      <w:r>
        <w:rPr>
          <w:noProof/>
        </w:rPr>
        <w:fldChar w:fldCharType="end"/>
      </w:r>
    </w:p>
    <w:p w14:paraId="39716BB1" w14:textId="6E810A0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_Toc187861886 \h </w:instrText>
      </w:r>
      <w:r>
        <w:rPr>
          <w:noProof/>
        </w:rPr>
      </w:r>
      <w:r>
        <w:rPr>
          <w:noProof/>
        </w:rPr>
        <w:fldChar w:fldCharType="separate"/>
      </w:r>
      <w:r>
        <w:rPr>
          <w:noProof/>
        </w:rPr>
        <w:t>73</w:t>
      </w:r>
      <w:r>
        <w:rPr>
          <w:noProof/>
        </w:rPr>
        <w:fldChar w:fldCharType="end"/>
      </w:r>
    </w:p>
    <w:p w14:paraId="4F3D3BC4" w14:textId="26BD816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_Toc187861887 \h </w:instrText>
      </w:r>
      <w:r>
        <w:rPr>
          <w:noProof/>
        </w:rPr>
      </w:r>
      <w:r>
        <w:rPr>
          <w:noProof/>
        </w:rPr>
        <w:fldChar w:fldCharType="separate"/>
      </w:r>
      <w:r>
        <w:rPr>
          <w:noProof/>
        </w:rPr>
        <w:t>73</w:t>
      </w:r>
      <w:r>
        <w:rPr>
          <w:noProof/>
        </w:rPr>
        <w:fldChar w:fldCharType="end"/>
      </w:r>
    </w:p>
    <w:p w14:paraId="7B2ABF91" w14:textId="0437C08D"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_Toc187861888 \h </w:instrText>
      </w:r>
      <w:r>
        <w:rPr>
          <w:noProof/>
        </w:rPr>
      </w:r>
      <w:r>
        <w:rPr>
          <w:noProof/>
        </w:rPr>
        <w:fldChar w:fldCharType="separate"/>
      </w:r>
      <w:r>
        <w:rPr>
          <w:noProof/>
        </w:rPr>
        <w:t>73</w:t>
      </w:r>
      <w:r>
        <w:rPr>
          <w:noProof/>
        </w:rPr>
        <w:fldChar w:fldCharType="end"/>
      </w:r>
    </w:p>
    <w:p w14:paraId="32041710" w14:textId="663D36BE"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fldLock="1"/>
      </w:r>
      <w:r>
        <w:rPr>
          <w:noProof/>
        </w:rPr>
        <w:instrText xml:space="preserve"> PAGEREF _Toc187861889 \h </w:instrText>
      </w:r>
      <w:r>
        <w:rPr>
          <w:noProof/>
        </w:rPr>
      </w:r>
      <w:r>
        <w:rPr>
          <w:noProof/>
        </w:rPr>
        <w:fldChar w:fldCharType="separate"/>
      </w:r>
      <w:r>
        <w:rPr>
          <w:noProof/>
        </w:rPr>
        <w:t>73</w:t>
      </w:r>
      <w:r>
        <w:rPr>
          <w:noProof/>
        </w:rPr>
        <w:fldChar w:fldCharType="end"/>
      </w:r>
    </w:p>
    <w:p w14:paraId="61F57E2D" w14:textId="74CA49FF"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_Toc187861890 \h </w:instrText>
      </w:r>
      <w:r>
        <w:rPr>
          <w:noProof/>
        </w:rPr>
      </w:r>
      <w:r>
        <w:rPr>
          <w:noProof/>
        </w:rPr>
        <w:fldChar w:fldCharType="separate"/>
      </w:r>
      <w:r>
        <w:rPr>
          <w:noProof/>
        </w:rPr>
        <w:t>73</w:t>
      </w:r>
      <w:r>
        <w:rPr>
          <w:noProof/>
        </w:rPr>
        <w:fldChar w:fldCharType="end"/>
      </w:r>
    </w:p>
    <w:p w14:paraId="21F67B7C" w14:textId="492B5F59"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fldLock="1"/>
      </w:r>
      <w:r>
        <w:rPr>
          <w:noProof/>
        </w:rPr>
        <w:instrText xml:space="preserve"> PAGEREF _Toc187861891 \h </w:instrText>
      </w:r>
      <w:r>
        <w:rPr>
          <w:noProof/>
        </w:rPr>
      </w:r>
      <w:r>
        <w:rPr>
          <w:noProof/>
        </w:rPr>
        <w:fldChar w:fldCharType="separate"/>
      </w:r>
      <w:r>
        <w:rPr>
          <w:noProof/>
        </w:rPr>
        <w:t>73</w:t>
      </w:r>
      <w:r>
        <w:rPr>
          <w:noProof/>
        </w:rPr>
        <w:fldChar w:fldCharType="end"/>
      </w:r>
    </w:p>
    <w:p w14:paraId="07EC168C" w14:textId="2217650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_Toc187861892 \h </w:instrText>
      </w:r>
      <w:r>
        <w:rPr>
          <w:noProof/>
        </w:rPr>
      </w:r>
      <w:r>
        <w:rPr>
          <w:noProof/>
        </w:rPr>
        <w:fldChar w:fldCharType="separate"/>
      </w:r>
      <w:r>
        <w:rPr>
          <w:noProof/>
        </w:rPr>
        <w:t>73</w:t>
      </w:r>
      <w:r>
        <w:rPr>
          <w:noProof/>
        </w:rPr>
        <w:fldChar w:fldCharType="end"/>
      </w:r>
    </w:p>
    <w:p w14:paraId="0729ABD0" w14:textId="4366B6B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_Toc187861893 \h </w:instrText>
      </w:r>
      <w:r>
        <w:rPr>
          <w:noProof/>
        </w:rPr>
      </w:r>
      <w:r>
        <w:rPr>
          <w:noProof/>
        </w:rPr>
        <w:fldChar w:fldCharType="separate"/>
      </w:r>
      <w:r>
        <w:rPr>
          <w:noProof/>
        </w:rPr>
        <w:t>73</w:t>
      </w:r>
      <w:r>
        <w:rPr>
          <w:noProof/>
        </w:rPr>
        <w:fldChar w:fldCharType="end"/>
      </w:r>
    </w:p>
    <w:p w14:paraId="64B111D1" w14:textId="4AA549AB"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fldLock="1"/>
      </w:r>
      <w:r>
        <w:rPr>
          <w:noProof/>
        </w:rPr>
        <w:instrText xml:space="preserve"> PAGEREF _Toc187861894 \h </w:instrText>
      </w:r>
      <w:r>
        <w:rPr>
          <w:noProof/>
        </w:rPr>
      </w:r>
      <w:r>
        <w:rPr>
          <w:noProof/>
        </w:rPr>
        <w:fldChar w:fldCharType="separate"/>
      </w:r>
      <w:r>
        <w:rPr>
          <w:noProof/>
        </w:rPr>
        <w:t>74</w:t>
      </w:r>
      <w:r>
        <w:rPr>
          <w:noProof/>
        </w:rPr>
        <w:fldChar w:fldCharType="end"/>
      </w:r>
    </w:p>
    <w:p w14:paraId="78057529" w14:textId="6F13F539"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fldLock="1"/>
      </w:r>
      <w:r>
        <w:rPr>
          <w:noProof/>
        </w:rPr>
        <w:instrText xml:space="preserve"> PAGEREF _Toc187861895 \h </w:instrText>
      </w:r>
      <w:r>
        <w:rPr>
          <w:noProof/>
        </w:rPr>
      </w:r>
      <w:r>
        <w:rPr>
          <w:noProof/>
        </w:rPr>
        <w:fldChar w:fldCharType="separate"/>
      </w:r>
      <w:r>
        <w:rPr>
          <w:noProof/>
        </w:rPr>
        <w:t>74</w:t>
      </w:r>
      <w:r>
        <w:rPr>
          <w:noProof/>
        </w:rPr>
        <w:fldChar w:fldCharType="end"/>
      </w:r>
    </w:p>
    <w:p w14:paraId="046C97DD" w14:textId="66176A09"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_Toc187861896 \h </w:instrText>
      </w:r>
      <w:r>
        <w:rPr>
          <w:noProof/>
        </w:rPr>
      </w:r>
      <w:r>
        <w:rPr>
          <w:noProof/>
        </w:rPr>
        <w:fldChar w:fldCharType="separate"/>
      </w:r>
      <w:r>
        <w:rPr>
          <w:noProof/>
        </w:rPr>
        <w:t>74</w:t>
      </w:r>
      <w:r>
        <w:rPr>
          <w:noProof/>
        </w:rPr>
        <w:fldChar w:fldCharType="end"/>
      </w:r>
    </w:p>
    <w:p w14:paraId="550AB766" w14:textId="23122E15"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_Toc187861897 \h </w:instrText>
      </w:r>
      <w:r>
        <w:rPr>
          <w:noProof/>
        </w:rPr>
      </w:r>
      <w:r>
        <w:rPr>
          <w:noProof/>
        </w:rPr>
        <w:fldChar w:fldCharType="separate"/>
      </w:r>
      <w:r>
        <w:rPr>
          <w:noProof/>
        </w:rPr>
        <w:t>74</w:t>
      </w:r>
      <w:r>
        <w:rPr>
          <w:noProof/>
        </w:rPr>
        <w:fldChar w:fldCharType="end"/>
      </w:r>
    </w:p>
    <w:p w14:paraId="172AB426" w14:textId="570B660A"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_Toc187861898 \h </w:instrText>
      </w:r>
      <w:r>
        <w:rPr>
          <w:noProof/>
        </w:rPr>
      </w:r>
      <w:r>
        <w:rPr>
          <w:noProof/>
        </w:rPr>
        <w:fldChar w:fldCharType="separate"/>
      </w:r>
      <w:r>
        <w:rPr>
          <w:noProof/>
        </w:rPr>
        <w:t>74</w:t>
      </w:r>
      <w:r>
        <w:rPr>
          <w:noProof/>
        </w:rPr>
        <w:fldChar w:fldCharType="end"/>
      </w:r>
    </w:p>
    <w:p w14:paraId="5C4DE574" w14:textId="7AC790C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_Toc187861899 \h </w:instrText>
      </w:r>
      <w:r>
        <w:rPr>
          <w:noProof/>
        </w:rPr>
      </w:r>
      <w:r>
        <w:rPr>
          <w:noProof/>
        </w:rPr>
        <w:fldChar w:fldCharType="separate"/>
      </w:r>
      <w:r>
        <w:rPr>
          <w:noProof/>
        </w:rPr>
        <w:t>74</w:t>
      </w:r>
      <w:r>
        <w:rPr>
          <w:noProof/>
        </w:rPr>
        <w:fldChar w:fldCharType="end"/>
      </w:r>
    </w:p>
    <w:p w14:paraId="33687034" w14:textId="31D1FE0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fldLock="1"/>
      </w:r>
      <w:r>
        <w:rPr>
          <w:noProof/>
        </w:rPr>
        <w:instrText xml:space="preserve"> PAGEREF _Toc187861900 \h </w:instrText>
      </w:r>
      <w:r>
        <w:rPr>
          <w:noProof/>
        </w:rPr>
      </w:r>
      <w:r>
        <w:rPr>
          <w:noProof/>
        </w:rPr>
        <w:fldChar w:fldCharType="separate"/>
      </w:r>
      <w:r>
        <w:rPr>
          <w:noProof/>
        </w:rPr>
        <w:t>74</w:t>
      </w:r>
      <w:r>
        <w:rPr>
          <w:noProof/>
        </w:rPr>
        <w:fldChar w:fldCharType="end"/>
      </w:r>
    </w:p>
    <w:p w14:paraId="48A5454B" w14:textId="29C075F9"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_Toc187861901 \h </w:instrText>
      </w:r>
      <w:r>
        <w:rPr>
          <w:noProof/>
        </w:rPr>
      </w:r>
      <w:r>
        <w:rPr>
          <w:noProof/>
        </w:rPr>
        <w:fldChar w:fldCharType="separate"/>
      </w:r>
      <w:r>
        <w:rPr>
          <w:noProof/>
        </w:rPr>
        <w:t>74</w:t>
      </w:r>
      <w:r>
        <w:rPr>
          <w:noProof/>
        </w:rPr>
        <w:fldChar w:fldCharType="end"/>
      </w:r>
    </w:p>
    <w:p w14:paraId="07603640" w14:textId="10AF21C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_Toc187861902 \h </w:instrText>
      </w:r>
      <w:r>
        <w:rPr>
          <w:noProof/>
        </w:rPr>
      </w:r>
      <w:r>
        <w:rPr>
          <w:noProof/>
        </w:rPr>
        <w:fldChar w:fldCharType="separate"/>
      </w:r>
      <w:r>
        <w:rPr>
          <w:noProof/>
        </w:rPr>
        <w:t>74</w:t>
      </w:r>
      <w:r>
        <w:rPr>
          <w:noProof/>
        </w:rPr>
        <w:fldChar w:fldCharType="end"/>
      </w:r>
    </w:p>
    <w:p w14:paraId="110DED3A" w14:textId="736AC06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_Toc187861903 \h </w:instrText>
      </w:r>
      <w:r>
        <w:rPr>
          <w:noProof/>
        </w:rPr>
      </w:r>
      <w:r>
        <w:rPr>
          <w:noProof/>
        </w:rPr>
        <w:fldChar w:fldCharType="separate"/>
      </w:r>
      <w:r>
        <w:rPr>
          <w:noProof/>
        </w:rPr>
        <w:t>74</w:t>
      </w:r>
      <w:r>
        <w:rPr>
          <w:noProof/>
        </w:rPr>
        <w:fldChar w:fldCharType="end"/>
      </w:r>
    </w:p>
    <w:p w14:paraId="5E52717B" w14:textId="10F30C2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_Toc187861904 \h </w:instrText>
      </w:r>
      <w:r>
        <w:rPr>
          <w:noProof/>
        </w:rPr>
      </w:r>
      <w:r>
        <w:rPr>
          <w:noProof/>
        </w:rPr>
        <w:fldChar w:fldCharType="separate"/>
      </w:r>
      <w:r>
        <w:rPr>
          <w:noProof/>
        </w:rPr>
        <w:t>74</w:t>
      </w:r>
      <w:r>
        <w:rPr>
          <w:noProof/>
        </w:rPr>
        <w:fldChar w:fldCharType="end"/>
      </w:r>
    </w:p>
    <w:p w14:paraId="1BD86A5B" w14:textId="4F679547"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_Toc187861905 \h </w:instrText>
      </w:r>
      <w:r>
        <w:rPr>
          <w:noProof/>
        </w:rPr>
      </w:r>
      <w:r>
        <w:rPr>
          <w:noProof/>
        </w:rPr>
        <w:fldChar w:fldCharType="separate"/>
      </w:r>
      <w:r>
        <w:rPr>
          <w:noProof/>
        </w:rPr>
        <w:t>75</w:t>
      </w:r>
      <w:r>
        <w:rPr>
          <w:noProof/>
        </w:rPr>
        <w:fldChar w:fldCharType="end"/>
      </w:r>
    </w:p>
    <w:p w14:paraId="5874E366" w14:textId="6FF3B9DE"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_Toc187861906 \h </w:instrText>
      </w:r>
      <w:r>
        <w:rPr>
          <w:noProof/>
        </w:rPr>
      </w:r>
      <w:r>
        <w:rPr>
          <w:noProof/>
        </w:rPr>
        <w:fldChar w:fldCharType="separate"/>
      </w:r>
      <w:r>
        <w:rPr>
          <w:noProof/>
        </w:rPr>
        <w:t>75</w:t>
      </w:r>
      <w:r>
        <w:rPr>
          <w:noProof/>
        </w:rPr>
        <w:fldChar w:fldCharType="end"/>
      </w:r>
    </w:p>
    <w:p w14:paraId="17449EB1" w14:textId="41A042E9"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_Toc187861907 \h </w:instrText>
      </w:r>
      <w:r>
        <w:rPr>
          <w:noProof/>
        </w:rPr>
      </w:r>
      <w:r>
        <w:rPr>
          <w:noProof/>
        </w:rPr>
        <w:fldChar w:fldCharType="separate"/>
      </w:r>
      <w:r>
        <w:rPr>
          <w:noProof/>
        </w:rPr>
        <w:t>75</w:t>
      </w:r>
      <w:r>
        <w:rPr>
          <w:noProof/>
        </w:rPr>
        <w:fldChar w:fldCharType="end"/>
      </w:r>
    </w:p>
    <w:p w14:paraId="3E88AF96" w14:textId="2F53B2B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_Toc187861908 \h </w:instrText>
      </w:r>
      <w:r>
        <w:rPr>
          <w:noProof/>
        </w:rPr>
      </w:r>
      <w:r>
        <w:rPr>
          <w:noProof/>
        </w:rPr>
        <w:fldChar w:fldCharType="separate"/>
      </w:r>
      <w:r>
        <w:rPr>
          <w:noProof/>
        </w:rPr>
        <w:t>75</w:t>
      </w:r>
      <w:r>
        <w:rPr>
          <w:noProof/>
        </w:rPr>
        <w:fldChar w:fldCharType="end"/>
      </w:r>
    </w:p>
    <w:p w14:paraId="1CC4EBAE" w14:textId="750DA6A2"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sidRPr="009B15BA">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_Toc187861909 \h </w:instrText>
      </w:r>
      <w:r>
        <w:rPr>
          <w:noProof/>
        </w:rPr>
      </w:r>
      <w:r>
        <w:rPr>
          <w:noProof/>
        </w:rPr>
        <w:fldChar w:fldCharType="separate"/>
      </w:r>
      <w:r>
        <w:rPr>
          <w:noProof/>
        </w:rPr>
        <w:t>76</w:t>
      </w:r>
      <w:r>
        <w:rPr>
          <w:noProof/>
        </w:rPr>
        <w:fldChar w:fldCharType="end"/>
      </w:r>
    </w:p>
    <w:p w14:paraId="4992320D" w14:textId="498962B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sidRPr="009B15BA">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_Toc187861910 \h </w:instrText>
      </w:r>
      <w:r>
        <w:rPr>
          <w:noProof/>
        </w:rPr>
      </w:r>
      <w:r>
        <w:rPr>
          <w:noProof/>
        </w:rPr>
        <w:fldChar w:fldCharType="separate"/>
      </w:r>
      <w:r>
        <w:rPr>
          <w:noProof/>
        </w:rPr>
        <w:t>76</w:t>
      </w:r>
      <w:r>
        <w:rPr>
          <w:noProof/>
        </w:rPr>
        <w:fldChar w:fldCharType="end"/>
      </w:r>
    </w:p>
    <w:p w14:paraId="0896ED46" w14:textId="48EC8944"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sidRPr="009B15BA">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_Toc187861911 \h </w:instrText>
      </w:r>
      <w:r>
        <w:rPr>
          <w:noProof/>
        </w:rPr>
      </w:r>
      <w:r>
        <w:rPr>
          <w:noProof/>
        </w:rPr>
        <w:fldChar w:fldCharType="separate"/>
      </w:r>
      <w:r>
        <w:rPr>
          <w:noProof/>
        </w:rPr>
        <w:t>76</w:t>
      </w:r>
      <w:r>
        <w:rPr>
          <w:noProof/>
        </w:rPr>
        <w:fldChar w:fldCharType="end"/>
      </w:r>
    </w:p>
    <w:p w14:paraId="21195406" w14:textId="1847CD6E"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sidRPr="009B15BA">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_Toc187861912 \h </w:instrText>
      </w:r>
      <w:r>
        <w:rPr>
          <w:noProof/>
        </w:rPr>
      </w:r>
      <w:r>
        <w:rPr>
          <w:noProof/>
        </w:rPr>
        <w:fldChar w:fldCharType="separate"/>
      </w:r>
      <w:r>
        <w:rPr>
          <w:noProof/>
        </w:rPr>
        <w:t>76</w:t>
      </w:r>
      <w:r>
        <w:rPr>
          <w:noProof/>
        </w:rPr>
        <w:fldChar w:fldCharType="end"/>
      </w:r>
    </w:p>
    <w:p w14:paraId="63B9297E" w14:textId="6DFF52E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sidRPr="009B15BA">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_Toc187861913 \h </w:instrText>
      </w:r>
      <w:r>
        <w:rPr>
          <w:noProof/>
        </w:rPr>
      </w:r>
      <w:r>
        <w:rPr>
          <w:noProof/>
        </w:rPr>
        <w:fldChar w:fldCharType="separate"/>
      </w:r>
      <w:r>
        <w:rPr>
          <w:noProof/>
        </w:rPr>
        <w:t>76</w:t>
      </w:r>
      <w:r>
        <w:rPr>
          <w:noProof/>
        </w:rPr>
        <w:fldChar w:fldCharType="end"/>
      </w:r>
    </w:p>
    <w:p w14:paraId="5179B345" w14:textId="2C6D016D"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sidRPr="009B15BA">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_Toc187861914 \h </w:instrText>
      </w:r>
      <w:r>
        <w:rPr>
          <w:noProof/>
        </w:rPr>
      </w:r>
      <w:r>
        <w:rPr>
          <w:noProof/>
        </w:rPr>
        <w:fldChar w:fldCharType="separate"/>
      </w:r>
      <w:r>
        <w:rPr>
          <w:noProof/>
        </w:rPr>
        <w:t>76</w:t>
      </w:r>
      <w:r>
        <w:rPr>
          <w:noProof/>
        </w:rPr>
        <w:fldChar w:fldCharType="end"/>
      </w:r>
    </w:p>
    <w:p w14:paraId="44DF3881" w14:textId="423923F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_Toc187861915 \h </w:instrText>
      </w:r>
      <w:r>
        <w:rPr>
          <w:noProof/>
        </w:rPr>
      </w:r>
      <w:r>
        <w:rPr>
          <w:noProof/>
        </w:rPr>
        <w:fldChar w:fldCharType="separate"/>
      </w:r>
      <w:r>
        <w:rPr>
          <w:noProof/>
        </w:rPr>
        <w:t>76</w:t>
      </w:r>
      <w:r>
        <w:rPr>
          <w:noProof/>
        </w:rPr>
        <w:fldChar w:fldCharType="end"/>
      </w:r>
    </w:p>
    <w:p w14:paraId="42878FEB" w14:textId="0791370A"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fldLock="1"/>
      </w:r>
      <w:r>
        <w:rPr>
          <w:noProof/>
        </w:rPr>
        <w:instrText xml:space="preserve"> PAGEREF _Toc187861916 \h </w:instrText>
      </w:r>
      <w:r>
        <w:rPr>
          <w:noProof/>
        </w:rPr>
      </w:r>
      <w:r>
        <w:rPr>
          <w:noProof/>
        </w:rPr>
        <w:fldChar w:fldCharType="separate"/>
      </w:r>
      <w:r>
        <w:rPr>
          <w:noProof/>
        </w:rPr>
        <w:t>77</w:t>
      </w:r>
      <w:r>
        <w:rPr>
          <w:noProof/>
        </w:rPr>
        <w:fldChar w:fldCharType="end"/>
      </w:r>
    </w:p>
    <w:p w14:paraId="65A90927" w14:textId="6037D7DD"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fldLock="1"/>
      </w:r>
      <w:r>
        <w:rPr>
          <w:noProof/>
        </w:rPr>
        <w:instrText xml:space="preserve"> PAGEREF _Toc187861917 \h </w:instrText>
      </w:r>
      <w:r>
        <w:rPr>
          <w:noProof/>
        </w:rPr>
      </w:r>
      <w:r>
        <w:rPr>
          <w:noProof/>
        </w:rPr>
        <w:fldChar w:fldCharType="separate"/>
      </w:r>
      <w:r>
        <w:rPr>
          <w:noProof/>
        </w:rPr>
        <w:t>78</w:t>
      </w:r>
      <w:r>
        <w:rPr>
          <w:noProof/>
        </w:rPr>
        <w:fldChar w:fldCharType="end"/>
      </w:r>
    </w:p>
    <w:p w14:paraId="20D114C1" w14:textId="49A262F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_Toc187861918 \h </w:instrText>
      </w:r>
      <w:r>
        <w:rPr>
          <w:noProof/>
        </w:rPr>
      </w:r>
      <w:r>
        <w:rPr>
          <w:noProof/>
        </w:rPr>
        <w:fldChar w:fldCharType="separate"/>
      </w:r>
      <w:r>
        <w:rPr>
          <w:noProof/>
        </w:rPr>
        <w:t>78</w:t>
      </w:r>
      <w:r>
        <w:rPr>
          <w:noProof/>
        </w:rPr>
        <w:fldChar w:fldCharType="end"/>
      </w:r>
    </w:p>
    <w:p w14:paraId="1016060F" w14:textId="3F9D912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fldLock="1"/>
      </w:r>
      <w:r>
        <w:rPr>
          <w:noProof/>
        </w:rPr>
        <w:instrText xml:space="preserve"> PAGEREF _Toc187861919 \h </w:instrText>
      </w:r>
      <w:r>
        <w:rPr>
          <w:noProof/>
        </w:rPr>
      </w:r>
      <w:r>
        <w:rPr>
          <w:noProof/>
        </w:rPr>
        <w:fldChar w:fldCharType="separate"/>
      </w:r>
      <w:r>
        <w:rPr>
          <w:noProof/>
        </w:rPr>
        <w:t>78</w:t>
      </w:r>
      <w:r>
        <w:rPr>
          <w:noProof/>
        </w:rPr>
        <w:fldChar w:fldCharType="end"/>
      </w:r>
    </w:p>
    <w:p w14:paraId="37F32E0A" w14:textId="0C12F489"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_Toc187861920 \h </w:instrText>
      </w:r>
      <w:r>
        <w:rPr>
          <w:noProof/>
        </w:rPr>
      </w:r>
      <w:r>
        <w:rPr>
          <w:noProof/>
        </w:rPr>
        <w:fldChar w:fldCharType="separate"/>
      </w:r>
      <w:r>
        <w:rPr>
          <w:noProof/>
        </w:rPr>
        <w:t>78</w:t>
      </w:r>
      <w:r>
        <w:rPr>
          <w:noProof/>
        </w:rPr>
        <w:fldChar w:fldCharType="end"/>
      </w:r>
    </w:p>
    <w:p w14:paraId="0739FF24" w14:textId="0A7694D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fldLock="1"/>
      </w:r>
      <w:r>
        <w:rPr>
          <w:noProof/>
        </w:rPr>
        <w:instrText xml:space="preserve"> PAGEREF _Toc187861921 \h </w:instrText>
      </w:r>
      <w:r>
        <w:rPr>
          <w:noProof/>
        </w:rPr>
      </w:r>
      <w:r>
        <w:rPr>
          <w:noProof/>
        </w:rPr>
        <w:fldChar w:fldCharType="separate"/>
      </w:r>
      <w:r>
        <w:rPr>
          <w:noProof/>
        </w:rPr>
        <w:t>80</w:t>
      </w:r>
      <w:r>
        <w:rPr>
          <w:noProof/>
        </w:rPr>
        <w:fldChar w:fldCharType="end"/>
      </w:r>
    </w:p>
    <w:p w14:paraId="56FDC2D2" w14:textId="0B564357"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fldLock="1"/>
      </w:r>
      <w:r>
        <w:rPr>
          <w:noProof/>
        </w:rPr>
        <w:instrText xml:space="preserve"> PAGEREF _Toc187861922 \h </w:instrText>
      </w:r>
      <w:r>
        <w:rPr>
          <w:noProof/>
        </w:rPr>
      </w:r>
      <w:r>
        <w:rPr>
          <w:noProof/>
        </w:rPr>
        <w:fldChar w:fldCharType="separate"/>
      </w:r>
      <w:r>
        <w:rPr>
          <w:noProof/>
        </w:rPr>
        <w:t>82</w:t>
      </w:r>
      <w:r>
        <w:rPr>
          <w:noProof/>
        </w:rPr>
        <w:fldChar w:fldCharType="end"/>
      </w:r>
    </w:p>
    <w:p w14:paraId="6027DBB6" w14:textId="2E04090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_Toc187861923 \h </w:instrText>
      </w:r>
      <w:r>
        <w:rPr>
          <w:noProof/>
        </w:rPr>
      </w:r>
      <w:r>
        <w:rPr>
          <w:noProof/>
        </w:rPr>
        <w:fldChar w:fldCharType="separate"/>
      </w:r>
      <w:r>
        <w:rPr>
          <w:noProof/>
        </w:rPr>
        <w:t>82</w:t>
      </w:r>
      <w:r>
        <w:rPr>
          <w:noProof/>
        </w:rPr>
        <w:fldChar w:fldCharType="end"/>
      </w:r>
    </w:p>
    <w:p w14:paraId="7424C4C2" w14:textId="43E23AE3"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fldLock="1"/>
      </w:r>
      <w:r>
        <w:rPr>
          <w:noProof/>
        </w:rPr>
        <w:instrText xml:space="preserve"> PAGEREF _Toc187861924 \h </w:instrText>
      </w:r>
      <w:r>
        <w:rPr>
          <w:noProof/>
        </w:rPr>
      </w:r>
      <w:r>
        <w:rPr>
          <w:noProof/>
        </w:rPr>
        <w:fldChar w:fldCharType="separate"/>
      </w:r>
      <w:r>
        <w:rPr>
          <w:noProof/>
        </w:rPr>
        <w:t>82</w:t>
      </w:r>
      <w:r>
        <w:rPr>
          <w:noProof/>
        </w:rPr>
        <w:fldChar w:fldCharType="end"/>
      </w:r>
    </w:p>
    <w:p w14:paraId="419D390B" w14:textId="3232FFD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fldLock="1"/>
      </w:r>
      <w:r>
        <w:rPr>
          <w:noProof/>
        </w:rPr>
        <w:instrText xml:space="preserve"> PAGEREF _Toc187861925 \h </w:instrText>
      </w:r>
      <w:r>
        <w:rPr>
          <w:noProof/>
        </w:rPr>
      </w:r>
      <w:r>
        <w:rPr>
          <w:noProof/>
        </w:rPr>
        <w:fldChar w:fldCharType="separate"/>
      </w:r>
      <w:r>
        <w:rPr>
          <w:noProof/>
        </w:rPr>
        <w:t>83</w:t>
      </w:r>
      <w:r>
        <w:rPr>
          <w:noProof/>
        </w:rPr>
        <w:fldChar w:fldCharType="end"/>
      </w:r>
    </w:p>
    <w:p w14:paraId="47A22A7F" w14:textId="40AF728B"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fldLock="1"/>
      </w:r>
      <w:r>
        <w:rPr>
          <w:noProof/>
        </w:rPr>
        <w:instrText xml:space="preserve"> PAGEREF _Toc187861926 \h </w:instrText>
      </w:r>
      <w:r>
        <w:rPr>
          <w:noProof/>
        </w:rPr>
      </w:r>
      <w:r>
        <w:rPr>
          <w:noProof/>
        </w:rPr>
        <w:fldChar w:fldCharType="separate"/>
      </w:r>
      <w:r>
        <w:rPr>
          <w:noProof/>
        </w:rPr>
        <w:t>84</w:t>
      </w:r>
      <w:r>
        <w:rPr>
          <w:noProof/>
        </w:rPr>
        <w:fldChar w:fldCharType="end"/>
      </w:r>
    </w:p>
    <w:p w14:paraId="33451943" w14:textId="4ACED179"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fldLock="1"/>
      </w:r>
      <w:r>
        <w:rPr>
          <w:noProof/>
        </w:rPr>
        <w:instrText xml:space="preserve"> PAGEREF _Toc187861927 \h </w:instrText>
      </w:r>
      <w:r>
        <w:rPr>
          <w:noProof/>
        </w:rPr>
      </w:r>
      <w:r>
        <w:rPr>
          <w:noProof/>
        </w:rPr>
        <w:fldChar w:fldCharType="separate"/>
      </w:r>
      <w:r>
        <w:rPr>
          <w:noProof/>
        </w:rPr>
        <w:t>85</w:t>
      </w:r>
      <w:r>
        <w:rPr>
          <w:noProof/>
        </w:rPr>
        <w:fldChar w:fldCharType="end"/>
      </w:r>
    </w:p>
    <w:p w14:paraId="7CE6F1FB" w14:textId="2A9FF364"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fldLock="1"/>
      </w:r>
      <w:r>
        <w:rPr>
          <w:noProof/>
        </w:rPr>
        <w:instrText xml:space="preserve"> PAGEREF _Toc187861928 \h </w:instrText>
      </w:r>
      <w:r>
        <w:rPr>
          <w:noProof/>
        </w:rPr>
      </w:r>
      <w:r>
        <w:rPr>
          <w:noProof/>
        </w:rPr>
        <w:fldChar w:fldCharType="separate"/>
      </w:r>
      <w:r>
        <w:rPr>
          <w:noProof/>
        </w:rPr>
        <w:t>86</w:t>
      </w:r>
      <w:r>
        <w:rPr>
          <w:noProof/>
        </w:rPr>
        <w:fldChar w:fldCharType="end"/>
      </w:r>
    </w:p>
    <w:p w14:paraId="42DE37CC" w14:textId="3074214B"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fldLock="1"/>
      </w:r>
      <w:r>
        <w:rPr>
          <w:noProof/>
        </w:rPr>
        <w:instrText xml:space="preserve"> PAGEREF _Toc187861929 \h </w:instrText>
      </w:r>
      <w:r>
        <w:rPr>
          <w:noProof/>
        </w:rPr>
      </w:r>
      <w:r>
        <w:rPr>
          <w:noProof/>
        </w:rPr>
        <w:fldChar w:fldCharType="separate"/>
      </w:r>
      <w:r>
        <w:rPr>
          <w:noProof/>
        </w:rPr>
        <w:t>87</w:t>
      </w:r>
      <w:r>
        <w:rPr>
          <w:noProof/>
        </w:rPr>
        <w:fldChar w:fldCharType="end"/>
      </w:r>
    </w:p>
    <w:p w14:paraId="620F72A3" w14:textId="67EF3C98"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fldLock="1"/>
      </w:r>
      <w:r>
        <w:rPr>
          <w:noProof/>
        </w:rPr>
        <w:instrText xml:space="preserve"> PAGEREF _Toc187861930 \h </w:instrText>
      </w:r>
      <w:r>
        <w:rPr>
          <w:noProof/>
        </w:rPr>
      </w:r>
      <w:r>
        <w:rPr>
          <w:noProof/>
        </w:rPr>
        <w:fldChar w:fldCharType="separate"/>
      </w:r>
      <w:r>
        <w:rPr>
          <w:noProof/>
        </w:rPr>
        <w:t>87</w:t>
      </w:r>
      <w:r>
        <w:rPr>
          <w:noProof/>
        </w:rPr>
        <w:fldChar w:fldCharType="end"/>
      </w:r>
    </w:p>
    <w:p w14:paraId="05ADB5C7" w14:textId="47B290D7"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fldLock="1"/>
      </w:r>
      <w:r>
        <w:rPr>
          <w:noProof/>
        </w:rPr>
        <w:instrText xml:space="preserve"> PAGEREF _Toc187861931 \h </w:instrText>
      </w:r>
      <w:r>
        <w:rPr>
          <w:noProof/>
        </w:rPr>
      </w:r>
      <w:r>
        <w:rPr>
          <w:noProof/>
        </w:rPr>
        <w:fldChar w:fldCharType="separate"/>
      </w:r>
      <w:r>
        <w:rPr>
          <w:noProof/>
        </w:rPr>
        <w:t>89</w:t>
      </w:r>
      <w:r>
        <w:rPr>
          <w:noProof/>
        </w:rPr>
        <w:fldChar w:fldCharType="end"/>
      </w:r>
    </w:p>
    <w:p w14:paraId="74234F9B" w14:textId="214D71B1" w:rsidR="00F819EA" w:rsidRDefault="00F819EA">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fldLock="1"/>
      </w:r>
      <w:r>
        <w:rPr>
          <w:noProof/>
        </w:rPr>
        <w:instrText xml:space="preserve"> PAGEREF _Toc187861932 \h </w:instrText>
      </w:r>
      <w:r>
        <w:rPr>
          <w:noProof/>
        </w:rPr>
      </w:r>
      <w:r>
        <w:rPr>
          <w:noProof/>
        </w:rPr>
        <w:fldChar w:fldCharType="separate"/>
      </w:r>
      <w:r>
        <w:rPr>
          <w:noProof/>
        </w:rPr>
        <w:t>89</w:t>
      </w:r>
      <w:r>
        <w:rPr>
          <w:noProof/>
        </w:rPr>
        <w:fldChar w:fldCharType="end"/>
      </w:r>
    </w:p>
    <w:p w14:paraId="09B1F5FB" w14:textId="1E0B2027"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_Toc187861933 \h </w:instrText>
      </w:r>
      <w:r>
        <w:rPr>
          <w:noProof/>
        </w:rPr>
      </w:r>
      <w:r>
        <w:rPr>
          <w:noProof/>
        </w:rPr>
        <w:fldChar w:fldCharType="separate"/>
      </w:r>
      <w:r>
        <w:rPr>
          <w:noProof/>
        </w:rPr>
        <w:t>90</w:t>
      </w:r>
      <w:r>
        <w:rPr>
          <w:noProof/>
        </w:rPr>
        <w:fldChar w:fldCharType="end"/>
      </w:r>
    </w:p>
    <w:p w14:paraId="0B365DA7" w14:textId="64B56F3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_Toc187861934 \h </w:instrText>
      </w:r>
      <w:r>
        <w:rPr>
          <w:noProof/>
        </w:rPr>
      </w:r>
      <w:r>
        <w:rPr>
          <w:noProof/>
        </w:rPr>
        <w:fldChar w:fldCharType="separate"/>
      </w:r>
      <w:r>
        <w:rPr>
          <w:noProof/>
        </w:rPr>
        <w:t>91</w:t>
      </w:r>
      <w:r>
        <w:rPr>
          <w:noProof/>
        </w:rPr>
        <w:fldChar w:fldCharType="end"/>
      </w:r>
    </w:p>
    <w:p w14:paraId="3FB37D60" w14:textId="02BD08E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fldLock="1"/>
      </w:r>
      <w:r>
        <w:rPr>
          <w:noProof/>
        </w:rPr>
        <w:instrText xml:space="preserve"> PAGEREF _Toc187861935 \h </w:instrText>
      </w:r>
      <w:r>
        <w:rPr>
          <w:noProof/>
        </w:rPr>
      </w:r>
      <w:r>
        <w:rPr>
          <w:noProof/>
        </w:rPr>
        <w:fldChar w:fldCharType="separate"/>
      </w:r>
      <w:r>
        <w:rPr>
          <w:noProof/>
        </w:rPr>
        <w:t>93</w:t>
      </w:r>
      <w:r>
        <w:rPr>
          <w:noProof/>
        </w:rPr>
        <w:fldChar w:fldCharType="end"/>
      </w:r>
    </w:p>
    <w:p w14:paraId="63DD9E12" w14:textId="185C0718"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fldLock="1"/>
      </w:r>
      <w:r>
        <w:rPr>
          <w:noProof/>
        </w:rPr>
        <w:instrText xml:space="preserve"> PAGEREF _Toc187861936 \h </w:instrText>
      </w:r>
      <w:r>
        <w:rPr>
          <w:noProof/>
        </w:rPr>
      </w:r>
      <w:r>
        <w:rPr>
          <w:noProof/>
        </w:rPr>
        <w:fldChar w:fldCharType="separate"/>
      </w:r>
      <w:r>
        <w:rPr>
          <w:noProof/>
        </w:rPr>
        <w:t>94</w:t>
      </w:r>
      <w:r>
        <w:rPr>
          <w:noProof/>
        </w:rPr>
        <w:fldChar w:fldCharType="end"/>
      </w:r>
    </w:p>
    <w:p w14:paraId="4805FC58" w14:textId="031E457E"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_Toc187861937 \h </w:instrText>
      </w:r>
      <w:r>
        <w:rPr>
          <w:noProof/>
        </w:rPr>
      </w:r>
      <w:r>
        <w:rPr>
          <w:noProof/>
        </w:rPr>
        <w:fldChar w:fldCharType="separate"/>
      </w:r>
      <w:r>
        <w:rPr>
          <w:noProof/>
        </w:rPr>
        <w:t>94</w:t>
      </w:r>
      <w:r>
        <w:rPr>
          <w:noProof/>
        </w:rPr>
        <w:fldChar w:fldCharType="end"/>
      </w:r>
    </w:p>
    <w:p w14:paraId="28AE93B6" w14:textId="5B4930CC"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sidRPr="009B15BA">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9B15BA">
        <w:rPr>
          <w:rFonts w:eastAsia="Malgun Gothic"/>
          <w:noProof/>
          <w:lang w:eastAsia="ko-KR"/>
        </w:rPr>
        <w:t>Miscellaneous UE-internal APIs</w:t>
      </w:r>
      <w:r>
        <w:rPr>
          <w:noProof/>
        </w:rPr>
        <w:tab/>
      </w:r>
      <w:r>
        <w:rPr>
          <w:noProof/>
        </w:rPr>
        <w:fldChar w:fldCharType="begin" w:fldLock="1"/>
      </w:r>
      <w:r>
        <w:rPr>
          <w:noProof/>
        </w:rPr>
        <w:instrText xml:space="preserve"> PAGEREF _Toc187861938 \h </w:instrText>
      </w:r>
      <w:r>
        <w:rPr>
          <w:noProof/>
        </w:rPr>
      </w:r>
      <w:r>
        <w:rPr>
          <w:noProof/>
        </w:rPr>
        <w:fldChar w:fldCharType="separate"/>
      </w:r>
      <w:r>
        <w:rPr>
          <w:noProof/>
        </w:rPr>
        <w:t>95</w:t>
      </w:r>
      <w:r>
        <w:rPr>
          <w:noProof/>
        </w:rPr>
        <w:fldChar w:fldCharType="end"/>
      </w:r>
    </w:p>
    <w:p w14:paraId="4C657B7E" w14:textId="3E25851A"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9B15BA">
        <w:rPr>
          <w:rFonts w:eastAsia="Malgun Gothic"/>
          <w:noProof/>
          <w:lang w:eastAsia="ko-KR"/>
        </w:rPr>
        <w:t>General</w:t>
      </w:r>
      <w:r>
        <w:rPr>
          <w:noProof/>
        </w:rPr>
        <w:tab/>
      </w:r>
      <w:r>
        <w:rPr>
          <w:noProof/>
        </w:rPr>
        <w:fldChar w:fldCharType="begin" w:fldLock="1"/>
      </w:r>
      <w:r>
        <w:rPr>
          <w:noProof/>
        </w:rPr>
        <w:instrText xml:space="preserve"> PAGEREF _Toc187861939 \h </w:instrText>
      </w:r>
      <w:r>
        <w:rPr>
          <w:noProof/>
        </w:rPr>
      </w:r>
      <w:r>
        <w:rPr>
          <w:noProof/>
        </w:rPr>
        <w:fldChar w:fldCharType="separate"/>
      </w:r>
      <w:r>
        <w:rPr>
          <w:noProof/>
        </w:rPr>
        <w:t>95</w:t>
      </w:r>
      <w:r>
        <w:rPr>
          <w:noProof/>
        </w:rPr>
        <w:fldChar w:fldCharType="end"/>
      </w:r>
    </w:p>
    <w:p w14:paraId="6C3F6A76" w14:textId="7E41AD3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9B15BA">
        <w:rPr>
          <w:rFonts w:eastAsia="Malgun Gothic"/>
          <w:noProof/>
          <w:lang w:eastAsia="ko-KR"/>
        </w:rPr>
        <w:t>Void</w:t>
      </w:r>
      <w:r>
        <w:rPr>
          <w:noProof/>
        </w:rPr>
        <w:tab/>
      </w:r>
      <w:r>
        <w:rPr>
          <w:noProof/>
        </w:rPr>
        <w:fldChar w:fldCharType="begin" w:fldLock="1"/>
      </w:r>
      <w:r>
        <w:rPr>
          <w:noProof/>
        </w:rPr>
        <w:instrText xml:space="preserve"> PAGEREF _Toc187861940 \h </w:instrText>
      </w:r>
      <w:r>
        <w:rPr>
          <w:noProof/>
        </w:rPr>
      </w:r>
      <w:r>
        <w:rPr>
          <w:noProof/>
        </w:rPr>
        <w:fldChar w:fldCharType="separate"/>
      </w:r>
      <w:r>
        <w:rPr>
          <w:noProof/>
        </w:rPr>
        <w:t>95</w:t>
      </w:r>
      <w:r>
        <w:rPr>
          <w:noProof/>
        </w:rPr>
        <w:fldChar w:fldCharType="end"/>
      </w:r>
    </w:p>
    <w:p w14:paraId="57E41AF7" w14:textId="02E518A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9B15BA">
        <w:rPr>
          <w:rFonts w:eastAsia="Malgun Gothic"/>
          <w:noProof/>
          <w:lang w:eastAsia="ko-KR"/>
        </w:rPr>
        <w:t>Void</w:t>
      </w:r>
      <w:r>
        <w:rPr>
          <w:noProof/>
        </w:rPr>
        <w:tab/>
      </w:r>
      <w:r>
        <w:rPr>
          <w:noProof/>
        </w:rPr>
        <w:fldChar w:fldCharType="begin" w:fldLock="1"/>
      </w:r>
      <w:r>
        <w:rPr>
          <w:noProof/>
        </w:rPr>
        <w:instrText xml:space="preserve"> PAGEREF _Toc187861941 \h </w:instrText>
      </w:r>
      <w:r>
        <w:rPr>
          <w:noProof/>
        </w:rPr>
      </w:r>
      <w:r>
        <w:rPr>
          <w:noProof/>
        </w:rPr>
        <w:fldChar w:fldCharType="separate"/>
      </w:r>
      <w:r>
        <w:rPr>
          <w:noProof/>
        </w:rPr>
        <w:t>95</w:t>
      </w:r>
      <w:r>
        <w:rPr>
          <w:noProof/>
        </w:rPr>
        <w:fldChar w:fldCharType="end"/>
      </w:r>
    </w:p>
    <w:p w14:paraId="64EB575C" w14:textId="466D8870"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sidRPr="009B15BA">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9B15BA">
        <w:rPr>
          <w:rFonts w:eastAsia="Malgun Gothic"/>
          <w:noProof/>
          <w:lang w:eastAsia="ko-KR"/>
        </w:rPr>
        <w:t>Usage of 5GC interfaces and APIs</w:t>
      </w:r>
      <w:r>
        <w:rPr>
          <w:noProof/>
        </w:rPr>
        <w:tab/>
      </w:r>
      <w:r>
        <w:rPr>
          <w:noProof/>
        </w:rPr>
        <w:fldChar w:fldCharType="begin" w:fldLock="1"/>
      </w:r>
      <w:r>
        <w:rPr>
          <w:noProof/>
        </w:rPr>
        <w:instrText xml:space="preserve"> PAGEREF _Toc187861942 \h </w:instrText>
      </w:r>
      <w:r>
        <w:rPr>
          <w:noProof/>
        </w:rPr>
      </w:r>
      <w:r>
        <w:rPr>
          <w:noProof/>
        </w:rPr>
        <w:fldChar w:fldCharType="separate"/>
      </w:r>
      <w:r>
        <w:rPr>
          <w:noProof/>
        </w:rPr>
        <w:t>95</w:t>
      </w:r>
      <w:r>
        <w:rPr>
          <w:noProof/>
        </w:rPr>
        <w:fldChar w:fldCharType="end"/>
      </w:r>
    </w:p>
    <w:p w14:paraId="33835843" w14:textId="1AD7C8B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9B15BA">
        <w:rPr>
          <w:rFonts w:eastAsia="Malgun Gothic"/>
          <w:noProof/>
          <w:lang w:eastAsia="ko-KR"/>
        </w:rPr>
        <w:t>General</w:t>
      </w:r>
      <w:r>
        <w:rPr>
          <w:noProof/>
        </w:rPr>
        <w:tab/>
      </w:r>
      <w:r>
        <w:rPr>
          <w:noProof/>
        </w:rPr>
        <w:fldChar w:fldCharType="begin" w:fldLock="1"/>
      </w:r>
      <w:r>
        <w:rPr>
          <w:noProof/>
        </w:rPr>
        <w:instrText xml:space="preserve"> PAGEREF _Toc187861943 \h </w:instrText>
      </w:r>
      <w:r>
        <w:rPr>
          <w:noProof/>
        </w:rPr>
      </w:r>
      <w:r>
        <w:rPr>
          <w:noProof/>
        </w:rPr>
        <w:fldChar w:fldCharType="separate"/>
      </w:r>
      <w:r>
        <w:rPr>
          <w:noProof/>
        </w:rPr>
        <w:t>95</w:t>
      </w:r>
      <w:r>
        <w:rPr>
          <w:noProof/>
        </w:rPr>
        <w:fldChar w:fldCharType="end"/>
      </w:r>
    </w:p>
    <w:p w14:paraId="50DDD523" w14:textId="61DD024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9B15BA">
        <w:rPr>
          <w:rFonts w:eastAsia="Malgun Gothic"/>
          <w:noProof/>
          <w:lang w:eastAsia="ko-KR"/>
        </w:rPr>
        <w:t>Void</w:t>
      </w:r>
      <w:r>
        <w:rPr>
          <w:noProof/>
        </w:rPr>
        <w:tab/>
      </w:r>
      <w:r>
        <w:rPr>
          <w:noProof/>
        </w:rPr>
        <w:fldChar w:fldCharType="begin" w:fldLock="1"/>
      </w:r>
      <w:r>
        <w:rPr>
          <w:noProof/>
        </w:rPr>
        <w:instrText xml:space="preserve"> PAGEREF _Toc187861944 \h </w:instrText>
      </w:r>
      <w:r>
        <w:rPr>
          <w:noProof/>
        </w:rPr>
      </w:r>
      <w:r>
        <w:rPr>
          <w:noProof/>
        </w:rPr>
        <w:fldChar w:fldCharType="separate"/>
      </w:r>
      <w:r>
        <w:rPr>
          <w:noProof/>
        </w:rPr>
        <w:t>95</w:t>
      </w:r>
      <w:r>
        <w:rPr>
          <w:noProof/>
        </w:rPr>
        <w:fldChar w:fldCharType="end"/>
      </w:r>
    </w:p>
    <w:p w14:paraId="69466E8A" w14:textId="3EF0C9D1"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9B15BA">
        <w:rPr>
          <w:rFonts w:eastAsia="Malgun Gothic"/>
          <w:noProof/>
          <w:lang w:eastAsia="ko-KR"/>
        </w:rPr>
        <w:t>Void</w:t>
      </w:r>
      <w:r>
        <w:rPr>
          <w:noProof/>
        </w:rPr>
        <w:tab/>
      </w:r>
      <w:r>
        <w:rPr>
          <w:noProof/>
        </w:rPr>
        <w:fldChar w:fldCharType="begin" w:fldLock="1"/>
      </w:r>
      <w:r>
        <w:rPr>
          <w:noProof/>
        </w:rPr>
        <w:instrText xml:space="preserve"> PAGEREF _Toc187861945 \h </w:instrText>
      </w:r>
      <w:r>
        <w:rPr>
          <w:noProof/>
        </w:rPr>
      </w:r>
      <w:r>
        <w:rPr>
          <w:noProof/>
        </w:rPr>
        <w:fldChar w:fldCharType="separate"/>
      </w:r>
      <w:r>
        <w:rPr>
          <w:noProof/>
        </w:rPr>
        <w:t>95</w:t>
      </w:r>
      <w:r>
        <w:rPr>
          <w:noProof/>
        </w:rPr>
        <w:fldChar w:fldCharType="end"/>
      </w:r>
    </w:p>
    <w:p w14:paraId="4E0B8145" w14:textId="28C6B961"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_Toc187861946 \h </w:instrText>
      </w:r>
      <w:r>
        <w:rPr>
          <w:noProof/>
        </w:rPr>
      </w:r>
      <w:r>
        <w:rPr>
          <w:noProof/>
        </w:rPr>
        <w:fldChar w:fldCharType="separate"/>
      </w:r>
      <w:r>
        <w:rPr>
          <w:noProof/>
        </w:rPr>
        <w:t>95</w:t>
      </w:r>
      <w:r>
        <w:rPr>
          <w:noProof/>
        </w:rPr>
        <w:fldChar w:fldCharType="end"/>
      </w:r>
    </w:p>
    <w:p w14:paraId="2A6B0571" w14:textId="7E96DCA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_Toc187861947 \h </w:instrText>
      </w:r>
      <w:r>
        <w:rPr>
          <w:noProof/>
        </w:rPr>
      </w:r>
      <w:r>
        <w:rPr>
          <w:noProof/>
        </w:rPr>
        <w:fldChar w:fldCharType="separate"/>
      </w:r>
      <w:r>
        <w:rPr>
          <w:noProof/>
        </w:rPr>
        <w:t>95</w:t>
      </w:r>
      <w:r>
        <w:rPr>
          <w:noProof/>
        </w:rPr>
        <w:fldChar w:fldCharType="end"/>
      </w:r>
    </w:p>
    <w:p w14:paraId="66BC7D91" w14:textId="2D35583F"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_Toc187861948 \h </w:instrText>
      </w:r>
      <w:r>
        <w:rPr>
          <w:noProof/>
        </w:rPr>
      </w:r>
      <w:r>
        <w:rPr>
          <w:noProof/>
        </w:rPr>
        <w:fldChar w:fldCharType="separate"/>
      </w:r>
      <w:r>
        <w:rPr>
          <w:noProof/>
        </w:rPr>
        <w:t>96</w:t>
      </w:r>
      <w:r>
        <w:rPr>
          <w:noProof/>
        </w:rPr>
        <w:fldChar w:fldCharType="end"/>
      </w:r>
    </w:p>
    <w:p w14:paraId="682A0262" w14:textId="4C2BDADD"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fldLock="1"/>
      </w:r>
      <w:r>
        <w:rPr>
          <w:noProof/>
        </w:rPr>
        <w:instrText xml:space="preserve"> PAGEREF _Toc187861949 \h </w:instrText>
      </w:r>
      <w:r>
        <w:rPr>
          <w:noProof/>
        </w:rPr>
      </w:r>
      <w:r>
        <w:rPr>
          <w:noProof/>
        </w:rPr>
        <w:fldChar w:fldCharType="separate"/>
      </w:r>
      <w:r>
        <w:rPr>
          <w:noProof/>
        </w:rPr>
        <w:t>96</w:t>
      </w:r>
      <w:r>
        <w:rPr>
          <w:noProof/>
        </w:rPr>
        <w:fldChar w:fldCharType="end"/>
      </w:r>
    </w:p>
    <w:p w14:paraId="2EAA5A38" w14:textId="467894FA"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_Toc187861950 \h </w:instrText>
      </w:r>
      <w:r>
        <w:rPr>
          <w:noProof/>
        </w:rPr>
      </w:r>
      <w:r>
        <w:rPr>
          <w:noProof/>
        </w:rPr>
        <w:fldChar w:fldCharType="separate"/>
      </w:r>
      <w:r>
        <w:rPr>
          <w:noProof/>
        </w:rPr>
        <w:t>96</w:t>
      </w:r>
      <w:r>
        <w:rPr>
          <w:noProof/>
        </w:rPr>
        <w:fldChar w:fldCharType="end"/>
      </w:r>
    </w:p>
    <w:p w14:paraId="5853F068" w14:textId="2390A67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fldLock="1"/>
      </w:r>
      <w:r>
        <w:rPr>
          <w:noProof/>
        </w:rPr>
        <w:instrText xml:space="preserve"> PAGEREF _Toc187861951 \h </w:instrText>
      </w:r>
      <w:r>
        <w:rPr>
          <w:noProof/>
        </w:rPr>
      </w:r>
      <w:r>
        <w:rPr>
          <w:noProof/>
        </w:rPr>
        <w:fldChar w:fldCharType="separate"/>
      </w:r>
      <w:r>
        <w:rPr>
          <w:noProof/>
        </w:rPr>
        <w:t>96</w:t>
      </w:r>
      <w:r>
        <w:rPr>
          <w:noProof/>
        </w:rPr>
        <w:fldChar w:fldCharType="end"/>
      </w:r>
    </w:p>
    <w:p w14:paraId="273AAC5C" w14:textId="01914853"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_Toc187861952 \h </w:instrText>
      </w:r>
      <w:r>
        <w:rPr>
          <w:noProof/>
        </w:rPr>
      </w:r>
      <w:r>
        <w:rPr>
          <w:noProof/>
        </w:rPr>
        <w:fldChar w:fldCharType="separate"/>
      </w:r>
      <w:r>
        <w:rPr>
          <w:noProof/>
        </w:rPr>
        <w:t>97</w:t>
      </w:r>
      <w:r>
        <w:rPr>
          <w:noProof/>
        </w:rPr>
        <w:fldChar w:fldCharType="end"/>
      </w:r>
    </w:p>
    <w:p w14:paraId="10F31274" w14:textId="4F974B11"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_Toc187861953 \h </w:instrText>
      </w:r>
      <w:r>
        <w:rPr>
          <w:noProof/>
        </w:rPr>
      </w:r>
      <w:r>
        <w:rPr>
          <w:noProof/>
        </w:rPr>
        <w:fldChar w:fldCharType="separate"/>
      </w:r>
      <w:r>
        <w:rPr>
          <w:noProof/>
        </w:rPr>
        <w:t>97</w:t>
      </w:r>
      <w:r>
        <w:rPr>
          <w:noProof/>
        </w:rPr>
        <w:fldChar w:fldCharType="end"/>
      </w:r>
    </w:p>
    <w:p w14:paraId="58179520" w14:textId="7C6D2F3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fldLock="1"/>
      </w:r>
      <w:r>
        <w:rPr>
          <w:noProof/>
        </w:rPr>
        <w:instrText xml:space="preserve"> PAGEREF _Toc187861954 \h </w:instrText>
      </w:r>
      <w:r>
        <w:rPr>
          <w:noProof/>
        </w:rPr>
      </w:r>
      <w:r>
        <w:rPr>
          <w:noProof/>
        </w:rPr>
        <w:fldChar w:fldCharType="separate"/>
      </w:r>
      <w:r>
        <w:rPr>
          <w:noProof/>
        </w:rPr>
        <w:t>98</w:t>
      </w:r>
      <w:r>
        <w:rPr>
          <w:noProof/>
        </w:rPr>
        <w:fldChar w:fldCharType="end"/>
      </w:r>
    </w:p>
    <w:p w14:paraId="1BC0D42E" w14:textId="605157A9"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fldLock="1"/>
      </w:r>
      <w:r>
        <w:rPr>
          <w:noProof/>
        </w:rPr>
        <w:instrText xml:space="preserve"> PAGEREF _Toc187861955 \h </w:instrText>
      </w:r>
      <w:r>
        <w:rPr>
          <w:noProof/>
        </w:rPr>
      </w:r>
      <w:r>
        <w:rPr>
          <w:noProof/>
        </w:rPr>
        <w:fldChar w:fldCharType="separate"/>
      </w:r>
      <w:r>
        <w:rPr>
          <w:noProof/>
        </w:rPr>
        <w:t>98</w:t>
      </w:r>
      <w:r>
        <w:rPr>
          <w:noProof/>
        </w:rPr>
        <w:fldChar w:fldCharType="end"/>
      </w:r>
    </w:p>
    <w:p w14:paraId="4F989D3C" w14:textId="1993B535"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fldLock="1"/>
      </w:r>
      <w:r>
        <w:rPr>
          <w:noProof/>
        </w:rPr>
        <w:instrText xml:space="preserve"> PAGEREF _Toc187861956 \h </w:instrText>
      </w:r>
      <w:r>
        <w:rPr>
          <w:noProof/>
        </w:rPr>
      </w:r>
      <w:r>
        <w:rPr>
          <w:noProof/>
        </w:rPr>
        <w:fldChar w:fldCharType="separate"/>
      </w:r>
      <w:r>
        <w:rPr>
          <w:noProof/>
        </w:rPr>
        <w:t>98</w:t>
      </w:r>
      <w:r>
        <w:rPr>
          <w:noProof/>
        </w:rPr>
        <w:fldChar w:fldCharType="end"/>
      </w:r>
    </w:p>
    <w:p w14:paraId="2CD4ED4D" w14:textId="3E1998C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fldLock="1"/>
      </w:r>
      <w:r>
        <w:rPr>
          <w:noProof/>
        </w:rPr>
        <w:instrText xml:space="preserve"> PAGEREF _Toc187861957 \h </w:instrText>
      </w:r>
      <w:r>
        <w:rPr>
          <w:noProof/>
        </w:rPr>
      </w:r>
      <w:r>
        <w:rPr>
          <w:noProof/>
        </w:rPr>
        <w:fldChar w:fldCharType="separate"/>
      </w:r>
      <w:r>
        <w:rPr>
          <w:noProof/>
        </w:rPr>
        <w:t>100</w:t>
      </w:r>
      <w:r>
        <w:rPr>
          <w:noProof/>
        </w:rPr>
        <w:fldChar w:fldCharType="end"/>
      </w:r>
    </w:p>
    <w:p w14:paraId="7FA06907" w14:textId="6BF2F9C6"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fldLock="1"/>
      </w:r>
      <w:r>
        <w:rPr>
          <w:noProof/>
        </w:rPr>
        <w:instrText xml:space="preserve"> PAGEREF _Toc187861958 \h </w:instrText>
      </w:r>
      <w:r>
        <w:rPr>
          <w:noProof/>
        </w:rPr>
      </w:r>
      <w:r>
        <w:rPr>
          <w:noProof/>
        </w:rPr>
        <w:fldChar w:fldCharType="separate"/>
      </w:r>
      <w:r>
        <w:rPr>
          <w:noProof/>
        </w:rPr>
        <w:t>100</w:t>
      </w:r>
      <w:r>
        <w:rPr>
          <w:noProof/>
        </w:rPr>
        <w:fldChar w:fldCharType="end"/>
      </w:r>
    </w:p>
    <w:p w14:paraId="47EA2B60" w14:textId="497C09D7"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fldLock="1"/>
      </w:r>
      <w:r>
        <w:rPr>
          <w:noProof/>
        </w:rPr>
        <w:instrText xml:space="preserve"> PAGEREF _Toc187861959 \h </w:instrText>
      </w:r>
      <w:r>
        <w:rPr>
          <w:noProof/>
        </w:rPr>
      </w:r>
      <w:r>
        <w:rPr>
          <w:noProof/>
        </w:rPr>
        <w:fldChar w:fldCharType="separate"/>
      </w:r>
      <w:r>
        <w:rPr>
          <w:noProof/>
        </w:rPr>
        <w:t>101</w:t>
      </w:r>
      <w:r>
        <w:rPr>
          <w:noProof/>
        </w:rPr>
        <w:fldChar w:fldCharType="end"/>
      </w:r>
    </w:p>
    <w:p w14:paraId="7D8EE933" w14:textId="3DB9E39A"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fldLock="1"/>
      </w:r>
      <w:r>
        <w:rPr>
          <w:noProof/>
        </w:rPr>
        <w:instrText xml:space="preserve"> PAGEREF _Toc187861960 \h </w:instrText>
      </w:r>
      <w:r>
        <w:rPr>
          <w:noProof/>
        </w:rPr>
      </w:r>
      <w:r>
        <w:rPr>
          <w:noProof/>
        </w:rPr>
        <w:fldChar w:fldCharType="separate"/>
      </w:r>
      <w:r>
        <w:rPr>
          <w:noProof/>
        </w:rPr>
        <w:t>103</w:t>
      </w:r>
      <w:r>
        <w:rPr>
          <w:noProof/>
        </w:rPr>
        <w:fldChar w:fldCharType="end"/>
      </w:r>
    </w:p>
    <w:p w14:paraId="6E9535DF" w14:textId="6128023C"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fldLock="1"/>
      </w:r>
      <w:r>
        <w:rPr>
          <w:noProof/>
        </w:rPr>
        <w:instrText xml:space="preserve"> PAGEREF _Toc187861961 \h </w:instrText>
      </w:r>
      <w:r>
        <w:rPr>
          <w:noProof/>
        </w:rPr>
      </w:r>
      <w:r>
        <w:rPr>
          <w:noProof/>
        </w:rPr>
        <w:fldChar w:fldCharType="separate"/>
      </w:r>
      <w:r>
        <w:rPr>
          <w:noProof/>
        </w:rPr>
        <w:t>103</w:t>
      </w:r>
      <w:r>
        <w:rPr>
          <w:noProof/>
        </w:rPr>
        <w:fldChar w:fldCharType="end"/>
      </w:r>
    </w:p>
    <w:p w14:paraId="6D409F06" w14:textId="1C74908F"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fldLock="1"/>
      </w:r>
      <w:r>
        <w:rPr>
          <w:noProof/>
        </w:rPr>
        <w:instrText xml:space="preserve"> PAGEREF _Toc187861962 \h </w:instrText>
      </w:r>
      <w:r>
        <w:rPr>
          <w:noProof/>
        </w:rPr>
      </w:r>
      <w:r>
        <w:rPr>
          <w:noProof/>
        </w:rPr>
        <w:fldChar w:fldCharType="separate"/>
      </w:r>
      <w:r>
        <w:rPr>
          <w:noProof/>
        </w:rPr>
        <w:t>103</w:t>
      </w:r>
      <w:r>
        <w:rPr>
          <w:noProof/>
        </w:rPr>
        <w:fldChar w:fldCharType="end"/>
      </w:r>
    </w:p>
    <w:p w14:paraId="6321A27D" w14:textId="5BE141D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fldLock="1"/>
      </w:r>
      <w:r>
        <w:rPr>
          <w:noProof/>
        </w:rPr>
        <w:instrText xml:space="preserve"> PAGEREF _Toc187861963 \h </w:instrText>
      </w:r>
      <w:r>
        <w:rPr>
          <w:noProof/>
        </w:rPr>
      </w:r>
      <w:r>
        <w:rPr>
          <w:noProof/>
        </w:rPr>
        <w:fldChar w:fldCharType="separate"/>
      </w:r>
      <w:r>
        <w:rPr>
          <w:noProof/>
        </w:rPr>
        <w:t>105</w:t>
      </w:r>
      <w:r>
        <w:rPr>
          <w:noProof/>
        </w:rPr>
        <w:fldChar w:fldCharType="end"/>
      </w:r>
    </w:p>
    <w:p w14:paraId="1C637240" w14:textId="7996E8D0"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fldLock="1"/>
      </w:r>
      <w:r>
        <w:rPr>
          <w:noProof/>
        </w:rPr>
        <w:instrText xml:space="preserve"> PAGEREF _Toc187861964 \h </w:instrText>
      </w:r>
      <w:r>
        <w:rPr>
          <w:noProof/>
        </w:rPr>
      </w:r>
      <w:r>
        <w:rPr>
          <w:noProof/>
        </w:rPr>
        <w:fldChar w:fldCharType="separate"/>
      </w:r>
      <w:r>
        <w:rPr>
          <w:noProof/>
        </w:rPr>
        <w:t>105</w:t>
      </w:r>
      <w:r>
        <w:rPr>
          <w:noProof/>
        </w:rPr>
        <w:fldChar w:fldCharType="end"/>
      </w:r>
    </w:p>
    <w:p w14:paraId="2E22B6C0" w14:textId="73CAFDFB"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fldLock="1"/>
      </w:r>
      <w:r>
        <w:rPr>
          <w:noProof/>
        </w:rPr>
        <w:instrText xml:space="preserve"> PAGEREF _Toc187861965 \h </w:instrText>
      </w:r>
      <w:r>
        <w:rPr>
          <w:noProof/>
        </w:rPr>
      </w:r>
      <w:r>
        <w:rPr>
          <w:noProof/>
        </w:rPr>
        <w:fldChar w:fldCharType="separate"/>
      </w:r>
      <w:r>
        <w:rPr>
          <w:noProof/>
        </w:rPr>
        <w:t>106</w:t>
      </w:r>
      <w:r>
        <w:rPr>
          <w:noProof/>
        </w:rPr>
        <w:fldChar w:fldCharType="end"/>
      </w:r>
    </w:p>
    <w:p w14:paraId="04C9B1C1" w14:textId="1B2848A9"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fldLock="1"/>
      </w:r>
      <w:r>
        <w:rPr>
          <w:noProof/>
        </w:rPr>
        <w:instrText xml:space="preserve"> PAGEREF _Toc187861966 \h </w:instrText>
      </w:r>
      <w:r>
        <w:rPr>
          <w:noProof/>
        </w:rPr>
      </w:r>
      <w:r>
        <w:rPr>
          <w:noProof/>
        </w:rPr>
        <w:fldChar w:fldCharType="separate"/>
      </w:r>
      <w:r>
        <w:rPr>
          <w:noProof/>
        </w:rPr>
        <w:t>108</w:t>
      </w:r>
      <w:r>
        <w:rPr>
          <w:noProof/>
        </w:rPr>
        <w:fldChar w:fldCharType="end"/>
      </w:r>
    </w:p>
    <w:p w14:paraId="48B4EFF6" w14:textId="458BF5E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fldLock="1"/>
      </w:r>
      <w:r>
        <w:rPr>
          <w:noProof/>
        </w:rPr>
        <w:instrText xml:space="preserve"> PAGEREF _Toc187861967 \h </w:instrText>
      </w:r>
      <w:r>
        <w:rPr>
          <w:noProof/>
        </w:rPr>
      </w:r>
      <w:r>
        <w:rPr>
          <w:noProof/>
        </w:rPr>
        <w:fldChar w:fldCharType="separate"/>
      </w:r>
      <w:r>
        <w:rPr>
          <w:noProof/>
        </w:rPr>
        <w:t>108</w:t>
      </w:r>
      <w:r>
        <w:rPr>
          <w:noProof/>
        </w:rPr>
        <w:fldChar w:fldCharType="end"/>
      </w:r>
    </w:p>
    <w:p w14:paraId="606688B5" w14:textId="6E001697"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fldLock="1"/>
      </w:r>
      <w:r>
        <w:rPr>
          <w:noProof/>
        </w:rPr>
        <w:instrText xml:space="preserve"> PAGEREF _Toc187861968 \h </w:instrText>
      </w:r>
      <w:r>
        <w:rPr>
          <w:noProof/>
        </w:rPr>
      </w:r>
      <w:r>
        <w:rPr>
          <w:noProof/>
        </w:rPr>
        <w:fldChar w:fldCharType="separate"/>
      </w:r>
      <w:r>
        <w:rPr>
          <w:noProof/>
        </w:rPr>
        <w:t>108</w:t>
      </w:r>
      <w:r>
        <w:rPr>
          <w:noProof/>
        </w:rPr>
        <w:fldChar w:fldCharType="end"/>
      </w:r>
    </w:p>
    <w:p w14:paraId="58976783" w14:textId="3FAFF2E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fldLock="1"/>
      </w:r>
      <w:r>
        <w:rPr>
          <w:noProof/>
        </w:rPr>
        <w:instrText xml:space="preserve"> PAGEREF _Toc187861969 \h </w:instrText>
      </w:r>
      <w:r>
        <w:rPr>
          <w:noProof/>
        </w:rPr>
      </w:r>
      <w:r>
        <w:rPr>
          <w:noProof/>
        </w:rPr>
        <w:fldChar w:fldCharType="separate"/>
      </w:r>
      <w:r>
        <w:rPr>
          <w:noProof/>
        </w:rPr>
        <w:t>110</w:t>
      </w:r>
      <w:r>
        <w:rPr>
          <w:noProof/>
        </w:rPr>
        <w:fldChar w:fldCharType="end"/>
      </w:r>
    </w:p>
    <w:p w14:paraId="436AEBAD" w14:textId="7D16B4F3"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fldLock="1"/>
      </w:r>
      <w:r>
        <w:rPr>
          <w:noProof/>
        </w:rPr>
        <w:instrText xml:space="preserve"> PAGEREF _Toc187861970 \h </w:instrText>
      </w:r>
      <w:r>
        <w:rPr>
          <w:noProof/>
        </w:rPr>
      </w:r>
      <w:r>
        <w:rPr>
          <w:noProof/>
        </w:rPr>
        <w:fldChar w:fldCharType="separate"/>
      </w:r>
      <w:r>
        <w:rPr>
          <w:noProof/>
        </w:rPr>
        <w:t>110</w:t>
      </w:r>
      <w:r>
        <w:rPr>
          <w:noProof/>
        </w:rPr>
        <w:fldChar w:fldCharType="end"/>
      </w:r>
    </w:p>
    <w:p w14:paraId="77E01294" w14:textId="33552D71" w:rsidR="00F819EA" w:rsidRDefault="00F819EA">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fldLock="1"/>
      </w:r>
      <w:r>
        <w:rPr>
          <w:noProof/>
        </w:rPr>
        <w:instrText xml:space="preserve"> PAGEREF _Toc187861971 \h </w:instrText>
      </w:r>
      <w:r>
        <w:rPr>
          <w:noProof/>
        </w:rPr>
      </w:r>
      <w:r>
        <w:rPr>
          <w:noProof/>
        </w:rPr>
        <w:fldChar w:fldCharType="separate"/>
      </w:r>
      <w:r>
        <w:rPr>
          <w:noProof/>
        </w:rPr>
        <w:t>110</w:t>
      </w:r>
      <w:r>
        <w:rPr>
          <w:noProof/>
        </w:rPr>
        <w:fldChar w:fldCharType="end"/>
      </w:r>
    </w:p>
    <w:p w14:paraId="6A35A396" w14:textId="4AA411E7" w:rsidR="00F819EA" w:rsidRDefault="00F819EA">
      <w:pPr>
        <w:pStyle w:val="TOC8"/>
        <w:rPr>
          <w:rFonts w:asciiTheme="minorHAnsi" w:eastAsiaTheme="minorEastAsia" w:hAnsiTheme="minorHAnsi" w:cstheme="minorBidi"/>
          <w:b w:val="0"/>
          <w:noProof/>
          <w:kern w:val="2"/>
          <w:sz w:val="24"/>
          <w:szCs w:val="24"/>
          <w:lang w:eastAsia="en-GB"/>
          <w14:ligatures w14:val="standardContextual"/>
        </w:rPr>
      </w:pPr>
      <w:r w:rsidRPr="009B15BA">
        <w:rPr>
          <w:rFonts w:eastAsia="MS Mincho"/>
          <w:noProof/>
        </w:rPr>
        <w:t>Annex A (informative</w:t>
      </w:r>
      <w:r>
        <w:rPr>
          <w:rFonts w:eastAsia="MS Mincho"/>
          <w:noProof/>
        </w:rPr>
        <w:t>):</w:t>
      </w:r>
      <w:r>
        <w:rPr>
          <w:rFonts w:eastAsia="MS Mincho"/>
          <w:noProof/>
        </w:rPr>
        <w:tab/>
      </w:r>
      <w:r>
        <w:rPr>
          <w:noProof/>
        </w:rPr>
        <w:t xml:space="preserve">5GMS </w:t>
      </w:r>
      <w:r w:rsidRPr="009B15BA">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_Toc187861972 \h </w:instrText>
      </w:r>
      <w:r>
        <w:rPr>
          <w:noProof/>
        </w:rPr>
      </w:r>
      <w:r>
        <w:rPr>
          <w:noProof/>
        </w:rPr>
        <w:fldChar w:fldCharType="separate"/>
      </w:r>
      <w:r>
        <w:rPr>
          <w:noProof/>
        </w:rPr>
        <w:t>113</w:t>
      </w:r>
      <w:r>
        <w:rPr>
          <w:noProof/>
        </w:rPr>
        <w:fldChar w:fldCharType="end"/>
      </w:r>
    </w:p>
    <w:p w14:paraId="26D19A05" w14:textId="6BD05FC3"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fldLock="1"/>
      </w:r>
      <w:r>
        <w:rPr>
          <w:noProof/>
        </w:rPr>
        <w:instrText xml:space="preserve"> PAGEREF _Toc187861973 \h </w:instrText>
      </w:r>
      <w:r>
        <w:rPr>
          <w:noProof/>
        </w:rPr>
      </w:r>
      <w:r>
        <w:rPr>
          <w:noProof/>
        </w:rPr>
        <w:fldChar w:fldCharType="separate"/>
      </w:r>
      <w:r>
        <w:rPr>
          <w:noProof/>
        </w:rPr>
        <w:t>113</w:t>
      </w:r>
      <w:r>
        <w:rPr>
          <w:noProof/>
        </w:rPr>
        <w:fldChar w:fldCharType="end"/>
      </w:r>
    </w:p>
    <w:p w14:paraId="520E7434" w14:textId="548D16C9"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_Toc187861974 \h </w:instrText>
      </w:r>
      <w:r>
        <w:rPr>
          <w:noProof/>
        </w:rPr>
      </w:r>
      <w:r>
        <w:rPr>
          <w:noProof/>
        </w:rPr>
        <w:fldChar w:fldCharType="separate"/>
      </w:r>
      <w:r>
        <w:rPr>
          <w:noProof/>
        </w:rPr>
        <w:t>114</w:t>
      </w:r>
      <w:r>
        <w:rPr>
          <w:noProof/>
        </w:rPr>
        <w:fldChar w:fldCharType="end"/>
      </w:r>
    </w:p>
    <w:p w14:paraId="0F8CC62F" w14:textId="1331369E"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_Toc187861975 \h </w:instrText>
      </w:r>
      <w:r>
        <w:rPr>
          <w:noProof/>
        </w:rPr>
      </w:r>
      <w:r>
        <w:rPr>
          <w:noProof/>
        </w:rPr>
        <w:fldChar w:fldCharType="separate"/>
      </w:r>
      <w:r>
        <w:rPr>
          <w:noProof/>
        </w:rPr>
        <w:t>114</w:t>
      </w:r>
      <w:r>
        <w:rPr>
          <w:noProof/>
        </w:rPr>
        <w:fldChar w:fldCharType="end"/>
      </w:r>
    </w:p>
    <w:p w14:paraId="269BC401" w14:textId="32C73CB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_Toc187861976 \h </w:instrText>
      </w:r>
      <w:r>
        <w:rPr>
          <w:noProof/>
        </w:rPr>
      </w:r>
      <w:r>
        <w:rPr>
          <w:noProof/>
        </w:rPr>
        <w:fldChar w:fldCharType="separate"/>
      </w:r>
      <w:r>
        <w:rPr>
          <w:noProof/>
        </w:rPr>
        <w:t>116</w:t>
      </w:r>
      <w:r>
        <w:rPr>
          <w:noProof/>
        </w:rPr>
        <w:fldChar w:fldCharType="end"/>
      </w:r>
    </w:p>
    <w:p w14:paraId="40BB266A" w14:textId="3426FDF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_Toc187861977 \h </w:instrText>
      </w:r>
      <w:r>
        <w:rPr>
          <w:noProof/>
        </w:rPr>
      </w:r>
      <w:r>
        <w:rPr>
          <w:noProof/>
        </w:rPr>
        <w:fldChar w:fldCharType="separate"/>
      </w:r>
      <w:r>
        <w:rPr>
          <w:noProof/>
        </w:rPr>
        <w:t>117</w:t>
      </w:r>
      <w:r>
        <w:rPr>
          <w:noProof/>
        </w:rPr>
        <w:fldChar w:fldCharType="end"/>
      </w:r>
    </w:p>
    <w:p w14:paraId="66BD985B" w14:textId="4AF31210"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_Toc187861978 \h </w:instrText>
      </w:r>
      <w:r>
        <w:rPr>
          <w:noProof/>
        </w:rPr>
      </w:r>
      <w:r>
        <w:rPr>
          <w:noProof/>
        </w:rPr>
        <w:fldChar w:fldCharType="separate"/>
      </w:r>
      <w:r>
        <w:rPr>
          <w:noProof/>
        </w:rPr>
        <w:t>119</w:t>
      </w:r>
      <w:r>
        <w:rPr>
          <w:noProof/>
        </w:rPr>
        <w:fldChar w:fldCharType="end"/>
      </w:r>
    </w:p>
    <w:p w14:paraId="128AD1D3" w14:textId="071B9BB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_Toc187861979 \h </w:instrText>
      </w:r>
      <w:r>
        <w:rPr>
          <w:noProof/>
        </w:rPr>
      </w:r>
      <w:r>
        <w:rPr>
          <w:noProof/>
        </w:rPr>
        <w:fldChar w:fldCharType="separate"/>
      </w:r>
      <w:r>
        <w:rPr>
          <w:noProof/>
        </w:rPr>
        <w:t>119</w:t>
      </w:r>
      <w:r>
        <w:rPr>
          <w:noProof/>
        </w:rPr>
        <w:fldChar w:fldCharType="end"/>
      </w:r>
    </w:p>
    <w:p w14:paraId="72A03B4E" w14:textId="5EB98F64"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_Toc187861980 \h </w:instrText>
      </w:r>
      <w:r>
        <w:rPr>
          <w:noProof/>
        </w:rPr>
      </w:r>
      <w:r>
        <w:rPr>
          <w:noProof/>
        </w:rPr>
        <w:fldChar w:fldCharType="separate"/>
      </w:r>
      <w:r>
        <w:rPr>
          <w:noProof/>
        </w:rPr>
        <w:t>120</w:t>
      </w:r>
      <w:r>
        <w:rPr>
          <w:noProof/>
        </w:rPr>
        <w:fldChar w:fldCharType="end"/>
      </w:r>
    </w:p>
    <w:p w14:paraId="08100D42" w14:textId="5FBFF9FE"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_Toc187861981 \h </w:instrText>
      </w:r>
      <w:r>
        <w:rPr>
          <w:noProof/>
        </w:rPr>
      </w:r>
      <w:r>
        <w:rPr>
          <w:noProof/>
        </w:rPr>
        <w:fldChar w:fldCharType="separate"/>
      </w:r>
      <w:r>
        <w:rPr>
          <w:noProof/>
        </w:rPr>
        <w:t>121</w:t>
      </w:r>
      <w:r>
        <w:rPr>
          <w:noProof/>
        </w:rPr>
        <w:fldChar w:fldCharType="end"/>
      </w:r>
    </w:p>
    <w:p w14:paraId="6AD9626F" w14:textId="575EF766"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fldLock="1"/>
      </w:r>
      <w:r>
        <w:rPr>
          <w:noProof/>
        </w:rPr>
        <w:instrText xml:space="preserve"> PAGEREF _Toc187861982 \h </w:instrText>
      </w:r>
      <w:r>
        <w:rPr>
          <w:noProof/>
        </w:rPr>
      </w:r>
      <w:r>
        <w:rPr>
          <w:noProof/>
        </w:rPr>
        <w:fldChar w:fldCharType="separate"/>
      </w:r>
      <w:r>
        <w:rPr>
          <w:noProof/>
        </w:rPr>
        <w:t>123</w:t>
      </w:r>
      <w:r>
        <w:rPr>
          <w:noProof/>
        </w:rPr>
        <w:fldChar w:fldCharType="end"/>
      </w:r>
    </w:p>
    <w:p w14:paraId="30A224C7" w14:textId="49EE9473"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_Toc187861983 \h </w:instrText>
      </w:r>
      <w:r>
        <w:rPr>
          <w:noProof/>
        </w:rPr>
      </w:r>
      <w:r>
        <w:rPr>
          <w:noProof/>
        </w:rPr>
        <w:fldChar w:fldCharType="separate"/>
      </w:r>
      <w:r>
        <w:rPr>
          <w:noProof/>
        </w:rPr>
        <w:t>123</w:t>
      </w:r>
      <w:r>
        <w:rPr>
          <w:noProof/>
        </w:rPr>
        <w:fldChar w:fldCharType="end"/>
      </w:r>
    </w:p>
    <w:p w14:paraId="5769A1DC" w14:textId="4132E739"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_Toc187861984 \h </w:instrText>
      </w:r>
      <w:r>
        <w:rPr>
          <w:noProof/>
        </w:rPr>
      </w:r>
      <w:r>
        <w:rPr>
          <w:noProof/>
        </w:rPr>
        <w:fldChar w:fldCharType="separate"/>
      </w:r>
      <w:r>
        <w:rPr>
          <w:noProof/>
        </w:rPr>
        <w:t>124</w:t>
      </w:r>
      <w:r>
        <w:rPr>
          <w:noProof/>
        </w:rPr>
        <w:fldChar w:fldCharType="end"/>
      </w:r>
    </w:p>
    <w:p w14:paraId="0A735E46" w14:textId="4A123D3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_Toc187861985 \h </w:instrText>
      </w:r>
      <w:r>
        <w:rPr>
          <w:noProof/>
        </w:rPr>
      </w:r>
      <w:r>
        <w:rPr>
          <w:noProof/>
        </w:rPr>
        <w:fldChar w:fldCharType="separate"/>
      </w:r>
      <w:r>
        <w:rPr>
          <w:noProof/>
        </w:rPr>
        <w:t>125</w:t>
      </w:r>
      <w:r>
        <w:rPr>
          <w:noProof/>
        </w:rPr>
        <w:fldChar w:fldCharType="end"/>
      </w:r>
    </w:p>
    <w:p w14:paraId="06F465BF" w14:textId="71B5750B" w:rsidR="00F819EA" w:rsidRDefault="00F819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_Toc187861986 \h </w:instrText>
      </w:r>
      <w:r>
        <w:rPr>
          <w:noProof/>
        </w:rPr>
      </w:r>
      <w:r>
        <w:rPr>
          <w:noProof/>
        </w:rPr>
        <w:fldChar w:fldCharType="separate"/>
      </w:r>
      <w:r>
        <w:rPr>
          <w:noProof/>
        </w:rPr>
        <w:t>126</w:t>
      </w:r>
      <w:r>
        <w:rPr>
          <w:noProof/>
        </w:rPr>
        <w:fldChar w:fldCharType="end"/>
      </w:r>
    </w:p>
    <w:p w14:paraId="68EFFA58" w14:textId="2F56E138"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_Toc187861987 \h </w:instrText>
      </w:r>
      <w:r>
        <w:rPr>
          <w:noProof/>
        </w:rPr>
      </w:r>
      <w:r>
        <w:rPr>
          <w:noProof/>
        </w:rPr>
        <w:fldChar w:fldCharType="separate"/>
      </w:r>
      <w:r>
        <w:rPr>
          <w:noProof/>
        </w:rPr>
        <w:t>126</w:t>
      </w:r>
      <w:r>
        <w:rPr>
          <w:noProof/>
        </w:rPr>
        <w:fldChar w:fldCharType="end"/>
      </w:r>
    </w:p>
    <w:p w14:paraId="5963F761" w14:textId="5BE35D0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_Toc187861988 \h </w:instrText>
      </w:r>
      <w:r>
        <w:rPr>
          <w:noProof/>
        </w:rPr>
      </w:r>
      <w:r>
        <w:rPr>
          <w:noProof/>
        </w:rPr>
        <w:fldChar w:fldCharType="separate"/>
      </w:r>
      <w:r>
        <w:rPr>
          <w:noProof/>
        </w:rPr>
        <w:t>126</w:t>
      </w:r>
      <w:r>
        <w:rPr>
          <w:noProof/>
        </w:rPr>
        <w:fldChar w:fldCharType="end"/>
      </w:r>
    </w:p>
    <w:p w14:paraId="6B163647" w14:textId="52BAD7D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_Toc187861989 \h </w:instrText>
      </w:r>
      <w:r>
        <w:rPr>
          <w:noProof/>
        </w:rPr>
      </w:r>
      <w:r>
        <w:rPr>
          <w:noProof/>
        </w:rPr>
        <w:fldChar w:fldCharType="separate"/>
      </w:r>
      <w:r>
        <w:rPr>
          <w:noProof/>
        </w:rPr>
        <w:t>126</w:t>
      </w:r>
      <w:r>
        <w:rPr>
          <w:noProof/>
        </w:rPr>
        <w:fldChar w:fldCharType="end"/>
      </w:r>
    </w:p>
    <w:p w14:paraId="4E2D2D2A" w14:textId="7AC3AD9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_Toc187861990 \h </w:instrText>
      </w:r>
      <w:r>
        <w:rPr>
          <w:noProof/>
        </w:rPr>
      </w:r>
      <w:r>
        <w:rPr>
          <w:noProof/>
        </w:rPr>
        <w:fldChar w:fldCharType="separate"/>
      </w:r>
      <w:r>
        <w:rPr>
          <w:noProof/>
        </w:rPr>
        <w:t>127</w:t>
      </w:r>
      <w:r>
        <w:rPr>
          <w:noProof/>
        </w:rPr>
        <w:fldChar w:fldCharType="end"/>
      </w:r>
    </w:p>
    <w:p w14:paraId="362A8956" w14:textId="6BC2873C"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_Toc187861991 \h </w:instrText>
      </w:r>
      <w:r>
        <w:rPr>
          <w:noProof/>
        </w:rPr>
      </w:r>
      <w:r>
        <w:rPr>
          <w:noProof/>
        </w:rPr>
        <w:fldChar w:fldCharType="separate"/>
      </w:r>
      <w:r>
        <w:rPr>
          <w:noProof/>
        </w:rPr>
        <w:t>127</w:t>
      </w:r>
      <w:r>
        <w:rPr>
          <w:noProof/>
        </w:rPr>
        <w:fldChar w:fldCharType="end"/>
      </w:r>
    </w:p>
    <w:p w14:paraId="18E3835C" w14:textId="2AC761E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_Toc187861992 \h </w:instrText>
      </w:r>
      <w:r>
        <w:rPr>
          <w:noProof/>
        </w:rPr>
      </w:r>
      <w:r>
        <w:rPr>
          <w:noProof/>
        </w:rPr>
        <w:fldChar w:fldCharType="separate"/>
      </w:r>
      <w:r>
        <w:rPr>
          <w:noProof/>
        </w:rPr>
        <w:t>127</w:t>
      </w:r>
      <w:r>
        <w:rPr>
          <w:noProof/>
        </w:rPr>
        <w:fldChar w:fldCharType="end"/>
      </w:r>
    </w:p>
    <w:p w14:paraId="6B330F1A" w14:textId="372E8B2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fldLock="1"/>
      </w:r>
      <w:r>
        <w:rPr>
          <w:noProof/>
        </w:rPr>
        <w:instrText xml:space="preserve"> PAGEREF _Toc187861993 \h </w:instrText>
      </w:r>
      <w:r>
        <w:rPr>
          <w:noProof/>
        </w:rPr>
      </w:r>
      <w:r>
        <w:rPr>
          <w:noProof/>
        </w:rPr>
        <w:fldChar w:fldCharType="separate"/>
      </w:r>
      <w:r>
        <w:rPr>
          <w:noProof/>
        </w:rPr>
        <w:t>127</w:t>
      </w:r>
      <w:r>
        <w:rPr>
          <w:noProof/>
        </w:rPr>
        <w:fldChar w:fldCharType="end"/>
      </w:r>
    </w:p>
    <w:p w14:paraId="20D73881" w14:textId="56C8740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_Toc187861994 \h </w:instrText>
      </w:r>
      <w:r>
        <w:rPr>
          <w:noProof/>
        </w:rPr>
      </w:r>
      <w:r>
        <w:rPr>
          <w:noProof/>
        </w:rPr>
        <w:fldChar w:fldCharType="separate"/>
      </w:r>
      <w:r>
        <w:rPr>
          <w:noProof/>
        </w:rPr>
        <w:t>128</w:t>
      </w:r>
      <w:r>
        <w:rPr>
          <w:noProof/>
        </w:rPr>
        <w:fldChar w:fldCharType="end"/>
      </w:r>
    </w:p>
    <w:p w14:paraId="7B9F819B" w14:textId="22808855" w:rsidR="00F819EA" w:rsidRDefault="00F819EA">
      <w:pPr>
        <w:pStyle w:val="TOC8"/>
        <w:rPr>
          <w:rFonts w:asciiTheme="minorHAnsi" w:eastAsiaTheme="minorEastAsia" w:hAnsiTheme="minorHAnsi" w:cstheme="minorBidi"/>
          <w:b w:val="0"/>
          <w:noProof/>
          <w:kern w:val="2"/>
          <w:sz w:val="24"/>
          <w:szCs w:val="24"/>
          <w:lang w:eastAsia="en-GB"/>
          <w14:ligatures w14:val="standardContextual"/>
        </w:rPr>
      </w:pPr>
      <w:r w:rsidRPr="009B15BA">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_Toc187861995 \h </w:instrText>
      </w:r>
      <w:r>
        <w:rPr>
          <w:noProof/>
        </w:rPr>
      </w:r>
      <w:r>
        <w:rPr>
          <w:noProof/>
        </w:rPr>
        <w:fldChar w:fldCharType="separate"/>
      </w:r>
      <w:r>
        <w:rPr>
          <w:noProof/>
        </w:rPr>
        <w:t>129</w:t>
      </w:r>
      <w:r>
        <w:rPr>
          <w:noProof/>
        </w:rPr>
        <w:fldChar w:fldCharType="end"/>
      </w:r>
    </w:p>
    <w:p w14:paraId="313C01DC" w14:textId="630B7369"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_Toc187861996 \h </w:instrText>
      </w:r>
      <w:r>
        <w:rPr>
          <w:noProof/>
        </w:rPr>
      </w:r>
      <w:r>
        <w:rPr>
          <w:noProof/>
        </w:rPr>
        <w:fldChar w:fldCharType="separate"/>
      </w:r>
      <w:r>
        <w:rPr>
          <w:noProof/>
        </w:rPr>
        <w:t>129</w:t>
      </w:r>
      <w:r>
        <w:rPr>
          <w:noProof/>
        </w:rPr>
        <w:fldChar w:fldCharType="end"/>
      </w:r>
    </w:p>
    <w:p w14:paraId="662013C9" w14:textId="405AD4D7"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_Toc187861997 \h </w:instrText>
      </w:r>
      <w:r>
        <w:rPr>
          <w:noProof/>
        </w:rPr>
      </w:r>
      <w:r>
        <w:rPr>
          <w:noProof/>
        </w:rPr>
        <w:fldChar w:fldCharType="separate"/>
      </w:r>
      <w:r>
        <w:rPr>
          <w:noProof/>
        </w:rPr>
        <w:t>129</w:t>
      </w:r>
      <w:r>
        <w:rPr>
          <w:noProof/>
        </w:rPr>
        <w:fldChar w:fldCharType="end"/>
      </w:r>
    </w:p>
    <w:p w14:paraId="77A3EF11" w14:textId="46A31F5F"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_Toc187861998 \h </w:instrText>
      </w:r>
      <w:r>
        <w:rPr>
          <w:noProof/>
        </w:rPr>
      </w:r>
      <w:r>
        <w:rPr>
          <w:noProof/>
        </w:rPr>
        <w:fldChar w:fldCharType="separate"/>
      </w:r>
      <w:r>
        <w:rPr>
          <w:noProof/>
        </w:rPr>
        <w:t>131</w:t>
      </w:r>
      <w:r>
        <w:rPr>
          <w:noProof/>
        </w:rPr>
        <w:fldChar w:fldCharType="end"/>
      </w:r>
    </w:p>
    <w:p w14:paraId="67175257" w14:textId="0E1DDE55"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fldLock="1"/>
      </w:r>
      <w:r>
        <w:rPr>
          <w:noProof/>
        </w:rPr>
        <w:instrText xml:space="preserve"> PAGEREF _Toc187861999 \h </w:instrText>
      </w:r>
      <w:r>
        <w:rPr>
          <w:noProof/>
        </w:rPr>
      </w:r>
      <w:r>
        <w:rPr>
          <w:noProof/>
        </w:rPr>
        <w:fldChar w:fldCharType="separate"/>
      </w:r>
      <w:r>
        <w:rPr>
          <w:noProof/>
        </w:rPr>
        <w:t>131</w:t>
      </w:r>
      <w:r>
        <w:rPr>
          <w:noProof/>
        </w:rPr>
        <w:fldChar w:fldCharType="end"/>
      </w:r>
    </w:p>
    <w:p w14:paraId="04BEB47E" w14:textId="67EC6F55"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_Toc187862000 \h </w:instrText>
      </w:r>
      <w:r>
        <w:rPr>
          <w:noProof/>
        </w:rPr>
      </w:r>
      <w:r>
        <w:rPr>
          <w:noProof/>
        </w:rPr>
        <w:fldChar w:fldCharType="separate"/>
      </w:r>
      <w:r>
        <w:rPr>
          <w:noProof/>
        </w:rPr>
        <w:t>132</w:t>
      </w:r>
      <w:r>
        <w:rPr>
          <w:noProof/>
        </w:rPr>
        <w:fldChar w:fldCharType="end"/>
      </w:r>
    </w:p>
    <w:p w14:paraId="231EF3EE" w14:textId="2B7BD5F4"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_Toc187862001 \h </w:instrText>
      </w:r>
      <w:r>
        <w:rPr>
          <w:noProof/>
        </w:rPr>
      </w:r>
      <w:r>
        <w:rPr>
          <w:noProof/>
        </w:rPr>
        <w:fldChar w:fldCharType="separate"/>
      </w:r>
      <w:r>
        <w:rPr>
          <w:noProof/>
        </w:rPr>
        <w:t>132</w:t>
      </w:r>
      <w:r>
        <w:rPr>
          <w:noProof/>
        </w:rPr>
        <w:fldChar w:fldCharType="end"/>
      </w:r>
    </w:p>
    <w:p w14:paraId="7580C71A" w14:textId="2540905E"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_Toc187862002 \h </w:instrText>
      </w:r>
      <w:r>
        <w:rPr>
          <w:noProof/>
        </w:rPr>
      </w:r>
      <w:r>
        <w:rPr>
          <w:noProof/>
        </w:rPr>
        <w:fldChar w:fldCharType="separate"/>
      </w:r>
      <w:r>
        <w:rPr>
          <w:noProof/>
        </w:rPr>
        <w:t>132</w:t>
      </w:r>
      <w:r>
        <w:rPr>
          <w:noProof/>
        </w:rPr>
        <w:fldChar w:fldCharType="end"/>
      </w:r>
    </w:p>
    <w:p w14:paraId="686321E2" w14:textId="06F47311"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_Toc187862003 \h </w:instrText>
      </w:r>
      <w:r>
        <w:rPr>
          <w:noProof/>
        </w:rPr>
      </w:r>
      <w:r>
        <w:rPr>
          <w:noProof/>
        </w:rPr>
        <w:fldChar w:fldCharType="separate"/>
      </w:r>
      <w:r>
        <w:rPr>
          <w:noProof/>
        </w:rPr>
        <w:t>132</w:t>
      </w:r>
      <w:r>
        <w:rPr>
          <w:noProof/>
        </w:rPr>
        <w:fldChar w:fldCharType="end"/>
      </w:r>
    </w:p>
    <w:p w14:paraId="3E17DB9B" w14:textId="55E139D4"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_Toc187862004 \h </w:instrText>
      </w:r>
      <w:r>
        <w:rPr>
          <w:noProof/>
        </w:rPr>
      </w:r>
      <w:r>
        <w:rPr>
          <w:noProof/>
        </w:rPr>
        <w:fldChar w:fldCharType="separate"/>
      </w:r>
      <w:r>
        <w:rPr>
          <w:noProof/>
        </w:rPr>
        <w:t>132</w:t>
      </w:r>
      <w:r>
        <w:rPr>
          <w:noProof/>
        </w:rPr>
        <w:fldChar w:fldCharType="end"/>
      </w:r>
    </w:p>
    <w:p w14:paraId="3450907E" w14:textId="15AF335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_Toc187862005 \h </w:instrText>
      </w:r>
      <w:r>
        <w:rPr>
          <w:noProof/>
        </w:rPr>
      </w:r>
      <w:r>
        <w:rPr>
          <w:noProof/>
        </w:rPr>
        <w:fldChar w:fldCharType="separate"/>
      </w:r>
      <w:r>
        <w:rPr>
          <w:noProof/>
        </w:rPr>
        <w:t>132</w:t>
      </w:r>
      <w:r>
        <w:rPr>
          <w:noProof/>
        </w:rPr>
        <w:fldChar w:fldCharType="end"/>
      </w:r>
    </w:p>
    <w:p w14:paraId="11C3FAAF" w14:textId="4F87AFE1"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_Toc187862006 \h </w:instrText>
      </w:r>
      <w:r>
        <w:rPr>
          <w:noProof/>
        </w:rPr>
      </w:r>
      <w:r>
        <w:rPr>
          <w:noProof/>
        </w:rPr>
        <w:fldChar w:fldCharType="separate"/>
      </w:r>
      <w:r>
        <w:rPr>
          <w:noProof/>
        </w:rPr>
        <w:t>132</w:t>
      </w:r>
      <w:r>
        <w:rPr>
          <w:noProof/>
        </w:rPr>
        <w:fldChar w:fldCharType="end"/>
      </w:r>
    </w:p>
    <w:p w14:paraId="2674B4F0" w14:textId="31E61F2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_Toc187862007 \h </w:instrText>
      </w:r>
      <w:r>
        <w:rPr>
          <w:noProof/>
        </w:rPr>
      </w:r>
      <w:r>
        <w:rPr>
          <w:noProof/>
        </w:rPr>
        <w:fldChar w:fldCharType="separate"/>
      </w:r>
      <w:r>
        <w:rPr>
          <w:noProof/>
        </w:rPr>
        <w:t>132</w:t>
      </w:r>
      <w:r>
        <w:rPr>
          <w:noProof/>
        </w:rPr>
        <w:fldChar w:fldCharType="end"/>
      </w:r>
    </w:p>
    <w:p w14:paraId="664E18DA" w14:textId="1DE4BE88"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_Toc187862008 \h </w:instrText>
      </w:r>
      <w:r>
        <w:rPr>
          <w:noProof/>
        </w:rPr>
      </w:r>
      <w:r>
        <w:rPr>
          <w:noProof/>
        </w:rPr>
        <w:fldChar w:fldCharType="separate"/>
      </w:r>
      <w:r>
        <w:rPr>
          <w:noProof/>
        </w:rPr>
        <w:t>132</w:t>
      </w:r>
      <w:r>
        <w:rPr>
          <w:noProof/>
        </w:rPr>
        <w:fldChar w:fldCharType="end"/>
      </w:r>
    </w:p>
    <w:p w14:paraId="5D1C4FD7" w14:textId="5B3E3B4D"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_Toc187862009 \h </w:instrText>
      </w:r>
      <w:r>
        <w:rPr>
          <w:noProof/>
        </w:rPr>
      </w:r>
      <w:r>
        <w:rPr>
          <w:noProof/>
        </w:rPr>
        <w:fldChar w:fldCharType="separate"/>
      </w:r>
      <w:r>
        <w:rPr>
          <w:noProof/>
        </w:rPr>
        <w:t>132</w:t>
      </w:r>
      <w:r>
        <w:rPr>
          <w:noProof/>
        </w:rPr>
        <w:fldChar w:fldCharType="end"/>
      </w:r>
    </w:p>
    <w:p w14:paraId="222FD37C" w14:textId="4292E377"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fldLock="1"/>
      </w:r>
      <w:r>
        <w:rPr>
          <w:noProof/>
        </w:rPr>
        <w:instrText xml:space="preserve"> PAGEREF _Toc187862010 \h </w:instrText>
      </w:r>
      <w:r>
        <w:rPr>
          <w:noProof/>
        </w:rPr>
      </w:r>
      <w:r>
        <w:rPr>
          <w:noProof/>
        </w:rPr>
        <w:fldChar w:fldCharType="separate"/>
      </w:r>
      <w:r>
        <w:rPr>
          <w:noProof/>
        </w:rPr>
        <w:t>132</w:t>
      </w:r>
      <w:r>
        <w:rPr>
          <w:noProof/>
        </w:rPr>
        <w:fldChar w:fldCharType="end"/>
      </w:r>
    </w:p>
    <w:p w14:paraId="1FD0F080" w14:textId="208D0B4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fldLock="1"/>
      </w:r>
      <w:r>
        <w:rPr>
          <w:noProof/>
        </w:rPr>
        <w:instrText xml:space="preserve"> PAGEREF _Toc187862011 \h </w:instrText>
      </w:r>
      <w:r>
        <w:rPr>
          <w:noProof/>
        </w:rPr>
      </w:r>
      <w:r>
        <w:rPr>
          <w:noProof/>
        </w:rPr>
        <w:fldChar w:fldCharType="separate"/>
      </w:r>
      <w:r>
        <w:rPr>
          <w:noProof/>
        </w:rPr>
        <w:t>132</w:t>
      </w:r>
      <w:r>
        <w:rPr>
          <w:noProof/>
        </w:rPr>
        <w:fldChar w:fldCharType="end"/>
      </w:r>
    </w:p>
    <w:p w14:paraId="2DA717AC" w14:textId="20D76E0D"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fldLock="1"/>
      </w:r>
      <w:r>
        <w:rPr>
          <w:noProof/>
        </w:rPr>
        <w:instrText xml:space="preserve"> PAGEREF _Toc187862012 \h </w:instrText>
      </w:r>
      <w:r>
        <w:rPr>
          <w:noProof/>
        </w:rPr>
      </w:r>
      <w:r>
        <w:rPr>
          <w:noProof/>
        </w:rPr>
        <w:fldChar w:fldCharType="separate"/>
      </w:r>
      <w:r>
        <w:rPr>
          <w:noProof/>
        </w:rPr>
        <w:t>132</w:t>
      </w:r>
      <w:r>
        <w:rPr>
          <w:noProof/>
        </w:rPr>
        <w:fldChar w:fldCharType="end"/>
      </w:r>
    </w:p>
    <w:p w14:paraId="7E43EBA9" w14:textId="15078784"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fldLock="1"/>
      </w:r>
      <w:r>
        <w:rPr>
          <w:noProof/>
        </w:rPr>
        <w:instrText xml:space="preserve"> PAGEREF _Toc187862013 \h </w:instrText>
      </w:r>
      <w:r>
        <w:rPr>
          <w:noProof/>
        </w:rPr>
      </w:r>
      <w:r>
        <w:rPr>
          <w:noProof/>
        </w:rPr>
        <w:fldChar w:fldCharType="separate"/>
      </w:r>
      <w:r>
        <w:rPr>
          <w:noProof/>
        </w:rPr>
        <w:t>133</w:t>
      </w:r>
      <w:r>
        <w:rPr>
          <w:noProof/>
        </w:rPr>
        <w:fldChar w:fldCharType="end"/>
      </w:r>
    </w:p>
    <w:p w14:paraId="0EB4ABDB" w14:textId="5A338016"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fldLock="1"/>
      </w:r>
      <w:r>
        <w:rPr>
          <w:noProof/>
        </w:rPr>
        <w:instrText xml:space="preserve"> PAGEREF _Toc187862014 \h </w:instrText>
      </w:r>
      <w:r>
        <w:rPr>
          <w:noProof/>
        </w:rPr>
      </w:r>
      <w:r>
        <w:rPr>
          <w:noProof/>
        </w:rPr>
        <w:fldChar w:fldCharType="separate"/>
      </w:r>
      <w:r>
        <w:rPr>
          <w:noProof/>
        </w:rPr>
        <w:t>133</w:t>
      </w:r>
      <w:r>
        <w:rPr>
          <w:noProof/>
        </w:rPr>
        <w:fldChar w:fldCharType="end"/>
      </w:r>
    </w:p>
    <w:p w14:paraId="4431B4F8" w14:textId="4F01D94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fldLock="1"/>
      </w:r>
      <w:r>
        <w:rPr>
          <w:noProof/>
        </w:rPr>
        <w:instrText xml:space="preserve"> PAGEREF _Toc187862015 \h </w:instrText>
      </w:r>
      <w:r>
        <w:rPr>
          <w:noProof/>
        </w:rPr>
      </w:r>
      <w:r>
        <w:rPr>
          <w:noProof/>
        </w:rPr>
        <w:fldChar w:fldCharType="separate"/>
      </w:r>
      <w:r>
        <w:rPr>
          <w:noProof/>
        </w:rPr>
        <w:t>133</w:t>
      </w:r>
      <w:r>
        <w:rPr>
          <w:noProof/>
        </w:rPr>
        <w:fldChar w:fldCharType="end"/>
      </w:r>
    </w:p>
    <w:p w14:paraId="41F861B7" w14:textId="1FB3AEFC"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_Toc187862016 \h </w:instrText>
      </w:r>
      <w:r>
        <w:rPr>
          <w:noProof/>
        </w:rPr>
      </w:r>
      <w:r>
        <w:rPr>
          <w:noProof/>
        </w:rPr>
        <w:fldChar w:fldCharType="separate"/>
      </w:r>
      <w:r>
        <w:rPr>
          <w:noProof/>
        </w:rPr>
        <w:t>133</w:t>
      </w:r>
      <w:r>
        <w:rPr>
          <w:noProof/>
        </w:rPr>
        <w:fldChar w:fldCharType="end"/>
      </w:r>
    </w:p>
    <w:p w14:paraId="70C9783A" w14:textId="6D23719C"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fldLock="1"/>
      </w:r>
      <w:r>
        <w:rPr>
          <w:noProof/>
        </w:rPr>
        <w:instrText xml:space="preserve"> PAGEREF _Toc187862017 \h </w:instrText>
      </w:r>
      <w:r>
        <w:rPr>
          <w:noProof/>
        </w:rPr>
      </w:r>
      <w:r>
        <w:rPr>
          <w:noProof/>
        </w:rPr>
        <w:fldChar w:fldCharType="separate"/>
      </w:r>
      <w:r>
        <w:rPr>
          <w:noProof/>
        </w:rPr>
        <w:t>133</w:t>
      </w:r>
      <w:r>
        <w:rPr>
          <w:noProof/>
        </w:rPr>
        <w:fldChar w:fldCharType="end"/>
      </w:r>
    </w:p>
    <w:p w14:paraId="7C164599" w14:textId="745AADA2"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_Toc187862018 \h </w:instrText>
      </w:r>
      <w:r>
        <w:rPr>
          <w:noProof/>
        </w:rPr>
      </w:r>
      <w:r>
        <w:rPr>
          <w:noProof/>
        </w:rPr>
        <w:fldChar w:fldCharType="separate"/>
      </w:r>
      <w:r>
        <w:rPr>
          <w:noProof/>
        </w:rPr>
        <w:t>133</w:t>
      </w:r>
      <w:r>
        <w:rPr>
          <w:noProof/>
        </w:rPr>
        <w:fldChar w:fldCharType="end"/>
      </w:r>
    </w:p>
    <w:p w14:paraId="7D78FA96" w14:textId="1B243CDD"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_Toc187862019 \h </w:instrText>
      </w:r>
      <w:r>
        <w:rPr>
          <w:noProof/>
        </w:rPr>
      </w:r>
      <w:r>
        <w:rPr>
          <w:noProof/>
        </w:rPr>
        <w:fldChar w:fldCharType="separate"/>
      </w:r>
      <w:r>
        <w:rPr>
          <w:noProof/>
        </w:rPr>
        <w:t>133</w:t>
      </w:r>
      <w:r>
        <w:rPr>
          <w:noProof/>
        </w:rPr>
        <w:fldChar w:fldCharType="end"/>
      </w:r>
    </w:p>
    <w:p w14:paraId="25323E03" w14:textId="6CCED895"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sidRPr="009B15BA">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9B15BA">
        <w:rPr>
          <w:noProof/>
          <w:lang w:val="fi-FI"/>
        </w:rPr>
        <w:t>Void</w:t>
      </w:r>
      <w:r>
        <w:rPr>
          <w:noProof/>
        </w:rPr>
        <w:tab/>
      </w:r>
      <w:r>
        <w:rPr>
          <w:noProof/>
        </w:rPr>
        <w:fldChar w:fldCharType="begin" w:fldLock="1"/>
      </w:r>
      <w:r>
        <w:rPr>
          <w:noProof/>
        </w:rPr>
        <w:instrText xml:space="preserve"> PAGEREF _Toc187862020 \h </w:instrText>
      </w:r>
      <w:r>
        <w:rPr>
          <w:noProof/>
        </w:rPr>
      </w:r>
      <w:r>
        <w:rPr>
          <w:noProof/>
        </w:rPr>
        <w:fldChar w:fldCharType="separate"/>
      </w:r>
      <w:r>
        <w:rPr>
          <w:noProof/>
        </w:rPr>
        <w:t>133</w:t>
      </w:r>
      <w:r>
        <w:rPr>
          <w:noProof/>
        </w:rPr>
        <w:fldChar w:fldCharType="end"/>
      </w:r>
    </w:p>
    <w:p w14:paraId="1381B3C3" w14:textId="3E495847"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fldLock="1"/>
      </w:r>
      <w:r>
        <w:rPr>
          <w:noProof/>
        </w:rPr>
        <w:instrText xml:space="preserve"> PAGEREF _Toc187862021 \h </w:instrText>
      </w:r>
      <w:r>
        <w:rPr>
          <w:noProof/>
        </w:rPr>
      </w:r>
      <w:r>
        <w:rPr>
          <w:noProof/>
        </w:rPr>
        <w:fldChar w:fldCharType="separate"/>
      </w:r>
      <w:r>
        <w:rPr>
          <w:noProof/>
        </w:rPr>
        <w:t>133</w:t>
      </w:r>
      <w:r>
        <w:rPr>
          <w:noProof/>
        </w:rPr>
        <w:fldChar w:fldCharType="end"/>
      </w:r>
    </w:p>
    <w:p w14:paraId="71D9FBEE" w14:textId="2C08FDDF"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_Toc187862022 \h </w:instrText>
      </w:r>
      <w:r>
        <w:rPr>
          <w:noProof/>
        </w:rPr>
      </w:r>
      <w:r>
        <w:rPr>
          <w:noProof/>
        </w:rPr>
        <w:fldChar w:fldCharType="separate"/>
      </w:r>
      <w:r>
        <w:rPr>
          <w:noProof/>
        </w:rPr>
        <w:t>134</w:t>
      </w:r>
      <w:r>
        <w:rPr>
          <w:noProof/>
        </w:rPr>
        <w:fldChar w:fldCharType="end"/>
      </w:r>
    </w:p>
    <w:p w14:paraId="52A2CD39" w14:textId="7F5C1D7D"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_Toc187862023 \h </w:instrText>
      </w:r>
      <w:r>
        <w:rPr>
          <w:noProof/>
        </w:rPr>
      </w:r>
      <w:r>
        <w:rPr>
          <w:noProof/>
        </w:rPr>
        <w:fldChar w:fldCharType="separate"/>
      </w:r>
      <w:r>
        <w:rPr>
          <w:noProof/>
        </w:rPr>
        <w:t>135</w:t>
      </w:r>
      <w:r>
        <w:rPr>
          <w:noProof/>
        </w:rPr>
        <w:fldChar w:fldCharType="end"/>
      </w:r>
    </w:p>
    <w:p w14:paraId="4AA7F5F9" w14:textId="087F8F1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_Toc187862024 \h </w:instrText>
      </w:r>
      <w:r>
        <w:rPr>
          <w:noProof/>
        </w:rPr>
      </w:r>
      <w:r>
        <w:rPr>
          <w:noProof/>
        </w:rPr>
        <w:fldChar w:fldCharType="separate"/>
      </w:r>
      <w:r>
        <w:rPr>
          <w:noProof/>
        </w:rPr>
        <w:t>135</w:t>
      </w:r>
      <w:r>
        <w:rPr>
          <w:noProof/>
        </w:rPr>
        <w:fldChar w:fldCharType="end"/>
      </w:r>
    </w:p>
    <w:p w14:paraId="28942B5F" w14:textId="75059AD0"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fldLock="1"/>
      </w:r>
      <w:r>
        <w:rPr>
          <w:noProof/>
        </w:rPr>
        <w:instrText xml:space="preserve"> PAGEREF _Toc187862025 \h </w:instrText>
      </w:r>
      <w:r>
        <w:rPr>
          <w:noProof/>
        </w:rPr>
      </w:r>
      <w:r>
        <w:rPr>
          <w:noProof/>
        </w:rPr>
        <w:fldChar w:fldCharType="separate"/>
      </w:r>
      <w:r>
        <w:rPr>
          <w:noProof/>
        </w:rPr>
        <w:t>136</w:t>
      </w:r>
      <w:r>
        <w:rPr>
          <w:noProof/>
        </w:rPr>
        <w:fldChar w:fldCharType="end"/>
      </w:r>
    </w:p>
    <w:p w14:paraId="5750B427" w14:textId="4AEBE7C0"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fldLock="1"/>
      </w:r>
      <w:r>
        <w:rPr>
          <w:noProof/>
        </w:rPr>
        <w:instrText xml:space="preserve"> PAGEREF _Toc187862026 \h </w:instrText>
      </w:r>
      <w:r>
        <w:rPr>
          <w:noProof/>
        </w:rPr>
      </w:r>
      <w:r>
        <w:rPr>
          <w:noProof/>
        </w:rPr>
        <w:fldChar w:fldCharType="separate"/>
      </w:r>
      <w:r>
        <w:rPr>
          <w:noProof/>
        </w:rPr>
        <w:t>136</w:t>
      </w:r>
      <w:r>
        <w:rPr>
          <w:noProof/>
        </w:rPr>
        <w:fldChar w:fldCharType="end"/>
      </w:r>
    </w:p>
    <w:p w14:paraId="4E1C1170" w14:textId="30CEA441" w:rsidR="00F819EA" w:rsidRDefault="00F819EA">
      <w:pPr>
        <w:pStyle w:val="TOC8"/>
        <w:rPr>
          <w:rFonts w:asciiTheme="minorHAnsi" w:eastAsiaTheme="minorEastAsia" w:hAnsiTheme="minorHAnsi" w:cstheme="minorBidi"/>
          <w:b w:val="0"/>
          <w:noProof/>
          <w:kern w:val="2"/>
          <w:sz w:val="24"/>
          <w:szCs w:val="24"/>
          <w:lang w:eastAsia="en-GB"/>
          <w14:ligatures w14:val="standardContextual"/>
        </w:rPr>
      </w:pPr>
      <w:r w:rsidRPr="009B15BA">
        <w:rPr>
          <w:rFonts w:eastAsia="SimSun"/>
          <w:noProof/>
        </w:rPr>
        <w:t>Annex</w:t>
      </w:r>
      <w:r>
        <w:rPr>
          <w:noProof/>
        </w:rPr>
        <w:t xml:space="preserve"> D (informative):</w:t>
      </w:r>
      <w:r>
        <w:rPr>
          <w:noProof/>
        </w:rPr>
        <w:tab/>
        <w:t>Void</w:t>
      </w:r>
      <w:r>
        <w:rPr>
          <w:noProof/>
        </w:rPr>
        <w:tab/>
      </w:r>
      <w:r>
        <w:rPr>
          <w:noProof/>
        </w:rPr>
        <w:fldChar w:fldCharType="begin" w:fldLock="1"/>
      </w:r>
      <w:r>
        <w:rPr>
          <w:noProof/>
        </w:rPr>
        <w:instrText xml:space="preserve"> PAGEREF _Toc187862027 \h </w:instrText>
      </w:r>
      <w:r>
        <w:rPr>
          <w:noProof/>
        </w:rPr>
      </w:r>
      <w:r>
        <w:rPr>
          <w:noProof/>
        </w:rPr>
        <w:fldChar w:fldCharType="separate"/>
      </w:r>
      <w:r>
        <w:rPr>
          <w:noProof/>
        </w:rPr>
        <w:t>142</w:t>
      </w:r>
      <w:r>
        <w:rPr>
          <w:noProof/>
        </w:rPr>
        <w:fldChar w:fldCharType="end"/>
      </w:r>
    </w:p>
    <w:p w14:paraId="25D5C44A" w14:textId="06699CD9" w:rsidR="00F819EA" w:rsidRDefault="00F819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_Toc187862028 \h </w:instrText>
      </w:r>
      <w:r>
        <w:rPr>
          <w:noProof/>
        </w:rPr>
      </w:r>
      <w:r>
        <w:rPr>
          <w:noProof/>
        </w:rPr>
        <w:fldChar w:fldCharType="separate"/>
      </w:r>
      <w:r>
        <w:rPr>
          <w:noProof/>
        </w:rPr>
        <w:t>143</w:t>
      </w:r>
      <w:r>
        <w:rPr>
          <w:noProof/>
        </w:rPr>
        <w:fldChar w:fldCharType="end"/>
      </w:r>
    </w:p>
    <w:p w14:paraId="14D8131E" w14:textId="351D495E"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_Toc187862029 \h </w:instrText>
      </w:r>
      <w:r>
        <w:rPr>
          <w:noProof/>
        </w:rPr>
      </w:r>
      <w:r>
        <w:rPr>
          <w:noProof/>
        </w:rPr>
        <w:fldChar w:fldCharType="separate"/>
      </w:r>
      <w:r>
        <w:rPr>
          <w:noProof/>
        </w:rPr>
        <w:t>143</w:t>
      </w:r>
      <w:r>
        <w:rPr>
          <w:noProof/>
        </w:rPr>
        <w:fldChar w:fldCharType="end"/>
      </w:r>
    </w:p>
    <w:p w14:paraId="40621D45" w14:textId="2FB522A2"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_Toc187862030 \h </w:instrText>
      </w:r>
      <w:r>
        <w:rPr>
          <w:noProof/>
        </w:rPr>
      </w:r>
      <w:r>
        <w:rPr>
          <w:noProof/>
        </w:rPr>
        <w:fldChar w:fldCharType="separate"/>
      </w:r>
      <w:r>
        <w:rPr>
          <w:noProof/>
        </w:rPr>
        <w:t>143</w:t>
      </w:r>
      <w:r>
        <w:rPr>
          <w:noProof/>
        </w:rPr>
        <w:fldChar w:fldCharType="end"/>
      </w:r>
    </w:p>
    <w:p w14:paraId="0F09C2D3" w14:textId="440A846B"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_Toc187862031 \h </w:instrText>
      </w:r>
      <w:r>
        <w:rPr>
          <w:noProof/>
        </w:rPr>
      </w:r>
      <w:r>
        <w:rPr>
          <w:noProof/>
        </w:rPr>
        <w:fldChar w:fldCharType="separate"/>
      </w:r>
      <w:r>
        <w:rPr>
          <w:noProof/>
        </w:rPr>
        <w:t>143</w:t>
      </w:r>
      <w:r>
        <w:rPr>
          <w:noProof/>
        </w:rPr>
        <w:fldChar w:fldCharType="end"/>
      </w:r>
    </w:p>
    <w:p w14:paraId="0483DB91" w14:textId="4ADABE9D" w:rsidR="00F819EA" w:rsidRDefault="00F819EA">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_Toc187862032 \h </w:instrText>
      </w:r>
      <w:r>
        <w:rPr>
          <w:noProof/>
        </w:rPr>
      </w:r>
      <w:r>
        <w:rPr>
          <w:noProof/>
        </w:rPr>
        <w:fldChar w:fldCharType="separate"/>
      </w:r>
      <w:r>
        <w:rPr>
          <w:noProof/>
        </w:rPr>
        <w:t>143</w:t>
      </w:r>
      <w:r>
        <w:rPr>
          <w:noProof/>
        </w:rPr>
        <w:fldChar w:fldCharType="end"/>
      </w:r>
    </w:p>
    <w:p w14:paraId="518B0505" w14:textId="652F97ED"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_Toc187862033 \h </w:instrText>
      </w:r>
      <w:r>
        <w:rPr>
          <w:noProof/>
        </w:rPr>
      </w:r>
      <w:r>
        <w:rPr>
          <w:noProof/>
        </w:rPr>
        <w:fldChar w:fldCharType="separate"/>
      </w:r>
      <w:r>
        <w:rPr>
          <w:noProof/>
        </w:rPr>
        <w:t>144</w:t>
      </w:r>
      <w:r>
        <w:rPr>
          <w:noProof/>
        </w:rPr>
        <w:fldChar w:fldCharType="end"/>
      </w:r>
    </w:p>
    <w:p w14:paraId="5D4C6542" w14:textId="5FD8064A"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_Toc187862034 \h </w:instrText>
      </w:r>
      <w:r>
        <w:rPr>
          <w:noProof/>
        </w:rPr>
      </w:r>
      <w:r>
        <w:rPr>
          <w:noProof/>
        </w:rPr>
        <w:fldChar w:fldCharType="separate"/>
      </w:r>
      <w:r>
        <w:rPr>
          <w:noProof/>
        </w:rPr>
        <w:t>144</w:t>
      </w:r>
      <w:r>
        <w:rPr>
          <w:noProof/>
        </w:rPr>
        <w:fldChar w:fldCharType="end"/>
      </w:r>
    </w:p>
    <w:p w14:paraId="56D58A03" w14:textId="266645DB"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_Toc187862035 \h </w:instrText>
      </w:r>
      <w:r>
        <w:rPr>
          <w:noProof/>
        </w:rPr>
      </w:r>
      <w:r>
        <w:rPr>
          <w:noProof/>
        </w:rPr>
        <w:fldChar w:fldCharType="separate"/>
      </w:r>
      <w:r>
        <w:rPr>
          <w:noProof/>
        </w:rPr>
        <w:t>144</w:t>
      </w:r>
      <w:r>
        <w:rPr>
          <w:noProof/>
        </w:rPr>
        <w:fldChar w:fldCharType="end"/>
      </w:r>
    </w:p>
    <w:p w14:paraId="591C8AA7" w14:textId="4509905E"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_Toc187862036 \h </w:instrText>
      </w:r>
      <w:r>
        <w:rPr>
          <w:noProof/>
        </w:rPr>
      </w:r>
      <w:r>
        <w:rPr>
          <w:noProof/>
        </w:rPr>
        <w:fldChar w:fldCharType="separate"/>
      </w:r>
      <w:r>
        <w:rPr>
          <w:noProof/>
        </w:rPr>
        <w:t>145</w:t>
      </w:r>
      <w:r>
        <w:rPr>
          <w:noProof/>
        </w:rPr>
        <w:fldChar w:fldCharType="end"/>
      </w:r>
    </w:p>
    <w:p w14:paraId="37000248" w14:textId="155AF9F7" w:rsidR="00F819EA" w:rsidRDefault="00F819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_Toc187862037 \h </w:instrText>
      </w:r>
      <w:r>
        <w:rPr>
          <w:noProof/>
        </w:rPr>
      </w:r>
      <w:r>
        <w:rPr>
          <w:noProof/>
        </w:rPr>
        <w:fldChar w:fldCharType="separate"/>
      </w:r>
      <w:r>
        <w:rPr>
          <w:noProof/>
        </w:rPr>
        <w:t>147</w:t>
      </w:r>
      <w:r>
        <w:rPr>
          <w:noProof/>
        </w:rPr>
        <w:fldChar w:fldCharType="end"/>
      </w:r>
    </w:p>
    <w:p w14:paraId="1664674A" w14:textId="66AEF2D5"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_Toc187862038 \h </w:instrText>
      </w:r>
      <w:r>
        <w:rPr>
          <w:noProof/>
        </w:rPr>
      </w:r>
      <w:r>
        <w:rPr>
          <w:noProof/>
        </w:rPr>
        <w:fldChar w:fldCharType="separate"/>
      </w:r>
      <w:r>
        <w:rPr>
          <w:noProof/>
        </w:rPr>
        <w:t>147</w:t>
      </w:r>
      <w:r>
        <w:rPr>
          <w:noProof/>
        </w:rPr>
        <w:fldChar w:fldCharType="end"/>
      </w:r>
    </w:p>
    <w:p w14:paraId="24DB4146" w14:textId="1836E524"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_Toc187862039 \h </w:instrText>
      </w:r>
      <w:r>
        <w:rPr>
          <w:noProof/>
        </w:rPr>
      </w:r>
      <w:r>
        <w:rPr>
          <w:noProof/>
        </w:rPr>
        <w:fldChar w:fldCharType="separate"/>
      </w:r>
      <w:r>
        <w:rPr>
          <w:noProof/>
        </w:rPr>
        <w:t>147</w:t>
      </w:r>
      <w:r>
        <w:rPr>
          <w:noProof/>
        </w:rPr>
        <w:fldChar w:fldCharType="end"/>
      </w:r>
    </w:p>
    <w:p w14:paraId="0A63E789" w14:textId="1C183A9F" w:rsidR="00F819EA" w:rsidRDefault="00F819EA">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_Toc187862040 \h </w:instrText>
      </w:r>
      <w:r>
        <w:rPr>
          <w:noProof/>
        </w:rPr>
      </w:r>
      <w:r>
        <w:rPr>
          <w:noProof/>
        </w:rPr>
        <w:fldChar w:fldCharType="separate"/>
      </w:r>
      <w:r>
        <w:rPr>
          <w:noProof/>
        </w:rPr>
        <w:t>150</w:t>
      </w:r>
      <w:r>
        <w:rPr>
          <w:noProof/>
        </w:rPr>
        <w:fldChar w:fldCharType="end"/>
      </w:r>
    </w:p>
    <w:p w14:paraId="35B622B9" w14:textId="119AF9FC" w:rsidR="00F819EA" w:rsidRDefault="00F819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_Toc187862041 \h </w:instrText>
      </w:r>
      <w:r>
        <w:rPr>
          <w:noProof/>
        </w:rPr>
      </w:r>
      <w:r>
        <w:rPr>
          <w:noProof/>
        </w:rPr>
        <w:fldChar w:fldCharType="separate"/>
      </w:r>
      <w:r>
        <w:rPr>
          <w:noProof/>
        </w:rPr>
        <w:t>154</w:t>
      </w:r>
      <w:r>
        <w:rPr>
          <w:noProof/>
        </w:rPr>
        <w:fldChar w:fldCharType="end"/>
      </w:r>
    </w:p>
    <w:p w14:paraId="3528941F" w14:textId="275EF6A4"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CRForeword"/>
      <w:bookmarkStart w:id="4" w:name="_Toc68899463"/>
      <w:bookmarkStart w:id="5" w:name="_Toc71214214"/>
      <w:bookmarkStart w:id="6" w:name="_Toc71721888"/>
      <w:bookmarkStart w:id="7" w:name="_Toc74858940"/>
      <w:bookmarkStart w:id="8" w:name="_Toc187861576"/>
      <w:bookmarkEnd w:id="3"/>
      <w:r w:rsidRPr="006436AF">
        <w:t>Foreword</w:t>
      </w:r>
      <w:bookmarkEnd w:id="4"/>
      <w:bookmarkEnd w:id="5"/>
      <w:bookmarkEnd w:id="6"/>
      <w:bookmarkEnd w:id="7"/>
      <w:bookmarkEnd w:id="8"/>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 xml:space="preserve">Version </w:t>
      </w:r>
      <w:proofErr w:type="spellStart"/>
      <w:r w:rsidRPr="006436AF">
        <w:t>x.y.z</w:t>
      </w:r>
      <w:proofErr w:type="spellEnd"/>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9" w:name="introduction"/>
      <w:bookmarkEnd w:id="9"/>
      <w:r w:rsidR="00080512" w:rsidRPr="006436AF">
        <w:br w:type="page"/>
      </w:r>
    </w:p>
    <w:p w14:paraId="30DC1E46" w14:textId="7855CA5E" w:rsidR="00080512" w:rsidRPr="006436AF" w:rsidRDefault="00080512" w:rsidP="004E676E">
      <w:pPr>
        <w:pStyle w:val="Heading1"/>
      </w:pPr>
      <w:bookmarkStart w:id="10" w:name="_CR1"/>
      <w:bookmarkStart w:id="11" w:name="_Toc68899464"/>
      <w:bookmarkStart w:id="12" w:name="_Toc71214215"/>
      <w:bookmarkStart w:id="13" w:name="_Toc71721889"/>
      <w:bookmarkStart w:id="14" w:name="_Toc74858941"/>
      <w:bookmarkStart w:id="15" w:name="_Toc187861577"/>
      <w:bookmarkEnd w:id="10"/>
      <w:r w:rsidRPr="006436AF">
        <w:t>1</w:t>
      </w:r>
      <w:r w:rsidRPr="006436AF">
        <w:tab/>
        <w:t>Scope</w:t>
      </w:r>
      <w:bookmarkEnd w:id="11"/>
      <w:bookmarkEnd w:id="12"/>
      <w:bookmarkEnd w:id="13"/>
      <w:bookmarkEnd w:id="14"/>
      <w:bookmarkEnd w:id="15"/>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6" w:name="_CR2"/>
      <w:bookmarkStart w:id="17" w:name="_Toc68899465"/>
      <w:bookmarkStart w:id="18" w:name="_Toc71214216"/>
      <w:bookmarkStart w:id="19" w:name="_Toc71721890"/>
      <w:bookmarkStart w:id="20" w:name="_Toc74858942"/>
      <w:bookmarkStart w:id="21" w:name="_Toc187861578"/>
      <w:bookmarkEnd w:id="16"/>
      <w:r w:rsidRPr="006436AF">
        <w:t>2</w:t>
      </w:r>
      <w:r w:rsidRPr="006436AF">
        <w:tab/>
        <w:t>References</w:t>
      </w:r>
      <w:bookmarkEnd w:id="17"/>
      <w:bookmarkEnd w:id="18"/>
      <w:bookmarkEnd w:id="19"/>
      <w:bookmarkEnd w:id="20"/>
      <w:bookmarkEnd w:id="21"/>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22"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22"/>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3"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3"/>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4C8FC21E" w14:textId="0E6649FA" w:rsidR="004F6C0A" w:rsidRPr="006436AF" w:rsidRDefault="00EB6454" w:rsidP="004F6C0A">
      <w:pPr>
        <w:pStyle w:val="EX"/>
      </w:pPr>
      <w:r w:rsidRPr="006436AF">
        <w:t>[16]</w:t>
      </w:r>
      <w:r w:rsidRPr="006436AF">
        <w:tab/>
      </w:r>
      <w:r>
        <w:t>Void</w:t>
      </w:r>
      <w:r w:rsidR="007C5FA6" w:rsidRPr="006436AF">
        <w:t>[17]</w:t>
      </w:r>
      <w:r w:rsidR="007C5FA6"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4" w:name="_MCCTEMPBM_CRPT71130002___5"/>
      <w:r w:rsidRPr="006436AF">
        <w:rPr>
          <w:snapToGrid w:val="0"/>
        </w:rPr>
        <w:t>[23]</w:t>
      </w:r>
      <w:r w:rsidRPr="006436AF">
        <w:rPr>
          <w:snapToGrid w:val="0"/>
        </w:rPr>
        <w:tab/>
      </w:r>
      <w:proofErr w:type="spellStart"/>
      <w:r w:rsidRPr="006436AF">
        <w:t>OpenAPI</w:t>
      </w:r>
      <w:proofErr w:type="spellEnd"/>
      <w:r w:rsidRPr="006436AF">
        <w:t>: "</w:t>
      </w:r>
      <w:proofErr w:type="spellStart"/>
      <w:r w:rsidRPr="006436AF">
        <w:t>OpenAPI</w:t>
      </w:r>
      <w:proofErr w:type="spellEnd"/>
      <w:r w:rsidRPr="006436AF">
        <w:t xml:space="preserve">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4"/>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D0555DE" w14:textId="77777777" w:rsidR="00EB6454" w:rsidRPr="006436AF" w:rsidRDefault="00EB6454" w:rsidP="00EB6454">
      <w:pPr>
        <w:pStyle w:val="EX"/>
        <w:ind w:left="1699" w:hanging="1411"/>
      </w:pPr>
      <w:bookmarkStart w:id="25"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5"/>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6" w:name="_Toc68899466"/>
      <w:bookmarkStart w:id="27" w:name="_Toc71214217"/>
      <w:bookmarkStart w:id="28" w:name="_Toc71721891"/>
      <w:bookmarkStart w:id="29" w:name="_Toc74858943"/>
      <w:r>
        <w:t>[53]</w:t>
      </w:r>
      <w:r>
        <w:tab/>
        <w:t>IETF draft-</w:t>
      </w:r>
      <w:proofErr w:type="spellStart"/>
      <w:r>
        <w:t>bhutton</w:t>
      </w:r>
      <w:proofErr w:type="spellEnd"/>
      <w:r>
        <w:t>-</w:t>
      </w:r>
      <w:proofErr w:type="spellStart"/>
      <w:r>
        <w:t>json</w:t>
      </w:r>
      <w:proofErr w:type="spellEnd"/>
      <w:r>
        <w:t>-schema-validation: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2"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Pr="00EB6454" w:rsidRDefault="00D10CDC" w:rsidP="001B7DB7">
      <w:pPr>
        <w:pStyle w:val="EX"/>
      </w:pPr>
      <w:r>
        <w:t>[66]</w:t>
      </w:r>
      <w:r>
        <w:tab/>
      </w:r>
      <w:r w:rsidRPr="00084A36">
        <w:t>IETF RFC</w:t>
      </w:r>
      <w:r>
        <w:t> </w:t>
      </w:r>
      <w:r w:rsidRPr="00084A36">
        <w:t>4122</w:t>
      </w:r>
      <w:r>
        <w:t>:</w:t>
      </w:r>
      <w:r w:rsidRPr="00084A36">
        <w:t xml:space="preserve"> </w:t>
      </w:r>
      <w:r>
        <w:t>"</w:t>
      </w:r>
      <w:r w:rsidRPr="00084A36">
        <w:t xml:space="preserve">A Universally Unique </w:t>
      </w:r>
      <w:proofErr w:type="spellStart"/>
      <w:r w:rsidRPr="00084A36">
        <w:t>IDentifier</w:t>
      </w:r>
      <w:proofErr w:type="spellEnd"/>
      <w:r w:rsidRPr="00084A36">
        <w:t xml:space="preserve"> (UUID) URN Namespace</w:t>
      </w:r>
      <w:r>
        <w:t>", July 2005.</w:t>
      </w:r>
    </w:p>
    <w:p w14:paraId="52335EE9" w14:textId="49FE47E9" w:rsidR="00080512" w:rsidRPr="006436AF" w:rsidRDefault="00080512">
      <w:pPr>
        <w:pStyle w:val="Heading1"/>
      </w:pPr>
      <w:bookmarkStart w:id="30" w:name="_CR3"/>
      <w:bookmarkStart w:id="31" w:name="_Toc187861579"/>
      <w:bookmarkEnd w:id="30"/>
      <w:r w:rsidRPr="006436AF">
        <w:t>3</w:t>
      </w:r>
      <w:r w:rsidRPr="006436AF">
        <w:tab/>
        <w:t>Definitions</w:t>
      </w:r>
      <w:r w:rsidR="00602AEA" w:rsidRPr="006436AF">
        <w:t xml:space="preserve"> of terms, symbols and abbreviations</w:t>
      </w:r>
      <w:bookmarkEnd w:id="26"/>
      <w:bookmarkEnd w:id="27"/>
      <w:bookmarkEnd w:id="28"/>
      <w:bookmarkEnd w:id="29"/>
      <w:bookmarkEnd w:id="31"/>
    </w:p>
    <w:p w14:paraId="17CCE4A4" w14:textId="7A8D5EE8" w:rsidR="00080512" w:rsidRPr="006436AF" w:rsidRDefault="00080512">
      <w:pPr>
        <w:pStyle w:val="Heading2"/>
      </w:pPr>
      <w:bookmarkStart w:id="32" w:name="_CR3_1"/>
      <w:bookmarkStart w:id="33" w:name="_Toc68899467"/>
      <w:bookmarkStart w:id="34" w:name="_Toc71214218"/>
      <w:bookmarkStart w:id="35" w:name="_Toc71721892"/>
      <w:bookmarkStart w:id="36" w:name="_Toc74858944"/>
      <w:bookmarkStart w:id="37" w:name="_Toc187861580"/>
      <w:bookmarkEnd w:id="32"/>
      <w:r w:rsidRPr="006436AF">
        <w:t>3.1</w:t>
      </w:r>
      <w:r w:rsidRPr="006436AF">
        <w:tab/>
      </w:r>
      <w:r w:rsidR="002B6339" w:rsidRPr="006436AF">
        <w:t>Terms</w:t>
      </w:r>
      <w:bookmarkEnd w:id="33"/>
      <w:bookmarkEnd w:id="34"/>
      <w:bookmarkEnd w:id="35"/>
      <w:bookmarkEnd w:id="36"/>
      <w:bookmarkEnd w:id="37"/>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8" w:name="_CR3_2"/>
      <w:bookmarkStart w:id="39" w:name="_Toc68899468"/>
      <w:bookmarkStart w:id="40" w:name="_Toc71214219"/>
      <w:bookmarkStart w:id="41" w:name="_Toc71721893"/>
      <w:bookmarkStart w:id="42" w:name="_Toc74858945"/>
      <w:bookmarkStart w:id="43" w:name="_Toc187861581"/>
      <w:bookmarkEnd w:id="38"/>
      <w:r w:rsidRPr="006436AF">
        <w:t>3.2</w:t>
      </w:r>
      <w:r w:rsidRPr="006436AF">
        <w:tab/>
        <w:t>Symbols</w:t>
      </w:r>
      <w:bookmarkEnd w:id="39"/>
      <w:bookmarkEnd w:id="40"/>
      <w:bookmarkEnd w:id="41"/>
      <w:bookmarkEnd w:id="42"/>
      <w:bookmarkEnd w:id="43"/>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44" w:name="_CR3_3"/>
      <w:bookmarkStart w:id="45" w:name="_Toc68899469"/>
      <w:bookmarkStart w:id="46" w:name="_Toc71214220"/>
      <w:bookmarkStart w:id="47" w:name="_Toc71721894"/>
      <w:bookmarkStart w:id="48" w:name="_Toc74858946"/>
      <w:bookmarkStart w:id="49" w:name="_Toc187861582"/>
      <w:bookmarkEnd w:id="44"/>
      <w:r w:rsidRPr="006436AF">
        <w:t>3.3</w:t>
      </w:r>
      <w:r w:rsidRPr="006436AF">
        <w:tab/>
        <w:t>Abbreviations</w:t>
      </w:r>
      <w:bookmarkEnd w:id="45"/>
      <w:bookmarkEnd w:id="46"/>
      <w:bookmarkEnd w:id="47"/>
      <w:bookmarkEnd w:id="48"/>
      <w:bookmarkEnd w:id="49"/>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277955B7" w14:textId="77777777" w:rsidR="008C550F" w:rsidRDefault="008C550F" w:rsidP="008C550F">
      <w:pPr>
        <w:pStyle w:val="EW"/>
      </w:pPr>
      <w:r>
        <w:t>BM-SC</w:t>
      </w:r>
      <w:r>
        <w:tab/>
        <w:t>Broadcast Multicast Switching Centre</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5162B5A8" w14:textId="77777777" w:rsidR="008C550F" w:rsidRDefault="008C550F" w:rsidP="008C550F">
      <w:pPr>
        <w:pStyle w:val="EW"/>
      </w:pPr>
      <w:r>
        <w:t>eMBMS</w:t>
      </w:r>
      <w:r>
        <w:tab/>
        <w:t>evolved MBMS</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 xml:space="preserve">Logical Channel </w:t>
      </w:r>
      <w:proofErr w:type="spellStart"/>
      <w:r w:rsidR="00B67A8E" w:rsidRPr="006436AF">
        <w:t>IDentifier</w:t>
      </w:r>
      <w:proofErr w:type="spellEnd"/>
    </w:p>
    <w:p w14:paraId="29BDC422" w14:textId="77777777" w:rsidR="008C550F" w:rsidRDefault="008C550F" w:rsidP="008C550F">
      <w:pPr>
        <w:pStyle w:val="EW"/>
      </w:pPr>
      <w:r>
        <w:t>MBMS</w:t>
      </w:r>
      <w:r>
        <w:tab/>
        <w:t>Multimedia Broadcast Multicast Service</w:t>
      </w:r>
    </w:p>
    <w:p w14:paraId="701A182D" w14:textId="77777777" w:rsidR="008C550F" w:rsidRDefault="008C550F" w:rsidP="008C550F">
      <w:pPr>
        <w:pStyle w:val="EW"/>
      </w:pPr>
      <w:r>
        <w:t>MBS</w:t>
      </w:r>
      <w:r>
        <w:tab/>
        <w:t>Multicast-Broadcast Service</w:t>
      </w:r>
    </w:p>
    <w:p w14:paraId="341E6FA8" w14:textId="77777777" w:rsidR="008C550F" w:rsidRDefault="008C550F" w:rsidP="008C550F">
      <w:pPr>
        <w:pStyle w:val="EW"/>
      </w:pPr>
      <w:r>
        <w:t>MBSTF</w:t>
      </w:r>
      <w:r>
        <w:tab/>
        <w:t>MBS Transport Function</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50" w:name="_MCCTEMPBM_CRPT71130004___2"/>
      <w:r w:rsidRPr="006436AF">
        <w:t>MSISDN</w:t>
      </w:r>
      <w:r w:rsidRPr="006436AF">
        <w:tab/>
        <w:t>Mobile Subscriber ISDN number</w:t>
      </w:r>
    </w:p>
    <w:bookmarkEnd w:id="50"/>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proofErr w:type="spellStart"/>
      <w:r w:rsidRPr="006436AF">
        <w:t>QoE</w:t>
      </w:r>
      <w:proofErr w:type="spellEnd"/>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51" w:name="_CR4"/>
      <w:bookmarkStart w:id="52" w:name="_Toc68899470"/>
      <w:bookmarkStart w:id="53" w:name="_Toc71214221"/>
      <w:bookmarkStart w:id="54" w:name="_Toc71721895"/>
      <w:bookmarkStart w:id="55" w:name="_Toc74858947"/>
      <w:bookmarkStart w:id="56" w:name="_Toc187861583"/>
      <w:bookmarkEnd w:id="51"/>
      <w:r w:rsidRPr="006436AF">
        <w:t>4</w:t>
      </w:r>
      <w:r w:rsidRPr="006436AF">
        <w:tab/>
      </w:r>
      <w:r w:rsidR="009B6154" w:rsidRPr="006436AF">
        <w:t xml:space="preserve">Procedures for Downlink </w:t>
      </w:r>
      <w:r w:rsidR="007B1DA2" w:rsidRPr="006436AF">
        <w:t xml:space="preserve">Media </w:t>
      </w:r>
      <w:r w:rsidR="009B6154" w:rsidRPr="006436AF">
        <w:t>Streaming</w:t>
      </w:r>
      <w:bookmarkEnd w:id="52"/>
      <w:bookmarkEnd w:id="53"/>
      <w:bookmarkEnd w:id="54"/>
      <w:bookmarkEnd w:id="55"/>
      <w:bookmarkEnd w:id="56"/>
    </w:p>
    <w:p w14:paraId="7C5A9E01" w14:textId="223F9887" w:rsidR="000217C0" w:rsidRPr="006436AF" w:rsidRDefault="000217C0" w:rsidP="00450E15">
      <w:pPr>
        <w:pStyle w:val="Heading2"/>
      </w:pPr>
      <w:bookmarkStart w:id="57" w:name="_CR4_1"/>
      <w:bookmarkStart w:id="58" w:name="_Toc68899471"/>
      <w:bookmarkStart w:id="59" w:name="_Toc71214222"/>
      <w:bookmarkStart w:id="60" w:name="_Toc71721896"/>
      <w:bookmarkStart w:id="61" w:name="_Toc74858948"/>
      <w:bookmarkStart w:id="62" w:name="_Toc187861584"/>
      <w:bookmarkEnd w:id="57"/>
      <w:r w:rsidRPr="006436AF">
        <w:t>4.1</w:t>
      </w:r>
      <w:r w:rsidR="00FE3892" w:rsidRPr="006436AF">
        <w:tab/>
      </w:r>
      <w:r w:rsidRPr="006436AF">
        <w:t>General</w:t>
      </w:r>
      <w:bookmarkEnd w:id="58"/>
      <w:bookmarkEnd w:id="59"/>
      <w:bookmarkEnd w:id="60"/>
      <w:bookmarkEnd w:id="61"/>
      <w:bookmarkEnd w:id="62"/>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63"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64" w:name="_CR4_2"/>
      <w:bookmarkStart w:id="65" w:name="_Toc68899472"/>
      <w:bookmarkStart w:id="66" w:name="_Toc71214223"/>
      <w:bookmarkStart w:id="67" w:name="_Toc71721897"/>
      <w:bookmarkStart w:id="68" w:name="_Toc74858949"/>
      <w:bookmarkStart w:id="69" w:name="_Toc187861585"/>
      <w:bookmarkEnd w:id="63"/>
      <w:bookmarkEnd w:id="64"/>
      <w:r w:rsidRPr="006436AF">
        <w:t>4.2</w:t>
      </w:r>
      <w:r w:rsidRPr="006436AF">
        <w:tab/>
      </w:r>
      <w:bookmarkEnd w:id="65"/>
      <w:bookmarkEnd w:id="66"/>
      <w:bookmarkEnd w:id="67"/>
      <w:bookmarkEnd w:id="68"/>
      <w:r w:rsidR="0033474B" w:rsidRPr="00586B6B">
        <w:t xml:space="preserve">APIs relevant to </w:t>
      </w:r>
      <w:r w:rsidR="0033474B">
        <w:t>d</w:t>
      </w:r>
      <w:r w:rsidR="0033474B" w:rsidRPr="00586B6B">
        <w:t xml:space="preserve">ownlink </w:t>
      </w:r>
      <w:r w:rsidR="0033474B">
        <w:t>media s</w:t>
      </w:r>
      <w:r w:rsidR="0033474B" w:rsidRPr="00586B6B">
        <w:t>treaming</w:t>
      </w:r>
      <w:bookmarkEnd w:id="6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2FB86078" w14:textId="77777777" w:rsidR="008C550F" w:rsidRPr="006436AF" w:rsidRDefault="008C550F" w:rsidP="008C550F">
      <w:pPr>
        <w:pStyle w:val="TH"/>
      </w:pPr>
      <w:bookmarkStart w:id="70" w:name="_CRTable4_21"/>
      <w:bookmarkStart w:id="71" w:name="_Toc68899473"/>
      <w:bookmarkStart w:id="72" w:name="_Toc71214224"/>
      <w:bookmarkStart w:id="73" w:name="_Toc71721898"/>
      <w:bookmarkStart w:id="74" w:name="_Toc74858950"/>
      <w:r w:rsidRPr="006436AF">
        <w:t xml:space="preserve">Table </w:t>
      </w:r>
      <w:bookmarkEnd w:id="70"/>
      <w:r w:rsidRPr="006436AF">
        <w:t>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2962"/>
        <w:gridCol w:w="967"/>
        <w:gridCol w:w="3422"/>
        <w:gridCol w:w="845"/>
      </w:tblGrid>
      <w:tr w:rsidR="008C550F" w:rsidRPr="006436AF" w14:paraId="7C224C71" w14:textId="77777777" w:rsidTr="002E2BF2">
        <w:tc>
          <w:tcPr>
            <w:tcW w:w="1433" w:type="dxa"/>
            <w:vMerge w:val="restart"/>
            <w:shd w:val="clear" w:color="auto" w:fill="D9D9D9"/>
          </w:tcPr>
          <w:p w14:paraId="4F599703" w14:textId="77777777" w:rsidR="008C550F" w:rsidRPr="006436AF" w:rsidRDefault="008C550F" w:rsidP="002E2BF2">
            <w:pPr>
              <w:pStyle w:val="TAH"/>
            </w:pPr>
            <w:bookmarkStart w:id="75" w:name="MCCQCTEMPBM_00000101"/>
            <w:r w:rsidRPr="006436AF">
              <w:t>5GMSd feature</w:t>
            </w:r>
          </w:p>
        </w:tc>
        <w:tc>
          <w:tcPr>
            <w:tcW w:w="2962" w:type="dxa"/>
            <w:vMerge w:val="restart"/>
            <w:shd w:val="clear" w:color="auto" w:fill="D9D9D9"/>
          </w:tcPr>
          <w:p w14:paraId="3B032981" w14:textId="77777777" w:rsidR="008C550F" w:rsidRPr="006436AF" w:rsidRDefault="008C550F" w:rsidP="002E2BF2">
            <w:pPr>
              <w:pStyle w:val="TAH"/>
            </w:pPr>
            <w:r w:rsidRPr="006436AF">
              <w:t>Abstract</w:t>
            </w:r>
          </w:p>
        </w:tc>
        <w:tc>
          <w:tcPr>
            <w:tcW w:w="5234" w:type="dxa"/>
            <w:gridSpan w:val="3"/>
            <w:shd w:val="clear" w:color="auto" w:fill="D9D9D9"/>
          </w:tcPr>
          <w:p w14:paraId="035C046C" w14:textId="77777777" w:rsidR="008C550F" w:rsidRPr="006436AF" w:rsidRDefault="008C550F" w:rsidP="002E2BF2">
            <w:pPr>
              <w:pStyle w:val="TAH"/>
            </w:pPr>
            <w:r w:rsidRPr="006436AF">
              <w:t>Relevant APIs</w:t>
            </w:r>
          </w:p>
        </w:tc>
      </w:tr>
      <w:tr w:rsidR="008C550F" w:rsidRPr="006436AF" w14:paraId="6EB56260" w14:textId="77777777" w:rsidTr="002E2BF2">
        <w:tc>
          <w:tcPr>
            <w:tcW w:w="1433" w:type="dxa"/>
            <w:vMerge/>
            <w:shd w:val="clear" w:color="auto" w:fill="D9D9D9"/>
          </w:tcPr>
          <w:p w14:paraId="4ADB8782" w14:textId="77777777" w:rsidR="008C550F" w:rsidRPr="006436AF" w:rsidRDefault="008C550F" w:rsidP="002E2BF2">
            <w:pPr>
              <w:pStyle w:val="TAH"/>
            </w:pPr>
          </w:p>
        </w:tc>
        <w:tc>
          <w:tcPr>
            <w:tcW w:w="2962" w:type="dxa"/>
            <w:vMerge/>
            <w:shd w:val="clear" w:color="auto" w:fill="D9D9D9"/>
          </w:tcPr>
          <w:p w14:paraId="62EA54D3" w14:textId="77777777" w:rsidR="008C550F" w:rsidRPr="006436AF" w:rsidRDefault="008C550F" w:rsidP="002E2BF2">
            <w:pPr>
              <w:pStyle w:val="TAH"/>
            </w:pPr>
          </w:p>
        </w:tc>
        <w:tc>
          <w:tcPr>
            <w:tcW w:w="967" w:type="dxa"/>
            <w:shd w:val="clear" w:color="auto" w:fill="D9D9D9"/>
          </w:tcPr>
          <w:p w14:paraId="52C5113F" w14:textId="77777777" w:rsidR="008C550F" w:rsidRPr="006436AF" w:rsidRDefault="008C550F" w:rsidP="002E2BF2">
            <w:pPr>
              <w:pStyle w:val="TAH"/>
            </w:pPr>
            <w:r w:rsidRPr="006436AF">
              <w:t>Interface</w:t>
            </w:r>
          </w:p>
        </w:tc>
        <w:tc>
          <w:tcPr>
            <w:tcW w:w="3422" w:type="dxa"/>
            <w:shd w:val="clear" w:color="auto" w:fill="D9D9D9"/>
          </w:tcPr>
          <w:p w14:paraId="6D337B9F" w14:textId="77777777" w:rsidR="008C550F" w:rsidRPr="006436AF" w:rsidRDefault="008C550F" w:rsidP="002E2BF2">
            <w:pPr>
              <w:pStyle w:val="TAH"/>
            </w:pPr>
            <w:r w:rsidRPr="006436AF">
              <w:t>API name</w:t>
            </w:r>
          </w:p>
        </w:tc>
        <w:tc>
          <w:tcPr>
            <w:tcW w:w="845" w:type="dxa"/>
            <w:shd w:val="clear" w:color="auto" w:fill="D9D9D9"/>
          </w:tcPr>
          <w:p w14:paraId="6B1A6584" w14:textId="77777777" w:rsidR="008C550F" w:rsidRPr="006436AF" w:rsidRDefault="008C550F" w:rsidP="002E2BF2">
            <w:pPr>
              <w:pStyle w:val="TAH"/>
            </w:pPr>
            <w:r w:rsidRPr="006436AF">
              <w:t>Clause</w:t>
            </w:r>
          </w:p>
        </w:tc>
      </w:tr>
      <w:tr w:rsidR="008C550F" w:rsidRPr="006436AF" w14:paraId="42B41C41" w14:textId="77777777" w:rsidTr="002E2BF2">
        <w:tc>
          <w:tcPr>
            <w:tcW w:w="1433" w:type="dxa"/>
            <w:shd w:val="clear" w:color="auto" w:fill="auto"/>
          </w:tcPr>
          <w:p w14:paraId="3F8BEC98" w14:textId="77777777" w:rsidR="008C550F" w:rsidRPr="006436AF" w:rsidRDefault="008C550F" w:rsidP="000C2AC9">
            <w:pPr>
              <w:pStyle w:val="TAL"/>
              <w:keepNext w:val="0"/>
            </w:pPr>
            <w:r w:rsidRPr="006436AF">
              <w:t>Content protocols discovery</w:t>
            </w:r>
          </w:p>
        </w:tc>
        <w:tc>
          <w:tcPr>
            <w:tcW w:w="2962" w:type="dxa"/>
            <w:shd w:val="clear" w:color="auto" w:fill="auto"/>
          </w:tcPr>
          <w:p w14:paraId="76005676" w14:textId="77777777" w:rsidR="008C550F" w:rsidRPr="006436AF" w:rsidRDefault="008C550F" w:rsidP="000C2AC9">
            <w:pPr>
              <w:pStyle w:val="TAL"/>
              <w:keepNext w:val="0"/>
            </w:pPr>
            <w:r w:rsidRPr="006436AF">
              <w:t>Used by the 5GMSd Application Provider to interrogate which content ingest protocols are supported by 5GMSd AS(s).</w:t>
            </w:r>
          </w:p>
        </w:tc>
        <w:tc>
          <w:tcPr>
            <w:tcW w:w="967" w:type="dxa"/>
            <w:vAlign w:val="center"/>
          </w:tcPr>
          <w:p w14:paraId="0601E581" w14:textId="77777777" w:rsidR="008C550F" w:rsidRPr="006436AF" w:rsidRDefault="008C550F" w:rsidP="000C2AC9">
            <w:pPr>
              <w:pStyle w:val="TAL"/>
              <w:keepNext w:val="0"/>
              <w:jc w:val="center"/>
            </w:pPr>
            <w:r w:rsidRPr="006436AF">
              <w:t>M1d</w:t>
            </w:r>
          </w:p>
        </w:tc>
        <w:tc>
          <w:tcPr>
            <w:tcW w:w="3422" w:type="dxa"/>
            <w:shd w:val="clear" w:color="auto" w:fill="auto"/>
          </w:tcPr>
          <w:p w14:paraId="11CE4A6D" w14:textId="77777777" w:rsidR="008C550F" w:rsidRPr="006436AF" w:rsidRDefault="008C550F" w:rsidP="000C2AC9">
            <w:pPr>
              <w:pStyle w:val="TAL"/>
              <w:keepNext w:val="0"/>
            </w:pPr>
            <w:r w:rsidRPr="006436AF">
              <w:rPr>
                <w:bCs/>
              </w:rPr>
              <w:t>Content Protocols Discovery API</w:t>
            </w:r>
          </w:p>
        </w:tc>
        <w:tc>
          <w:tcPr>
            <w:tcW w:w="845" w:type="dxa"/>
          </w:tcPr>
          <w:p w14:paraId="3209F2CB" w14:textId="77777777" w:rsidR="008C550F" w:rsidRPr="006436AF" w:rsidRDefault="008C550F" w:rsidP="000C2AC9">
            <w:pPr>
              <w:pStyle w:val="TAL"/>
              <w:keepNext w:val="0"/>
              <w:jc w:val="center"/>
            </w:pPr>
            <w:r w:rsidRPr="006436AF">
              <w:t>7.5</w:t>
            </w:r>
          </w:p>
        </w:tc>
      </w:tr>
      <w:tr w:rsidR="008C550F" w:rsidRPr="006436AF" w14:paraId="4C19E60B" w14:textId="77777777" w:rsidTr="002E2BF2">
        <w:tc>
          <w:tcPr>
            <w:tcW w:w="1433" w:type="dxa"/>
            <w:vMerge w:val="restart"/>
            <w:shd w:val="clear" w:color="auto" w:fill="auto"/>
          </w:tcPr>
          <w:p w14:paraId="12ACC088" w14:textId="77777777" w:rsidR="008C550F" w:rsidRPr="006436AF" w:rsidRDefault="008C550F" w:rsidP="000C2AC9">
            <w:pPr>
              <w:pStyle w:val="TAL"/>
              <w:keepNext w:val="0"/>
            </w:pPr>
            <w:r w:rsidRPr="006436AF">
              <w:t>Content hosting</w:t>
            </w:r>
          </w:p>
        </w:tc>
        <w:tc>
          <w:tcPr>
            <w:tcW w:w="2962" w:type="dxa"/>
            <w:vMerge w:val="restart"/>
            <w:shd w:val="clear" w:color="auto" w:fill="auto"/>
          </w:tcPr>
          <w:p w14:paraId="0862EFDC" w14:textId="77777777" w:rsidR="008C550F" w:rsidRPr="006436AF" w:rsidRDefault="008C550F" w:rsidP="000C2AC9">
            <w:pPr>
              <w:pStyle w:val="TAL"/>
              <w:keepNext w:val="0"/>
            </w:pPr>
            <w:r w:rsidRPr="006436AF">
              <w:t>Content is ingested, hosted and distributed by the 5GMSd AS according to a Content Hosting Configuration associated with a Provisioning Session.</w:t>
            </w:r>
          </w:p>
        </w:tc>
        <w:tc>
          <w:tcPr>
            <w:tcW w:w="967" w:type="dxa"/>
            <w:vMerge w:val="restart"/>
            <w:vAlign w:val="center"/>
          </w:tcPr>
          <w:p w14:paraId="56988537" w14:textId="77777777" w:rsidR="008C550F" w:rsidRPr="006436AF" w:rsidRDefault="008C550F" w:rsidP="000C2AC9">
            <w:pPr>
              <w:pStyle w:val="TAL"/>
              <w:jc w:val="center"/>
            </w:pPr>
            <w:r w:rsidRPr="006436AF">
              <w:t>M1d</w:t>
            </w:r>
          </w:p>
        </w:tc>
        <w:tc>
          <w:tcPr>
            <w:tcW w:w="3422" w:type="dxa"/>
            <w:shd w:val="clear" w:color="auto" w:fill="auto"/>
          </w:tcPr>
          <w:p w14:paraId="343B74F5" w14:textId="77777777" w:rsidR="008C550F" w:rsidRPr="006436AF" w:rsidRDefault="008C550F" w:rsidP="000C2AC9">
            <w:pPr>
              <w:pStyle w:val="TAL"/>
            </w:pPr>
            <w:r w:rsidRPr="006436AF">
              <w:t>Provisioning Sessions API</w:t>
            </w:r>
          </w:p>
        </w:tc>
        <w:tc>
          <w:tcPr>
            <w:tcW w:w="845" w:type="dxa"/>
          </w:tcPr>
          <w:p w14:paraId="6802BD02" w14:textId="77777777" w:rsidR="008C550F" w:rsidRPr="006436AF" w:rsidRDefault="008C550F" w:rsidP="000C2AC9">
            <w:pPr>
              <w:pStyle w:val="TAL"/>
              <w:jc w:val="center"/>
            </w:pPr>
            <w:r w:rsidRPr="006436AF">
              <w:t>7.2</w:t>
            </w:r>
          </w:p>
        </w:tc>
      </w:tr>
      <w:tr w:rsidR="008C550F" w:rsidRPr="006436AF" w14:paraId="31A44BBE" w14:textId="77777777" w:rsidTr="002E2BF2">
        <w:tc>
          <w:tcPr>
            <w:tcW w:w="1433" w:type="dxa"/>
            <w:vMerge/>
            <w:shd w:val="clear" w:color="auto" w:fill="auto"/>
          </w:tcPr>
          <w:p w14:paraId="189B188D" w14:textId="77777777" w:rsidR="008C550F" w:rsidRPr="006436AF" w:rsidRDefault="008C550F" w:rsidP="000C2AC9">
            <w:pPr>
              <w:pStyle w:val="TAL"/>
              <w:keepNext w:val="0"/>
            </w:pPr>
          </w:p>
        </w:tc>
        <w:tc>
          <w:tcPr>
            <w:tcW w:w="2962" w:type="dxa"/>
            <w:vMerge/>
            <w:shd w:val="clear" w:color="auto" w:fill="auto"/>
          </w:tcPr>
          <w:p w14:paraId="1109A9EC" w14:textId="77777777" w:rsidR="008C550F" w:rsidRPr="006436AF" w:rsidDel="001C22FB" w:rsidRDefault="008C550F" w:rsidP="000C2AC9">
            <w:pPr>
              <w:pStyle w:val="TAL"/>
              <w:keepNext w:val="0"/>
            </w:pPr>
          </w:p>
        </w:tc>
        <w:tc>
          <w:tcPr>
            <w:tcW w:w="967" w:type="dxa"/>
            <w:vMerge/>
            <w:vAlign w:val="center"/>
          </w:tcPr>
          <w:p w14:paraId="3AC88E43" w14:textId="77777777" w:rsidR="008C550F" w:rsidRPr="006436AF" w:rsidRDefault="008C550F" w:rsidP="000C2AC9">
            <w:pPr>
              <w:pStyle w:val="TAL"/>
              <w:jc w:val="center"/>
            </w:pPr>
          </w:p>
        </w:tc>
        <w:tc>
          <w:tcPr>
            <w:tcW w:w="3422" w:type="dxa"/>
            <w:shd w:val="clear" w:color="auto" w:fill="auto"/>
          </w:tcPr>
          <w:p w14:paraId="3B067DC7" w14:textId="77777777" w:rsidR="008C550F" w:rsidRPr="006436AF" w:rsidRDefault="008C550F" w:rsidP="000C2AC9">
            <w:pPr>
              <w:pStyle w:val="TAL"/>
            </w:pPr>
            <w:r w:rsidRPr="006436AF">
              <w:t>Server Certificates Provisioning API</w:t>
            </w:r>
          </w:p>
        </w:tc>
        <w:tc>
          <w:tcPr>
            <w:tcW w:w="845" w:type="dxa"/>
          </w:tcPr>
          <w:p w14:paraId="0314022E" w14:textId="77777777" w:rsidR="008C550F" w:rsidRPr="006436AF" w:rsidRDefault="008C550F" w:rsidP="000C2AC9">
            <w:pPr>
              <w:pStyle w:val="TAL"/>
              <w:jc w:val="center"/>
            </w:pPr>
            <w:r w:rsidRPr="006436AF">
              <w:t>7.3</w:t>
            </w:r>
          </w:p>
        </w:tc>
      </w:tr>
      <w:tr w:rsidR="008C550F" w:rsidRPr="006436AF" w14:paraId="147FC7EF" w14:textId="77777777" w:rsidTr="002E2BF2">
        <w:tc>
          <w:tcPr>
            <w:tcW w:w="1433" w:type="dxa"/>
            <w:vMerge/>
            <w:shd w:val="clear" w:color="auto" w:fill="auto"/>
          </w:tcPr>
          <w:p w14:paraId="06FA983D" w14:textId="77777777" w:rsidR="008C550F" w:rsidRPr="006436AF" w:rsidRDefault="008C550F" w:rsidP="000C2AC9">
            <w:pPr>
              <w:pStyle w:val="TAL"/>
              <w:keepNext w:val="0"/>
            </w:pPr>
          </w:p>
        </w:tc>
        <w:tc>
          <w:tcPr>
            <w:tcW w:w="2962" w:type="dxa"/>
            <w:vMerge/>
            <w:shd w:val="clear" w:color="auto" w:fill="auto"/>
          </w:tcPr>
          <w:p w14:paraId="56AF08F7" w14:textId="77777777" w:rsidR="008C550F" w:rsidRPr="006436AF" w:rsidDel="001C22FB" w:rsidRDefault="008C550F" w:rsidP="000C2AC9">
            <w:pPr>
              <w:pStyle w:val="TAL"/>
              <w:keepNext w:val="0"/>
            </w:pPr>
          </w:p>
        </w:tc>
        <w:tc>
          <w:tcPr>
            <w:tcW w:w="967" w:type="dxa"/>
            <w:vMerge/>
            <w:vAlign w:val="center"/>
          </w:tcPr>
          <w:p w14:paraId="13F7DD66" w14:textId="77777777" w:rsidR="008C550F" w:rsidRPr="006436AF" w:rsidRDefault="008C550F" w:rsidP="000C2AC9">
            <w:pPr>
              <w:pStyle w:val="TAL"/>
              <w:jc w:val="center"/>
            </w:pPr>
          </w:p>
        </w:tc>
        <w:tc>
          <w:tcPr>
            <w:tcW w:w="3422" w:type="dxa"/>
            <w:shd w:val="clear" w:color="auto" w:fill="auto"/>
          </w:tcPr>
          <w:p w14:paraId="26F55A96" w14:textId="77777777" w:rsidR="008C550F" w:rsidRPr="006436AF" w:rsidRDefault="008C550F" w:rsidP="000C2AC9">
            <w:pPr>
              <w:pStyle w:val="TAL"/>
            </w:pPr>
            <w:r w:rsidRPr="006436AF">
              <w:t>Content Preparation Templates Provisioning API</w:t>
            </w:r>
          </w:p>
        </w:tc>
        <w:tc>
          <w:tcPr>
            <w:tcW w:w="845" w:type="dxa"/>
          </w:tcPr>
          <w:p w14:paraId="2DA0FFBD" w14:textId="77777777" w:rsidR="008C550F" w:rsidRPr="006436AF" w:rsidRDefault="008C550F" w:rsidP="000C2AC9">
            <w:pPr>
              <w:pStyle w:val="TAL"/>
              <w:jc w:val="center"/>
            </w:pPr>
            <w:r w:rsidRPr="006436AF">
              <w:t>7.4</w:t>
            </w:r>
          </w:p>
        </w:tc>
      </w:tr>
      <w:tr w:rsidR="008C550F" w:rsidRPr="006436AF" w14:paraId="43367C25" w14:textId="77777777" w:rsidTr="002E2BF2">
        <w:tc>
          <w:tcPr>
            <w:tcW w:w="1433" w:type="dxa"/>
            <w:vMerge/>
            <w:shd w:val="clear" w:color="auto" w:fill="auto"/>
          </w:tcPr>
          <w:p w14:paraId="0525E03D" w14:textId="77777777" w:rsidR="008C550F" w:rsidRPr="006436AF" w:rsidRDefault="008C550F" w:rsidP="000C2AC9">
            <w:pPr>
              <w:pStyle w:val="TAL"/>
              <w:keepNext w:val="0"/>
            </w:pPr>
          </w:p>
        </w:tc>
        <w:tc>
          <w:tcPr>
            <w:tcW w:w="2962" w:type="dxa"/>
            <w:vMerge/>
            <w:shd w:val="clear" w:color="auto" w:fill="auto"/>
          </w:tcPr>
          <w:p w14:paraId="1918316B" w14:textId="77777777" w:rsidR="008C550F" w:rsidRPr="006436AF" w:rsidDel="001C22FB" w:rsidRDefault="008C550F" w:rsidP="000C2AC9">
            <w:pPr>
              <w:pStyle w:val="TAL"/>
              <w:keepNext w:val="0"/>
            </w:pPr>
          </w:p>
        </w:tc>
        <w:tc>
          <w:tcPr>
            <w:tcW w:w="967" w:type="dxa"/>
            <w:vMerge/>
            <w:vAlign w:val="center"/>
          </w:tcPr>
          <w:p w14:paraId="502CA49F" w14:textId="77777777" w:rsidR="008C550F" w:rsidRPr="006436AF" w:rsidRDefault="008C550F" w:rsidP="000C2AC9">
            <w:pPr>
              <w:pStyle w:val="TAL"/>
              <w:jc w:val="center"/>
            </w:pPr>
          </w:p>
        </w:tc>
        <w:tc>
          <w:tcPr>
            <w:tcW w:w="3422" w:type="dxa"/>
            <w:shd w:val="clear" w:color="auto" w:fill="auto"/>
          </w:tcPr>
          <w:p w14:paraId="5BB43DEE" w14:textId="77777777" w:rsidR="008C550F" w:rsidRPr="006436AF" w:rsidRDefault="008C550F" w:rsidP="000C2AC9">
            <w:pPr>
              <w:pStyle w:val="TAL"/>
            </w:pPr>
            <w:r w:rsidRPr="006436AF">
              <w:t>Content Hosting Provisioning API</w:t>
            </w:r>
          </w:p>
        </w:tc>
        <w:tc>
          <w:tcPr>
            <w:tcW w:w="845" w:type="dxa"/>
          </w:tcPr>
          <w:p w14:paraId="2CB8A8F5" w14:textId="77777777" w:rsidR="008C550F" w:rsidRPr="006436AF" w:rsidRDefault="008C550F" w:rsidP="000C2AC9">
            <w:pPr>
              <w:pStyle w:val="TAL"/>
              <w:jc w:val="center"/>
            </w:pPr>
            <w:r w:rsidRPr="006436AF">
              <w:t>7.6</w:t>
            </w:r>
          </w:p>
        </w:tc>
      </w:tr>
      <w:tr w:rsidR="008C550F" w:rsidRPr="006436AF" w14:paraId="7C83FA2E" w14:textId="77777777" w:rsidTr="002E2BF2">
        <w:tc>
          <w:tcPr>
            <w:tcW w:w="1433" w:type="dxa"/>
            <w:vMerge/>
            <w:shd w:val="clear" w:color="auto" w:fill="auto"/>
          </w:tcPr>
          <w:p w14:paraId="1C4579AD" w14:textId="77777777" w:rsidR="008C550F" w:rsidRPr="006436AF" w:rsidRDefault="008C550F" w:rsidP="000C2AC9">
            <w:pPr>
              <w:pStyle w:val="TAL"/>
              <w:keepNext w:val="0"/>
            </w:pPr>
          </w:p>
        </w:tc>
        <w:tc>
          <w:tcPr>
            <w:tcW w:w="2962" w:type="dxa"/>
            <w:vMerge/>
            <w:shd w:val="clear" w:color="auto" w:fill="auto"/>
          </w:tcPr>
          <w:p w14:paraId="30599A58" w14:textId="77777777" w:rsidR="008C550F" w:rsidRPr="006436AF" w:rsidDel="001C22FB" w:rsidRDefault="008C550F" w:rsidP="000C2AC9">
            <w:pPr>
              <w:pStyle w:val="TAL"/>
              <w:keepNext w:val="0"/>
            </w:pPr>
          </w:p>
        </w:tc>
        <w:tc>
          <w:tcPr>
            <w:tcW w:w="967" w:type="dxa"/>
            <w:vMerge w:val="restart"/>
            <w:vAlign w:val="center"/>
          </w:tcPr>
          <w:p w14:paraId="7882FA28" w14:textId="77777777" w:rsidR="008C550F" w:rsidRPr="006436AF" w:rsidRDefault="008C550F" w:rsidP="000C2AC9">
            <w:pPr>
              <w:pStyle w:val="TAL"/>
              <w:jc w:val="center"/>
            </w:pPr>
            <w:r w:rsidRPr="006436AF">
              <w:t>M2d</w:t>
            </w:r>
          </w:p>
        </w:tc>
        <w:tc>
          <w:tcPr>
            <w:tcW w:w="3422" w:type="dxa"/>
            <w:shd w:val="clear" w:color="auto" w:fill="auto"/>
          </w:tcPr>
          <w:p w14:paraId="53C3C8B7" w14:textId="508617A8" w:rsidR="008C550F" w:rsidRPr="006436AF" w:rsidRDefault="008C550F" w:rsidP="000C2AC9">
            <w:pPr>
              <w:pStyle w:val="TAL"/>
            </w:pPr>
            <w:r w:rsidRPr="006436AF">
              <w:t>HTTP</w:t>
            </w:r>
            <w:r>
              <w:t xml:space="preserve"> </w:t>
            </w:r>
            <w:r w:rsidRPr="006436AF">
              <w:t>pull</w:t>
            </w:r>
            <w:r>
              <w:t>-</w:t>
            </w:r>
            <w:r w:rsidRPr="006436AF">
              <w:t>based content ingest protocol</w:t>
            </w:r>
          </w:p>
        </w:tc>
        <w:tc>
          <w:tcPr>
            <w:tcW w:w="845" w:type="dxa"/>
          </w:tcPr>
          <w:p w14:paraId="18F7FBCF" w14:textId="77777777" w:rsidR="008C550F" w:rsidRPr="006436AF" w:rsidRDefault="008C550F" w:rsidP="000C2AC9">
            <w:pPr>
              <w:pStyle w:val="TAL"/>
              <w:jc w:val="center"/>
            </w:pPr>
            <w:r w:rsidRPr="006436AF">
              <w:t>8.2</w:t>
            </w:r>
          </w:p>
        </w:tc>
      </w:tr>
      <w:tr w:rsidR="008C550F" w:rsidRPr="006436AF" w14:paraId="04C4C5DE" w14:textId="77777777" w:rsidTr="002E2BF2">
        <w:tc>
          <w:tcPr>
            <w:tcW w:w="1433" w:type="dxa"/>
            <w:vMerge/>
            <w:shd w:val="clear" w:color="auto" w:fill="auto"/>
          </w:tcPr>
          <w:p w14:paraId="6E21A993" w14:textId="77777777" w:rsidR="008C550F" w:rsidRPr="006436AF" w:rsidRDefault="008C550F" w:rsidP="000C2AC9">
            <w:pPr>
              <w:pStyle w:val="TAL"/>
              <w:keepNext w:val="0"/>
            </w:pPr>
          </w:p>
        </w:tc>
        <w:tc>
          <w:tcPr>
            <w:tcW w:w="2962" w:type="dxa"/>
            <w:vMerge/>
            <w:shd w:val="clear" w:color="auto" w:fill="auto"/>
          </w:tcPr>
          <w:p w14:paraId="1C7357C7" w14:textId="77777777" w:rsidR="008C550F" w:rsidRPr="006436AF" w:rsidDel="001C22FB" w:rsidRDefault="008C550F" w:rsidP="000C2AC9">
            <w:pPr>
              <w:pStyle w:val="TAL"/>
              <w:keepNext w:val="0"/>
            </w:pPr>
          </w:p>
        </w:tc>
        <w:tc>
          <w:tcPr>
            <w:tcW w:w="967" w:type="dxa"/>
            <w:vMerge/>
            <w:vAlign w:val="center"/>
          </w:tcPr>
          <w:p w14:paraId="0FFB2C03" w14:textId="77777777" w:rsidR="008C550F" w:rsidRPr="006436AF" w:rsidRDefault="008C550F" w:rsidP="000C2AC9">
            <w:pPr>
              <w:pStyle w:val="TAL"/>
              <w:jc w:val="center"/>
            </w:pPr>
          </w:p>
        </w:tc>
        <w:tc>
          <w:tcPr>
            <w:tcW w:w="3422" w:type="dxa"/>
            <w:shd w:val="clear" w:color="auto" w:fill="auto"/>
          </w:tcPr>
          <w:p w14:paraId="31D423D7" w14:textId="43466132" w:rsidR="008C550F" w:rsidRPr="006436AF" w:rsidRDefault="008C550F" w:rsidP="000C2AC9">
            <w:pPr>
              <w:pStyle w:val="TAL"/>
            </w:pPr>
            <w:r w:rsidRPr="006436AF">
              <w:t>DASH-IF push</w:t>
            </w:r>
            <w:r>
              <w:t>-</w:t>
            </w:r>
            <w:r w:rsidRPr="006436AF">
              <w:t>based content ingest protocol</w:t>
            </w:r>
          </w:p>
        </w:tc>
        <w:tc>
          <w:tcPr>
            <w:tcW w:w="845" w:type="dxa"/>
          </w:tcPr>
          <w:p w14:paraId="326FC426" w14:textId="77777777" w:rsidR="008C550F" w:rsidRPr="006436AF" w:rsidRDefault="008C550F" w:rsidP="000C2AC9">
            <w:pPr>
              <w:pStyle w:val="TAL"/>
              <w:jc w:val="center"/>
            </w:pPr>
            <w:r w:rsidRPr="006436AF">
              <w:t>8.3</w:t>
            </w:r>
          </w:p>
        </w:tc>
      </w:tr>
      <w:tr w:rsidR="0033474B" w:rsidRPr="006436AF" w14:paraId="524D2343" w14:textId="77777777" w:rsidTr="002E2BF2">
        <w:tc>
          <w:tcPr>
            <w:tcW w:w="1433" w:type="dxa"/>
            <w:vMerge/>
            <w:shd w:val="clear" w:color="auto" w:fill="auto"/>
          </w:tcPr>
          <w:p w14:paraId="19974957" w14:textId="77777777" w:rsidR="0033474B" w:rsidRPr="006436AF" w:rsidRDefault="0033474B" w:rsidP="000C2AC9">
            <w:pPr>
              <w:pStyle w:val="TAL"/>
              <w:keepNext w:val="0"/>
            </w:pPr>
          </w:p>
        </w:tc>
        <w:tc>
          <w:tcPr>
            <w:tcW w:w="2962" w:type="dxa"/>
            <w:vMerge/>
            <w:shd w:val="clear" w:color="auto" w:fill="auto"/>
          </w:tcPr>
          <w:p w14:paraId="5BE54F91" w14:textId="77777777" w:rsidR="0033474B" w:rsidRPr="006436AF" w:rsidDel="001C22FB" w:rsidRDefault="0033474B" w:rsidP="000C2AC9">
            <w:pPr>
              <w:pStyle w:val="TAL"/>
              <w:keepNext w:val="0"/>
            </w:pPr>
          </w:p>
        </w:tc>
        <w:tc>
          <w:tcPr>
            <w:tcW w:w="967" w:type="dxa"/>
            <w:vMerge w:val="restart"/>
            <w:vAlign w:val="center"/>
          </w:tcPr>
          <w:p w14:paraId="072A5A07" w14:textId="1F2BB9C8" w:rsidR="0033474B" w:rsidRPr="006436AF" w:rsidRDefault="0033474B" w:rsidP="000C2AC9">
            <w:pPr>
              <w:pStyle w:val="TAL"/>
              <w:jc w:val="center"/>
            </w:pPr>
            <w:r>
              <w:t>M3d</w:t>
            </w:r>
          </w:p>
        </w:tc>
        <w:tc>
          <w:tcPr>
            <w:tcW w:w="3422" w:type="dxa"/>
            <w:shd w:val="clear" w:color="auto" w:fill="auto"/>
          </w:tcPr>
          <w:p w14:paraId="7ECC64AE" w14:textId="6B8303AC" w:rsidR="0033474B" w:rsidRPr="006436AF" w:rsidRDefault="0033474B" w:rsidP="000C2AC9">
            <w:pPr>
              <w:pStyle w:val="TAL"/>
            </w:pPr>
            <w:r>
              <w:t>Server Certificates configuration API</w:t>
            </w:r>
          </w:p>
        </w:tc>
        <w:tc>
          <w:tcPr>
            <w:tcW w:w="845" w:type="dxa"/>
          </w:tcPr>
          <w:p w14:paraId="023F5283" w14:textId="1C30CB68" w:rsidR="0033474B" w:rsidRPr="006436AF" w:rsidRDefault="0033474B" w:rsidP="000C2AC9">
            <w:pPr>
              <w:pStyle w:val="TAL"/>
              <w:jc w:val="center"/>
            </w:pPr>
            <w:r>
              <w:t>9.2</w:t>
            </w:r>
          </w:p>
        </w:tc>
      </w:tr>
      <w:tr w:rsidR="0033474B" w:rsidRPr="006436AF" w14:paraId="1CC3153E" w14:textId="77777777" w:rsidTr="009A0630">
        <w:tc>
          <w:tcPr>
            <w:tcW w:w="1433" w:type="dxa"/>
            <w:vMerge/>
            <w:shd w:val="clear" w:color="auto" w:fill="auto"/>
          </w:tcPr>
          <w:p w14:paraId="658E4162" w14:textId="77777777" w:rsidR="0033474B" w:rsidRPr="006436AF" w:rsidRDefault="0033474B" w:rsidP="000C2AC9">
            <w:pPr>
              <w:pStyle w:val="TAL"/>
              <w:keepNext w:val="0"/>
            </w:pPr>
          </w:p>
        </w:tc>
        <w:tc>
          <w:tcPr>
            <w:tcW w:w="2962" w:type="dxa"/>
            <w:vMerge/>
            <w:shd w:val="clear" w:color="auto" w:fill="auto"/>
          </w:tcPr>
          <w:p w14:paraId="1D6F452A" w14:textId="77777777" w:rsidR="0033474B" w:rsidRPr="006436AF" w:rsidDel="001C22FB" w:rsidRDefault="0033474B" w:rsidP="000C2AC9">
            <w:pPr>
              <w:pStyle w:val="TAL"/>
              <w:keepNext w:val="0"/>
            </w:pPr>
          </w:p>
        </w:tc>
        <w:tc>
          <w:tcPr>
            <w:tcW w:w="967" w:type="dxa"/>
            <w:vMerge/>
            <w:vAlign w:val="center"/>
          </w:tcPr>
          <w:p w14:paraId="50BD19B3" w14:textId="77777777" w:rsidR="0033474B" w:rsidRPr="006436AF" w:rsidRDefault="0033474B" w:rsidP="000C2AC9">
            <w:pPr>
              <w:pStyle w:val="TAL"/>
              <w:jc w:val="center"/>
            </w:pPr>
          </w:p>
        </w:tc>
        <w:tc>
          <w:tcPr>
            <w:tcW w:w="3422" w:type="dxa"/>
            <w:shd w:val="clear" w:color="auto" w:fill="auto"/>
          </w:tcPr>
          <w:p w14:paraId="018FBFC6" w14:textId="16F81A3E" w:rsidR="0033474B" w:rsidRPr="006436AF" w:rsidRDefault="0033474B" w:rsidP="000C2AC9">
            <w:pPr>
              <w:pStyle w:val="TAL"/>
            </w:pPr>
            <w:r>
              <w:t>Content Preparation Templates configuration API</w:t>
            </w:r>
          </w:p>
        </w:tc>
        <w:tc>
          <w:tcPr>
            <w:tcW w:w="845" w:type="dxa"/>
          </w:tcPr>
          <w:p w14:paraId="02BCB6F2" w14:textId="47137E9C" w:rsidR="0033474B" w:rsidRPr="006436AF" w:rsidRDefault="0033474B" w:rsidP="000C2AC9">
            <w:pPr>
              <w:pStyle w:val="TAL"/>
              <w:jc w:val="center"/>
            </w:pPr>
            <w:r>
              <w:t>9.3</w:t>
            </w:r>
          </w:p>
        </w:tc>
      </w:tr>
      <w:tr w:rsidR="0033474B" w:rsidRPr="006436AF" w14:paraId="3E682BFD" w14:textId="77777777" w:rsidTr="002E2BF2">
        <w:tc>
          <w:tcPr>
            <w:tcW w:w="1433" w:type="dxa"/>
            <w:vMerge/>
            <w:shd w:val="clear" w:color="auto" w:fill="auto"/>
          </w:tcPr>
          <w:p w14:paraId="4BDF70BB" w14:textId="77777777" w:rsidR="0033474B" w:rsidRPr="006436AF" w:rsidRDefault="0033474B" w:rsidP="000C2AC9">
            <w:pPr>
              <w:pStyle w:val="TAL"/>
              <w:keepNext w:val="0"/>
            </w:pPr>
          </w:p>
        </w:tc>
        <w:tc>
          <w:tcPr>
            <w:tcW w:w="2962" w:type="dxa"/>
            <w:vMerge/>
            <w:shd w:val="clear" w:color="auto" w:fill="auto"/>
          </w:tcPr>
          <w:p w14:paraId="55F4831C" w14:textId="77777777" w:rsidR="0033474B" w:rsidRPr="006436AF" w:rsidDel="001C22FB" w:rsidRDefault="0033474B" w:rsidP="000C2AC9">
            <w:pPr>
              <w:pStyle w:val="TAL"/>
              <w:keepNext w:val="0"/>
            </w:pPr>
          </w:p>
        </w:tc>
        <w:tc>
          <w:tcPr>
            <w:tcW w:w="967" w:type="dxa"/>
            <w:vMerge/>
            <w:vAlign w:val="center"/>
          </w:tcPr>
          <w:p w14:paraId="2056A676" w14:textId="77777777" w:rsidR="0033474B" w:rsidRPr="006436AF" w:rsidRDefault="0033474B" w:rsidP="000C2AC9">
            <w:pPr>
              <w:pStyle w:val="TAL"/>
              <w:jc w:val="center"/>
            </w:pPr>
          </w:p>
        </w:tc>
        <w:tc>
          <w:tcPr>
            <w:tcW w:w="3422" w:type="dxa"/>
            <w:shd w:val="clear" w:color="auto" w:fill="auto"/>
          </w:tcPr>
          <w:p w14:paraId="373CB5D0" w14:textId="51ED0874" w:rsidR="0033474B" w:rsidRPr="006436AF" w:rsidRDefault="0033474B" w:rsidP="000C2AC9">
            <w:pPr>
              <w:pStyle w:val="TAL"/>
            </w:pPr>
            <w:r>
              <w:t>Content Hosting configuration API</w:t>
            </w:r>
          </w:p>
        </w:tc>
        <w:tc>
          <w:tcPr>
            <w:tcW w:w="845" w:type="dxa"/>
          </w:tcPr>
          <w:p w14:paraId="2F17C833" w14:textId="0D6A258E" w:rsidR="0033474B" w:rsidRPr="006436AF" w:rsidRDefault="0033474B" w:rsidP="000C2AC9">
            <w:pPr>
              <w:pStyle w:val="TAL"/>
              <w:jc w:val="center"/>
            </w:pPr>
            <w:r>
              <w:t>9.4</w:t>
            </w:r>
          </w:p>
        </w:tc>
      </w:tr>
      <w:tr w:rsidR="0033474B" w:rsidRPr="006436AF" w14:paraId="73331C2D" w14:textId="77777777" w:rsidTr="002E2BF2">
        <w:tc>
          <w:tcPr>
            <w:tcW w:w="1433" w:type="dxa"/>
            <w:vMerge/>
            <w:shd w:val="clear" w:color="auto" w:fill="auto"/>
          </w:tcPr>
          <w:p w14:paraId="0BE783E2" w14:textId="77777777" w:rsidR="0033474B" w:rsidRPr="006436AF" w:rsidRDefault="0033474B" w:rsidP="000C2AC9">
            <w:pPr>
              <w:pStyle w:val="TAL"/>
              <w:keepNext w:val="0"/>
            </w:pPr>
          </w:p>
        </w:tc>
        <w:tc>
          <w:tcPr>
            <w:tcW w:w="2962" w:type="dxa"/>
            <w:vMerge/>
            <w:shd w:val="clear" w:color="auto" w:fill="auto"/>
          </w:tcPr>
          <w:p w14:paraId="4BBB2B59" w14:textId="77777777" w:rsidR="0033474B" w:rsidRPr="006436AF" w:rsidDel="001C22FB" w:rsidRDefault="0033474B" w:rsidP="000C2AC9">
            <w:pPr>
              <w:pStyle w:val="TAL"/>
              <w:keepNext w:val="0"/>
            </w:pPr>
          </w:p>
        </w:tc>
        <w:tc>
          <w:tcPr>
            <w:tcW w:w="967" w:type="dxa"/>
            <w:vAlign w:val="center"/>
          </w:tcPr>
          <w:p w14:paraId="667AE2A6" w14:textId="05C6CBA8" w:rsidR="0033474B" w:rsidRPr="006436AF" w:rsidRDefault="0033474B" w:rsidP="000C2AC9">
            <w:pPr>
              <w:pStyle w:val="TAL"/>
              <w:jc w:val="center"/>
            </w:pPr>
            <w:bookmarkStart w:id="76" w:name="_MCCTEMPBM_CRPT71130016___4"/>
            <w:r w:rsidRPr="00586B6B">
              <w:t>M4d</w:t>
            </w:r>
            <w:bookmarkEnd w:id="76"/>
          </w:p>
        </w:tc>
        <w:tc>
          <w:tcPr>
            <w:tcW w:w="3422" w:type="dxa"/>
            <w:shd w:val="clear" w:color="auto" w:fill="auto"/>
          </w:tcPr>
          <w:p w14:paraId="1355FB09" w14:textId="5887565D" w:rsidR="0033474B" w:rsidRPr="006436AF" w:rsidRDefault="0033474B" w:rsidP="000C2AC9">
            <w:pPr>
              <w:pStyle w:val="TAL"/>
            </w:pPr>
            <w:r>
              <w:t>MPEG</w:t>
            </w:r>
            <w:r>
              <w:noBreakHyphen/>
            </w:r>
            <w:r w:rsidRPr="00586B6B">
              <w:t>DASH</w:t>
            </w:r>
            <w:r>
              <w:t> [4]</w:t>
            </w:r>
            <w:r w:rsidRPr="00586B6B">
              <w:t xml:space="preserve"> or 3GP</w:t>
            </w:r>
            <w:r>
              <w:noBreakHyphen/>
              <w:t>DASH [37] or DASH-IF push-based content distribution</w:t>
            </w:r>
          </w:p>
        </w:tc>
        <w:tc>
          <w:tcPr>
            <w:tcW w:w="845" w:type="dxa"/>
          </w:tcPr>
          <w:p w14:paraId="648C3DFE" w14:textId="06873F01" w:rsidR="0033474B" w:rsidRPr="006436AF" w:rsidRDefault="0033474B" w:rsidP="000C2AC9">
            <w:pPr>
              <w:pStyle w:val="TAL"/>
              <w:jc w:val="center"/>
            </w:pPr>
            <w:bookmarkStart w:id="77" w:name="_MCCTEMPBM_CRPT71130017___4"/>
            <w:r w:rsidRPr="00586B6B">
              <w:t>10</w:t>
            </w:r>
            <w:bookmarkEnd w:id="77"/>
          </w:p>
        </w:tc>
      </w:tr>
      <w:tr w:rsidR="0033474B" w:rsidRPr="006436AF" w14:paraId="0564F412" w14:textId="77777777" w:rsidTr="002E2BF2">
        <w:tc>
          <w:tcPr>
            <w:tcW w:w="1433" w:type="dxa"/>
            <w:vMerge/>
            <w:shd w:val="clear" w:color="auto" w:fill="auto"/>
          </w:tcPr>
          <w:p w14:paraId="0ACCE190" w14:textId="77777777" w:rsidR="0033474B" w:rsidRPr="006436AF" w:rsidRDefault="0033474B" w:rsidP="000C2AC9">
            <w:pPr>
              <w:pStyle w:val="TAL"/>
              <w:keepNext w:val="0"/>
            </w:pPr>
          </w:p>
        </w:tc>
        <w:tc>
          <w:tcPr>
            <w:tcW w:w="2962" w:type="dxa"/>
            <w:vMerge/>
            <w:shd w:val="clear" w:color="auto" w:fill="auto"/>
          </w:tcPr>
          <w:p w14:paraId="70F6047C" w14:textId="77777777" w:rsidR="0033474B" w:rsidRPr="006436AF" w:rsidDel="001C22FB" w:rsidRDefault="0033474B" w:rsidP="000C2AC9">
            <w:pPr>
              <w:pStyle w:val="TAL"/>
              <w:keepNext w:val="0"/>
            </w:pPr>
          </w:p>
        </w:tc>
        <w:tc>
          <w:tcPr>
            <w:tcW w:w="967" w:type="dxa"/>
            <w:vAlign w:val="center"/>
          </w:tcPr>
          <w:p w14:paraId="29170B93" w14:textId="77777777" w:rsidR="0033474B" w:rsidRPr="006436AF" w:rsidRDefault="0033474B" w:rsidP="000C2AC9">
            <w:pPr>
              <w:pStyle w:val="TAL"/>
              <w:keepNext w:val="0"/>
              <w:jc w:val="center"/>
            </w:pPr>
            <w:r w:rsidRPr="006436AF">
              <w:t>M5d</w:t>
            </w:r>
          </w:p>
        </w:tc>
        <w:tc>
          <w:tcPr>
            <w:tcW w:w="3422" w:type="dxa"/>
            <w:shd w:val="clear" w:color="auto" w:fill="auto"/>
          </w:tcPr>
          <w:p w14:paraId="7423CA0F" w14:textId="77777777" w:rsidR="0033474B" w:rsidRPr="006436AF" w:rsidRDefault="0033474B" w:rsidP="000C2AC9">
            <w:pPr>
              <w:pStyle w:val="TAL"/>
              <w:keepNext w:val="0"/>
            </w:pPr>
            <w:r w:rsidRPr="006436AF">
              <w:t>Service Access Information API</w:t>
            </w:r>
          </w:p>
        </w:tc>
        <w:tc>
          <w:tcPr>
            <w:tcW w:w="845" w:type="dxa"/>
          </w:tcPr>
          <w:p w14:paraId="1C0BA27A" w14:textId="77777777" w:rsidR="0033474B" w:rsidRPr="006436AF" w:rsidRDefault="0033474B" w:rsidP="000C2AC9">
            <w:pPr>
              <w:pStyle w:val="TAL"/>
              <w:keepNext w:val="0"/>
              <w:jc w:val="center"/>
            </w:pPr>
            <w:r w:rsidRPr="006436AF">
              <w:t>11.2</w:t>
            </w:r>
          </w:p>
        </w:tc>
      </w:tr>
      <w:tr w:rsidR="0033474B" w:rsidRPr="006436AF" w14:paraId="001CE793" w14:textId="77777777" w:rsidTr="002E2BF2">
        <w:tc>
          <w:tcPr>
            <w:tcW w:w="1433" w:type="dxa"/>
            <w:vMerge w:val="restart"/>
            <w:shd w:val="clear" w:color="auto" w:fill="auto"/>
          </w:tcPr>
          <w:p w14:paraId="0CF41089" w14:textId="77777777" w:rsidR="0033474B" w:rsidRPr="006436AF" w:rsidRDefault="0033474B" w:rsidP="000C2AC9">
            <w:pPr>
              <w:pStyle w:val="TAL"/>
              <w:keepNext w:val="0"/>
            </w:pPr>
            <w:r w:rsidRPr="006436AF">
              <w:t>Metrics reporting</w:t>
            </w:r>
          </w:p>
        </w:tc>
        <w:tc>
          <w:tcPr>
            <w:tcW w:w="2962" w:type="dxa"/>
            <w:vMerge w:val="restart"/>
            <w:shd w:val="clear" w:color="auto" w:fill="auto"/>
          </w:tcPr>
          <w:p w14:paraId="0A2B21E1" w14:textId="77777777" w:rsidR="0033474B" w:rsidRPr="006436AF" w:rsidRDefault="0033474B" w:rsidP="000C2AC9">
            <w:pPr>
              <w:pStyle w:val="TAL"/>
              <w:keepNext w:val="0"/>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33BF5A81" w14:textId="77777777" w:rsidR="0033474B" w:rsidRPr="006436AF" w:rsidRDefault="0033474B" w:rsidP="000C2AC9">
            <w:pPr>
              <w:pStyle w:val="TAL"/>
              <w:jc w:val="center"/>
            </w:pPr>
            <w:r w:rsidRPr="006436AF">
              <w:t>M1d</w:t>
            </w:r>
          </w:p>
        </w:tc>
        <w:tc>
          <w:tcPr>
            <w:tcW w:w="3422" w:type="dxa"/>
            <w:shd w:val="clear" w:color="auto" w:fill="auto"/>
          </w:tcPr>
          <w:p w14:paraId="4EFFCF51" w14:textId="77777777" w:rsidR="0033474B" w:rsidRPr="006436AF" w:rsidRDefault="0033474B" w:rsidP="000C2AC9">
            <w:pPr>
              <w:pStyle w:val="TAL"/>
            </w:pPr>
            <w:r w:rsidRPr="006436AF">
              <w:t>Provisioning Sessions API</w:t>
            </w:r>
          </w:p>
        </w:tc>
        <w:tc>
          <w:tcPr>
            <w:tcW w:w="845" w:type="dxa"/>
          </w:tcPr>
          <w:p w14:paraId="46C14911" w14:textId="77777777" w:rsidR="0033474B" w:rsidRPr="006436AF" w:rsidRDefault="0033474B" w:rsidP="000C2AC9">
            <w:pPr>
              <w:pStyle w:val="TAL"/>
              <w:jc w:val="center"/>
            </w:pPr>
            <w:r w:rsidRPr="006436AF">
              <w:t>7.2</w:t>
            </w:r>
          </w:p>
        </w:tc>
      </w:tr>
      <w:tr w:rsidR="0033474B" w:rsidRPr="006436AF" w14:paraId="557B2BBD" w14:textId="77777777" w:rsidTr="002E2BF2">
        <w:tc>
          <w:tcPr>
            <w:tcW w:w="1433" w:type="dxa"/>
            <w:vMerge/>
            <w:shd w:val="clear" w:color="auto" w:fill="auto"/>
          </w:tcPr>
          <w:p w14:paraId="6FEC9012" w14:textId="77777777" w:rsidR="0033474B" w:rsidRPr="006436AF" w:rsidRDefault="0033474B" w:rsidP="000C2AC9">
            <w:pPr>
              <w:pStyle w:val="TAL"/>
              <w:keepNext w:val="0"/>
            </w:pPr>
          </w:p>
        </w:tc>
        <w:tc>
          <w:tcPr>
            <w:tcW w:w="2962" w:type="dxa"/>
            <w:vMerge/>
            <w:shd w:val="clear" w:color="auto" w:fill="auto"/>
          </w:tcPr>
          <w:p w14:paraId="6160000B" w14:textId="77777777" w:rsidR="0033474B" w:rsidRPr="006436AF" w:rsidRDefault="0033474B" w:rsidP="000C2AC9">
            <w:pPr>
              <w:pStyle w:val="TAL"/>
              <w:keepNext w:val="0"/>
            </w:pPr>
          </w:p>
        </w:tc>
        <w:tc>
          <w:tcPr>
            <w:tcW w:w="967" w:type="dxa"/>
            <w:vMerge/>
            <w:vAlign w:val="center"/>
          </w:tcPr>
          <w:p w14:paraId="3AEE97D0" w14:textId="77777777" w:rsidR="0033474B" w:rsidRPr="006436AF" w:rsidRDefault="0033474B" w:rsidP="000C2AC9">
            <w:pPr>
              <w:pStyle w:val="TAL"/>
              <w:keepNext w:val="0"/>
              <w:jc w:val="center"/>
            </w:pPr>
          </w:p>
        </w:tc>
        <w:tc>
          <w:tcPr>
            <w:tcW w:w="3422" w:type="dxa"/>
            <w:shd w:val="clear" w:color="auto" w:fill="auto"/>
          </w:tcPr>
          <w:p w14:paraId="6E42DD07" w14:textId="77777777" w:rsidR="0033474B" w:rsidRPr="006436AF" w:rsidRDefault="0033474B" w:rsidP="000C2AC9">
            <w:pPr>
              <w:pStyle w:val="TAL"/>
            </w:pPr>
            <w:r w:rsidRPr="006436AF">
              <w:t>Metrics Reporting Provisioning API</w:t>
            </w:r>
          </w:p>
        </w:tc>
        <w:tc>
          <w:tcPr>
            <w:tcW w:w="845" w:type="dxa"/>
          </w:tcPr>
          <w:p w14:paraId="162646EA" w14:textId="77777777" w:rsidR="0033474B" w:rsidRPr="006436AF" w:rsidRDefault="0033474B" w:rsidP="000C2AC9">
            <w:pPr>
              <w:pStyle w:val="TAL"/>
              <w:jc w:val="center"/>
            </w:pPr>
            <w:r w:rsidRPr="006436AF">
              <w:t>7.8</w:t>
            </w:r>
          </w:p>
        </w:tc>
      </w:tr>
      <w:tr w:rsidR="0033474B" w:rsidRPr="006436AF" w14:paraId="664C78A8" w14:textId="77777777" w:rsidTr="002E2BF2">
        <w:tc>
          <w:tcPr>
            <w:tcW w:w="1433" w:type="dxa"/>
            <w:vMerge/>
            <w:shd w:val="clear" w:color="auto" w:fill="auto"/>
          </w:tcPr>
          <w:p w14:paraId="7149DC5B" w14:textId="77777777" w:rsidR="0033474B" w:rsidRPr="006436AF" w:rsidRDefault="0033474B" w:rsidP="000C2AC9">
            <w:pPr>
              <w:pStyle w:val="TAL"/>
              <w:keepNext w:val="0"/>
            </w:pPr>
          </w:p>
        </w:tc>
        <w:tc>
          <w:tcPr>
            <w:tcW w:w="2962" w:type="dxa"/>
            <w:vMerge/>
            <w:shd w:val="clear" w:color="auto" w:fill="auto"/>
          </w:tcPr>
          <w:p w14:paraId="39978213" w14:textId="77777777" w:rsidR="0033474B" w:rsidRPr="006436AF" w:rsidRDefault="0033474B" w:rsidP="000C2AC9">
            <w:pPr>
              <w:pStyle w:val="TAL"/>
              <w:keepNext w:val="0"/>
            </w:pPr>
          </w:p>
        </w:tc>
        <w:tc>
          <w:tcPr>
            <w:tcW w:w="967" w:type="dxa"/>
            <w:vMerge w:val="restart"/>
            <w:vAlign w:val="center"/>
          </w:tcPr>
          <w:p w14:paraId="0465E5DA" w14:textId="77777777" w:rsidR="0033474B" w:rsidRPr="006436AF" w:rsidRDefault="0033474B" w:rsidP="000C2AC9">
            <w:pPr>
              <w:pStyle w:val="TAL"/>
              <w:keepNext w:val="0"/>
              <w:jc w:val="center"/>
            </w:pPr>
            <w:r w:rsidRPr="006436AF">
              <w:t>M5d</w:t>
            </w:r>
          </w:p>
        </w:tc>
        <w:tc>
          <w:tcPr>
            <w:tcW w:w="3422" w:type="dxa"/>
            <w:shd w:val="clear" w:color="auto" w:fill="auto"/>
          </w:tcPr>
          <w:p w14:paraId="542F9298" w14:textId="77777777" w:rsidR="0033474B" w:rsidRPr="006436AF" w:rsidRDefault="0033474B" w:rsidP="000C2AC9">
            <w:pPr>
              <w:pStyle w:val="TAL"/>
            </w:pPr>
            <w:r w:rsidRPr="006436AF">
              <w:t>Service Access Information API</w:t>
            </w:r>
          </w:p>
        </w:tc>
        <w:tc>
          <w:tcPr>
            <w:tcW w:w="845" w:type="dxa"/>
          </w:tcPr>
          <w:p w14:paraId="4017A61D" w14:textId="77777777" w:rsidR="0033474B" w:rsidRPr="006436AF" w:rsidRDefault="0033474B" w:rsidP="000C2AC9">
            <w:pPr>
              <w:pStyle w:val="TAL"/>
              <w:jc w:val="center"/>
            </w:pPr>
            <w:r w:rsidRPr="006436AF">
              <w:t>11.2</w:t>
            </w:r>
          </w:p>
        </w:tc>
      </w:tr>
      <w:tr w:rsidR="0033474B" w:rsidRPr="006436AF" w14:paraId="6C66AB9A" w14:textId="77777777" w:rsidTr="002E2BF2">
        <w:tc>
          <w:tcPr>
            <w:tcW w:w="1433" w:type="dxa"/>
            <w:vMerge/>
            <w:shd w:val="clear" w:color="auto" w:fill="auto"/>
          </w:tcPr>
          <w:p w14:paraId="1EBDA1DF" w14:textId="77777777" w:rsidR="0033474B" w:rsidRPr="006436AF" w:rsidRDefault="0033474B" w:rsidP="000C2AC9">
            <w:pPr>
              <w:pStyle w:val="TAL"/>
              <w:keepNext w:val="0"/>
            </w:pPr>
          </w:p>
        </w:tc>
        <w:tc>
          <w:tcPr>
            <w:tcW w:w="2962" w:type="dxa"/>
            <w:vMerge/>
            <w:shd w:val="clear" w:color="auto" w:fill="auto"/>
          </w:tcPr>
          <w:p w14:paraId="6BF79D82" w14:textId="77777777" w:rsidR="0033474B" w:rsidRPr="006436AF" w:rsidRDefault="0033474B" w:rsidP="000C2AC9">
            <w:pPr>
              <w:pStyle w:val="TAL"/>
              <w:keepNext w:val="0"/>
            </w:pPr>
          </w:p>
        </w:tc>
        <w:tc>
          <w:tcPr>
            <w:tcW w:w="967" w:type="dxa"/>
            <w:vMerge/>
            <w:vAlign w:val="center"/>
          </w:tcPr>
          <w:p w14:paraId="15627898" w14:textId="77777777" w:rsidR="0033474B" w:rsidRPr="006436AF" w:rsidRDefault="0033474B" w:rsidP="000C2AC9">
            <w:pPr>
              <w:pStyle w:val="TAL"/>
              <w:keepNext w:val="0"/>
              <w:jc w:val="center"/>
            </w:pPr>
          </w:p>
        </w:tc>
        <w:tc>
          <w:tcPr>
            <w:tcW w:w="3422" w:type="dxa"/>
            <w:shd w:val="clear" w:color="auto" w:fill="auto"/>
          </w:tcPr>
          <w:p w14:paraId="7DB91623" w14:textId="77777777" w:rsidR="0033474B" w:rsidRPr="006436AF" w:rsidRDefault="0033474B" w:rsidP="000C2AC9">
            <w:pPr>
              <w:pStyle w:val="TAL"/>
              <w:keepNext w:val="0"/>
            </w:pPr>
            <w:r w:rsidRPr="006436AF">
              <w:t>Metrics Reporting API</w:t>
            </w:r>
          </w:p>
        </w:tc>
        <w:tc>
          <w:tcPr>
            <w:tcW w:w="845" w:type="dxa"/>
          </w:tcPr>
          <w:p w14:paraId="40934263" w14:textId="77777777" w:rsidR="0033474B" w:rsidRPr="006436AF" w:rsidRDefault="0033474B" w:rsidP="000C2AC9">
            <w:pPr>
              <w:pStyle w:val="TAL"/>
              <w:keepNext w:val="0"/>
              <w:jc w:val="center"/>
            </w:pPr>
            <w:r w:rsidRPr="006436AF">
              <w:t>11.4</w:t>
            </w:r>
          </w:p>
        </w:tc>
      </w:tr>
      <w:tr w:rsidR="0033474B" w:rsidRPr="006436AF" w14:paraId="230AAFCF" w14:textId="77777777" w:rsidTr="002E2BF2">
        <w:tc>
          <w:tcPr>
            <w:tcW w:w="1433" w:type="dxa"/>
            <w:vMerge w:val="restart"/>
            <w:shd w:val="clear" w:color="auto" w:fill="auto"/>
          </w:tcPr>
          <w:p w14:paraId="39D21268" w14:textId="77777777" w:rsidR="0033474B" w:rsidRPr="006436AF" w:rsidRDefault="0033474B" w:rsidP="000C2AC9">
            <w:pPr>
              <w:pStyle w:val="TAL"/>
            </w:pPr>
            <w:r w:rsidRPr="006436AF">
              <w:t>Consumption reporting</w:t>
            </w:r>
          </w:p>
        </w:tc>
        <w:tc>
          <w:tcPr>
            <w:tcW w:w="2962" w:type="dxa"/>
            <w:vMerge w:val="restart"/>
            <w:shd w:val="clear" w:color="auto" w:fill="auto"/>
          </w:tcPr>
          <w:p w14:paraId="4B18E324" w14:textId="77777777" w:rsidR="0033474B" w:rsidRPr="006436AF" w:rsidRDefault="0033474B" w:rsidP="000C2AC9">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14CEC13C" w14:textId="77777777" w:rsidR="0033474B" w:rsidRPr="006436AF" w:rsidRDefault="0033474B" w:rsidP="000C2AC9">
            <w:pPr>
              <w:pStyle w:val="TAL"/>
              <w:jc w:val="center"/>
            </w:pPr>
            <w:r w:rsidRPr="006436AF">
              <w:t>M1d</w:t>
            </w:r>
          </w:p>
        </w:tc>
        <w:tc>
          <w:tcPr>
            <w:tcW w:w="3422" w:type="dxa"/>
            <w:shd w:val="clear" w:color="auto" w:fill="auto"/>
          </w:tcPr>
          <w:p w14:paraId="5AD7D683" w14:textId="77777777" w:rsidR="0033474B" w:rsidRPr="006436AF" w:rsidRDefault="0033474B" w:rsidP="000C2AC9">
            <w:pPr>
              <w:pStyle w:val="TAL"/>
            </w:pPr>
            <w:r w:rsidRPr="006436AF">
              <w:t>Provisioning Sessions API</w:t>
            </w:r>
          </w:p>
        </w:tc>
        <w:tc>
          <w:tcPr>
            <w:tcW w:w="845" w:type="dxa"/>
          </w:tcPr>
          <w:p w14:paraId="254D56E1" w14:textId="77777777" w:rsidR="0033474B" w:rsidRPr="006436AF" w:rsidRDefault="0033474B" w:rsidP="000C2AC9">
            <w:pPr>
              <w:pStyle w:val="TAL"/>
              <w:jc w:val="center"/>
            </w:pPr>
            <w:r w:rsidRPr="006436AF">
              <w:t>7.2</w:t>
            </w:r>
          </w:p>
        </w:tc>
      </w:tr>
      <w:tr w:rsidR="0033474B" w:rsidRPr="006436AF" w14:paraId="3FA2064D" w14:textId="77777777" w:rsidTr="002E2BF2">
        <w:tc>
          <w:tcPr>
            <w:tcW w:w="1433" w:type="dxa"/>
            <w:vMerge/>
            <w:shd w:val="clear" w:color="auto" w:fill="auto"/>
          </w:tcPr>
          <w:p w14:paraId="6C076945" w14:textId="77777777" w:rsidR="0033474B" w:rsidRPr="006436AF" w:rsidRDefault="0033474B" w:rsidP="000C2AC9">
            <w:pPr>
              <w:pStyle w:val="TAL"/>
            </w:pPr>
          </w:p>
        </w:tc>
        <w:tc>
          <w:tcPr>
            <w:tcW w:w="2962" w:type="dxa"/>
            <w:vMerge/>
            <w:shd w:val="clear" w:color="auto" w:fill="auto"/>
          </w:tcPr>
          <w:p w14:paraId="735E6A6F" w14:textId="77777777" w:rsidR="0033474B" w:rsidRPr="006436AF" w:rsidRDefault="0033474B" w:rsidP="000C2AC9">
            <w:pPr>
              <w:pStyle w:val="TAL"/>
            </w:pPr>
          </w:p>
        </w:tc>
        <w:tc>
          <w:tcPr>
            <w:tcW w:w="967" w:type="dxa"/>
            <w:vMerge/>
            <w:vAlign w:val="center"/>
          </w:tcPr>
          <w:p w14:paraId="08261399" w14:textId="77777777" w:rsidR="0033474B" w:rsidRPr="006436AF" w:rsidRDefault="0033474B" w:rsidP="000C2AC9">
            <w:pPr>
              <w:pStyle w:val="TAL"/>
              <w:jc w:val="center"/>
            </w:pPr>
          </w:p>
        </w:tc>
        <w:tc>
          <w:tcPr>
            <w:tcW w:w="3422" w:type="dxa"/>
            <w:shd w:val="clear" w:color="auto" w:fill="auto"/>
          </w:tcPr>
          <w:p w14:paraId="37CA7E05" w14:textId="77777777" w:rsidR="0033474B" w:rsidRPr="006436AF" w:rsidRDefault="0033474B" w:rsidP="000C2AC9">
            <w:pPr>
              <w:pStyle w:val="TAL"/>
            </w:pPr>
            <w:r w:rsidRPr="006436AF">
              <w:t>Consumption Reporting Provisioning API</w:t>
            </w:r>
          </w:p>
        </w:tc>
        <w:tc>
          <w:tcPr>
            <w:tcW w:w="845" w:type="dxa"/>
          </w:tcPr>
          <w:p w14:paraId="6E514A73" w14:textId="77777777" w:rsidR="0033474B" w:rsidRPr="006436AF" w:rsidRDefault="0033474B" w:rsidP="000C2AC9">
            <w:pPr>
              <w:pStyle w:val="TAL"/>
              <w:jc w:val="center"/>
            </w:pPr>
            <w:r w:rsidRPr="006436AF">
              <w:t>7.7</w:t>
            </w:r>
          </w:p>
        </w:tc>
      </w:tr>
      <w:tr w:rsidR="0033474B" w:rsidRPr="006436AF" w14:paraId="0D33F7DC" w14:textId="77777777" w:rsidTr="002E2BF2">
        <w:tc>
          <w:tcPr>
            <w:tcW w:w="1433" w:type="dxa"/>
            <w:vMerge/>
            <w:shd w:val="clear" w:color="auto" w:fill="auto"/>
          </w:tcPr>
          <w:p w14:paraId="45D8A0CC" w14:textId="77777777" w:rsidR="0033474B" w:rsidRPr="006436AF" w:rsidRDefault="0033474B" w:rsidP="000C2AC9">
            <w:pPr>
              <w:pStyle w:val="TAL"/>
            </w:pPr>
          </w:p>
        </w:tc>
        <w:tc>
          <w:tcPr>
            <w:tcW w:w="2962" w:type="dxa"/>
            <w:vMerge/>
            <w:shd w:val="clear" w:color="auto" w:fill="auto"/>
          </w:tcPr>
          <w:p w14:paraId="229D905F" w14:textId="77777777" w:rsidR="0033474B" w:rsidRPr="006436AF" w:rsidRDefault="0033474B" w:rsidP="000C2AC9">
            <w:pPr>
              <w:pStyle w:val="TAL"/>
            </w:pPr>
          </w:p>
        </w:tc>
        <w:tc>
          <w:tcPr>
            <w:tcW w:w="967" w:type="dxa"/>
            <w:vMerge w:val="restart"/>
            <w:vAlign w:val="center"/>
          </w:tcPr>
          <w:p w14:paraId="11B85352" w14:textId="77777777" w:rsidR="0033474B" w:rsidRPr="006436AF" w:rsidRDefault="0033474B" w:rsidP="000C2AC9">
            <w:pPr>
              <w:pStyle w:val="TAL"/>
              <w:jc w:val="center"/>
            </w:pPr>
            <w:r w:rsidRPr="006436AF">
              <w:t>M5d</w:t>
            </w:r>
          </w:p>
        </w:tc>
        <w:tc>
          <w:tcPr>
            <w:tcW w:w="3422" w:type="dxa"/>
            <w:shd w:val="clear" w:color="auto" w:fill="auto"/>
          </w:tcPr>
          <w:p w14:paraId="67613D37" w14:textId="77777777" w:rsidR="0033474B" w:rsidRPr="006436AF" w:rsidRDefault="0033474B" w:rsidP="000C2AC9">
            <w:pPr>
              <w:pStyle w:val="TAL"/>
            </w:pPr>
            <w:r w:rsidRPr="006436AF">
              <w:t>Service Access Information API</w:t>
            </w:r>
          </w:p>
        </w:tc>
        <w:tc>
          <w:tcPr>
            <w:tcW w:w="845" w:type="dxa"/>
          </w:tcPr>
          <w:p w14:paraId="18764B50" w14:textId="77777777" w:rsidR="0033474B" w:rsidRPr="006436AF" w:rsidRDefault="0033474B" w:rsidP="000C2AC9">
            <w:pPr>
              <w:pStyle w:val="TAL"/>
              <w:jc w:val="center"/>
            </w:pPr>
            <w:r w:rsidRPr="006436AF">
              <w:t>11.2</w:t>
            </w:r>
          </w:p>
        </w:tc>
      </w:tr>
      <w:tr w:rsidR="0033474B" w:rsidRPr="006436AF" w14:paraId="7136EC40" w14:textId="77777777" w:rsidTr="002E2BF2">
        <w:tc>
          <w:tcPr>
            <w:tcW w:w="1433" w:type="dxa"/>
            <w:vMerge/>
            <w:shd w:val="clear" w:color="auto" w:fill="auto"/>
          </w:tcPr>
          <w:p w14:paraId="1DB86474" w14:textId="77777777" w:rsidR="0033474B" w:rsidRPr="006436AF" w:rsidRDefault="0033474B" w:rsidP="000C2AC9">
            <w:pPr>
              <w:pStyle w:val="TAL"/>
            </w:pPr>
          </w:p>
        </w:tc>
        <w:tc>
          <w:tcPr>
            <w:tcW w:w="2962" w:type="dxa"/>
            <w:vMerge/>
            <w:shd w:val="clear" w:color="auto" w:fill="auto"/>
          </w:tcPr>
          <w:p w14:paraId="45F26C17" w14:textId="77777777" w:rsidR="0033474B" w:rsidRPr="006436AF" w:rsidRDefault="0033474B" w:rsidP="000C2AC9">
            <w:pPr>
              <w:pStyle w:val="TAL"/>
            </w:pPr>
          </w:p>
        </w:tc>
        <w:tc>
          <w:tcPr>
            <w:tcW w:w="967" w:type="dxa"/>
            <w:vMerge/>
            <w:vAlign w:val="center"/>
          </w:tcPr>
          <w:p w14:paraId="00297FCF" w14:textId="77777777" w:rsidR="0033474B" w:rsidRPr="006436AF" w:rsidRDefault="0033474B" w:rsidP="000C2AC9">
            <w:pPr>
              <w:pStyle w:val="TAL"/>
              <w:jc w:val="center"/>
            </w:pPr>
          </w:p>
        </w:tc>
        <w:tc>
          <w:tcPr>
            <w:tcW w:w="3422" w:type="dxa"/>
            <w:shd w:val="clear" w:color="auto" w:fill="auto"/>
          </w:tcPr>
          <w:p w14:paraId="5318C652" w14:textId="77777777" w:rsidR="0033474B" w:rsidRPr="006436AF" w:rsidRDefault="0033474B" w:rsidP="000C2AC9">
            <w:pPr>
              <w:pStyle w:val="TAL"/>
            </w:pPr>
            <w:r w:rsidRPr="006436AF">
              <w:t>Consumption Reporting API</w:t>
            </w:r>
          </w:p>
        </w:tc>
        <w:tc>
          <w:tcPr>
            <w:tcW w:w="845" w:type="dxa"/>
          </w:tcPr>
          <w:p w14:paraId="787D1260" w14:textId="77777777" w:rsidR="0033474B" w:rsidRPr="006436AF" w:rsidRDefault="0033474B" w:rsidP="000C2AC9">
            <w:pPr>
              <w:pStyle w:val="TAL"/>
              <w:jc w:val="center"/>
            </w:pPr>
            <w:r w:rsidRPr="006436AF">
              <w:t>11.3</w:t>
            </w:r>
          </w:p>
        </w:tc>
      </w:tr>
      <w:tr w:rsidR="0033474B" w:rsidRPr="006436AF" w14:paraId="32F104DF" w14:textId="77777777" w:rsidTr="002E2BF2">
        <w:tc>
          <w:tcPr>
            <w:tcW w:w="1433" w:type="dxa"/>
            <w:vMerge w:val="restart"/>
            <w:shd w:val="clear" w:color="auto" w:fill="auto"/>
          </w:tcPr>
          <w:p w14:paraId="63124B5C" w14:textId="77777777" w:rsidR="0033474B" w:rsidRPr="006436AF" w:rsidRDefault="0033474B" w:rsidP="000C2AC9">
            <w:pPr>
              <w:pStyle w:val="TAL"/>
            </w:pPr>
            <w:r w:rsidRPr="006436AF">
              <w:t>Dynamic Policy invocation</w:t>
            </w:r>
          </w:p>
        </w:tc>
        <w:tc>
          <w:tcPr>
            <w:tcW w:w="2962" w:type="dxa"/>
            <w:vMerge w:val="restart"/>
            <w:shd w:val="clear" w:color="auto" w:fill="auto"/>
          </w:tcPr>
          <w:p w14:paraId="4FE1E8DB" w14:textId="77777777" w:rsidR="0033474B" w:rsidRPr="006436AF" w:rsidRDefault="0033474B" w:rsidP="000C2AC9">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28AEEAA2" w14:textId="77777777" w:rsidR="0033474B" w:rsidRPr="006436AF" w:rsidRDefault="0033474B" w:rsidP="000C2AC9">
            <w:pPr>
              <w:pStyle w:val="TAL"/>
              <w:jc w:val="center"/>
            </w:pPr>
            <w:r w:rsidRPr="006436AF">
              <w:t>M1d</w:t>
            </w:r>
          </w:p>
        </w:tc>
        <w:tc>
          <w:tcPr>
            <w:tcW w:w="3422" w:type="dxa"/>
            <w:shd w:val="clear" w:color="auto" w:fill="auto"/>
          </w:tcPr>
          <w:p w14:paraId="596C10DB" w14:textId="77777777" w:rsidR="0033474B" w:rsidRPr="006436AF" w:rsidRDefault="0033474B" w:rsidP="000C2AC9">
            <w:pPr>
              <w:pStyle w:val="TAL"/>
            </w:pPr>
            <w:r w:rsidRPr="006436AF">
              <w:t>Provisioning Sessions API</w:t>
            </w:r>
          </w:p>
        </w:tc>
        <w:tc>
          <w:tcPr>
            <w:tcW w:w="845" w:type="dxa"/>
          </w:tcPr>
          <w:p w14:paraId="21CF90C1" w14:textId="77777777" w:rsidR="0033474B" w:rsidRPr="006436AF" w:rsidRDefault="0033474B" w:rsidP="000C2AC9">
            <w:pPr>
              <w:pStyle w:val="TAL"/>
              <w:jc w:val="center"/>
            </w:pPr>
            <w:r w:rsidRPr="006436AF">
              <w:t>7.2</w:t>
            </w:r>
          </w:p>
        </w:tc>
      </w:tr>
      <w:tr w:rsidR="0033474B" w:rsidRPr="006436AF" w14:paraId="407D49DC" w14:textId="77777777" w:rsidTr="002E2BF2">
        <w:tc>
          <w:tcPr>
            <w:tcW w:w="1433" w:type="dxa"/>
            <w:vMerge/>
            <w:shd w:val="clear" w:color="auto" w:fill="auto"/>
          </w:tcPr>
          <w:p w14:paraId="6354A0CC" w14:textId="77777777" w:rsidR="0033474B" w:rsidRPr="006436AF" w:rsidRDefault="0033474B" w:rsidP="000C2AC9">
            <w:pPr>
              <w:pStyle w:val="TAL"/>
            </w:pPr>
          </w:p>
        </w:tc>
        <w:tc>
          <w:tcPr>
            <w:tcW w:w="2962" w:type="dxa"/>
            <w:vMerge/>
            <w:shd w:val="clear" w:color="auto" w:fill="auto"/>
          </w:tcPr>
          <w:p w14:paraId="40A99E62" w14:textId="77777777" w:rsidR="0033474B" w:rsidRPr="006436AF" w:rsidRDefault="0033474B" w:rsidP="000C2AC9">
            <w:pPr>
              <w:pStyle w:val="TAL"/>
            </w:pPr>
          </w:p>
        </w:tc>
        <w:tc>
          <w:tcPr>
            <w:tcW w:w="967" w:type="dxa"/>
            <w:vMerge/>
            <w:vAlign w:val="center"/>
          </w:tcPr>
          <w:p w14:paraId="462DDB23" w14:textId="77777777" w:rsidR="0033474B" w:rsidRPr="006436AF" w:rsidRDefault="0033474B" w:rsidP="000C2AC9">
            <w:pPr>
              <w:pStyle w:val="TAL"/>
              <w:jc w:val="center"/>
            </w:pPr>
          </w:p>
        </w:tc>
        <w:tc>
          <w:tcPr>
            <w:tcW w:w="3422" w:type="dxa"/>
            <w:shd w:val="clear" w:color="auto" w:fill="auto"/>
          </w:tcPr>
          <w:p w14:paraId="683C96C5" w14:textId="77777777" w:rsidR="0033474B" w:rsidRPr="006436AF" w:rsidRDefault="0033474B" w:rsidP="000C2AC9">
            <w:pPr>
              <w:pStyle w:val="TAL"/>
            </w:pPr>
            <w:r w:rsidRPr="006436AF">
              <w:t>Policy Templates Provisioning API</w:t>
            </w:r>
          </w:p>
        </w:tc>
        <w:tc>
          <w:tcPr>
            <w:tcW w:w="845" w:type="dxa"/>
          </w:tcPr>
          <w:p w14:paraId="7770E139" w14:textId="77777777" w:rsidR="0033474B" w:rsidRPr="006436AF" w:rsidRDefault="0033474B" w:rsidP="000C2AC9">
            <w:pPr>
              <w:pStyle w:val="TAL"/>
              <w:jc w:val="center"/>
            </w:pPr>
            <w:r w:rsidRPr="006436AF">
              <w:t>7.9</w:t>
            </w:r>
          </w:p>
        </w:tc>
      </w:tr>
      <w:tr w:rsidR="0033474B" w:rsidRPr="006436AF" w14:paraId="1310E4AB" w14:textId="77777777" w:rsidTr="002E2BF2">
        <w:tc>
          <w:tcPr>
            <w:tcW w:w="1433" w:type="dxa"/>
            <w:vMerge/>
            <w:shd w:val="clear" w:color="auto" w:fill="auto"/>
          </w:tcPr>
          <w:p w14:paraId="21874408" w14:textId="77777777" w:rsidR="0033474B" w:rsidRPr="006436AF" w:rsidRDefault="0033474B" w:rsidP="000C2AC9">
            <w:pPr>
              <w:pStyle w:val="TAL"/>
            </w:pPr>
          </w:p>
        </w:tc>
        <w:tc>
          <w:tcPr>
            <w:tcW w:w="2962" w:type="dxa"/>
            <w:vMerge/>
            <w:shd w:val="clear" w:color="auto" w:fill="auto"/>
          </w:tcPr>
          <w:p w14:paraId="5D49A8D7" w14:textId="77777777" w:rsidR="0033474B" w:rsidRPr="006436AF" w:rsidRDefault="0033474B" w:rsidP="000C2AC9">
            <w:pPr>
              <w:pStyle w:val="TAL"/>
            </w:pPr>
          </w:p>
        </w:tc>
        <w:tc>
          <w:tcPr>
            <w:tcW w:w="967" w:type="dxa"/>
            <w:vMerge w:val="restart"/>
            <w:vAlign w:val="center"/>
          </w:tcPr>
          <w:p w14:paraId="6DDF3A50" w14:textId="77777777" w:rsidR="0033474B" w:rsidRPr="006436AF" w:rsidRDefault="0033474B" w:rsidP="000C2AC9">
            <w:pPr>
              <w:pStyle w:val="TAL"/>
              <w:jc w:val="center"/>
            </w:pPr>
            <w:r w:rsidRPr="006436AF">
              <w:t>M5d</w:t>
            </w:r>
          </w:p>
        </w:tc>
        <w:tc>
          <w:tcPr>
            <w:tcW w:w="3422" w:type="dxa"/>
            <w:shd w:val="clear" w:color="auto" w:fill="auto"/>
          </w:tcPr>
          <w:p w14:paraId="27CCF2B8" w14:textId="77777777" w:rsidR="0033474B" w:rsidRPr="006436AF" w:rsidRDefault="0033474B" w:rsidP="000C2AC9">
            <w:pPr>
              <w:pStyle w:val="TAL"/>
            </w:pPr>
            <w:r w:rsidRPr="006436AF">
              <w:t>Service Access Information API</w:t>
            </w:r>
          </w:p>
        </w:tc>
        <w:tc>
          <w:tcPr>
            <w:tcW w:w="845" w:type="dxa"/>
          </w:tcPr>
          <w:p w14:paraId="7C8846CB" w14:textId="77777777" w:rsidR="0033474B" w:rsidRPr="006436AF" w:rsidRDefault="0033474B" w:rsidP="000C2AC9">
            <w:pPr>
              <w:pStyle w:val="TAL"/>
              <w:jc w:val="center"/>
            </w:pPr>
            <w:r w:rsidRPr="006436AF">
              <w:t>11.2</w:t>
            </w:r>
          </w:p>
        </w:tc>
      </w:tr>
      <w:tr w:rsidR="0033474B" w:rsidRPr="006436AF" w14:paraId="6A309CE0" w14:textId="77777777" w:rsidTr="002E2BF2">
        <w:tc>
          <w:tcPr>
            <w:tcW w:w="1433" w:type="dxa"/>
            <w:vMerge/>
            <w:shd w:val="clear" w:color="auto" w:fill="auto"/>
          </w:tcPr>
          <w:p w14:paraId="0A211E9C" w14:textId="77777777" w:rsidR="0033474B" w:rsidRPr="006436AF" w:rsidRDefault="0033474B" w:rsidP="000C2AC9">
            <w:pPr>
              <w:pStyle w:val="TAL"/>
            </w:pPr>
          </w:p>
        </w:tc>
        <w:tc>
          <w:tcPr>
            <w:tcW w:w="2962" w:type="dxa"/>
            <w:vMerge/>
            <w:shd w:val="clear" w:color="auto" w:fill="auto"/>
          </w:tcPr>
          <w:p w14:paraId="339FF9C6" w14:textId="77777777" w:rsidR="0033474B" w:rsidRPr="006436AF" w:rsidRDefault="0033474B" w:rsidP="000C2AC9">
            <w:pPr>
              <w:pStyle w:val="TAL"/>
            </w:pPr>
          </w:p>
        </w:tc>
        <w:tc>
          <w:tcPr>
            <w:tcW w:w="967" w:type="dxa"/>
            <w:vMerge/>
            <w:vAlign w:val="center"/>
          </w:tcPr>
          <w:p w14:paraId="1B3DF620" w14:textId="77777777" w:rsidR="0033474B" w:rsidRPr="006436AF" w:rsidRDefault="0033474B" w:rsidP="000C2AC9">
            <w:pPr>
              <w:pStyle w:val="TAL"/>
              <w:jc w:val="center"/>
            </w:pPr>
          </w:p>
        </w:tc>
        <w:tc>
          <w:tcPr>
            <w:tcW w:w="3422" w:type="dxa"/>
            <w:shd w:val="clear" w:color="auto" w:fill="auto"/>
          </w:tcPr>
          <w:p w14:paraId="3317F142" w14:textId="77777777" w:rsidR="0033474B" w:rsidRPr="006436AF" w:rsidRDefault="0033474B" w:rsidP="000C2AC9">
            <w:pPr>
              <w:pStyle w:val="TAL"/>
            </w:pPr>
            <w:r w:rsidRPr="006436AF">
              <w:t>Dynamic Policies API</w:t>
            </w:r>
          </w:p>
        </w:tc>
        <w:tc>
          <w:tcPr>
            <w:tcW w:w="845" w:type="dxa"/>
          </w:tcPr>
          <w:p w14:paraId="388F3D54" w14:textId="77777777" w:rsidR="0033474B" w:rsidRPr="006436AF" w:rsidRDefault="0033474B" w:rsidP="000C2AC9">
            <w:pPr>
              <w:pStyle w:val="TAL"/>
              <w:jc w:val="center"/>
            </w:pPr>
            <w:r w:rsidRPr="006436AF">
              <w:t>11.5</w:t>
            </w:r>
          </w:p>
        </w:tc>
      </w:tr>
      <w:tr w:rsidR="0033474B" w:rsidRPr="006436AF" w14:paraId="50423977" w14:textId="77777777" w:rsidTr="002E2BF2">
        <w:tc>
          <w:tcPr>
            <w:tcW w:w="1433" w:type="dxa"/>
            <w:vMerge w:val="restart"/>
            <w:shd w:val="clear" w:color="auto" w:fill="auto"/>
          </w:tcPr>
          <w:p w14:paraId="65FF23A6" w14:textId="77777777" w:rsidR="0033474B" w:rsidRPr="006436AF" w:rsidRDefault="0033474B" w:rsidP="000C2AC9">
            <w:pPr>
              <w:pStyle w:val="TAL"/>
            </w:pPr>
            <w:r w:rsidRPr="006436AF">
              <w:t>Network Assistance</w:t>
            </w:r>
          </w:p>
        </w:tc>
        <w:tc>
          <w:tcPr>
            <w:tcW w:w="2962" w:type="dxa"/>
            <w:vMerge w:val="restart"/>
            <w:shd w:val="clear" w:color="auto" w:fill="auto"/>
          </w:tcPr>
          <w:p w14:paraId="08079530" w14:textId="77777777" w:rsidR="0033474B" w:rsidRPr="006436AF" w:rsidRDefault="0033474B" w:rsidP="000C2AC9">
            <w:pPr>
              <w:pStyle w:val="TAL"/>
            </w:pPr>
            <w:r w:rsidRPr="006436AF">
              <w:t>The 5GMSd Client requests bit rate recommendations and delivery boosts from the 5GMSd AF.</w:t>
            </w:r>
          </w:p>
        </w:tc>
        <w:tc>
          <w:tcPr>
            <w:tcW w:w="967" w:type="dxa"/>
            <w:vMerge w:val="restart"/>
            <w:vAlign w:val="center"/>
          </w:tcPr>
          <w:p w14:paraId="25F30BE9" w14:textId="77777777" w:rsidR="0033474B" w:rsidRPr="006436AF" w:rsidRDefault="0033474B" w:rsidP="000C2AC9">
            <w:pPr>
              <w:pStyle w:val="TAL"/>
              <w:jc w:val="center"/>
            </w:pPr>
            <w:r w:rsidRPr="006436AF">
              <w:t>M5d</w:t>
            </w:r>
          </w:p>
        </w:tc>
        <w:tc>
          <w:tcPr>
            <w:tcW w:w="3422" w:type="dxa"/>
            <w:shd w:val="clear" w:color="auto" w:fill="auto"/>
          </w:tcPr>
          <w:p w14:paraId="781CA955" w14:textId="77777777" w:rsidR="0033474B" w:rsidRPr="006436AF" w:rsidRDefault="0033474B" w:rsidP="000C2AC9">
            <w:pPr>
              <w:pStyle w:val="TAL"/>
            </w:pPr>
            <w:r w:rsidRPr="006436AF">
              <w:t>Service Access Information API</w:t>
            </w:r>
          </w:p>
        </w:tc>
        <w:tc>
          <w:tcPr>
            <w:tcW w:w="845" w:type="dxa"/>
          </w:tcPr>
          <w:p w14:paraId="7E990ADA" w14:textId="77777777" w:rsidR="0033474B" w:rsidRPr="006436AF" w:rsidRDefault="0033474B" w:rsidP="000C2AC9">
            <w:pPr>
              <w:pStyle w:val="TAL"/>
              <w:jc w:val="center"/>
            </w:pPr>
            <w:r w:rsidRPr="006436AF">
              <w:t>11.2</w:t>
            </w:r>
          </w:p>
        </w:tc>
      </w:tr>
      <w:tr w:rsidR="0033474B" w:rsidRPr="006436AF" w14:paraId="324A7AEB" w14:textId="77777777" w:rsidTr="002E2BF2">
        <w:tc>
          <w:tcPr>
            <w:tcW w:w="1433" w:type="dxa"/>
            <w:vMerge/>
            <w:shd w:val="clear" w:color="auto" w:fill="auto"/>
          </w:tcPr>
          <w:p w14:paraId="17A37634" w14:textId="77777777" w:rsidR="0033474B" w:rsidRPr="006436AF" w:rsidRDefault="0033474B" w:rsidP="000C2AC9">
            <w:pPr>
              <w:pStyle w:val="TAL"/>
            </w:pPr>
          </w:p>
        </w:tc>
        <w:tc>
          <w:tcPr>
            <w:tcW w:w="2962" w:type="dxa"/>
            <w:vMerge/>
            <w:shd w:val="clear" w:color="auto" w:fill="auto"/>
          </w:tcPr>
          <w:p w14:paraId="74FA78E9" w14:textId="77777777" w:rsidR="0033474B" w:rsidRPr="006436AF" w:rsidRDefault="0033474B" w:rsidP="000C2AC9">
            <w:pPr>
              <w:pStyle w:val="TAL"/>
            </w:pPr>
          </w:p>
        </w:tc>
        <w:tc>
          <w:tcPr>
            <w:tcW w:w="967" w:type="dxa"/>
            <w:vMerge/>
            <w:vAlign w:val="center"/>
          </w:tcPr>
          <w:p w14:paraId="47FD828C" w14:textId="77777777" w:rsidR="0033474B" w:rsidRPr="006436AF" w:rsidRDefault="0033474B" w:rsidP="000C2AC9">
            <w:pPr>
              <w:pStyle w:val="TAL"/>
              <w:jc w:val="center"/>
            </w:pPr>
          </w:p>
        </w:tc>
        <w:tc>
          <w:tcPr>
            <w:tcW w:w="3422" w:type="dxa"/>
            <w:shd w:val="clear" w:color="auto" w:fill="auto"/>
          </w:tcPr>
          <w:p w14:paraId="63861118" w14:textId="77777777" w:rsidR="0033474B" w:rsidRPr="006436AF" w:rsidRDefault="0033474B" w:rsidP="000C2AC9">
            <w:pPr>
              <w:pStyle w:val="TAL"/>
            </w:pPr>
            <w:r w:rsidRPr="006436AF">
              <w:t>Network Assistance API</w:t>
            </w:r>
          </w:p>
        </w:tc>
        <w:tc>
          <w:tcPr>
            <w:tcW w:w="845" w:type="dxa"/>
          </w:tcPr>
          <w:p w14:paraId="294AB690" w14:textId="77777777" w:rsidR="0033474B" w:rsidRPr="006436AF" w:rsidRDefault="0033474B" w:rsidP="000C2AC9">
            <w:pPr>
              <w:pStyle w:val="TAL"/>
              <w:jc w:val="center"/>
            </w:pPr>
            <w:r w:rsidRPr="006436AF">
              <w:t>11.6</w:t>
            </w:r>
          </w:p>
        </w:tc>
      </w:tr>
      <w:tr w:rsidR="0033474B" w:rsidRPr="006436AF" w14:paraId="79EAD48B" w14:textId="77777777" w:rsidTr="002E2BF2">
        <w:tc>
          <w:tcPr>
            <w:tcW w:w="1433" w:type="dxa"/>
            <w:vMerge w:val="restart"/>
            <w:shd w:val="clear" w:color="auto" w:fill="auto"/>
          </w:tcPr>
          <w:p w14:paraId="6E5A6395" w14:textId="77777777" w:rsidR="0033474B" w:rsidRPr="006436AF" w:rsidRDefault="0033474B" w:rsidP="000C2AC9">
            <w:pPr>
              <w:pStyle w:val="TAL"/>
            </w:pPr>
            <w:r w:rsidRPr="006436AF">
              <w:t>Edge content processing</w:t>
            </w:r>
          </w:p>
        </w:tc>
        <w:tc>
          <w:tcPr>
            <w:tcW w:w="2962" w:type="dxa"/>
            <w:vMerge w:val="restart"/>
            <w:shd w:val="clear" w:color="auto" w:fill="auto"/>
          </w:tcPr>
          <w:p w14:paraId="1CAB3FA5" w14:textId="77777777" w:rsidR="0033474B" w:rsidRPr="006436AF" w:rsidRDefault="0033474B" w:rsidP="000C2AC9">
            <w:pPr>
              <w:pStyle w:val="TAL"/>
            </w:pPr>
            <w:r w:rsidRPr="006436AF">
              <w:t>Edge resources are provisioned for processing content in 5GMS downlink media streaming sessions.</w:t>
            </w:r>
          </w:p>
        </w:tc>
        <w:tc>
          <w:tcPr>
            <w:tcW w:w="967" w:type="dxa"/>
            <w:vAlign w:val="center"/>
          </w:tcPr>
          <w:p w14:paraId="70B561CC" w14:textId="77777777" w:rsidR="0033474B" w:rsidRPr="006436AF" w:rsidRDefault="0033474B" w:rsidP="000C2AC9">
            <w:pPr>
              <w:pStyle w:val="TAL"/>
              <w:jc w:val="center"/>
            </w:pPr>
            <w:r w:rsidRPr="006436AF">
              <w:t>M1d</w:t>
            </w:r>
          </w:p>
        </w:tc>
        <w:tc>
          <w:tcPr>
            <w:tcW w:w="3422" w:type="dxa"/>
            <w:shd w:val="clear" w:color="auto" w:fill="auto"/>
            <w:vAlign w:val="center"/>
          </w:tcPr>
          <w:p w14:paraId="7975CC89" w14:textId="77777777" w:rsidR="0033474B" w:rsidRPr="006436AF" w:rsidRDefault="0033474B" w:rsidP="000C2AC9">
            <w:pPr>
              <w:pStyle w:val="TAL"/>
            </w:pPr>
            <w:r w:rsidRPr="006436AF">
              <w:t>Provisioning Sessions API</w:t>
            </w:r>
          </w:p>
        </w:tc>
        <w:tc>
          <w:tcPr>
            <w:tcW w:w="845" w:type="dxa"/>
            <w:vAlign w:val="center"/>
          </w:tcPr>
          <w:p w14:paraId="3734A6AC" w14:textId="77777777" w:rsidR="0033474B" w:rsidRPr="006436AF" w:rsidRDefault="0033474B" w:rsidP="000C2AC9">
            <w:pPr>
              <w:pStyle w:val="TAL"/>
              <w:jc w:val="center"/>
            </w:pPr>
            <w:r w:rsidRPr="006436AF">
              <w:t>7.2</w:t>
            </w:r>
          </w:p>
        </w:tc>
      </w:tr>
      <w:tr w:rsidR="0033474B" w:rsidRPr="006436AF" w14:paraId="13E637F5" w14:textId="77777777" w:rsidTr="002E2BF2">
        <w:tc>
          <w:tcPr>
            <w:tcW w:w="1433" w:type="dxa"/>
            <w:vMerge/>
            <w:shd w:val="clear" w:color="auto" w:fill="auto"/>
          </w:tcPr>
          <w:p w14:paraId="40E8E450" w14:textId="77777777" w:rsidR="0033474B" w:rsidRPr="006436AF" w:rsidRDefault="0033474B" w:rsidP="000C2AC9">
            <w:pPr>
              <w:pStyle w:val="TAL"/>
            </w:pPr>
          </w:p>
        </w:tc>
        <w:tc>
          <w:tcPr>
            <w:tcW w:w="2962" w:type="dxa"/>
            <w:vMerge/>
            <w:shd w:val="clear" w:color="auto" w:fill="auto"/>
          </w:tcPr>
          <w:p w14:paraId="418BA8CE" w14:textId="77777777" w:rsidR="0033474B" w:rsidRPr="006436AF" w:rsidRDefault="0033474B" w:rsidP="000C2AC9">
            <w:pPr>
              <w:pStyle w:val="TAL"/>
            </w:pPr>
          </w:p>
        </w:tc>
        <w:tc>
          <w:tcPr>
            <w:tcW w:w="967" w:type="dxa"/>
            <w:vAlign w:val="center"/>
          </w:tcPr>
          <w:p w14:paraId="25D7B536" w14:textId="77777777" w:rsidR="0033474B" w:rsidRPr="006436AF" w:rsidRDefault="0033474B" w:rsidP="000C2AC9">
            <w:pPr>
              <w:pStyle w:val="TAL"/>
              <w:jc w:val="center"/>
            </w:pPr>
          </w:p>
        </w:tc>
        <w:tc>
          <w:tcPr>
            <w:tcW w:w="3422" w:type="dxa"/>
            <w:shd w:val="clear" w:color="auto" w:fill="auto"/>
            <w:vAlign w:val="center"/>
          </w:tcPr>
          <w:p w14:paraId="5F4FB24E" w14:textId="77777777" w:rsidR="0033474B" w:rsidRPr="006436AF" w:rsidRDefault="0033474B" w:rsidP="000C2AC9">
            <w:pPr>
              <w:pStyle w:val="TAL"/>
            </w:pPr>
            <w:r w:rsidRPr="006436AF">
              <w:t>Edge Resources Provisioning API</w:t>
            </w:r>
          </w:p>
        </w:tc>
        <w:tc>
          <w:tcPr>
            <w:tcW w:w="845" w:type="dxa"/>
            <w:vAlign w:val="center"/>
          </w:tcPr>
          <w:p w14:paraId="0F784470" w14:textId="77777777" w:rsidR="0033474B" w:rsidRPr="006436AF" w:rsidRDefault="0033474B" w:rsidP="000C2AC9">
            <w:pPr>
              <w:pStyle w:val="TAL"/>
              <w:jc w:val="center"/>
            </w:pPr>
            <w:r w:rsidRPr="006436AF">
              <w:t>7.10</w:t>
            </w:r>
          </w:p>
        </w:tc>
      </w:tr>
      <w:tr w:rsidR="0033474B" w:rsidRPr="006436AF" w14:paraId="4F6752BC" w14:textId="77777777" w:rsidTr="002E2BF2">
        <w:tc>
          <w:tcPr>
            <w:tcW w:w="1433" w:type="dxa"/>
            <w:vMerge/>
            <w:shd w:val="clear" w:color="auto" w:fill="auto"/>
          </w:tcPr>
          <w:p w14:paraId="01FD7F7C" w14:textId="77777777" w:rsidR="0033474B" w:rsidRPr="006436AF" w:rsidRDefault="0033474B" w:rsidP="000C2AC9">
            <w:pPr>
              <w:pStyle w:val="TAL"/>
            </w:pPr>
          </w:p>
        </w:tc>
        <w:tc>
          <w:tcPr>
            <w:tcW w:w="2962" w:type="dxa"/>
            <w:vMerge/>
            <w:shd w:val="clear" w:color="auto" w:fill="auto"/>
          </w:tcPr>
          <w:p w14:paraId="7510647A" w14:textId="77777777" w:rsidR="0033474B" w:rsidRPr="006436AF" w:rsidRDefault="0033474B" w:rsidP="000C2AC9">
            <w:pPr>
              <w:pStyle w:val="TAL"/>
            </w:pPr>
          </w:p>
        </w:tc>
        <w:tc>
          <w:tcPr>
            <w:tcW w:w="967" w:type="dxa"/>
            <w:vAlign w:val="center"/>
          </w:tcPr>
          <w:p w14:paraId="10EB9184" w14:textId="77777777" w:rsidR="0033474B" w:rsidRPr="006436AF" w:rsidRDefault="0033474B" w:rsidP="000C2AC9">
            <w:pPr>
              <w:pStyle w:val="TAL"/>
              <w:jc w:val="center"/>
            </w:pPr>
            <w:r w:rsidRPr="006436AF">
              <w:t>M5d</w:t>
            </w:r>
          </w:p>
        </w:tc>
        <w:tc>
          <w:tcPr>
            <w:tcW w:w="3422" w:type="dxa"/>
            <w:shd w:val="clear" w:color="auto" w:fill="auto"/>
            <w:vAlign w:val="center"/>
          </w:tcPr>
          <w:p w14:paraId="383A1C71" w14:textId="77777777" w:rsidR="0033474B" w:rsidRPr="006436AF" w:rsidRDefault="0033474B" w:rsidP="000C2AC9">
            <w:pPr>
              <w:pStyle w:val="TAL"/>
            </w:pPr>
            <w:r w:rsidRPr="006436AF">
              <w:t>Service Access Information API</w:t>
            </w:r>
          </w:p>
        </w:tc>
        <w:tc>
          <w:tcPr>
            <w:tcW w:w="845" w:type="dxa"/>
            <w:vAlign w:val="center"/>
          </w:tcPr>
          <w:p w14:paraId="2861EA54" w14:textId="77777777" w:rsidR="0033474B" w:rsidRPr="006436AF" w:rsidRDefault="0033474B" w:rsidP="000C2AC9">
            <w:pPr>
              <w:pStyle w:val="TAL"/>
              <w:jc w:val="center"/>
            </w:pPr>
            <w:r w:rsidRPr="006436AF">
              <w:t>11.2</w:t>
            </w:r>
          </w:p>
        </w:tc>
      </w:tr>
      <w:tr w:rsidR="0033474B" w:rsidRPr="00586B6B" w14:paraId="02E961F5" w14:textId="77777777" w:rsidTr="002E2BF2">
        <w:tc>
          <w:tcPr>
            <w:tcW w:w="1433" w:type="dxa"/>
            <w:vMerge w:val="restart"/>
            <w:shd w:val="clear" w:color="auto" w:fill="auto"/>
          </w:tcPr>
          <w:p w14:paraId="49DDD54E" w14:textId="77777777" w:rsidR="0033474B" w:rsidRDefault="0033474B" w:rsidP="000C2AC9">
            <w:pPr>
              <w:pStyle w:val="TAL"/>
            </w:pPr>
            <w:r>
              <w:t>5GMS via eMBMS</w:t>
            </w:r>
          </w:p>
        </w:tc>
        <w:tc>
          <w:tcPr>
            <w:tcW w:w="2962" w:type="dxa"/>
            <w:vMerge w:val="restart"/>
            <w:shd w:val="clear" w:color="auto" w:fill="auto"/>
          </w:tcPr>
          <w:p w14:paraId="5E4CF776" w14:textId="77777777" w:rsidR="0033474B" w:rsidRDefault="0033474B" w:rsidP="000C2AC9">
            <w:pPr>
              <w:pStyle w:val="TAL"/>
            </w:pPr>
            <w:r>
              <w:t>The 5GMSd AF provisions the delivery of content via eMBMS and MBMS User Services.</w:t>
            </w:r>
          </w:p>
        </w:tc>
        <w:tc>
          <w:tcPr>
            <w:tcW w:w="967" w:type="dxa"/>
            <w:vAlign w:val="center"/>
          </w:tcPr>
          <w:p w14:paraId="49BE59CF" w14:textId="77777777" w:rsidR="0033474B" w:rsidRDefault="0033474B" w:rsidP="000C2AC9">
            <w:pPr>
              <w:pStyle w:val="TAL"/>
              <w:jc w:val="center"/>
            </w:pPr>
            <w:r>
              <w:t>M1d</w:t>
            </w:r>
          </w:p>
        </w:tc>
        <w:tc>
          <w:tcPr>
            <w:tcW w:w="3422" w:type="dxa"/>
            <w:shd w:val="clear" w:color="auto" w:fill="auto"/>
            <w:vAlign w:val="center"/>
          </w:tcPr>
          <w:p w14:paraId="26884247" w14:textId="77777777" w:rsidR="0033474B" w:rsidRDefault="0033474B" w:rsidP="000C2AC9">
            <w:pPr>
              <w:pStyle w:val="TAL"/>
            </w:pPr>
            <w:r w:rsidRPr="00586B6B">
              <w:t>Provisioning Sessions API</w:t>
            </w:r>
          </w:p>
        </w:tc>
        <w:tc>
          <w:tcPr>
            <w:tcW w:w="845" w:type="dxa"/>
          </w:tcPr>
          <w:p w14:paraId="54635CBB" w14:textId="77777777" w:rsidR="0033474B" w:rsidRDefault="0033474B" w:rsidP="000C2AC9">
            <w:pPr>
              <w:pStyle w:val="TAL"/>
              <w:jc w:val="center"/>
            </w:pPr>
            <w:r>
              <w:t>7.2</w:t>
            </w:r>
          </w:p>
        </w:tc>
      </w:tr>
      <w:tr w:rsidR="0033474B" w:rsidRPr="00586B6B" w14:paraId="6C8CAA9F" w14:textId="77777777" w:rsidTr="002E2BF2">
        <w:tc>
          <w:tcPr>
            <w:tcW w:w="1433" w:type="dxa"/>
            <w:vMerge/>
            <w:shd w:val="clear" w:color="auto" w:fill="auto"/>
          </w:tcPr>
          <w:p w14:paraId="4E5F9652" w14:textId="77777777" w:rsidR="0033474B" w:rsidRDefault="0033474B" w:rsidP="000C2AC9">
            <w:pPr>
              <w:pStyle w:val="TAL"/>
            </w:pPr>
          </w:p>
        </w:tc>
        <w:tc>
          <w:tcPr>
            <w:tcW w:w="2962" w:type="dxa"/>
            <w:vMerge/>
            <w:shd w:val="clear" w:color="auto" w:fill="auto"/>
          </w:tcPr>
          <w:p w14:paraId="4416A8F9" w14:textId="77777777" w:rsidR="0033474B" w:rsidRDefault="0033474B" w:rsidP="000C2AC9">
            <w:pPr>
              <w:pStyle w:val="TAL"/>
            </w:pPr>
          </w:p>
        </w:tc>
        <w:tc>
          <w:tcPr>
            <w:tcW w:w="967" w:type="dxa"/>
            <w:vAlign w:val="center"/>
          </w:tcPr>
          <w:p w14:paraId="345D397D" w14:textId="77777777" w:rsidR="0033474B" w:rsidRDefault="0033474B" w:rsidP="000C2AC9">
            <w:pPr>
              <w:pStyle w:val="TAL"/>
              <w:jc w:val="center"/>
            </w:pPr>
            <w:r>
              <w:t>M5d</w:t>
            </w:r>
          </w:p>
        </w:tc>
        <w:tc>
          <w:tcPr>
            <w:tcW w:w="3422" w:type="dxa"/>
            <w:shd w:val="clear" w:color="auto" w:fill="auto"/>
            <w:vAlign w:val="center"/>
          </w:tcPr>
          <w:p w14:paraId="777352DD" w14:textId="77777777" w:rsidR="0033474B" w:rsidRPr="00586B6B" w:rsidRDefault="0033474B" w:rsidP="000C2AC9">
            <w:pPr>
              <w:pStyle w:val="TAL"/>
            </w:pPr>
            <w:r w:rsidRPr="00586B6B">
              <w:t>Service Access Information API</w:t>
            </w:r>
          </w:p>
        </w:tc>
        <w:tc>
          <w:tcPr>
            <w:tcW w:w="845" w:type="dxa"/>
          </w:tcPr>
          <w:p w14:paraId="1E3EDC0D" w14:textId="77777777" w:rsidR="0033474B" w:rsidRDefault="0033474B" w:rsidP="000C2AC9">
            <w:pPr>
              <w:pStyle w:val="TAL"/>
              <w:jc w:val="center"/>
            </w:pPr>
            <w:r>
              <w:t>11.2</w:t>
            </w:r>
          </w:p>
        </w:tc>
      </w:tr>
      <w:tr w:rsidR="0033474B" w:rsidRPr="00586B6B" w14:paraId="548EC1C8" w14:textId="77777777" w:rsidTr="002E2BF2">
        <w:tc>
          <w:tcPr>
            <w:tcW w:w="1433" w:type="dxa"/>
            <w:vMerge/>
            <w:shd w:val="clear" w:color="auto" w:fill="auto"/>
          </w:tcPr>
          <w:p w14:paraId="6B7A9609" w14:textId="77777777" w:rsidR="0033474B" w:rsidRDefault="0033474B" w:rsidP="000C2AC9">
            <w:pPr>
              <w:pStyle w:val="TAL"/>
            </w:pPr>
          </w:p>
        </w:tc>
        <w:tc>
          <w:tcPr>
            <w:tcW w:w="2962" w:type="dxa"/>
            <w:vMerge/>
            <w:shd w:val="clear" w:color="auto" w:fill="auto"/>
          </w:tcPr>
          <w:p w14:paraId="58DAD646" w14:textId="77777777" w:rsidR="0033474B" w:rsidRDefault="0033474B" w:rsidP="000C2AC9">
            <w:pPr>
              <w:pStyle w:val="TAL"/>
            </w:pPr>
          </w:p>
        </w:tc>
        <w:tc>
          <w:tcPr>
            <w:tcW w:w="967" w:type="dxa"/>
            <w:vAlign w:val="center"/>
          </w:tcPr>
          <w:p w14:paraId="5E5B10C6" w14:textId="77777777" w:rsidR="0033474B" w:rsidRDefault="0033474B" w:rsidP="000C2AC9">
            <w:pPr>
              <w:pStyle w:val="TAL"/>
              <w:jc w:val="center"/>
            </w:pPr>
            <w:r>
              <w:t>M4d</w:t>
            </w:r>
          </w:p>
        </w:tc>
        <w:tc>
          <w:tcPr>
            <w:tcW w:w="3422" w:type="dxa"/>
            <w:shd w:val="clear" w:color="auto" w:fill="auto"/>
            <w:vAlign w:val="center"/>
          </w:tcPr>
          <w:p w14:paraId="669F517F" w14:textId="09A69BCA" w:rsidR="0033474B" w:rsidRPr="00586B6B" w:rsidRDefault="000C2AC9" w:rsidP="000C2AC9">
            <w:pPr>
              <w:pStyle w:val="TAL"/>
            </w:pPr>
            <w:r>
              <w:t>MPEG</w:t>
            </w:r>
            <w:r>
              <w:noBreakHyphen/>
            </w:r>
            <w:r w:rsidR="0033474B" w:rsidRPr="00586B6B">
              <w:t xml:space="preserve">DASH </w:t>
            </w:r>
            <w:r w:rsidR="0033474B">
              <w:t>[4]</w:t>
            </w:r>
            <w:r w:rsidR="0033474B" w:rsidRPr="00586B6B">
              <w:t xml:space="preserve"> or 3GP</w:t>
            </w:r>
            <w:r>
              <w:noBreakHyphen/>
              <w:t>DASH</w:t>
            </w:r>
            <w:r w:rsidR="0033474B" w:rsidRPr="00586B6B">
              <w:t xml:space="preserve"> </w:t>
            </w:r>
            <w:r w:rsidR="0033474B">
              <w:t>[37] or HLS</w:t>
            </w:r>
          </w:p>
        </w:tc>
        <w:tc>
          <w:tcPr>
            <w:tcW w:w="845" w:type="dxa"/>
          </w:tcPr>
          <w:p w14:paraId="09065F9D" w14:textId="77777777" w:rsidR="0033474B" w:rsidRDefault="0033474B" w:rsidP="000C2AC9">
            <w:pPr>
              <w:pStyle w:val="TAL"/>
              <w:jc w:val="center"/>
            </w:pPr>
            <w:r>
              <w:t>10</w:t>
            </w:r>
          </w:p>
        </w:tc>
      </w:tr>
      <w:tr w:rsidR="0033474B" w:rsidRPr="00586B6B" w14:paraId="286BC2D8" w14:textId="77777777" w:rsidTr="002E2BF2">
        <w:tc>
          <w:tcPr>
            <w:tcW w:w="1433" w:type="dxa"/>
            <w:vMerge w:val="restart"/>
            <w:shd w:val="clear" w:color="auto" w:fill="auto"/>
          </w:tcPr>
          <w:p w14:paraId="03ACF4E5" w14:textId="77777777" w:rsidR="0033474B" w:rsidRDefault="0033474B" w:rsidP="000C2AC9">
            <w:pPr>
              <w:pStyle w:val="TAL"/>
            </w:pPr>
            <w:r>
              <w:t>5GMS via MBS</w:t>
            </w:r>
          </w:p>
        </w:tc>
        <w:tc>
          <w:tcPr>
            <w:tcW w:w="2962" w:type="dxa"/>
            <w:vMerge w:val="restart"/>
            <w:shd w:val="clear" w:color="auto" w:fill="auto"/>
          </w:tcPr>
          <w:p w14:paraId="1D3BA380" w14:textId="77777777" w:rsidR="0033474B" w:rsidRDefault="0033474B" w:rsidP="000C2AC9">
            <w:pPr>
              <w:pStyle w:val="TAL"/>
            </w:pPr>
            <w:r>
              <w:t>The 5GMSd AF provisions the delivery of content via MBS User Services.</w:t>
            </w:r>
          </w:p>
        </w:tc>
        <w:tc>
          <w:tcPr>
            <w:tcW w:w="967" w:type="dxa"/>
            <w:vAlign w:val="center"/>
          </w:tcPr>
          <w:p w14:paraId="13FC22B8" w14:textId="77777777" w:rsidR="0033474B" w:rsidRDefault="0033474B" w:rsidP="000C2AC9">
            <w:pPr>
              <w:pStyle w:val="TAL"/>
              <w:jc w:val="center"/>
            </w:pPr>
            <w:r>
              <w:t>M1d</w:t>
            </w:r>
          </w:p>
        </w:tc>
        <w:tc>
          <w:tcPr>
            <w:tcW w:w="3422" w:type="dxa"/>
            <w:shd w:val="clear" w:color="auto" w:fill="auto"/>
            <w:vAlign w:val="center"/>
          </w:tcPr>
          <w:p w14:paraId="4ACCAFAE" w14:textId="77777777" w:rsidR="0033474B" w:rsidRPr="00A2525A" w:rsidRDefault="0033474B" w:rsidP="000C2AC9">
            <w:pPr>
              <w:pStyle w:val="TAL"/>
              <w:rPr>
                <w:rStyle w:val="Code"/>
              </w:rPr>
            </w:pPr>
            <w:r w:rsidRPr="00586B6B">
              <w:t>Provisioning Sessions API</w:t>
            </w:r>
          </w:p>
        </w:tc>
        <w:tc>
          <w:tcPr>
            <w:tcW w:w="845" w:type="dxa"/>
          </w:tcPr>
          <w:p w14:paraId="297C80F3" w14:textId="77777777" w:rsidR="0033474B" w:rsidRDefault="0033474B" w:rsidP="000C2AC9">
            <w:pPr>
              <w:pStyle w:val="TAL"/>
              <w:jc w:val="center"/>
            </w:pPr>
            <w:r>
              <w:t>7.2</w:t>
            </w:r>
          </w:p>
        </w:tc>
      </w:tr>
      <w:tr w:rsidR="0033474B" w:rsidRPr="00586B6B" w14:paraId="4CE6CCA0" w14:textId="77777777" w:rsidTr="002E2BF2">
        <w:tc>
          <w:tcPr>
            <w:tcW w:w="1433" w:type="dxa"/>
            <w:vMerge/>
            <w:shd w:val="clear" w:color="auto" w:fill="auto"/>
          </w:tcPr>
          <w:p w14:paraId="491EA6C5" w14:textId="77777777" w:rsidR="0033474B" w:rsidRDefault="0033474B" w:rsidP="000C2AC9">
            <w:pPr>
              <w:pStyle w:val="TAL"/>
            </w:pPr>
          </w:p>
        </w:tc>
        <w:tc>
          <w:tcPr>
            <w:tcW w:w="2962" w:type="dxa"/>
            <w:vMerge/>
            <w:shd w:val="clear" w:color="auto" w:fill="auto"/>
          </w:tcPr>
          <w:p w14:paraId="37F0A64A" w14:textId="77777777" w:rsidR="0033474B" w:rsidRDefault="0033474B" w:rsidP="000C2AC9">
            <w:pPr>
              <w:pStyle w:val="TAL"/>
            </w:pPr>
          </w:p>
        </w:tc>
        <w:tc>
          <w:tcPr>
            <w:tcW w:w="967" w:type="dxa"/>
            <w:vAlign w:val="center"/>
          </w:tcPr>
          <w:p w14:paraId="26282CBE" w14:textId="77777777" w:rsidR="0033474B" w:rsidRDefault="0033474B" w:rsidP="000C2AC9">
            <w:pPr>
              <w:pStyle w:val="TAL"/>
              <w:jc w:val="center"/>
            </w:pPr>
            <w:r>
              <w:t>M5d</w:t>
            </w:r>
          </w:p>
        </w:tc>
        <w:tc>
          <w:tcPr>
            <w:tcW w:w="3422" w:type="dxa"/>
            <w:shd w:val="clear" w:color="auto" w:fill="auto"/>
            <w:vAlign w:val="center"/>
          </w:tcPr>
          <w:p w14:paraId="6E492FEA" w14:textId="77777777" w:rsidR="0033474B" w:rsidRPr="00A2525A" w:rsidRDefault="0033474B" w:rsidP="000C2AC9">
            <w:pPr>
              <w:pStyle w:val="TAL"/>
              <w:rPr>
                <w:rStyle w:val="Code"/>
              </w:rPr>
            </w:pPr>
            <w:r w:rsidRPr="00586B6B">
              <w:t>Service Access Information API</w:t>
            </w:r>
          </w:p>
        </w:tc>
        <w:tc>
          <w:tcPr>
            <w:tcW w:w="845" w:type="dxa"/>
          </w:tcPr>
          <w:p w14:paraId="08C01B5F" w14:textId="77777777" w:rsidR="0033474B" w:rsidRDefault="0033474B" w:rsidP="000C2AC9">
            <w:pPr>
              <w:pStyle w:val="TAL"/>
              <w:jc w:val="center"/>
            </w:pPr>
            <w:r>
              <w:t>11.2</w:t>
            </w:r>
          </w:p>
        </w:tc>
      </w:tr>
      <w:tr w:rsidR="0033474B" w:rsidRPr="00586B6B" w14:paraId="7FBADB0F" w14:textId="77777777" w:rsidTr="002E2BF2">
        <w:tc>
          <w:tcPr>
            <w:tcW w:w="1433" w:type="dxa"/>
            <w:vMerge/>
            <w:shd w:val="clear" w:color="auto" w:fill="auto"/>
          </w:tcPr>
          <w:p w14:paraId="4D44EA0B" w14:textId="77777777" w:rsidR="0033474B" w:rsidRDefault="0033474B" w:rsidP="000C2AC9">
            <w:pPr>
              <w:pStyle w:val="TAL"/>
            </w:pPr>
          </w:p>
        </w:tc>
        <w:tc>
          <w:tcPr>
            <w:tcW w:w="2962" w:type="dxa"/>
            <w:vMerge/>
            <w:shd w:val="clear" w:color="auto" w:fill="auto"/>
          </w:tcPr>
          <w:p w14:paraId="67D3929E" w14:textId="77777777" w:rsidR="0033474B" w:rsidRDefault="0033474B" w:rsidP="000C2AC9">
            <w:pPr>
              <w:pStyle w:val="TAL"/>
            </w:pPr>
          </w:p>
        </w:tc>
        <w:tc>
          <w:tcPr>
            <w:tcW w:w="967" w:type="dxa"/>
            <w:vAlign w:val="center"/>
          </w:tcPr>
          <w:p w14:paraId="3AACA372" w14:textId="77777777" w:rsidR="0033474B" w:rsidRDefault="0033474B" w:rsidP="000C2AC9">
            <w:pPr>
              <w:pStyle w:val="TAL"/>
              <w:jc w:val="center"/>
            </w:pPr>
            <w:r>
              <w:t>M4d</w:t>
            </w:r>
          </w:p>
        </w:tc>
        <w:tc>
          <w:tcPr>
            <w:tcW w:w="3422" w:type="dxa"/>
            <w:shd w:val="clear" w:color="auto" w:fill="auto"/>
            <w:vAlign w:val="center"/>
          </w:tcPr>
          <w:p w14:paraId="0C072369" w14:textId="1EC5F321" w:rsidR="0033474B" w:rsidRPr="00A2525A" w:rsidRDefault="000C2AC9" w:rsidP="000C2AC9">
            <w:pPr>
              <w:pStyle w:val="TAL"/>
              <w:rPr>
                <w:rStyle w:val="Code"/>
              </w:rPr>
            </w:pPr>
            <w:r>
              <w:t>MPEG</w:t>
            </w:r>
            <w:r>
              <w:noBreakHyphen/>
            </w:r>
            <w:r w:rsidR="0033474B" w:rsidRPr="00586B6B">
              <w:t xml:space="preserve">DASH </w:t>
            </w:r>
            <w:r w:rsidR="0033474B">
              <w:t>[4]</w:t>
            </w:r>
            <w:r w:rsidR="0033474B" w:rsidRPr="00586B6B">
              <w:t xml:space="preserve"> or 3GP</w:t>
            </w:r>
            <w:r>
              <w:t>-DASH</w:t>
            </w:r>
            <w:r w:rsidR="0033474B" w:rsidRPr="00586B6B">
              <w:t xml:space="preserve"> </w:t>
            </w:r>
            <w:r w:rsidR="0033474B">
              <w:t>[37] or HLS</w:t>
            </w:r>
          </w:p>
        </w:tc>
        <w:tc>
          <w:tcPr>
            <w:tcW w:w="845" w:type="dxa"/>
          </w:tcPr>
          <w:p w14:paraId="08E62234" w14:textId="77777777" w:rsidR="0033474B" w:rsidRDefault="0033474B" w:rsidP="000C2AC9">
            <w:pPr>
              <w:pStyle w:val="TAL"/>
              <w:jc w:val="center"/>
            </w:pPr>
            <w:r>
              <w:t>10</w:t>
            </w:r>
          </w:p>
        </w:tc>
      </w:tr>
      <w:tr w:rsidR="0033474B" w:rsidRPr="006436AF" w14:paraId="21E154CE" w14:textId="77777777" w:rsidTr="002E2BF2">
        <w:tc>
          <w:tcPr>
            <w:tcW w:w="1433" w:type="dxa"/>
            <w:vMerge w:val="restart"/>
            <w:shd w:val="clear" w:color="auto" w:fill="auto"/>
          </w:tcPr>
          <w:p w14:paraId="3E72DB2A" w14:textId="77777777" w:rsidR="0033474B" w:rsidRPr="006436AF" w:rsidRDefault="0033474B" w:rsidP="000C2AC9">
            <w:pPr>
              <w:pStyle w:val="TAL"/>
            </w:pPr>
            <w:r w:rsidRPr="006436AF">
              <w:t>5GMS via eMBMS</w:t>
            </w:r>
          </w:p>
        </w:tc>
        <w:tc>
          <w:tcPr>
            <w:tcW w:w="2962" w:type="dxa"/>
            <w:vMerge w:val="restart"/>
            <w:shd w:val="clear" w:color="auto" w:fill="auto"/>
          </w:tcPr>
          <w:p w14:paraId="574EB8E4" w14:textId="77777777" w:rsidR="0033474B" w:rsidRPr="006436AF" w:rsidRDefault="0033474B" w:rsidP="000C2AC9">
            <w:pPr>
              <w:pStyle w:val="TAL"/>
            </w:pPr>
            <w:r w:rsidRPr="006436AF">
              <w:t>The 5GMSd AF provisions the delivery of content via eMBMS.</w:t>
            </w:r>
          </w:p>
        </w:tc>
        <w:tc>
          <w:tcPr>
            <w:tcW w:w="967" w:type="dxa"/>
            <w:vAlign w:val="center"/>
          </w:tcPr>
          <w:p w14:paraId="0217EC7B" w14:textId="77777777" w:rsidR="0033474B" w:rsidRPr="006436AF" w:rsidRDefault="0033474B" w:rsidP="000C2AC9">
            <w:pPr>
              <w:pStyle w:val="TAL"/>
              <w:jc w:val="center"/>
            </w:pPr>
            <w:r w:rsidRPr="006436AF">
              <w:t>M1d</w:t>
            </w:r>
          </w:p>
        </w:tc>
        <w:tc>
          <w:tcPr>
            <w:tcW w:w="3422" w:type="dxa"/>
            <w:shd w:val="clear" w:color="auto" w:fill="auto"/>
            <w:vAlign w:val="center"/>
          </w:tcPr>
          <w:p w14:paraId="6AD7E281" w14:textId="77777777" w:rsidR="0033474B" w:rsidRPr="006436AF" w:rsidRDefault="0033474B" w:rsidP="000C2AC9">
            <w:pPr>
              <w:pStyle w:val="TAL"/>
            </w:pPr>
            <w:r w:rsidRPr="006436AF">
              <w:t>Provisioning Sessions API</w:t>
            </w:r>
          </w:p>
        </w:tc>
        <w:tc>
          <w:tcPr>
            <w:tcW w:w="845" w:type="dxa"/>
          </w:tcPr>
          <w:p w14:paraId="77195511" w14:textId="77777777" w:rsidR="0033474B" w:rsidRPr="006436AF" w:rsidRDefault="0033474B" w:rsidP="000C2AC9">
            <w:pPr>
              <w:pStyle w:val="TAL"/>
              <w:jc w:val="center"/>
            </w:pPr>
            <w:r w:rsidRPr="006436AF">
              <w:t>7.2</w:t>
            </w:r>
          </w:p>
        </w:tc>
      </w:tr>
      <w:tr w:rsidR="0033474B" w:rsidRPr="006436AF" w14:paraId="58EA9709" w14:textId="77777777" w:rsidTr="002E2BF2">
        <w:tc>
          <w:tcPr>
            <w:tcW w:w="1433" w:type="dxa"/>
            <w:vMerge/>
            <w:shd w:val="clear" w:color="auto" w:fill="auto"/>
          </w:tcPr>
          <w:p w14:paraId="5C7F1E67" w14:textId="77777777" w:rsidR="0033474B" w:rsidRPr="006436AF" w:rsidRDefault="0033474B" w:rsidP="000C2AC9">
            <w:pPr>
              <w:pStyle w:val="TAL"/>
            </w:pPr>
          </w:p>
        </w:tc>
        <w:tc>
          <w:tcPr>
            <w:tcW w:w="2962" w:type="dxa"/>
            <w:vMerge/>
            <w:shd w:val="clear" w:color="auto" w:fill="auto"/>
          </w:tcPr>
          <w:p w14:paraId="13BE3EC5" w14:textId="77777777" w:rsidR="0033474B" w:rsidRPr="006436AF" w:rsidRDefault="0033474B" w:rsidP="000C2AC9">
            <w:pPr>
              <w:pStyle w:val="TAL"/>
            </w:pPr>
          </w:p>
        </w:tc>
        <w:tc>
          <w:tcPr>
            <w:tcW w:w="967" w:type="dxa"/>
            <w:vAlign w:val="center"/>
          </w:tcPr>
          <w:p w14:paraId="047ACDE2" w14:textId="77777777" w:rsidR="0033474B" w:rsidRPr="006436AF" w:rsidRDefault="0033474B" w:rsidP="000C2AC9">
            <w:pPr>
              <w:pStyle w:val="TAL"/>
              <w:jc w:val="center"/>
            </w:pPr>
            <w:r w:rsidRPr="006436AF">
              <w:t>M5d</w:t>
            </w:r>
          </w:p>
        </w:tc>
        <w:tc>
          <w:tcPr>
            <w:tcW w:w="3422" w:type="dxa"/>
            <w:shd w:val="clear" w:color="auto" w:fill="auto"/>
            <w:vAlign w:val="center"/>
          </w:tcPr>
          <w:p w14:paraId="7639010F" w14:textId="77777777" w:rsidR="0033474B" w:rsidRPr="006436AF" w:rsidRDefault="0033474B" w:rsidP="000C2AC9">
            <w:pPr>
              <w:pStyle w:val="TAL"/>
            </w:pPr>
            <w:r w:rsidRPr="006436AF">
              <w:t>Service Access Information API</w:t>
            </w:r>
          </w:p>
        </w:tc>
        <w:tc>
          <w:tcPr>
            <w:tcW w:w="845" w:type="dxa"/>
          </w:tcPr>
          <w:p w14:paraId="03EA91DE" w14:textId="77777777" w:rsidR="0033474B" w:rsidRPr="006436AF" w:rsidRDefault="0033474B" w:rsidP="000C2AC9">
            <w:pPr>
              <w:pStyle w:val="TAL"/>
              <w:jc w:val="center"/>
            </w:pPr>
            <w:r w:rsidRPr="006436AF">
              <w:t>11.2</w:t>
            </w:r>
          </w:p>
        </w:tc>
      </w:tr>
      <w:tr w:rsidR="0033474B" w:rsidRPr="006436AF" w14:paraId="674A0B7B" w14:textId="77777777" w:rsidTr="002E2BF2">
        <w:tc>
          <w:tcPr>
            <w:tcW w:w="1433" w:type="dxa"/>
            <w:vMerge/>
            <w:shd w:val="clear" w:color="auto" w:fill="auto"/>
          </w:tcPr>
          <w:p w14:paraId="3AB1269C" w14:textId="77777777" w:rsidR="0033474B" w:rsidRPr="006436AF" w:rsidRDefault="0033474B" w:rsidP="000C2AC9">
            <w:pPr>
              <w:pStyle w:val="TAL"/>
            </w:pPr>
          </w:p>
        </w:tc>
        <w:tc>
          <w:tcPr>
            <w:tcW w:w="2962" w:type="dxa"/>
            <w:vMerge/>
            <w:shd w:val="clear" w:color="auto" w:fill="auto"/>
          </w:tcPr>
          <w:p w14:paraId="39230F8E" w14:textId="77777777" w:rsidR="0033474B" w:rsidRPr="006436AF" w:rsidRDefault="0033474B" w:rsidP="000C2AC9">
            <w:pPr>
              <w:pStyle w:val="TAL"/>
            </w:pPr>
          </w:p>
        </w:tc>
        <w:tc>
          <w:tcPr>
            <w:tcW w:w="967" w:type="dxa"/>
            <w:vAlign w:val="center"/>
          </w:tcPr>
          <w:p w14:paraId="11188F1C" w14:textId="5858E644" w:rsidR="0033474B" w:rsidRPr="006436AF" w:rsidRDefault="0033474B" w:rsidP="000C2AC9">
            <w:pPr>
              <w:pStyle w:val="TAL"/>
              <w:jc w:val="center"/>
            </w:pPr>
            <w:bookmarkStart w:id="78" w:name="_MCCTEMPBM_CRPT71130050___4"/>
            <w:r>
              <w:t>M4d</w:t>
            </w:r>
            <w:bookmarkEnd w:id="78"/>
          </w:p>
        </w:tc>
        <w:tc>
          <w:tcPr>
            <w:tcW w:w="3422" w:type="dxa"/>
            <w:shd w:val="clear" w:color="auto" w:fill="auto"/>
            <w:vAlign w:val="center"/>
          </w:tcPr>
          <w:p w14:paraId="7636D473" w14:textId="1E404EF3" w:rsidR="0033474B" w:rsidRPr="006436AF" w:rsidRDefault="0033474B" w:rsidP="000C2AC9">
            <w:pPr>
              <w:pStyle w:val="TAL"/>
            </w:pPr>
            <w:r>
              <w:t>MPEG</w:t>
            </w:r>
            <w:r>
              <w:noBreakHyphen/>
            </w:r>
            <w:r w:rsidRPr="00586B6B">
              <w:t>DASH</w:t>
            </w:r>
            <w:r>
              <w:t> [4]</w:t>
            </w:r>
            <w:r w:rsidRPr="00586B6B">
              <w:t xml:space="preserve"> or 3GP</w:t>
            </w:r>
            <w:r>
              <w:noBreakHyphen/>
              <w:t>DASH [37] or HLS content distribution</w:t>
            </w:r>
          </w:p>
        </w:tc>
        <w:tc>
          <w:tcPr>
            <w:tcW w:w="845" w:type="dxa"/>
          </w:tcPr>
          <w:p w14:paraId="30813138" w14:textId="411A4D99" w:rsidR="0033474B" w:rsidRPr="006436AF" w:rsidRDefault="0033474B" w:rsidP="000C2AC9">
            <w:pPr>
              <w:pStyle w:val="TAL"/>
              <w:jc w:val="center"/>
            </w:pPr>
            <w:bookmarkStart w:id="79" w:name="_MCCTEMPBM_CRPT71130051___4"/>
            <w:r>
              <w:t>10</w:t>
            </w:r>
            <w:bookmarkEnd w:id="79"/>
          </w:p>
        </w:tc>
      </w:tr>
      <w:tr w:rsidR="0033474B" w:rsidRPr="006436AF" w14:paraId="1AE25075" w14:textId="77777777" w:rsidTr="002E2BF2">
        <w:tc>
          <w:tcPr>
            <w:tcW w:w="1433" w:type="dxa"/>
            <w:vMerge w:val="restart"/>
            <w:shd w:val="clear" w:color="auto" w:fill="auto"/>
          </w:tcPr>
          <w:p w14:paraId="1EA75B3B" w14:textId="77777777" w:rsidR="0033474B" w:rsidRPr="006436AF" w:rsidRDefault="0033474B" w:rsidP="000C2AC9">
            <w:pPr>
              <w:pStyle w:val="TAL"/>
            </w:pPr>
            <w:r w:rsidRPr="006436AF">
              <w:t>UE data collection, reporting and exposure</w:t>
            </w:r>
          </w:p>
        </w:tc>
        <w:tc>
          <w:tcPr>
            <w:tcW w:w="2962" w:type="dxa"/>
            <w:vMerge w:val="restart"/>
            <w:shd w:val="clear" w:color="auto" w:fill="auto"/>
          </w:tcPr>
          <w:p w14:paraId="1563AF57" w14:textId="77777777" w:rsidR="0033474B" w:rsidRPr="006436AF" w:rsidRDefault="0033474B" w:rsidP="000C2AC9">
            <w:pPr>
              <w:pStyle w:val="TAL"/>
            </w:pPr>
            <w:r w:rsidRPr="006436AF">
              <w:t>UE data related to downlink 5G Media Streaming is reported to the Data Collection AF instantiated in the 5GMSd AF for exposure to Event consumers.</w:t>
            </w:r>
          </w:p>
        </w:tc>
        <w:tc>
          <w:tcPr>
            <w:tcW w:w="967" w:type="dxa"/>
            <w:vAlign w:val="center"/>
          </w:tcPr>
          <w:p w14:paraId="2C4A6C55" w14:textId="77777777" w:rsidR="0033474B" w:rsidRPr="006436AF" w:rsidRDefault="0033474B" w:rsidP="000C2AC9">
            <w:pPr>
              <w:pStyle w:val="TAL"/>
              <w:jc w:val="center"/>
            </w:pPr>
            <w:r w:rsidRPr="006436AF">
              <w:t>M1d</w:t>
            </w:r>
          </w:p>
        </w:tc>
        <w:tc>
          <w:tcPr>
            <w:tcW w:w="3422" w:type="dxa"/>
            <w:shd w:val="clear" w:color="auto" w:fill="auto"/>
            <w:vAlign w:val="center"/>
          </w:tcPr>
          <w:p w14:paraId="3E2AB68C" w14:textId="77777777" w:rsidR="0033474B" w:rsidRPr="006436AF" w:rsidRDefault="0033474B" w:rsidP="000C2AC9">
            <w:pPr>
              <w:pStyle w:val="TAL"/>
            </w:pPr>
            <w:r w:rsidRPr="006436AF">
              <w:t>Event Data Processing Provisioning API</w:t>
            </w:r>
          </w:p>
        </w:tc>
        <w:tc>
          <w:tcPr>
            <w:tcW w:w="845" w:type="dxa"/>
            <w:vAlign w:val="center"/>
          </w:tcPr>
          <w:p w14:paraId="07A9DF25" w14:textId="77777777" w:rsidR="0033474B" w:rsidRPr="006436AF" w:rsidRDefault="0033474B" w:rsidP="000C2AC9">
            <w:pPr>
              <w:pStyle w:val="TAL"/>
              <w:jc w:val="center"/>
            </w:pPr>
            <w:r w:rsidRPr="006436AF">
              <w:t>7.11</w:t>
            </w:r>
          </w:p>
        </w:tc>
      </w:tr>
      <w:tr w:rsidR="0033474B" w:rsidRPr="006436AF" w14:paraId="6D9D161A" w14:textId="77777777" w:rsidTr="002E2BF2">
        <w:tc>
          <w:tcPr>
            <w:tcW w:w="1433" w:type="dxa"/>
            <w:vMerge/>
            <w:shd w:val="clear" w:color="auto" w:fill="auto"/>
          </w:tcPr>
          <w:p w14:paraId="77354CF3" w14:textId="77777777" w:rsidR="0033474B" w:rsidRPr="006436AF" w:rsidRDefault="0033474B" w:rsidP="000C2AC9">
            <w:pPr>
              <w:pStyle w:val="TAL"/>
            </w:pPr>
          </w:p>
        </w:tc>
        <w:tc>
          <w:tcPr>
            <w:tcW w:w="2962" w:type="dxa"/>
            <w:vMerge/>
            <w:shd w:val="clear" w:color="auto" w:fill="auto"/>
          </w:tcPr>
          <w:p w14:paraId="52D60C2C" w14:textId="77777777" w:rsidR="0033474B" w:rsidRPr="006436AF" w:rsidRDefault="0033474B" w:rsidP="000C2AC9">
            <w:pPr>
              <w:pStyle w:val="TAL"/>
            </w:pPr>
          </w:p>
        </w:tc>
        <w:tc>
          <w:tcPr>
            <w:tcW w:w="967" w:type="dxa"/>
            <w:vAlign w:val="center"/>
          </w:tcPr>
          <w:p w14:paraId="789DE499" w14:textId="77777777" w:rsidR="0033474B" w:rsidRPr="006436AF" w:rsidRDefault="0033474B" w:rsidP="000C2AC9">
            <w:pPr>
              <w:pStyle w:val="TAL"/>
              <w:jc w:val="center"/>
            </w:pPr>
            <w:r w:rsidRPr="006436AF">
              <w:t>R4</w:t>
            </w:r>
          </w:p>
        </w:tc>
        <w:tc>
          <w:tcPr>
            <w:tcW w:w="3422" w:type="dxa"/>
            <w:shd w:val="clear" w:color="auto" w:fill="auto"/>
            <w:vAlign w:val="center"/>
          </w:tcPr>
          <w:p w14:paraId="5C57C202" w14:textId="77777777" w:rsidR="0033474B" w:rsidRPr="006436AF" w:rsidRDefault="0033474B" w:rsidP="000C2AC9">
            <w:pPr>
              <w:pStyle w:val="TAL"/>
            </w:pPr>
            <w:proofErr w:type="spellStart"/>
            <w:r w:rsidRPr="006436AF">
              <w:rPr>
                <w:rStyle w:val="Code"/>
              </w:rPr>
              <w:t>Ndcaf_DataReporting</w:t>
            </w:r>
            <w:proofErr w:type="spellEnd"/>
            <w:r w:rsidRPr="006436AF">
              <w:rPr>
                <w:rStyle w:val="Code"/>
                <w:iCs/>
              </w:rPr>
              <w:t xml:space="preserve"> </w:t>
            </w:r>
            <w:r w:rsidRPr="006436AF">
              <w:t>service</w:t>
            </w:r>
          </w:p>
        </w:tc>
        <w:tc>
          <w:tcPr>
            <w:tcW w:w="845" w:type="dxa"/>
            <w:vAlign w:val="center"/>
          </w:tcPr>
          <w:p w14:paraId="2DBAAD74" w14:textId="77777777" w:rsidR="0033474B" w:rsidRPr="006436AF" w:rsidRDefault="0033474B" w:rsidP="000C2AC9">
            <w:pPr>
              <w:pStyle w:val="TAL"/>
              <w:jc w:val="center"/>
            </w:pPr>
            <w:r w:rsidRPr="006436AF">
              <w:t>17</w:t>
            </w:r>
          </w:p>
        </w:tc>
      </w:tr>
      <w:tr w:rsidR="0033474B" w:rsidRPr="006436AF" w14:paraId="2877FE51" w14:textId="77777777" w:rsidTr="002E2BF2">
        <w:tc>
          <w:tcPr>
            <w:tcW w:w="1433" w:type="dxa"/>
            <w:vMerge/>
            <w:shd w:val="clear" w:color="auto" w:fill="auto"/>
          </w:tcPr>
          <w:p w14:paraId="3E65D0EA" w14:textId="77777777" w:rsidR="0033474B" w:rsidRPr="006436AF" w:rsidRDefault="0033474B" w:rsidP="000C2AC9">
            <w:pPr>
              <w:pStyle w:val="TAL"/>
            </w:pPr>
          </w:p>
        </w:tc>
        <w:tc>
          <w:tcPr>
            <w:tcW w:w="2962" w:type="dxa"/>
            <w:vMerge/>
            <w:shd w:val="clear" w:color="auto" w:fill="auto"/>
          </w:tcPr>
          <w:p w14:paraId="630C8962" w14:textId="77777777" w:rsidR="0033474B" w:rsidRPr="006436AF" w:rsidRDefault="0033474B" w:rsidP="000C2AC9">
            <w:pPr>
              <w:pStyle w:val="TAL"/>
            </w:pPr>
          </w:p>
        </w:tc>
        <w:tc>
          <w:tcPr>
            <w:tcW w:w="967" w:type="dxa"/>
            <w:vAlign w:val="center"/>
          </w:tcPr>
          <w:p w14:paraId="72FF4F69" w14:textId="77777777" w:rsidR="0033474B" w:rsidRPr="006436AF" w:rsidRDefault="0033474B" w:rsidP="000C2AC9">
            <w:pPr>
              <w:pStyle w:val="TAL"/>
              <w:jc w:val="center"/>
            </w:pPr>
            <w:r w:rsidRPr="006436AF">
              <w:t>R5, R6</w:t>
            </w:r>
          </w:p>
        </w:tc>
        <w:tc>
          <w:tcPr>
            <w:tcW w:w="3422" w:type="dxa"/>
            <w:shd w:val="clear" w:color="auto" w:fill="auto"/>
            <w:vAlign w:val="center"/>
          </w:tcPr>
          <w:p w14:paraId="4796750B" w14:textId="77777777" w:rsidR="0033474B" w:rsidRPr="006436AF" w:rsidRDefault="0033474B" w:rsidP="000C2AC9">
            <w:pPr>
              <w:pStyle w:val="TAL"/>
            </w:pPr>
            <w:proofErr w:type="spellStart"/>
            <w:r w:rsidRPr="006436AF">
              <w:rPr>
                <w:rStyle w:val="Code"/>
              </w:rPr>
              <w:t>Naf_EventExposure</w:t>
            </w:r>
            <w:proofErr w:type="spellEnd"/>
            <w:r w:rsidRPr="006436AF">
              <w:t xml:space="preserve"> service</w:t>
            </w:r>
          </w:p>
        </w:tc>
        <w:tc>
          <w:tcPr>
            <w:tcW w:w="845" w:type="dxa"/>
            <w:vAlign w:val="center"/>
          </w:tcPr>
          <w:p w14:paraId="7214F13F" w14:textId="77777777" w:rsidR="0033474B" w:rsidRPr="006436AF" w:rsidRDefault="0033474B" w:rsidP="000C2AC9">
            <w:pPr>
              <w:pStyle w:val="TAL"/>
              <w:jc w:val="center"/>
            </w:pPr>
            <w:r w:rsidRPr="006436AF">
              <w:t>18</w:t>
            </w:r>
          </w:p>
        </w:tc>
      </w:tr>
      <w:bookmarkEnd w:id="75"/>
    </w:tbl>
    <w:p w14:paraId="1E6429CB" w14:textId="77777777" w:rsidR="008C550F" w:rsidRPr="00CF379B" w:rsidRDefault="008C550F" w:rsidP="008C550F"/>
    <w:p w14:paraId="238FA640" w14:textId="2E8D4C81" w:rsidR="00E8591E" w:rsidRPr="006436AF" w:rsidRDefault="00E8591E" w:rsidP="00450E15">
      <w:pPr>
        <w:pStyle w:val="Heading2"/>
      </w:pPr>
      <w:bookmarkStart w:id="80" w:name="_CR4_3"/>
      <w:bookmarkStart w:id="81" w:name="_Toc187861586"/>
      <w:bookmarkEnd w:id="80"/>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71"/>
      <w:bookmarkEnd w:id="72"/>
      <w:bookmarkEnd w:id="73"/>
      <w:bookmarkEnd w:id="74"/>
      <w:bookmarkEnd w:id="81"/>
    </w:p>
    <w:p w14:paraId="2B0137C1" w14:textId="77777777" w:rsidR="001B7DB7" w:rsidRPr="006436AF" w:rsidRDefault="001B7DB7" w:rsidP="001B7DB7">
      <w:pPr>
        <w:pStyle w:val="Heading3"/>
      </w:pPr>
      <w:bookmarkStart w:id="82" w:name="_CR4_3_1"/>
      <w:bookmarkStart w:id="83" w:name="_Toc68899525"/>
      <w:bookmarkStart w:id="84" w:name="_Toc71214276"/>
      <w:bookmarkStart w:id="85" w:name="_Toc71721950"/>
      <w:bookmarkStart w:id="86" w:name="_Toc74859002"/>
      <w:bookmarkStart w:id="87" w:name="_Toc68899526"/>
      <w:bookmarkStart w:id="88" w:name="_Toc71214277"/>
      <w:bookmarkStart w:id="89" w:name="_Toc71721951"/>
      <w:bookmarkStart w:id="90" w:name="_Toc74859003"/>
      <w:bookmarkStart w:id="91" w:name="_Toc187861587"/>
      <w:bookmarkEnd w:id="82"/>
      <w:r w:rsidRPr="006436AF">
        <w:t>4.3.1</w:t>
      </w:r>
      <w:r w:rsidRPr="006436AF">
        <w:tab/>
        <w:t>General</w:t>
      </w:r>
      <w:bookmarkEnd w:id="91"/>
    </w:p>
    <w:p w14:paraId="68C4BB1B" w14:textId="77777777"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7B5BECFA" w14:textId="767D11C4" w:rsidR="001B7DB7" w:rsidRPr="006436AF" w:rsidRDefault="001B7DB7" w:rsidP="001B7DB7">
      <w:pPr>
        <w:pStyle w:val="B1"/>
      </w:pPr>
      <w:r w:rsidRPr="006436AF">
        <w:t>-</w:t>
      </w:r>
      <w:r w:rsidRPr="006436AF">
        <w:tab/>
        <w:t xml:space="preserve">For downlink media streaming, configuration of content ingest at </w:t>
      </w:r>
      <w:r>
        <w:t xml:space="preserve">reference point </w:t>
      </w:r>
      <w:r w:rsidRPr="006436AF">
        <w:t xml:space="preserve">M2d for onward distribution by the 5GMSd AS over </w:t>
      </w:r>
      <w:r>
        <w:t xml:space="preserve">reference point </w:t>
      </w:r>
      <w:r w:rsidRPr="006436AF">
        <w:t>M4d or via other distribution systems such as eMBMS</w:t>
      </w:r>
      <w:r w:rsidR="008C550F">
        <w:t xml:space="preserve"> or MBS</w:t>
      </w:r>
      <w:r>
        <w:t>.</w:t>
      </w:r>
      <w:r w:rsidRPr="006436AF">
        <w:t xml:space="preserve"> </w:t>
      </w:r>
      <w:r>
        <w:t xml:space="preserve">The API at this reference point is </w:t>
      </w:r>
      <w:r w:rsidRPr="006436AF">
        <w:t xml:space="preserve">designed </w:t>
      </w:r>
      <w:r>
        <w:t>to offer</w:t>
      </w:r>
      <w:r w:rsidRPr="006436AF">
        <w:t xml:space="preserve"> equivalent functionality </w:t>
      </w:r>
      <w:r>
        <w:t>as that exposed by</w:t>
      </w:r>
      <w:r w:rsidRPr="006436AF">
        <w:t xml:space="preserve"> a public CDN. For uplink media streaming, configuration of content egest at </w:t>
      </w:r>
      <w:r>
        <w:t xml:space="preserve">reference point </w:t>
      </w:r>
      <w:r w:rsidRPr="006436AF">
        <w:t>M2u for the media content received by the 5GMSu</w:t>
      </w:r>
      <w:r>
        <w:t> </w:t>
      </w:r>
      <w:r w:rsidRPr="006436AF">
        <w:t xml:space="preserve">AS from the 5GMSu Client over </w:t>
      </w:r>
      <w:r w:rsidR="000C2AC9">
        <w:t xml:space="preserve">reference point </w:t>
      </w:r>
      <w:r w:rsidRPr="006436AF">
        <w:t>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109F308E" w14:textId="77777777" w:rsidR="001B7DB7" w:rsidRPr="006436AF" w:rsidRDefault="001B7DB7" w:rsidP="001B7DB7">
      <w:pPr>
        <w:pStyle w:val="B1"/>
      </w:pPr>
      <w:r w:rsidRPr="006436AF">
        <w:t>-</w:t>
      </w:r>
      <w:r w:rsidRPr="006436AF">
        <w:tab/>
        <w:t>Configuration of dynamic policies: allows the configuration of Policy Templates at M5 that can be applied to M4 downlink/uplink media streaming sessions.</w:t>
      </w:r>
    </w:p>
    <w:p w14:paraId="46166345" w14:textId="77777777" w:rsidR="001B7DB7" w:rsidRPr="006436AF" w:rsidRDefault="001B7DB7" w:rsidP="001B7DB7">
      <w:pPr>
        <w:pStyle w:val="B1"/>
      </w:pPr>
      <w:r w:rsidRPr="006436AF">
        <w:t>-</w:t>
      </w:r>
      <w:r w:rsidRPr="006436AF">
        <w:tab/>
        <w:t xml:space="preserve">Configuration of reporting: permits the MNO to collect, at M5, </w:t>
      </w:r>
      <w:proofErr w:type="spellStart"/>
      <w:r w:rsidRPr="006436AF">
        <w:t>QoE</w:t>
      </w:r>
      <w:proofErr w:type="spellEnd"/>
      <w:r w:rsidRPr="006436AF">
        <w:t xml:space="preserve"> metrics and consumption reports about M4 downlink sessions, as well as permits the MNO to collect, at M5, </w:t>
      </w:r>
      <w:proofErr w:type="spellStart"/>
      <w:r w:rsidRPr="006436AF">
        <w:t>QoE</w:t>
      </w:r>
      <w:proofErr w:type="spellEnd"/>
      <w:r w:rsidRPr="006436AF">
        <w:t xml:space="preserv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92" w:name="_CR4_3_2"/>
      <w:bookmarkStart w:id="93" w:name="_Toc68899475"/>
      <w:bookmarkStart w:id="94" w:name="_Toc71214226"/>
      <w:bookmarkStart w:id="95" w:name="_Toc71721900"/>
      <w:bookmarkStart w:id="96" w:name="_Toc74858952"/>
      <w:bookmarkStart w:id="97" w:name="_Toc146626822"/>
      <w:bookmarkStart w:id="98" w:name="_Toc187861588"/>
      <w:bookmarkEnd w:id="92"/>
      <w:r w:rsidRPr="006436AF">
        <w:t>4.3.2</w:t>
      </w:r>
      <w:r w:rsidRPr="006436AF">
        <w:tab/>
        <w:t>Provisioning Session procedures</w:t>
      </w:r>
      <w:bookmarkEnd w:id="93"/>
      <w:bookmarkEnd w:id="94"/>
      <w:bookmarkEnd w:id="95"/>
      <w:bookmarkEnd w:id="96"/>
      <w:bookmarkEnd w:id="97"/>
      <w:bookmarkEnd w:id="98"/>
    </w:p>
    <w:p w14:paraId="5F713DD3" w14:textId="77777777" w:rsidR="001B7DB7" w:rsidRPr="006436AF" w:rsidRDefault="001B7DB7" w:rsidP="001B7DB7">
      <w:pPr>
        <w:pStyle w:val="Heading4"/>
      </w:pPr>
      <w:bookmarkStart w:id="99" w:name="_CR4_3_2_1"/>
      <w:bookmarkStart w:id="100" w:name="_Toc68899476"/>
      <w:bookmarkStart w:id="101" w:name="_Toc71214227"/>
      <w:bookmarkStart w:id="102" w:name="_Toc71721901"/>
      <w:bookmarkStart w:id="103" w:name="_Toc74858953"/>
      <w:bookmarkStart w:id="104" w:name="_Toc146626823"/>
      <w:bookmarkStart w:id="105" w:name="_Toc187861589"/>
      <w:bookmarkEnd w:id="99"/>
      <w:r w:rsidRPr="006436AF">
        <w:t>4.3.2.1</w:t>
      </w:r>
      <w:r w:rsidRPr="006436AF">
        <w:tab/>
        <w:t>General</w:t>
      </w:r>
      <w:bookmarkEnd w:id="100"/>
      <w:bookmarkEnd w:id="101"/>
      <w:bookmarkEnd w:id="102"/>
      <w:bookmarkEnd w:id="103"/>
      <w:bookmarkEnd w:id="104"/>
      <w:bookmarkEnd w:id="105"/>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106" w:name="_Toc68899474"/>
      <w:bookmarkStart w:id="107" w:name="_Toc71214225"/>
      <w:bookmarkStart w:id="108" w:name="_Toc71721899"/>
      <w:bookmarkStart w:id="109" w:name="_Toc74858951"/>
      <w:bookmarkStart w:id="110" w:name="_Toc146626821"/>
      <w:r>
        <w:t>The 5GMS Application Provider shall use the operations specified in clause 5.2.2 of TS 26.510 [56] at reference point M1 to create and subsequently manipulate Provisioning Sessions in the 5GMS AF</w:t>
      </w:r>
      <w:bookmarkEnd w:id="106"/>
      <w:bookmarkEnd w:id="107"/>
      <w:bookmarkEnd w:id="108"/>
      <w:bookmarkEnd w:id="109"/>
      <w:bookmarkEnd w:id="110"/>
      <w:r w:rsidRPr="006436AF">
        <w:t>.</w:t>
      </w:r>
    </w:p>
    <w:p w14:paraId="2211A48D" w14:textId="14E0932A" w:rsidR="001B7DB7" w:rsidRPr="006436AF" w:rsidRDefault="001B7DB7" w:rsidP="001B7DB7">
      <w:pPr>
        <w:pStyle w:val="Heading4"/>
      </w:pPr>
      <w:bookmarkStart w:id="111" w:name="_CR4_3_2_2"/>
      <w:bookmarkStart w:id="112" w:name="_Toc68899477"/>
      <w:bookmarkStart w:id="113" w:name="_Toc71214228"/>
      <w:bookmarkStart w:id="114" w:name="_Toc71721902"/>
      <w:bookmarkStart w:id="115" w:name="_Toc74858954"/>
      <w:bookmarkStart w:id="116" w:name="_Toc146626824"/>
      <w:bookmarkStart w:id="117" w:name="_Toc187861590"/>
      <w:bookmarkEnd w:id="111"/>
      <w:r w:rsidRPr="006436AF">
        <w:t>4.3.2.2</w:t>
      </w:r>
      <w:r w:rsidRPr="006436AF">
        <w:tab/>
      </w:r>
      <w:bookmarkEnd w:id="112"/>
      <w:bookmarkEnd w:id="113"/>
      <w:bookmarkEnd w:id="114"/>
      <w:bookmarkEnd w:id="115"/>
      <w:bookmarkEnd w:id="116"/>
      <w:r>
        <w:t>Void</w:t>
      </w:r>
      <w:bookmarkEnd w:id="117"/>
    </w:p>
    <w:p w14:paraId="1E72A5B8" w14:textId="30FA7FD6" w:rsidR="001B7DB7" w:rsidRPr="006436AF" w:rsidRDefault="001B7DB7" w:rsidP="001B7DB7">
      <w:pPr>
        <w:pStyle w:val="Heading4"/>
      </w:pPr>
      <w:bookmarkStart w:id="118" w:name="_CR4_3_2_3"/>
      <w:bookmarkStart w:id="119" w:name="_Toc68899478"/>
      <w:bookmarkStart w:id="120" w:name="_Toc71214229"/>
      <w:bookmarkStart w:id="121" w:name="_Toc71721903"/>
      <w:bookmarkStart w:id="122" w:name="_Toc74858955"/>
      <w:bookmarkStart w:id="123" w:name="_Toc146626825"/>
      <w:bookmarkStart w:id="124" w:name="_Toc187861591"/>
      <w:bookmarkEnd w:id="118"/>
      <w:r w:rsidRPr="006436AF">
        <w:t>4.3.2.3</w:t>
      </w:r>
      <w:r w:rsidRPr="006436AF">
        <w:tab/>
      </w:r>
      <w:bookmarkEnd w:id="119"/>
      <w:bookmarkEnd w:id="120"/>
      <w:bookmarkEnd w:id="121"/>
      <w:bookmarkEnd w:id="122"/>
      <w:bookmarkEnd w:id="123"/>
      <w:r>
        <w:t>Void</w:t>
      </w:r>
      <w:bookmarkEnd w:id="124"/>
    </w:p>
    <w:p w14:paraId="1B070A0C" w14:textId="0D5AFDE0" w:rsidR="001B7DB7" w:rsidRPr="006436AF" w:rsidRDefault="001B7DB7" w:rsidP="001B7DB7">
      <w:pPr>
        <w:pStyle w:val="Heading4"/>
      </w:pPr>
      <w:bookmarkStart w:id="125" w:name="_CR4_3_2_4"/>
      <w:bookmarkStart w:id="126" w:name="_Toc68899479"/>
      <w:bookmarkStart w:id="127" w:name="_Toc71214230"/>
      <w:bookmarkStart w:id="128" w:name="_Toc71721904"/>
      <w:bookmarkStart w:id="129" w:name="_Toc74858956"/>
      <w:bookmarkStart w:id="130" w:name="_Toc146626826"/>
      <w:bookmarkStart w:id="131" w:name="_Toc187861592"/>
      <w:bookmarkEnd w:id="125"/>
      <w:r w:rsidRPr="006436AF">
        <w:t>4.3.2.4</w:t>
      </w:r>
      <w:r w:rsidRPr="006436AF">
        <w:tab/>
      </w:r>
      <w:bookmarkEnd w:id="126"/>
      <w:bookmarkEnd w:id="127"/>
      <w:bookmarkEnd w:id="128"/>
      <w:bookmarkEnd w:id="129"/>
      <w:bookmarkEnd w:id="130"/>
      <w:r>
        <w:t>Void</w:t>
      </w:r>
      <w:bookmarkEnd w:id="131"/>
    </w:p>
    <w:p w14:paraId="7B1673AA" w14:textId="560B7772" w:rsidR="001B7DB7" w:rsidRPr="006436AF" w:rsidRDefault="001B7DB7" w:rsidP="000C2AC9">
      <w:pPr>
        <w:pStyle w:val="Heading4"/>
        <w:keepNext w:val="0"/>
      </w:pPr>
      <w:bookmarkStart w:id="132" w:name="_CR4_3_2_5"/>
      <w:bookmarkStart w:id="133" w:name="_Toc68899480"/>
      <w:bookmarkStart w:id="134" w:name="_Toc71214231"/>
      <w:bookmarkStart w:id="135" w:name="_Toc71721905"/>
      <w:bookmarkStart w:id="136" w:name="_Toc74858957"/>
      <w:bookmarkStart w:id="137" w:name="_Toc146626827"/>
      <w:bookmarkStart w:id="138" w:name="_Toc187861593"/>
      <w:bookmarkEnd w:id="132"/>
      <w:r w:rsidRPr="006436AF">
        <w:t>4.3.2.5</w:t>
      </w:r>
      <w:r w:rsidRPr="006436AF">
        <w:tab/>
      </w:r>
      <w:bookmarkEnd w:id="133"/>
      <w:bookmarkEnd w:id="134"/>
      <w:bookmarkEnd w:id="135"/>
      <w:bookmarkEnd w:id="136"/>
      <w:bookmarkEnd w:id="137"/>
      <w:r>
        <w:t>Void</w:t>
      </w:r>
      <w:bookmarkEnd w:id="138"/>
    </w:p>
    <w:p w14:paraId="31A07B03" w14:textId="73DE7B76" w:rsidR="001B7DB7" w:rsidRPr="006436AF" w:rsidRDefault="001B7DB7" w:rsidP="001B7DB7">
      <w:pPr>
        <w:pStyle w:val="Heading3"/>
      </w:pPr>
      <w:bookmarkStart w:id="139" w:name="_CR4_3_3"/>
      <w:bookmarkStart w:id="140" w:name="_Toc68899481"/>
      <w:bookmarkStart w:id="141" w:name="_Toc71214232"/>
      <w:bookmarkStart w:id="142" w:name="_Toc71721906"/>
      <w:bookmarkStart w:id="143" w:name="_Toc74858958"/>
      <w:bookmarkStart w:id="144" w:name="_Toc146626828"/>
      <w:bookmarkStart w:id="145" w:name="_Toc187861594"/>
      <w:bookmarkEnd w:id="139"/>
      <w:r w:rsidRPr="006436AF">
        <w:t>4.3.3</w:t>
      </w:r>
      <w:r w:rsidRPr="006436AF">
        <w:tab/>
        <w:t xml:space="preserve">Content Hosting </w:t>
      </w:r>
      <w:r>
        <w:t>p</w:t>
      </w:r>
      <w:r w:rsidRPr="006436AF">
        <w:t>rovisioning procedures</w:t>
      </w:r>
      <w:bookmarkEnd w:id="140"/>
      <w:bookmarkEnd w:id="141"/>
      <w:bookmarkEnd w:id="142"/>
      <w:bookmarkEnd w:id="143"/>
      <w:bookmarkEnd w:id="144"/>
      <w:bookmarkEnd w:id="145"/>
    </w:p>
    <w:p w14:paraId="749BFDF3" w14:textId="77777777" w:rsidR="001B7DB7" w:rsidRPr="006436AF" w:rsidRDefault="001B7DB7" w:rsidP="001B7DB7">
      <w:pPr>
        <w:pStyle w:val="Heading4"/>
      </w:pPr>
      <w:bookmarkStart w:id="146" w:name="_CR4_3_3_1"/>
      <w:bookmarkStart w:id="147" w:name="_Toc68899482"/>
      <w:bookmarkStart w:id="148" w:name="_Toc71214233"/>
      <w:bookmarkStart w:id="149" w:name="_Toc71721907"/>
      <w:bookmarkStart w:id="150" w:name="_Toc74858959"/>
      <w:bookmarkStart w:id="151" w:name="_Toc146626829"/>
      <w:bookmarkStart w:id="152" w:name="_Toc187861595"/>
      <w:bookmarkEnd w:id="146"/>
      <w:r w:rsidRPr="006436AF">
        <w:t>4.3.3.1</w:t>
      </w:r>
      <w:r w:rsidRPr="006436AF">
        <w:tab/>
        <w:t>General</w:t>
      </w:r>
      <w:bookmarkEnd w:id="147"/>
      <w:bookmarkEnd w:id="148"/>
      <w:bookmarkEnd w:id="149"/>
      <w:bookmarkEnd w:id="150"/>
      <w:bookmarkEnd w:id="151"/>
      <w:bookmarkEnd w:id="152"/>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proofErr w:type="spellStart"/>
      <w:r w:rsidRPr="006A5C09">
        <w:rPr>
          <w:rStyle w:val="Codechar0"/>
        </w:rPr>
        <w:t>canonicalDomainName</w:t>
      </w:r>
      <w:proofErr w:type="spellEnd"/>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proofErr w:type="spellStart"/>
      <w:r w:rsidRPr="0044482C">
        <w:rPr>
          <w:rStyle w:val="Codechar0"/>
        </w:rPr>
        <w:t>entryPoint</w:t>
      </w:r>
      <w:proofErr w:type="spellEnd"/>
      <w:r>
        <w:t xml:space="preserve"> of a distribution configuration describes a Media Entry Point resource (e.g. MPEG-DASH MPD), the 5GMS AF shall not prefix additional path elements to the </w:t>
      </w:r>
      <w:proofErr w:type="spellStart"/>
      <w:r w:rsidRPr="0044482C">
        <w:rPr>
          <w:rStyle w:val="Codechar0"/>
        </w:rPr>
        <w:t>relativePath</w:t>
      </w:r>
      <w:proofErr w:type="spellEnd"/>
      <w:r>
        <w:t xml:space="preserve"> when it nominates the </w:t>
      </w:r>
      <w:proofErr w:type="spellStart"/>
      <w:r w:rsidRPr="0044482C">
        <w:rPr>
          <w:rStyle w:val="Codechar0"/>
        </w:rPr>
        <w:t>baseURL</w:t>
      </w:r>
      <w:proofErr w:type="spellEnd"/>
      <w:r>
        <w:t xml:space="preserve"> property.</w:t>
      </w:r>
    </w:p>
    <w:p w14:paraId="4B4B3BDD" w14:textId="422998EA" w:rsidR="001B7DB7" w:rsidRPr="006436AF" w:rsidRDefault="001B7DB7" w:rsidP="001B7DB7">
      <w:pPr>
        <w:pStyle w:val="Heading4"/>
      </w:pPr>
      <w:bookmarkStart w:id="153" w:name="_CR4_3_3_2"/>
      <w:bookmarkStart w:id="154" w:name="_Toc68899483"/>
      <w:bookmarkStart w:id="155" w:name="_Toc71214234"/>
      <w:bookmarkStart w:id="156" w:name="_Toc71721908"/>
      <w:bookmarkStart w:id="157" w:name="_Toc74858960"/>
      <w:bookmarkStart w:id="158" w:name="_Toc146626830"/>
      <w:bookmarkStart w:id="159" w:name="_Toc187861596"/>
      <w:bookmarkEnd w:id="153"/>
      <w:r w:rsidRPr="006436AF">
        <w:t>4.3.3.2</w:t>
      </w:r>
      <w:r w:rsidRPr="006436AF">
        <w:tab/>
      </w:r>
      <w:bookmarkEnd w:id="154"/>
      <w:bookmarkEnd w:id="155"/>
      <w:bookmarkEnd w:id="156"/>
      <w:bookmarkEnd w:id="157"/>
      <w:bookmarkEnd w:id="158"/>
      <w:r>
        <w:t>Void</w:t>
      </w:r>
      <w:bookmarkEnd w:id="159"/>
    </w:p>
    <w:p w14:paraId="40198128" w14:textId="5DDB3C0F" w:rsidR="001B7DB7" w:rsidRPr="006436AF" w:rsidRDefault="001B7DB7" w:rsidP="001B7DB7">
      <w:pPr>
        <w:pStyle w:val="Heading4"/>
      </w:pPr>
      <w:bookmarkStart w:id="160" w:name="_CR4_3_3_3"/>
      <w:bookmarkStart w:id="161" w:name="_Toc68899484"/>
      <w:bookmarkStart w:id="162" w:name="_Toc71214235"/>
      <w:bookmarkStart w:id="163" w:name="_Toc71721909"/>
      <w:bookmarkStart w:id="164" w:name="_Toc74858961"/>
      <w:bookmarkStart w:id="165" w:name="_Toc146626831"/>
      <w:bookmarkStart w:id="166" w:name="_Toc187861597"/>
      <w:bookmarkEnd w:id="160"/>
      <w:r w:rsidRPr="006436AF">
        <w:t>4.3.3.3</w:t>
      </w:r>
      <w:r w:rsidRPr="006436AF">
        <w:tab/>
      </w:r>
      <w:bookmarkEnd w:id="161"/>
      <w:bookmarkEnd w:id="162"/>
      <w:bookmarkEnd w:id="163"/>
      <w:bookmarkEnd w:id="164"/>
      <w:bookmarkEnd w:id="165"/>
      <w:r>
        <w:t>Void</w:t>
      </w:r>
      <w:bookmarkEnd w:id="166"/>
    </w:p>
    <w:p w14:paraId="16BB56BC" w14:textId="63C40CB5" w:rsidR="001B7DB7" w:rsidRPr="006436AF" w:rsidRDefault="001B7DB7" w:rsidP="001B7DB7">
      <w:pPr>
        <w:pStyle w:val="Heading4"/>
      </w:pPr>
      <w:bookmarkStart w:id="167" w:name="_CR4_3_3_4"/>
      <w:bookmarkStart w:id="168" w:name="_Toc68899485"/>
      <w:bookmarkStart w:id="169" w:name="_Toc71214236"/>
      <w:bookmarkStart w:id="170" w:name="_Toc71721910"/>
      <w:bookmarkStart w:id="171" w:name="_Toc74858962"/>
      <w:bookmarkStart w:id="172" w:name="_Toc146626832"/>
      <w:bookmarkStart w:id="173" w:name="_Toc187861598"/>
      <w:bookmarkEnd w:id="167"/>
      <w:r w:rsidRPr="006436AF">
        <w:t>4.3.3.4</w:t>
      </w:r>
      <w:r w:rsidRPr="006436AF">
        <w:tab/>
      </w:r>
      <w:bookmarkEnd w:id="168"/>
      <w:bookmarkEnd w:id="169"/>
      <w:bookmarkEnd w:id="170"/>
      <w:bookmarkEnd w:id="171"/>
      <w:bookmarkEnd w:id="172"/>
      <w:r>
        <w:t>Void</w:t>
      </w:r>
      <w:bookmarkEnd w:id="173"/>
    </w:p>
    <w:p w14:paraId="2F12F6D3" w14:textId="33326774" w:rsidR="001B7DB7" w:rsidRPr="006436AF" w:rsidRDefault="001B7DB7" w:rsidP="001B7DB7">
      <w:pPr>
        <w:pStyle w:val="Heading4"/>
      </w:pPr>
      <w:bookmarkStart w:id="174" w:name="_CR4_3_3_5"/>
      <w:bookmarkStart w:id="175" w:name="_Toc68899486"/>
      <w:bookmarkStart w:id="176" w:name="_Toc71214237"/>
      <w:bookmarkStart w:id="177" w:name="_Toc71721911"/>
      <w:bookmarkStart w:id="178" w:name="_Toc74858963"/>
      <w:bookmarkStart w:id="179" w:name="_Toc146626833"/>
      <w:bookmarkStart w:id="180" w:name="_Toc187861599"/>
      <w:bookmarkEnd w:id="174"/>
      <w:r w:rsidRPr="006436AF">
        <w:t>4.3.3.5</w:t>
      </w:r>
      <w:r w:rsidRPr="006436AF">
        <w:tab/>
      </w:r>
      <w:bookmarkEnd w:id="175"/>
      <w:bookmarkEnd w:id="176"/>
      <w:bookmarkEnd w:id="177"/>
      <w:bookmarkEnd w:id="178"/>
      <w:bookmarkEnd w:id="179"/>
      <w:r>
        <w:t>Void</w:t>
      </w:r>
      <w:bookmarkEnd w:id="180"/>
    </w:p>
    <w:p w14:paraId="793D0154" w14:textId="44E9EC96" w:rsidR="001B7DB7" w:rsidRPr="006436AF" w:rsidRDefault="001B7DB7" w:rsidP="000C2AC9">
      <w:pPr>
        <w:pStyle w:val="Heading4"/>
        <w:keepNext w:val="0"/>
      </w:pPr>
      <w:bookmarkStart w:id="181" w:name="_CR4_3_3_6"/>
      <w:bookmarkStart w:id="182" w:name="_Toc146626834"/>
      <w:bookmarkStart w:id="183" w:name="_Toc68899487"/>
      <w:bookmarkStart w:id="184" w:name="_Toc71214238"/>
      <w:bookmarkStart w:id="185" w:name="_Toc71721912"/>
      <w:bookmarkStart w:id="186" w:name="_Toc74858964"/>
      <w:bookmarkStart w:id="187" w:name="_Toc187861600"/>
      <w:bookmarkEnd w:id="181"/>
      <w:r w:rsidRPr="006436AF">
        <w:t>4.3.3.6</w:t>
      </w:r>
      <w:r w:rsidRPr="006436AF">
        <w:tab/>
      </w:r>
      <w:bookmarkEnd w:id="182"/>
      <w:r>
        <w:t>Void</w:t>
      </w:r>
      <w:bookmarkEnd w:id="187"/>
    </w:p>
    <w:p w14:paraId="691FA1A2" w14:textId="77777777" w:rsidR="001B7DB7" w:rsidRDefault="001B7DB7" w:rsidP="001B7DB7">
      <w:pPr>
        <w:pStyle w:val="Heading3"/>
      </w:pPr>
      <w:bookmarkStart w:id="188" w:name="_CR4_3_3A"/>
      <w:bookmarkStart w:id="189" w:name="_Toc146626835"/>
      <w:bookmarkStart w:id="190" w:name="_Toc187861601"/>
      <w:bookmarkEnd w:id="188"/>
      <w:r>
        <w:t>4.3.3A</w:t>
      </w:r>
      <w:r>
        <w:tab/>
        <w:t>Content Publishing provisioning procedures</w:t>
      </w:r>
      <w:bookmarkEnd w:id="190"/>
    </w:p>
    <w:p w14:paraId="7D88A09C" w14:textId="77777777" w:rsidR="001B7DB7" w:rsidRPr="006436AF" w:rsidRDefault="001B7DB7" w:rsidP="001B7DB7">
      <w:pPr>
        <w:pStyle w:val="Heading4"/>
      </w:pPr>
      <w:bookmarkStart w:id="191" w:name="_CR4_3_3A_1"/>
      <w:bookmarkStart w:id="192" w:name="_Toc187861602"/>
      <w:bookmarkEnd w:id="191"/>
      <w:r w:rsidRPr="006436AF">
        <w:t>4.3.</w:t>
      </w:r>
      <w:r>
        <w:t>3A</w:t>
      </w:r>
      <w:r w:rsidRPr="006436AF">
        <w:t>.1</w:t>
      </w:r>
      <w:r w:rsidRPr="006436AF">
        <w:tab/>
        <w:t>General</w:t>
      </w:r>
      <w:bookmarkEnd w:id="192"/>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proofErr w:type="spellStart"/>
      <w:r w:rsidRPr="006A5C09">
        <w:rPr>
          <w:rStyle w:val="Codechar0"/>
        </w:rPr>
        <w:t>canonicalDomainName</w:t>
      </w:r>
      <w:proofErr w:type="spellEnd"/>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proofErr w:type="spellStart"/>
      <w:r w:rsidRPr="0044482C">
        <w:rPr>
          <w:rStyle w:val="Codechar0"/>
        </w:rPr>
        <w:t>entryPoint</w:t>
      </w:r>
      <w:proofErr w:type="spellEnd"/>
      <w:r>
        <w:t xml:space="preserve"> of a contribution configuration describes a Media Entry Point resource (e.g. MPEG-DASH MPD), the 5GMS AF shall not prefix additional path elements to the </w:t>
      </w:r>
      <w:proofErr w:type="spellStart"/>
      <w:r w:rsidRPr="0044482C">
        <w:rPr>
          <w:rStyle w:val="Codechar0"/>
        </w:rPr>
        <w:t>relativePath</w:t>
      </w:r>
      <w:proofErr w:type="spellEnd"/>
      <w:r>
        <w:t xml:space="preserve"> when it nominates the </w:t>
      </w:r>
      <w:proofErr w:type="spellStart"/>
      <w:r w:rsidRPr="0044482C">
        <w:rPr>
          <w:rStyle w:val="Codechar0"/>
        </w:rPr>
        <w:t>baseURL</w:t>
      </w:r>
      <w:proofErr w:type="spellEnd"/>
      <w:r>
        <w:t xml:space="preserve"> property.</w:t>
      </w:r>
    </w:p>
    <w:p w14:paraId="2B4D2BA9" w14:textId="77777777" w:rsidR="001B7DB7" w:rsidRPr="006436AF" w:rsidRDefault="001B7DB7" w:rsidP="001B7DB7">
      <w:pPr>
        <w:pStyle w:val="Heading3"/>
      </w:pPr>
      <w:bookmarkStart w:id="193" w:name="_CR4_3_4"/>
      <w:bookmarkStart w:id="194" w:name="_Toc187861603"/>
      <w:bookmarkEnd w:id="193"/>
      <w:r w:rsidRPr="006436AF">
        <w:t>4.3.4</w:t>
      </w:r>
      <w:r w:rsidRPr="006436AF">
        <w:tab/>
        <w:t>Content Protocols Discovery procedures</w:t>
      </w:r>
      <w:bookmarkEnd w:id="183"/>
      <w:bookmarkEnd w:id="184"/>
      <w:bookmarkEnd w:id="185"/>
      <w:bookmarkEnd w:id="186"/>
      <w:bookmarkEnd w:id="189"/>
      <w:bookmarkEnd w:id="194"/>
    </w:p>
    <w:p w14:paraId="4A90AFE9" w14:textId="77777777" w:rsidR="001B7DB7" w:rsidRPr="006436AF" w:rsidRDefault="001B7DB7" w:rsidP="001B7DB7">
      <w:pPr>
        <w:pStyle w:val="Heading4"/>
      </w:pPr>
      <w:bookmarkStart w:id="195" w:name="_CR4_3_4_1"/>
      <w:bookmarkStart w:id="196" w:name="_Toc68899488"/>
      <w:bookmarkStart w:id="197" w:name="_Toc71214239"/>
      <w:bookmarkStart w:id="198" w:name="_Toc71721913"/>
      <w:bookmarkStart w:id="199" w:name="_Toc74858965"/>
      <w:bookmarkStart w:id="200" w:name="_Toc146626836"/>
      <w:bookmarkStart w:id="201" w:name="_Toc187861604"/>
      <w:bookmarkEnd w:id="195"/>
      <w:r w:rsidRPr="006436AF">
        <w:t>4.3.4.1</w:t>
      </w:r>
      <w:r w:rsidRPr="006436AF">
        <w:tab/>
        <w:t>General</w:t>
      </w:r>
      <w:bookmarkEnd w:id="196"/>
      <w:bookmarkEnd w:id="197"/>
      <w:bookmarkEnd w:id="198"/>
      <w:bookmarkEnd w:id="199"/>
      <w:bookmarkEnd w:id="200"/>
      <w:bookmarkEnd w:id="201"/>
    </w:p>
    <w:p w14:paraId="2BB95C5B" w14:textId="02AC90F9" w:rsidR="001B7DB7" w:rsidRPr="006436AF" w:rsidRDefault="001B7DB7" w:rsidP="001B7DB7">
      <w:bookmarkStart w:id="202"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p>
    <w:p w14:paraId="0118D951" w14:textId="7EBFD86E" w:rsidR="001B7DB7" w:rsidRPr="006436AF" w:rsidRDefault="001B7DB7" w:rsidP="001B7DB7">
      <w:pPr>
        <w:pStyle w:val="Heading4"/>
      </w:pPr>
      <w:bookmarkStart w:id="203" w:name="_CR4_3_4_2"/>
      <w:bookmarkStart w:id="204" w:name="_Toc68899489"/>
      <w:bookmarkStart w:id="205" w:name="_Toc71214240"/>
      <w:bookmarkStart w:id="206" w:name="_Toc71721914"/>
      <w:bookmarkStart w:id="207" w:name="_Toc74858966"/>
      <w:bookmarkStart w:id="208" w:name="_Toc146626837"/>
      <w:bookmarkStart w:id="209" w:name="_Toc187861605"/>
      <w:bookmarkEnd w:id="202"/>
      <w:bookmarkEnd w:id="203"/>
      <w:r w:rsidRPr="006436AF">
        <w:t>4.3.4.2</w:t>
      </w:r>
      <w:r w:rsidRPr="006436AF">
        <w:tab/>
      </w:r>
      <w:bookmarkEnd w:id="204"/>
      <w:bookmarkEnd w:id="205"/>
      <w:bookmarkEnd w:id="206"/>
      <w:bookmarkEnd w:id="207"/>
      <w:bookmarkEnd w:id="208"/>
      <w:r>
        <w:t>Void</w:t>
      </w:r>
      <w:bookmarkEnd w:id="209"/>
    </w:p>
    <w:p w14:paraId="3EB92E34" w14:textId="5A9226B1" w:rsidR="001B7DB7" w:rsidRPr="006436AF" w:rsidRDefault="001B7DB7" w:rsidP="001B7DB7">
      <w:pPr>
        <w:pStyle w:val="Heading4"/>
      </w:pPr>
      <w:bookmarkStart w:id="210" w:name="_CR4_3_4_3"/>
      <w:bookmarkStart w:id="211" w:name="_Toc68899490"/>
      <w:bookmarkStart w:id="212" w:name="_Toc71214241"/>
      <w:bookmarkStart w:id="213" w:name="_Toc71721915"/>
      <w:bookmarkStart w:id="214" w:name="_Toc74858967"/>
      <w:bookmarkStart w:id="215" w:name="_Toc146626838"/>
      <w:bookmarkStart w:id="216" w:name="_Toc187861606"/>
      <w:bookmarkEnd w:id="210"/>
      <w:r w:rsidRPr="006436AF">
        <w:t>4.3.4.3</w:t>
      </w:r>
      <w:r w:rsidRPr="006436AF">
        <w:tab/>
      </w:r>
      <w:bookmarkEnd w:id="211"/>
      <w:bookmarkEnd w:id="212"/>
      <w:bookmarkEnd w:id="213"/>
      <w:bookmarkEnd w:id="214"/>
      <w:bookmarkEnd w:id="215"/>
      <w:r>
        <w:t>Void</w:t>
      </w:r>
      <w:bookmarkEnd w:id="216"/>
    </w:p>
    <w:p w14:paraId="2AE92BAD" w14:textId="1088F4AE" w:rsidR="001B7DB7" w:rsidRPr="006436AF" w:rsidRDefault="001B7DB7" w:rsidP="001B7DB7">
      <w:pPr>
        <w:pStyle w:val="Heading4"/>
      </w:pPr>
      <w:bookmarkStart w:id="217" w:name="_CR4_3_4_4"/>
      <w:bookmarkStart w:id="218" w:name="_Toc68899491"/>
      <w:bookmarkStart w:id="219" w:name="_Toc71214242"/>
      <w:bookmarkStart w:id="220" w:name="_Toc71721916"/>
      <w:bookmarkStart w:id="221" w:name="_Toc74858968"/>
      <w:bookmarkStart w:id="222" w:name="_Toc146626839"/>
      <w:bookmarkStart w:id="223" w:name="_Toc187861607"/>
      <w:bookmarkEnd w:id="217"/>
      <w:r w:rsidRPr="006436AF">
        <w:t>4.3.4.4</w:t>
      </w:r>
      <w:r w:rsidRPr="006436AF">
        <w:tab/>
      </w:r>
      <w:bookmarkEnd w:id="218"/>
      <w:bookmarkEnd w:id="219"/>
      <w:bookmarkEnd w:id="220"/>
      <w:bookmarkEnd w:id="221"/>
      <w:bookmarkEnd w:id="222"/>
      <w:r>
        <w:t>Void</w:t>
      </w:r>
      <w:bookmarkEnd w:id="223"/>
    </w:p>
    <w:p w14:paraId="24E8BD4F" w14:textId="33319734" w:rsidR="001B7DB7" w:rsidRPr="006436AF" w:rsidRDefault="001B7DB7" w:rsidP="000C2AC9">
      <w:pPr>
        <w:pStyle w:val="Heading4"/>
        <w:keepNext w:val="0"/>
      </w:pPr>
      <w:bookmarkStart w:id="224" w:name="_CR4_3_4_5"/>
      <w:bookmarkStart w:id="225" w:name="_Toc68899492"/>
      <w:bookmarkStart w:id="226" w:name="_Toc71214243"/>
      <w:bookmarkStart w:id="227" w:name="_Toc71721917"/>
      <w:bookmarkStart w:id="228" w:name="_Toc74858969"/>
      <w:bookmarkStart w:id="229" w:name="_Toc146626840"/>
      <w:bookmarkStart w:id="230" w:name="_Toc187861608"/>
      <w:bookmarkEnd w:id="224"/>
      <w:r w:rsidRPr="006436AF">
        <w:t>4.3.4.5</w:t>
      </w:r>
      <w:r w:rsidRPr="006436AF">
        <w:tab/>
      </w:r>
      <w:bookmarkEnd w:id="225"/>
      <w:bookmarkEnd w:id="226"/>
      <w:bookmarkEnd w:id="227"/>
      <w:bookmarkEnd w:id="228"/>
      <w:bookmarkEnd w:id="229"/>
      <w:r>
        <w:t>Void</w:t>
      </w:r>
      <w:bookmarkEnd w:id="230"/>
    </w:p>
    <w:p w14:paraId="6C1A9059" w14:textId="3C70B6CE" w:rsidR="001B7DB7" w:rsidRPr="006436AF" w:rsidRDefault="001B7DB7" w:rsidP="001B7DB7">
      <w:pPr>
        <w:pStyle w:val="Heading3"/>
      </w:pPr>
      <w:bookmarkStart w:id="231" w:name="_CR4_3_5"/>
      <w:bookmarkStart w:id="232" w:name="_Toc68899493"/>
      <w:bookmarkStart w:id="233" w:name="_Toc71214244"/>
      <w:bookmarkStart w:id="234" w:name="_Toc71721918"/>
      <w:bookmarkStart w:id="235" w:name="_Toc74858970"/>
      <w:bookmarkStart w:id="236" w:name="_Toc146626841"/>
      <w:bookmarkStart w:id="237" w:name="_Toc187861609"/>
      <w:bookmarkEnd w:id="231"/>
      <w:r w:rsidRPr="006436AF">
        <w:t>4.3.5</w:t>
      </w:r>
      <w:r w:rsidRPr="006436AF">
        <w:tab/>
        <w:t xml:space="preserve">Content Preparation Template </w:t>
      </w:r>
      <w:r>
        <w:t>p</w:t>
      </w:r>
      <w:r w:rsidRPr="006436AF">
        <w:t>rovisioning procedures</w:t>
      </w:r>
      <w:bookmarkEnd w:id="232"/>
      <w:bookmarkEnd w:id="233"/>
      <w:bookmarkEnd w:id="234"/>
      <w:bookmarkEnd w:id="235"/>
      <w:bookmarkEnd w:id="236"/>
      <w:bookmarkEnd w:id="237"/>
    </w:p>
    <w:p w14:paraId="5220A183" w14:textId="77777777" w:rsidR="001B7DB7" w:rsidRPr="006436AF" w:rsidRDefault="001B7DB7" w:rsidP="001B7DB7">
      <w:pPr>
        <w:pStyle w:val="Heading4"/>
      </w:pPr>
      <w:bookmarkStart w:id="238" w:name="_CR4_3_5_1"/>
      <w:bookmarkStart w:id="239" w:name="_Toc68899494"/>
      <w:bookmarkStart w:id="240" w:name="_Toc71214245"/>
      <w:bookmarkStart w:id="241" w:name="_Toc71721919"/>
      <w:bookmarkStart w:id="242" w:name="_Toc74858971"/>
      <w:bookmarkStart w:id="243" w:name="_Toc146626842"/>
      <w:bookmarkStart w:id="244" w:name="_Toc187861610"/>
      <w:bookmarkEnd w:id="238"/>
      <w:r w:rsidRPr="006436AF">
        <w:t>4.3.5.1</w:t>
      </w:r>
      <w:r w:rsidRPr="006436AF">
        <w:tab/>
        <w:t>General</w:t>
      </w:r>
      <w:bookmarkEnd w:id="239"/>
      <w:bookmarkEnd w:id="240"/>
      <w:bookmarkEnd w:id="241"/>
      <w:bookmarkEnd w:id="242"/>
      <w:bookmarkEnd w:id="243"/>
      <w:bookmarkEnd w:id="244"/>
    </w:p>
    <w:p w14:paraId="48E1101B" w14:textId="3D7AEFFB" w:rsidR="001B7DB7" w:rsidRPr="006436AF" w:rsidRDefault="001B7DB7" w:rsidP="001B7DB7">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w:t>
      </w:r>
    </w:p>
    <w:p w14:paraId="7D33BCC3" w14:textId="77777777" w:rsidR="001B7DB7" w:rsidRPr="006436AF" w:rsidRDefault="001B7DB7" w:rsidP="001B7DB7">
      <w:pPr>
        <w:keepNext/>
      </w:pPr>
      <w:bookmarkStart w:id="245" w:name="_Toc68899495"/>
      <w:bookmarkStart w:id="246" w:name="_Toc71214246"/>
      <w:bookmarkStart w:id="247" w:name="_Toc71721920"/>
      <w:bookmarkStart w:id="248" w:name="_Toc74858972"/>
      <w:bookmarkStart w:id="249" w:name="_Toc146626843"/>
      <w:r>
        <w:t>T</w:t>
      </w:r>
      <w:r w:rsidRPr="006436AF">
        <w:t xml:space="preserve">he 5GMS Application Provider </w:t>
      </w:r>
      <w:r>
        <w:t>shall use the operations specified in clause 5.2.5 of TS 26.510 [56]</w:t>
      </w:r>
      <w:r w:rsidRPr="006436AF">
        <w:t xml:space="preserve"> </w:t>
      </w:r>
      <w:r>
        <w:t>at reference point</w:t>
      </w:r>
      <w:r w:rsidRPr="006436AF">
        <w:t xml:space="preserve"> M1</w:t>
      </w:r>
      <w:r>
        <w:t xml:space="preserve"> when it wants to create and subsequently manipulate Content Preparation Templates in</w:t>
      </w:r>
      <w:r w:rsidRPr="006436AF">
        <w:t xml:space="preserve"> the 5GMS AF.</w:t>
      </w:r>
    </w:p>
    <w:p w14:paraId="44DD86B1" w14:textId="5EC2CE22" w:rsidR="001B7DB7" w:rsidRPr="006436AF" w:rsidRDefault="001B7DB7" w:rsidP="001B7DB7">
      <w:pPr>
        <w:pStyle w:val="Heading4"/>
      </w:pPr>
      <w:bookmarkStart w:id="250" w:name="_CR4_3_5_2"/>
      <w:bookmarkStart w:id="251" w:name="_Toc187861611"/>
      <w:bookmarkEnd w:id="250"/>
      <w:r w:rsidRPr="006436AF">
        <w:t>4.3.5.2</w:t>
      </w:r>
      <w:r w:rsidRPr="006436AF">
        <w:tab/>
      </w:r>
      <w:bookmarkEnd w:id="245"/>
      <w:bookmarkEnd w:id="246"/>
      <w:bookmarkEnd w:id="247"/>
      <w:bookmarkEnd w:id="248"/>
      <w:bookmarkEnd w:id="249"/>
      <w:r>
        <w:t>Void</w:t>
      </w:r>
      <w:bookmarkEnd w:id="251"/>
    </w:p>
    <w:p w14:paraId="088905E6" w14:textId="57F227CF" w:rsidR="001B7DB7" w:rsidRPr="006436AF" w:rsidRDefault="001B7DB7" w:rsidP="001B7DB7">
      <w:pPr>
        <w:pStyle w:val="Heading4"/>
      </w:pPr>
      <w:bookmarkStart w:id="252" w:name="_CR4_3_5_3"/>
      <w:bookmarkStart w:id="253" w:name="_Toc68899496"/>
      <w:bookmarkStart w:id="254" w:name="_Toc71214247"/>
      <w:bookmarkStart w:id="255" w:name="_Toc71721921"/>
      <w:bookmarkStart w:id="256" w:name="_Toc74858973"/>
      <w:bookmarkStart w:id="257" w:name="_Toc146626844"/>
      <w:bookmarkStart w:id="258" w:name="_Toc187861612"/>
      <w:bookmarkEnd w:id="252"/>
      <w:r w:rsidRPr="006436AF">
        <w:t>4.3.5.3</w:t>
      </w:r>
      <w:r w:rsidRPr="006436AF">
        <w:tab/>
      </w:r>
      <w:bookmarkEnd w:id="253"/>
      <w:bookmarkEnd w:id="254"/>
      <w:bookmarkEnd w:id="255"/>
      <w:bookmarkEnd w:id="256"/>
      <w:bookmarkEnd w:id="257"/>
      <w:r>
        <w:t>Void</w:t>
      </w:r>
      <w:bookmarkEnd w:id="258"/>
    </w:p>
    <w:p w14:paraId="4DFC9797" w14:textId="4D1CC561" w:rsidR="001B7DB7" w:rsidRPr="006436AF" w:rsidRDefault="001B7DB7" w:rsidP="001B7DB7">
      <w:pPr>
        <w:pStyle w:val="Heading4"/>
      </w:pPr>
      <w:bookmarkStart w:id="259" w:name="_CR4_3_5_4"/>
      <w:bookmarkStart w:id="260" w:name="_Toc68899497"/>
      <w:bookmarkStart w:id="261" w:name="_Toc71214248"/>
      <w:bookmarkStart w:id="262" w:name="_Toc71721922"/>
      <w:bookmarkStart w:id="263" w:name="_Toc74858974"/>
      <w:bookmarkStart w:id="264" w:name="_Toc146626845"/>
      <w:bookmarkStart w:id="265" w:name="_Toc187861613"/>
      <w:bookmarkEnd w:id="259"/>
      <w:r w:rsidRPr="006436AF">
        <w:t>4.3.5.4</w:t>
      </w:r>
      <w:r w:rsidRPr="006436AF">
        <w:tab/>
      </w:r>
      <w:bookmarkEnd w:id="260"/>
      <w:bookmarkEnd w:id="261"/>
      <w:bookmarkEnd w:id="262"/>
      <w:bookmarkEnd w:id="263"/>
      <w:bookmarkEnd w:id="264"/>
      <w:r>
        <w:t>Void</w:t>
      </w:r>
      <w:bookmarkEnd w:id="265"/>
    </w:p>
    <w:p w14:paraId="2F1A3EDD" w14:textId="549FA90B" w:rsidR="001B7DB7" w:rsidRPr="006436AF" w:rsidRDefault="001B7DB7" w:rsidP="001B7DB7">
      <w:pPr>
        <w:pStyle w:val="Heading4"/>
      </w:pPr>
      <w:bookmarkStart w:id="266" w:name="_CR4_3_5_5"/>
      <w:bookmarkStart w:id="267" w:name="_Toc68899498"/>
      <w:bookmarkStart w:id="268" w:name="_Toc71214249"/>
      <w:bookmarkStart w:id="269" w:name="_Toc71721923"/>
      <w:bookmarkStart w:id="270" w:name="_Toc74858975"/>
      <w:bookmarkStart w:id="271" w:name="_Toc146626846"/>
      <w:bookmarkStart w:id="272" w:name="_Toc187861614"/>
      <w:bookmarkEnd w:id="266"/>
      <w:r w:rsidRPr="006436AF">
        <w:t>4.3.5.5</w:t>
      </w:r>
      <w:r w:rsidRPr="006436AF">
        <w:tab/>
      </w:r>
      <w:bookmarkEnd w:id="267"/>
      <w:bookmarkEnd w:id="268"/>
      <w:bookmarkEnd w:id="269"/>
      <w:bookmarkEnd w:id="270"/>
      <w:bookmarkEnd w:id="271"/>
      <w:r>
        <w:t>Void</w:t>
      </w:r>
      <w:bookmarkEnd w:id="272"/>
    </w:p>
    <w:p w14:paraId="764ABA39" w14:textId="3756194B" w:rsidR="001B7DB7" w:rsidRPr="006436AF" w:rsidRDefault="001B7DB7" w:rsidP="001B7DB7">
      <w:pPr>
        <w:pStyle w:val="Heading3"/>
      </w:pPr>
      <w:bookmarkStart w:id="273" w:name="_CR4_3_6"/>
      <w:bookmarkStart w:id="274" w:name="_Toc68899499"/>
      <w:bookmarkStart w:id="275" w:name="_Toc71214250"/>
      <w:bookmarkStart w:id="276" w:name="_Toc71721924"/>
      <w:bookmarkStart w:id="277" w:name="_Toc74858976"/>
      <w:bookmarkStart w:id="278" w:name="_Toc146626847"/>
      <w:bookmarkStart w:id="279" w:name="_Toc187861615"/>
      <w:bookmarkEnd w:id="273"/>
      <w:r w:rsidRPr="006436AF">
        <w:t>4.3.6</w:t>
      </w:r>
      <w:r w:rsidRPr="006436AF">
        <w:tab/>
        <w:t xml:space="preserve">Server Certificate </w:t>
      </w:r>
      <w:r>
        <w:t>p</w:t>
      </w:r>
      <w:r w:rsidRPr="006436AF">
        <w:t>rovisioning procedures</w:t>
      </w:r>
      <w:bookmarkEnd w:id="274"/>
      <w:bookmarkEnd w:id="275"/>
      <w:bookmarkEnd w:id="276"/>
      <w:bookmarkEnd w:id="277"/>
      <w:bookmarkEnd w:id="278"/>
      <w:bookmarkEnd w:id="279"/>
    </w:p>
    <w:p w14:paraId="2BD708D5" w14:textId="77777777" w:rsidR="001B7DB7" w:rsidRPr="006436AF" w:rsidRDefault="001B7DB7" w:rsidP="001B7DB7">
      <w:pPr>
        <w:pStyle w:val="Heading4"/>
      </w:pPr>
      <w:bookmarkStart w:id="280" w:name="_CR4_3_6_1"/>
      <w:bookmarkStart w:id="281" w:name="_Toc68899500"/>
      <w:bookmarkStart w:id="282" w:name="_Toc71214251"/>
      <w:bookmarkStart w:id="283" w:name="_Toc71721925"/>
      <w:bookmarkStart w:id="284" w:name="_Toc74858977"/>
      <w:bookmarkStart w:id="285" w:name="_Toc146626848"/>
      <w:bookmarkStart w:id="286" w:name="_Toc187861616"/>
      <w:bookmarkEnd w:id="280"/>
      <w:r w:rsidRPr="006436AF">
        <w:t>4.3.6.1</w:t>
      </w:r>
      <w:r w:rsidRPr="006436AF">
        <w:tab/>
        <w:t>General</w:t>
      </w:r>
      <w:bookmarkEnd w:id="281"/>
      <w:bookmarkEnd w:id="282"/>
      <w:bookmarkEnd w:id="283"/>
      <w:bookmarkEnd w:id="284"/>
      <w:bookmarkEnd w:id="285"/>
      <w:bookmarkEnd w:id="286"/>
    </w:p>
    <w:p w14:paraId="737A8B0C" w14:textId="759B3D9F" w:rsidR="001B7DB7" w:rsidRPr="006436AF" w:rsidRDefault="001B7DB7" w:rsidP="001B7DB7">
      <w:pPr>
        <w:keepNext/>
      </w:pPr>
      <w:r w:rsidRPr="006436AF">
        <w:t>Each X.509 server certificate</w:t>
      </w:r>
      <w:r>
        <w:t> </w:t>
      </w:r>
      <w:r w:rsidRPr="006436AF">
        <w:t xml:space="preserve">[8] presented by the 5GMSd AS at reference point M4d or at reference point </w:t>
      </w:r>
      <w:proofErr w:type="spellStart"/>
      <w:r w:rsidRPr="006436AF">
        <w:t>xMB</w:t>
      </w:r>
      <w:proofErr w:type="spellEnd"/>
      <w:r w:rsidRPr="006436AF">
        <w:t xml:space="preserve">-U is represented by a Server Certificate resource at M1d. </w:t>
      </w:r>
      <w:r>
        <w:t>T</w:t>
      </w:r>
      <w:r w:rsidRPr="006436AF">
        <w:t xml:space="preserve">he 5GMS Application Provider </w:t>
      </w:r>
      <w:r>
        <w:t>shall use the operations specified in clause 5.2.4 of TS 26.510 [56]</w:t>
      </w:r>
      <w:r w:rsidRPr="006436AF">
        <w:t xml:space="preserve"> </w:t>
      </w:r>
      <w:r>
        <w:t>at reference point</w:t>
      </w:r>
      <w:r w:rsidRPr="006436AF">
        <w:t xml:space="preserve"> M1</w:t>
      </w:r>
      <w:r>
        <w:t xml:space="preserve"> when it wants to create and subsequently manipulate Server Certificates in</w:t>
      </w:r>
      <w:r w:rsidRPr="006436AF">
        <w:t xml:space="preserve"> the 5GMS AF.</w:t>
      </w:r>
      <w:r>
        <w:t xml:space="preserve"> These</w:t>
      </w:r>
      <w:r w:rsidRPr="006436AF">
        <w:t xml:space="preserv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87" w:name="_CR4_3_6_2"/>
      <w:bookmarkStart w:id="288" w:name="_Toc68899501"/>
      <w:bookmarkStart w:id="289" w:name="_Toc71214252"/>
      <w:bookmarkStart w:id="290" w:name="_Toc71721926"/>
      <w:bookmarkStart w:id="291" w:name="_Toc74858978"/>
      <w:bookmarkStart w:id="292" w:name="_Toc146626849"/>
      <w:bookmarkStart w:id="293" w:name="_Toc187861617"/>
      <w:bookmarkEnd w:id="287"/>
      <w:r w:rsidRPr="00F13C21">
        <w:rPr>
          <w:lang w:val="fi-FI"/>
        </w:rPr>
        <w:t>4.3.6.2</w:t>
      </w:r>
      <w:r w:rsidRPr="00F13C21">
        <w:rPr>
          <w:lang w:val="fi-FI"/>
        </w:rPr>
        <w:tab/>
      </w:r>
      <w:bookmarkEnd w:id="288"/>
      <w:bookmarkEnd w:id="289"/>
      <w:bookmarkEnd w:id="290"/>
      <w:bookmarkEnd w:id="291"/>
      <w:bookmarkEnd w:id="292"/>
      <w:r w:rsidRPr="00F13C21">
        <w:rPr>
          <w:lang w:val="fi-FI"/>
        </w:rPr>
        <w:t>Void</w:t>
      </w:r>
      <w:bookmarkEnd w:id="293"/>
    </w:p>
    <w:p w14:paraId="094EA744" w14:textId="5C894D67" w:rsidR="001B7DB7" w:rsidRPr="00F13C21" w:rsidRDefault="001B7DB7" w:rsidP="001B7DB7">
      <w:pPr>
        <w:pStyle w:val="Heading4"/>
        <w:rPr>
          <w:lang w:val="fi-FI"/>
        </w:rPr>
      </w:pPr>
      <w:bookmarkStart w:id="294" w:name="_CR4_3_6_3"/>
      <w:bookmarkStart w:id="295" w:name="_Toc68899502"/>
      <w:bookmarkStart w:id="296" w:name="_Toc71214253"/>
      <w:bookmarkStart w:id="297" w:name="_Toc71721927"/>
      <w:bookmarkStart w:id="298" w:name="_Toc74858979"/>
      <w:bookmarkStart w:id="299" w:name="_Toc146626850"/>
      <w:bookmarkStart w:id="300" w:name="_Toc187861618"/>
      <w:bookmarkEnd w:id="294"/>
      <w:r w:rsidRPr="00F13C21">
        <w:rPr>
          <w:lang w:val="fi-FI"/>
        </w:rPr>
        <w:t>4.3.6.3</w:t>
      </w:r>
      <w:r w:rsidRPr="00F13C21">
        <w:rPr>
          <w:lang w:val="fi-FI"/>
        </w:rPr>
        <w:tab/>
      </w:r>
      <w:bookmarkEnd w:id="295"/>
      <w:bookmarkEnd w:id="296"/>
      <w:bookmarkEnd w:id="297"/>
      <w:bookmarkEnd w:id="298"/>
      <w:bookmarkEnd w:id="299"/>
      <w:r w:rsidRPr="00F13C21">
        <w:rPr>
          <w:lang w:val="fi-FI"/>
        </w:rPr>
        <w:t>Void</w:t>
      </w:r>
      <w:bookmarkEnd w:id="300"/>
    </w:p>
    <w:p w14:paraId="52FD4A11" w14:textId="07DCC5D8" w:rsidR="001B7DB7" w:rsidRPr="00F13C21" w:rsidRDefault="001B7DB7" w:rsidP="001B7DB7">
      <w:pPr>
        <w:pStyle w:val="Heading4"/>
        <w:rPr>
          <w:lang w:val="fi-FI"/>
        </w:rPr>
      </w:pPr>
      <w:bookmarkStart w:id="301" w:name="_CR4_3_6_4"/>
      <w:bookmarkStart w:id="302" w:name="_Toc68899503"/>
      <w:bookmarkStart w:id="303" w:name="_Toc71214254"/>
      <w:bookmarkStart w:id="304" w:name="_Toc71721928"/>
      <w:bookmarkStart w:id="305" w:name="_Toc74858980"/>
      <w:bookmarkStart w:id="306" w:name="_Toc146626851"/>
      <w:bookmarkStart w:id="307" w:name="_Toc187861619"/>
      <w:bookmarkEnd w:id="301"/>
      <w:r w:rsidRPr="00F13C21">
        <w:rPr>
          <w:lang w:val="fi-FI"/>
        </w:rPr>
        <w:t>4.3.6.4</w:t>
      </w:r>
      <w:r w:rsidRPr="00F13C21">
        <w:rPr>
          <w:lang w:val="fi-FI"/>
        </w:rPr>
        <w:tab/>
      </w:r>
      <w:bookmarkEnd w:id="302"/>
      <w:bookmarkEnd w:id="303"/>
      <w:bookmarkEnd w:id="304"/>
      <w:bookmarkEnd w:id="305"/>
      <w:bookmarkEnd w:id="306"/>
      <w:r w:rsidRPr="00F13C21">
        <w:rPr>
          <w:lang w:val="fi-FI"/>
        </w:rPr>
        <w:t>Void</w:t>
      </w:r>
      <w:bookmarkEnd w:id="307"/>
    </w:p>
    <w:p w14:paraId="49E2FE13" w14:textId="52C25C06" w:rsidR="001B7DB7" w:rsidRPr="00F13C21" w:rsidRDefault="001B7DB7" w:rsidP="001B7DB7">
      <w:pPr>
        <w:pStyle w:val="Heading4"/>
        <w:rPr>
          <w:lang w:val="fi-FI"/>
        </w:rPr>
      </w:pPr>
      <w:bookmarkStart w:id="308" w:name="_CR4_3_6_5"/>
      <w:bookmarkStart w:id="309" w:name="_Toc68899504"/>
      <w:bookmarkStart w:id="310" w:name="_Toc71214255"/>
      <w:bookmarkStart w:id="311" w:name="_Toc71721929"/>
      <w:bookmarkStart w:id="312" w:name="_Toc74858981"/>
      <w:bookmarkStart w:id="313" w:name="_Toc146626852"/>
      <w:bookmarkStart w:id="314" w:name="_Toc187861620"/>
      <w:bookmarkEnd w:id="308"/>
      <w:r w:rsidRPr="00F13C21">
        <w:rPr>
          <w:lang w:val="fi-FI"/>
        </w:rPr>
        <w:t>4.3.6.5</w:t>
      </w:r>
      <w:r w:rsidRPr="00F13C21">
        <w:rPr>
          <w:lang w:val="fi-FI"/>
        </w:rPr>
        <w:tab/>
      </w:r>
      <w:bookmarkEnd w:id="309"/>
      <w:bookmarkEnd w:id="310"/>
      <w:bookmarkEnd w:id="311"/>
      <w:bookmarkEnd w:id="312"/>
      <w:bookmarkEnd w:id="313"/>
      <w:r w:rsidRPr="00F13C21">
        <w:rPr>
          <w:lang w:val="fi-FI"/>
        </w:rPr>
        <w:t>Void</w:t>
      </w:r>
      <w:bookmarkEnd w:id="314"/>
    </w:p>
    <w:p w14:paraId="10C8E78D" w14:textId="27891FD2" w:rsidR="001B7DB7" w:rsidRPr="00F13C21" w:rsidRDefault="001B7DB7" w:rsidP="001B7DB7">
      <w:pPr>
        <w:pStyle w:val="Heading4"/>
        <w:rPr>
          <w:lang w:val="fi-FI"/>
        </w:rPr>
      </w:pPr>
      <w:bookmarkStart w:id="315" w:name="_CR4_3_6_6"/>
      <w:bookmarkStart w:id="316" w:name="_Toc68899505"/>
      <w:bookmarkStart w:id="317" w:name="_Toc71214256"/>
      <w:bookmarkStart w:id="318" w:name="_Toc71721930"/>
      <w:bookmarkStart w:id="319" w:name="_Toc74858982"/>
      <w:bookmarkStart w:id="320" w:name="_Toc146626853"/>
      <w:bookmarkStart w:id="321" w:name="_Toc187861621"/>
      <w:bookmarkEnd w:id="315"/>
      <w:r w:rsidRPr="00F13C21">
        <w:rPr>
          <w:lang w:val="fi-FI"/>
        </w:rPr>
        <w:t>4.3.6.6</w:t>
      </w:r>
      <w:r w:rsidRPr="00F13C21">
        <w:rPr>
          <w:lang w:val="fi-FI"/>
        </w:rPr>
        <w:tab/>
      </w:r>
      <w:bookmarkEnd w:id="316"/>
      <w:bookmarkEnd w:id="317"/>
      <w:bookmarkEnd w:id="318"/>
      <w:bookmarkEnd w:id="319"/>
      <w:bookmarkEnd w:id="320"/>
      <w:r w:rsidRPr="00F13C21">
        <w:rPr>
          <w:lang w:val="fi-FI"/>
        </w:rPr>
        <w:t>Void</w:t>
      </w:r>
      <w:bookmarkEnd w:id="321"/>
    </w:p>
    <w:p w14:paraId="20B847B4" w14:textId="4485EFE9" w:rsidR="001B7DB7" w:rsidRPr="00F13C21" w:rsidRDefault="001B7DB7" w:rsidP="001B7DB7">
      <w:pPr>
        <w:pStyle w:val="Heading4"/>
        <w:rPr>
          <w:lang w:val="fi-FI"/>
        </w:rPr>
      </w:pPr>
      <w:bookmarkStart w:id="322" w:name="_CR4_3_6_7"/>
      <w:bookmarkStart w:id="323" w:name="_Toc68899506"/>
      <w:bookmarkStart w:id="324" w:name="_Toc71214257"/>
      <w:bookmarkStart w:id="325" w:name="_Toc71721931"/>
      <w:bookmarkStart w:id="326" w:name="_Toc74858983"/>
      <w:bookmarkStart w:id="327" w:name="_Toc146626854"/>
      <w:bookmarkStart w:id="328" w:name="_Toc187861622"/>
      <w:bookmarkEnd w:id="322"/>
      <w:r w:rsidRPr="00F13C21">
        <w:rPr>
          <w:lang w:val="fi-FI"/>
        </w:rPr>
        <w:t>4.3.6.7</w:t>
      </w:r>
      <w:r w:rsidRPr="00F13C21">
        <w:rPr>
          <w:lang w:val="fi-FI"/>
        </w:rPr>
        <w:tab/>
      </w:r>
      <w:bookmarkEnd w:id="323"/>
      <w:bookmarkEnd w:id="324"/>
      <w:bookmarkEnd w:id="325"/>
      <w:bookmarkEnd w:id="326"/>
      <w:bookmarkEnd w:id="327"/>
      <w:r w:rsidRPr="00F13C21">
        <w:rPr>
          <w:lang w:val="fi-FI"/>
        </w:rPr>
        <w:t>Void</w:t>
      </w:r>
      <w:bookmarkEnd w:id="328"/>
    </w:p>
    <w:p w14:paraId="0D9AE121" w14:textId="11396F23" w:rsidR="001B7DB7" w:rsidRPr="006436AF" w:rsidRDefault="001B7DB7" w:rsidP="001B7DB7">
      <w:pPr>
        <w:pStyle w:val="Heading3"/>
      </w:pPr>
      <w:bookmarkStart w:id="329" w:name="_CR4_3_7"/>
      <w:bookmarkStart w:id="330" w:name="_Toc68899507"/>
      <w:bookmarkStart w:id="331" w:name="_Toc71214258"/>
      <w:bookmarkStart w:id="332" w:name="_Toc71721932"/>
      <w:bookmarkStart w:id="333" w:name="_Toc74858984"/>
      <w:bookmarkStart w:id="334" w:name="_Toc146626855"/>
      <w:bookmarkStart w:id="335" w:name="_Toc187861623"/>
      <w:bookmarkEnd w:id="329"/>
      <w:r w:rsidRPr="006436AF">
        <w:t>4.3.7</w:t>
      </w:r>
      <w:r w:rsidRPr="006436AF">
        <w:tab/>
        <w:t xml:space="preserve">Dynamic Policy </w:t>
      </w:r>
      <w:r>
        <w:t>p</w:t>
      </w:r>
      <w:r w:rsidRPr="006436AF">
        <w:t>rovisioning procedures</w:t>
      </w:r>
      <w:bookmarkEnd w:id="330"/>
      <w:bookmarkEnd w:id="331"/>
      <w:bookmarkEnd w:id="332"/>
      <w:bookmarkEnd w:id="333"/>
      <w:bookmarkEnd w:id="334"/>
      <w:bookmarkEnd w:id="335"/>
    </w:p>
    <w:p w14:paraId="09BB5F3F" w14:textId="77777777" w:rsidR="001B7DB7" w:rsidRPr="006436AF" w:rsidRDefault="001B7DB7" w:rsidP="001B7DB7">
      <w:pPr>
        <w:pStyle w:val="Heading4"/>
      </w:pPr>
      <w:bookmarkStart w:id="336" w:name="_CR4_3_7_1"/>
      <w:bookmarkStart w:id="337" w:name="_Toc68899508"/>
      <w:bookmarkStart w:id="338" w:name="_Toc71214259"/>
      <w:bookmarkStart w:id="339" w:name="_Toc71721933"/>
      <w:bookmarkStart w:id="340" w:name="_Toc74858985"/>
      <w:bookmarkStart w:id="341" w:name="_Toc146626856"/>
      <w:bookmarkStart w:id="342" w:name="_Toc187861624"/>
      <w:bookmarkEnd w:id="336"/>
      <w:r w:rsidRPr="006436AF">
        <w:t>4.3.7.1</w:t>
      </w:r>
      <w:r w:rsidRPr="006436AF">
        <w:tab/>
        <w:t>General</w:t>
      </w:r>
      <w:bookmarkEnd w:id="337"/>
      <w:bookmarkEnd w:id="338"/>
      <w:bookmarkEnd w:id="339"/>
      <w:bookmarkEnd w:id="340"/>
      <w:bookmarkEnd w:id="341"/>
      <w:bookmarkEnd w:id="342"/>
    </w:p>
    <w:p w14:paraId="7441A676" w14:textId="58903A79" w:rsidR="001B7DB7" w:rsidRPr="006436AF" w:rsidRDefault="001B7DB7" w:rsidP="001B7DB7">
      <w:pPr>
        <w:keepNext/>
      </w:pPr>
      <w:r>
        <w:t>T</w:t>
      </w:r>
      <w:r w:rsidRPr="006436AF">
        <w:t xml:space="preserve">he 5GMS Application Provider </w:t>
      </w:r>
      <w:r>
        <w:t>shall use the operations specified in clause 5.2.7 of TS 26.510 [56]</w:t>
      </w:r>
      <w:r w:rsidRPr="006436AF">
        <w:t xml:space="preserve"> </w:t>
      </w:r>
      <w:r>
        <w:t>at reference point</w:t>
      </w:r>
      <w:r w:rsidRPr="006436AF">
        <w:t xml:space="preserve"> M1</w:t>
      </w:r>
      <w:r>
        <w:t xml:space="preserve"> when it wants </w:t>
      </w:r>
      <w:r w:rsidRPr="006436AF">
        <w:t xml:space="preserve">to </w:t>
      </w:r>
      <w:r>
        <w:t>create and subsequently manipulate</w:t>
      </w:r>
      <w:r w:rsidRPr="006436AF">
        <w:t xml:space="preserve"> Policy Templates </w:t>
      </w:r>
      <w:r>
        <w:t xml:space="preserve">available </w:t>
      </w:r>
      <w:r w:rsidRPr="006436AF">
        <w:t xml:space="preserve">for </w:t>
      </w:r>
      <w:r>
        <w:t xml:space="preserve">the use of downlink or uplink media </w:t>
      </w:r>
      <w:r w:rsidRPr="006436AF">
        <w:t>streaming sessions of a particular Provisioning Session</w:t>
      </w:r>
      <w:r>
        <w:t xml:space="preserve"> in the 5GMS AF</w:t>
      </w:r>
      <w:r w:rsidRPr="006436AF">
        <w:t>.</w:t>
      </w:r>
    </w:p>
    <w:p w14:paraId="34AF38A6" w14:textId="4DBA04AD" w:rsidR="001B7DB7" w:rsidRPr="006436AF" w:rsidRDefault="001B7DB7" w:rsidP="001B7DB7">
      <w:pPr>
        <w:pStyle w:val="Heading4"/>
      </w:pPr>
      <w:bookmarkStart w:id="343" w:name="_CR4_3_7_2"/>
      <w:bookmarkStart w:id="344" w:name="_Toc68899509"/>
      <w:bookmarkStart w:id="345" w:name="_Toc71214260"/>
      <w:bookmarkStart w:id="346" w:name="_Toc71721934"/>
      <w:bookmarkStart w:id="347" w:name="_Toc74858986"/>
      <w:bookmarkStart w:id="348" w:name="_Toc146626857"/>
      <w:bookmarkStart w:id="349" w:name="_Toc187861625"/>
      <w:bookmarkEnd w:id="343"/>
      <w:r w:rsidRPr="006436AF">
        <w:t>4.3.7.2</w:t>
      </w:r>
      <w:r w:rsidRPr="006436AF">
        <w:tab/>
      </w:r>
      <w:bookmarkEnd w:id="344"/>
      <w:bookmarkEnd w:id="345"/>
      <w:bookmarkEnd w:id="346"/>
      <w:bookmarkEnd w:id="347"/>
      <w:bookmarkEnd w:id="348"/>
      <w:r>
        <w:t>Void</w:t>
      </w:r>
      <w:bookmarkEnd w:id="349"/>
    </w:p>
    <w:p w14:paraId="35B8E512" w14:textId="0E89ACCD" w:rsidR="001B7DB7" w:rsidRPr="006436AF" w:rsidRDefault="001B7DB7" w:rsidP="001B7DB7">
      <w:pPr>
        <w:pStyle w:val="Heading4"/>
      </w:pPr>
      <w:bookmarkStart w:id="350" w:name="_CR4_3_7_3"/>
      <w:bookmarkStart w:id="351" w:name="_Toc68899510"/>
      <w:bookmarkStart w:id="352" w:name="_Toc71214261"/>
      <w:bookmarkStart w:id="353" w:name="_Toc71721935"/>
      <w:bookmarkStart w:id="354" w:name="_Toc74858987"/>
      <w:bookmarkStart w:id="355" w:name="_Toc146626858"/>
      <w:bookmarkStart w:id="356" w:name="_Toc187861626"/>
      <w:bookmarkEnd w:id="350"/>
      <w:r w:rsidRPr="006436AF">
        <w:t>4.3.7.3</w:t>
      </w:r>
      <w:r w:rsidRPr="006436AF">
        <w:tab/>
      </w:r>
      <w:bookmarkEnd w:id="351"/>
      <w:bookmarkEnd w:id="352"/>
      <w:bookmarkEnd w:id="353"/>
      <w:bookmarkEnd w:id="354"/>
      <w:bookmarkEnd w:id="355"/>
      <w:r>
        <w:t>Void</w:t>
      </w:r>
      <w:bookmarkEnd w:id="356"/>
    </w:p>
    <w:p w14:paraId="693DBB52" w14:textId="3B727597" w:rsidR="001B7DB7" w:rsidRPr="006436AF" w:rsidRDefault="001B7DB7" w:rsidP="001B7DB7">
      <w:pPr>
        <w:pStyle w:val="Heading4"/>
      </w:pPr>
      <w:bookmarkStart w:id="357" w:name="_CR4_3_7_4"/>
      <w:bookmarkStart w:id="358" w:name="_Toc68899511"/>
      <w:bookmarkStart w:id="359" w:name="_Toc71214262"/>
      <w:bookmarkStart w:id="360" w:name="_Toc71721936"/>
      <w:bookmarkStart w:id="361" w:name="_Toc74858988"/>
      <w:bookmarkStart w:id="362" w:name="_Toc146626859"/>
      <w:bookmarkStart w:id="363" w:name="_Toc187861627"/>
      <w:bookmarkEnd w:id="357"/>
      <w:r w:rsidRPr="006436AF">
        <w:t>4.3.7.4</w:t>
      </w:r>
      <w:r w:rsidRPr="006436AF">
        <w:tab/>
      </w:r>
      <w:bookmarkEnd w:id="358"/>
      <w:bookmarkEnd w:id="359"/>
      <w:bookmarkEnd w:id="360"/>
      <w:bookmarkEnd w:id="361"/>
      <w:bookmarkEnd w:id="362"/>
      <w:r>
        <w:t>Void</w:t>
      </w:r>
      <w:bookmarkEnd w:id="363"/>
    </w:p>
    <w:p w14:paraId="79C7348E" w14:textId="3FBCAD62" w:rsidR="001B7DB7" w:rsidRPr="006436AF" w:rsidRDefault="001B7DB7" w:rsidP="0080031D">
      <w:pPr>
        <w:pStyle w:val="Heading4"/>
        <w:keepNext w:val="0"/>
      </w:pPr>
      <w:bookmarkStart w:id="364" w:name="_CR4_3_7_5"/>
      <w:bookmarkStart w:id="365" w:name="_Toc68899512"/>
      <w:bookmarkStart w:id="366" w:name="_Toc71214263"/>
      <w:bookmarkStart w:id="367" w:name="_Toc71721937"/>
      <w:bookmarkStart w:id="368" w:name="_Toc74858989"/>
      <w:bookmarkStart w:id="369" w:name="_Toc146626860"/>
      <w:bookmarkStart w:id="370" w:name="_Toc187861628"/>
      <w:bookmarkEnd w:id="364"/>
      <w:r w:rsidRPr="006436AF">
        <w:t>4.3.7.5</w:t>
      </w:r>
      <w:r w:rsidRPr="006436AF">
        <w:tab/>
      </w:r>
      <w:bookmarkEnd w:id="365"/>
      <w:bookmarkEnd w:id="366"/>
      <w:bookmarkEnd w:id="367"/>
      <w:bookmarkEnd w:id="368"/>
      <w:bookmarkEnd w:id="369"/>
      <w:r>
        <w:t>Void</w:t>
      </w:r>
      <w:bookmarkEnd w:id="370"/>
    </w:p>
    <w:p w14:paraId="7D62FE8B" w14:textId="77777777" w:rsidR="001B7DB7" w:rsidRPr="006436AF" w:rsidRDefault="001B7DB7" w:rsidP="001B7DB7">
      <w:pPr>
        <w:pStyle w:val="Heading3"/>
      </w:pPr>
      <w:bookmarkStart w:id="371" w:name="_CR4_3_8"/>
      <w:bookmarkStart w:id="372" w:name="_Toc68899513"/>
      <w:bookmarkStart w:id="373" w:name="_Toc71214264"/>
      <w:bookmarkStart w:id="374" w:name="_Toc71721938"/>
      <w:bookmarkStart w:id="375" w:name="_Toc74858990"/>
      <w:bookmarkStart w:id="376" w:name="_Toc146626861"/>
      <w:bookmarkStart w:id="377" w:name="_Toc187861629"/>
      <w:bookmarkEnd w:id="371"/>
      <w:r w:rsidRPr="006436AF">
        <w:t>4.3.8</w:t>
      </w:r>
      <w:r w:rsidRPr="006436AF">
        <w:tab/>
        <w:t xml:space="preserve">Consumption Reporting Configuration </w:t>
      </w:r>
      <w:r>
        <w:t xml:space="preserve">provisioning </w:t>
      </w:r>
      <w:r w:rsidRPr="006436AF">
        <w:t>procedures</w:t>
      </w:r>
      <w:bookmarkEnd w:id="372"/>
      <w:bookmarkEnd w:id="373"/>
      <w:bookmarkEnd w:id="374"/>
      <w:bookmarkEnd w:id="375"/>
      <w:bookmarkEnd w:id="376"/>
      <w:bookmarkEnd w:id="377"/>
    </w:p>
    <w:p w14:paraId="59CC2856" w14:textId="77777777" w:rsidR="001B7DB7" w:rsidRPr="006436AF" w:rsidRDefault="001B7DB7" w:rsidP="001B7DB7">
      <w:pPr>
        <w:pStyle w:val="Heading4"/>
      </w:pPr>
      <w:bookmarkStart w:id="378" w:name="_CR4_3_8_1"/>
      <w:bookmarkStart w:id="379" w:name="_Toc68899514"/>
      <w:bookmarkStart w:id="380" w:name="_Toc71214265"/>
      <w:bookmarkStart w:id="381" w:name="_Toc71721939"/>
      <w:bookmarkStart w:id="382" w:name="_Toc74858991"/>
      <w:bookmarkStart w:id="383" w:name="_Toc146626862"/>
      <w:bookmarkStart w:id="384" w:name="_Toc187861630"/>
      <w:bookmarkEnd w:id="378"/>
      <w:r w:rsidRPr="006436AF">
        <w:t>4.3.8.1</w:t>
      </w:r>
      <w:r w:rsidRPr="006436AF">
        <w:tab/>
        <w:t>General</w:t>
      </w:r>
      <w:bookmarkEnd w:id="379"/>
      <w:bookmarkEnd w:id="380"/>
      <w:bookmarkEnd w:id="381"/>
      <w:bookmarkEnd w:id="382"/>
      <w:bookmarkEnd w:id="383"/>
      <w:bookmarkEnd w:id="384"/>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85" w:name="_CR4_3_8_2"/>
      <w:bookmarkStart w:id="386" w:name="_Toc68899515"/>
      <w:bookmarkStart w:id="387" w:name="_Toc71214266"/>
      <w:bookmarkStart w:id="388" w:name="_Toc71721940"/>
      <w:bookmarkStart w:id="389" w:name="_Toc74858992"/>
      <w:bookmarkStart w:id="390" w:name="_Toc146626863"/>
      <w:bookmarkStart w:id="391" w:name="_Toc187861631"/>
      <w:bookmarkEnd w:id="385"/>
      <w:r w:rsidRPr="006436AF">
        <w:t>4.3.8.2</w:t>
      </w:r>
      <w:r w:rsidRPr="006436AF">
        <w:tab/>
      </w:r>
      <w:bookmarkEnd w:id="386"/>
      <w:bookmarkEnd w:id="387"/>
      <w:bookmarkEnd w:id="388"/>
      <w:bookmarkEnd w:id="389"/>
      <w:bookmarkEnd w:id="390"/>
      <w:r>
        <w:t>Void</w:t>
      </w:r>
      <w:bookmarkEnd w:id="391"/>
    </w:p>
    <w:p w14:paraId="7AEA890F" w14:textId="55EFCBE9" w:rsidR="001B7DB7" w:rsidRPr="006436AF" w:rsidRDefault="001B7DB7" w:rsidP="001B7DB7">
      <w:pPr>
        <w:pStyle w:val="Heading4"/>
      </w:pPr>
      <w:bookmarkStart w:id="392" w:name="_CR4_3_8_3"/>
      <w:bookmarkStart w:id="393" w:name="_Toc68899516"/>
      <w:bookmarkStart w:id="394" w:name="_Toc71214267"/>
      <w:bookmarkStart w:id="395" w:name="_Toc71721941"/>
      <w:bookmarkStart w:id="396" w:name="_Toc74858993"/>
      <w:bookmarkStart w:id="397" w:name="_Toc146626864"/>
      <w:bookmarkStart w:id="398" w:name="_Toc187861632"/>
      <w:bookmarkEnd w:id="392"/>
      <w:r w:rsidRPr="006436AF">
        <w:t>4.3.8.3</w:t>
      </w:r>
      <w:r w:rsidRPr="006436AF">
        <w:tab/>
      </w:r>
      <w:bookmarkEnd w:id="393"/>
      <w:bookmarkEnd w:id="394"/>
      <w:bookmarkEnd w:id="395"/>
      <w:bookmarkEnd w:id="396"/>
      <w:bookmarkEnd w:id="397"/>
      <w:r>
        <w:t>Void</w:t>
      </w:r>
      <w:bookmarkEnd w:id="398"/>
    </w:p>
    <w:p w14:paraId="10A54B40" w14:textId="7866726A" w:rsidR="001B7DB7" w:rsidRPr="006436AF" w:rsidRDefault="001B7DB7" w:rsidP="001B7DB7">
      <w:pPr>
        <w:pStyle w:val="Heading4"/>
      </w:pPr>
      <w:bookmarkStart w:id="399" w:name="_CR4_3_8_4"/>
      <w:bookmarkStart w:id="400" w:name="_Toc68899517"/>
      <w:bookmarkStart w:id="401" w:name="_Toc71214268"/>
      <w:bookmarkStart w:id="402" w:name="_Toc71721942"/>
      <w:bookmarkStart w:id="403" w:name="_Toc74858994"/>
      <w:bookmarkStart w:id="404" w:name="_Toc146626865"/>
      <w:bookmarkStart w:id="405" w:name="_Toc187861633"/>
      <w:bookmarkEnd w:id="399"/>
      <w:r w:rsidRPr="006436AF">
        <w:t>4.3.8.4</w:t>
      </w:r>
      <w:r w:rsidRPr="006436AF">
        <w:tab/>
      </w:r>
      <w:bookmarkEnd w:id="400"/>
      <w:bookmarkEnd w:id="401"/>
      <w:bookmarkEnd w:id="402"/>
      <w:bookmarkEnd w:id="403"/>
      <w:bookmarkEnd w:id="404"/>
      <w:r>
        <w:t>Void</w:t>
      </w:r>
      <w:bookmarkEnd w:id="405"/>
    </w:p>
    <w:p w14:paraId="6D7970F8" w14:textId="762E3686" w:rsidR="001B7DB7" w:rsidRPr="006436AF" w:rsidRDefault="001B7DB7" w:rsidP="001B7DB7">
      <w:pPr>
        <w:pStyle w:val="Heading4"/>
      </w:pPr>
      <w:bookmarkStart w:id="406" w:name="_CR4_3_8_5"/>
      <w:bookmarkStart w:id="407" w:name="_Toc68899518"/>
      <w:bookmarkStart w:id="408" w:name="_Toc71214269"/>
      <w:bookmarkStart w:id="409" w:name="_Toc71721943"/>
      <w:bookmarkStart w:id="410" w:name="_Toc74858995"/>
      <w:bookmarkStart w:id="411" w:name="_Toc146626866"/>
      <w:bookmarkStart w:id="412" w:name="_Toc187861634"/>
      <w:bookmarkEnd w:id="406"/>
      <w:r w:rsidRPr="006436AF">
        <w:t>4.3.8.5</w:t>
      </w:r>
      <w:r w:rsidRPr="006436AF">
        <w:tab/>
      </w:r>
      <w:bookmarkEnd w:id="407"/>
      <w:bookmarkEnd w:id="408"/>
      <w:bookmarkEnd w:id="409"/>
      <w:bookmarkEnd w:id="410"/>
      <w:bookmarkEnd w:id="411"/>
      <w:r>
        <w:t>Void</w:t>
      </w:r>
      <w:bookmarkEnd w:id="412"/>
    </w:p>
    <w:p w14:paraId="548DCF83" w14:textId="77840F7B" w:rsidR="001B7DB7" w:rsidRPr="006436AF" w:rsidRDefault="001B7DB7" w:rsidP="001B7DB7">
      <w:pPr>
        <w:pStyle w:val="Heading3"/>
      </w:pPr>
      <w:bookmarkStart w:id="413" w:name="_CR4_3_9"/>
      <w:bookmarkStart w:id="414" w:name="_Toc68899519"/>
      <w:bookmarkStart w:id="415" w:name="_Toc71214270"/>
      <w:bookmarkStart w:id="416" w:name="_Toc71721944"/>
      <w:bookmarkStart w:id="417" w:name="_Toc74858996"/>
      <w:bookmarkStart w:id="418" w:name="_Toc146626867"/>
      <w:bookmarkStart w:id="419" w:name="_Toc49514912"/>
      <w:bookmarkStart w:id="420" w:name="_Toc49520070"/>
      <w:bookmarkStart w:id="421" w:name="_Toc50548852"/>
      <w:bookmarkStart w:id="422" w:name="_Toc187861635"/>
      <w:bookmarkEnd w:id="413"/>
      <w:r w:rsidRPr="006436AF">
        <w:t>4.3.9</w:t>
      </w:r>
      <w:r w:rsidRPr="006436AF">
        <w:tab/>
        <w:t xml:space="preserve">Metrics Reporting </w:t>
      </w:r>
      <w:r>
        <w:t>p</w:t>
      </w:r>
      <w:r w:rsidRPr="006436AF">
        <w:t>rovisioning procedures</w:t>
      </w:r>
      <w:bookmarkEnd w:id="414"/>
      <w:bookmarkEnd w:id="415"/>
      <w:bookmarkEnd w:id="416"/>
      <w:bookmarkEnd w:id="417"/>
      <w:bookmarkEnd w:id="418"/>
      <w:bookmarkEnd w:id="422"/>
    </w:p>
    <w:p w14:paraId="5F5EB060" w14:textId="77777777" w:rsidR="001B7DB7" w:rsidRPr="006436AF" w:rsidRDefault="001B7DB7" w:rsidP="001B7DB7">
      <w:pPr>
        <w:pStyle w:val="Heading4"/>
      </w:pPr>
      <w:bookmarkStart w:id="423" w:name="_CR4_3_9_1"/>
      <w:bookmarkStart w:id="424" w:name="_Toc68899520"/>
      <w:bookmarkStart w:id="425" w:name="_Toc71214271"/>
      <w:bookmarkStart w:id="426" w:name="_Toc71721945"/>
      <w:bookmarkStart w:id="427" w:name="_Toc74858997"/>
      <w:bookmarkStart w:id="428" w:name="_Toc146626868"/>
      <w:bookmarkStart w:id="429" w:name="_Toc49514913"/>
      <w:bookmarkStart w:id="430" w:name="_Toc49520071"/>
      <w:bookmarkStart w:id="431" w:name="_Toc50548853"/>
      <w:bookmarkStart w:id="432" w:name="_Toc187861636"/>
      <w:bookmarkEnd w:id="419"/>
      <w:bookmarkEnd w:id="420"/>
      <w:bookmarkEnd w:id="421"/>
      <w:bookmarkEnd w:id="423"/>
      <w:r w:rsidRPr="006436AF">
        <w:t>4.3.9.1</w:t>
      </w:r>
      <w:r w:rsidRPr="006436AF">
        <w:tab/>
        <w:t>General</w:t>
      </w:r>
      <w:bookmarkEnd w:id="424"/>
      <w:bookmarkEnd w:id="425"/>
      <w:bookmarkEnd w:id="426"/>
      <w:bookmarkEnd w:id="427"/>
      <w:bookmarkEnd w:id="428"/>
      <w:bookmarkEnd w:id="432"/>
    </w:p>
    <w:bookmarkEnd w:id="429"/>
    <w:bookmarkEnd w:id="430"/>
    <w:bookmarkEnd w:id="431"/>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w:t>
      </w:r>
      <w:proofErr w:type="spellStart"/>
      <w:r w:rsidRPr="006436AF">
        <w:t>QoE</w:t>
      </w:r>
      <w:proofErr w:type="spellEnd"/>
      <w:r w:rsidRPr="006436AF">
        <w:t xml:space="preserv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433" w:name="_CR4_3_9_2"/>
      <w:bookmarkStart w:id="434" w:name="_Toc49514914"/>
      <w:bookmarkStart w:id="435" w:name="_Toc49520072"/>
      <w:bookmarkStart w:id="436" w:name="_Toc50548854"/>
      <w:bookmarkStart w:id="437" w:name="_Toc68899521"/>
      <w:bookmarkStart w:id="438" w:name="_Toc71214272"/>
      <w:bookmarkStart w:id="439" w:name="_Toc71721946"/>
      <w:bookmarkStart w:id="440" w:name="_Toc74858998"/>
      <w:bookmarkStart w:id="441" w:name="_Toc146626869"/>
      <w:bookmarkStart w:id="442" w:name="_Toc187861637"/>
      <w:bookmarkEnd w:id="433"/>
      <w:r w:rsidRPr="006436AF">
        <w:t>4.3.9.2</w:t>
      </w:r>
      <w:r w:rsidRPr="006436AF">
        <w:tab/>
      </w:r>
      <w:bookmarkEnd w:id="434"/>
      <w:bookmarkEnd w:id="435"/>
      <w:bookmarkEnd w:id="436"/>
      <w:bookmarkEnd w:id="437"/>
      <w:bookmarkEnd w:id="438"/>
      <w:bookmarkEnd w:id="439"/>
      <w:bookmarkEnd w:id="440"/>
      <w:bookmarkEnd w:id="441"/>
      <w:r>
        <w:t>Void</w:t>
      </w:r>
      <w:bookmarkEnd w:id="442"/>
    </w:p>
    <w:p w14:paraId="310FD4E0" w14:textId="4F531D44" w:rsidR="001B7DB7" w:rsidRPr="006436AF" w:rsidRDefault="001B7DB7" w:rsidP="001B7DB7">
      <w:pPr>
        <w:pStyle w:val="Heading4"/>
      </w:pPr>
      <w:bookmarkStart w:id="443" w:name="_CR4_3_9_3"/>
      <w:bookmarkStart w:id="444" w:name="_Toc49514915"/>
      <w:bookmarkStart w:id="445" w:name="_Toc49520073"/>
      <w:bookmarkStart w:id="446" w:name="_Toc50548855"/>
      <w:bookmarkStart w:id="447" w:name="_Toc68899522"/>
      <w:bookmarkStart w:id="448" w:name="_Toc71214273"/>
      <w:bookmarkStart w:id="449" w:name="_Toc71721947"/>
      <w:bookmarkStart w:id="450" w:name="_Toc74858999"/>
      <w:bookmarkStart w:id="451" w:name="_Toc146626870"/>
      <w:bookmarkStart w:id="452" w:name="_Toc187861638"/>
      <w:bookmarkEnd w:id="443"/>
      <w:r w:rsidRPr="006436AF">
        <w:t>4.3.9.3</w:t>
      </w:r>
      <w:r w:rsidRPr="006436AF">
        <w:tab/>
      </w:r>
      <w:bookmarkEnd w:id="444"/>
      <w:bookmarkEnd w:id="445"/>
      <w:bookmarkEnd w:id="446"/>
      <w:bookmarkEnd w:id="447"/>
      <w:bookmarkEnd w:id="448"/>
      <w:bookmarkEnd w:id="449"/>
      <w:bookmarkEnd w:id="450"/>
      <w:bookmarkEnd w:id="451"/>
      <w:r>
        <w:t>Void</w:t>
      </w:r>
      <w:bookmarkEnd w:id="452"/>
    </w:p>
    <w:p w14:paraId="3EBCEE8D" w14:textId="395F6BCE" w:rsidR="001B7DB7" w:rsidRPr="006436AF" w:rsidRDefault="001B7DB7" w:rsidP="001B7DB7">
      <w:pPr>
        <w:pStyle w:val="Heading4"/>
      </w:pPr>
      <w:bookmarkStart w:id="453" w:name="_CR4_3_9_4"/>
      <w:bookmarkStart w:id="454" w:name="_Toc49514916"/>
      <w:bookmarkStart w:id="455" w:name="_Toc49520074"/>
      <w:bookmarkStart w:id="456" w:name="_Toc50548856"/>
      <w:bookmarkStart w:id="457" w:name="_Toc68899523"/>
      <w:bookmarkStart w:id="458" w:name="_Toc71214274"/>
      <w:bookmarkStart w:id="459" w:name="_Toc71721948"/>
      <w:bookmarkStart w:id="460" w:name="_Toc74859000"/>
      <w:bookmarkStart w:id="461" w:name="_Toc146626871"/>
      <w:bookmarkStart w:id="462" w:name="_Toc187861639"/>
      <w:bookmarkEnd w:id="453"/>
      <w:r w:rsidRPr="006436AF">
        <w:t>4.3.9.4</w:t>
      </w:r>
      <w:r w:rsidRPr="006436AF">
        <w:tab/>
      </w:r>
      <w:bookmarkEnd w:id="454"/>
      <w:bookmarkEnd w:id="455"/>
      <w:bookmarkEnd w:id="456"/>
      <w:bookmarkEnd w:id="457"/>
      <w:bookmarkEnd w:id="458"/>
      <w:bookmarkEnd w:id="459"/>
      <w:bookmarkEnd w:id="460"/>
      <w:bookmarkEnd w:id="461"/>
      <w:r>
        <w:t>Void</w:t>
      </w:r>
      <w:bookmarkEnd w:id="462"/>
    </w:p>
    <w:p w14:paraId="6A46D5A6" w14:textId="001C4B28" w:rsidR="001B7DB7" w:rsidRPr="006436AF" w:rsidRDefault="001B7DB7" w:rsidP="0080031D">
      <w:pPr>
        <w:pStyle w:val="Heading4"/>
        <w:keepNext w:val="0"/>
      </w:pPr>
      <w:bookmarkStart w:id="463" w:name="_CR4_3_9_5"/>
      <w:bookmarkStart w:id="464" w:name="_Toc49514917"/>
      <w:bookmarkStart w:id="465" w:name="_Toc49520075"/>
      <w:bookmarkStart w:id="466" w:name="_Toc50548857"/>
      <w:bookmarkStart w:id="467" w:name="_Toc68899524"/>
      <w:bookmarkStart w:id="468" w:name="_Toc71214275"/>
      <w:bookmarkStart w:id="469" w:name="_Toc71721949"/>
      <w:bookmarkStart w:id="470" w:name="_Toc74859001"/>
      <w:bookmarkStart w:id="471" w:name="_Toc146626872"/>
      <w:bookmarkStart w:id="472" w:name="_Toc187861640"/>
      <w:bookmarkEnd w:id="463"/>
      <w:r w:rsidRPr="006436AF">
        <w:t>4.3.9.5</w:t>
      </w:r>
      <w:r w:rsidRPr="006436AF">
        <w:tab/>
      </w:r>
      <w:bookmarkEnd w:id="464"/>
      <w:bookmarkEnd w:id="465"/>
      <w:bookmarkEnd w:id="466"/>
      <w:bookmarkEnd w:id="467"/>
      <w:bookmarkEnd w:id="468"/>
      <w:bookmarkEnd w:id="469"/>
      <w:bookmarkEnd w:id="470"/>
      <w:bookmarkEnd w:id="471"/>
      <w:r>
        <w:t>Void</w:t>
      </w:r>
      <w:bookmarkEnd w:id="472"/>
    </w:p>
    <w:p w14:paraId="428720FE" w14:textId="607E2D96" w:rsidR="001B7DB7" w:rsidRPr="006436AF" w:rsidRDefault="001B7DB7" w:rsidP="001B7DB7">
      <w:pPr>
        <w:pStyle w:val="Heading3"/>
      </w:pPr>
      <w:bookmarkStart w:id="473" w:name="_CR4_3_10"/>
      <w:bookmarkStart w:id="474" w:name="_Toc146626873"/>
      <w:bookmarkStart w:id="475" w:name="_Toc187861641"/>
      <w:bookmarkEnd w:id="473"/>
      <w:r w:rsidRPr="006436AF">
        <w:t>4.3.10</w:t>
      </w:r>
      <w:r w:rsidRPr="006436AF">
        <w:tab/>
        <w:t xml:space="preserve">Edge Resources </w:t>
      </w:r>
      <w:r>
        <w:t>p</w:t>
      </w:r>
      <w:r w:rsidRPr="006436AF">
        <w:t xml:space="preserve">rovisioning </w:t>
      </w:r>
      <w:r>
        <w:t>p</w:t>
      </w:r>
      <w:r w:rsidRPr="006436AF">
        <w:t>rocedures</w:t>
      </w:r>
      <w:bookmarkEnd w:id="474"/>
      <w:bookmarkEnd w:id="475"/>
    </w:p>
    <w:p w14:paraId="5509889D" w14:textId="77777777" w:rsidR="001B7DB7" w:rsidRPr="006436AF" w:rsidRDefault="001B7DB7" w:rsidP="001B7DB7">
      <w:pPr>
        <w:pStyle w:val="Heading4"/>
      </w:pPr>
      <w:bookmarkStart w:id="476" w:name="_CR4_3_10_1"/>
      <w:bookmarkStart w:id="477" w:name="_Toc146626874"/>
      <w:bookmarkStart w:id="478" w:name="_Toc187861642"/>
      <w:bookmarkEnd w:id="476"/>
      <w:r w:rsidRPr="006436AF">
        <w:t>4.3.10.1</w:t>
      </w:r>
      <w:r w:rsidRPr="006436AF">
        <w:tab/>
        <w:t>General</w:t>
      </w:r>
      <w:bookmarkEnd w:id="477"/>
      <w:bookmarkEnd w:id="478"/>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79" w:name="_CR4_3_10_2"/>
      <w:bookmarkStart w:id="480" w:name="_Toc146626875"/>
      <w:bookmarkStart w:id="481" w:name="_Toc187861643"/>
      <w:bookmarkEnd w:id="479"/>
      <w:r w:rsidRPr="006436AF">
        <w:t>4.3.10.2</w:t>
      </w:r>
      <w:r w:rsidRPr="006436AF">
        <w:tab/>
      </w:r>
      <w:bookmarkEnd w:id="480"/>
      <w:r>
        <w:t>Void</w:t>
      </w:r>
      <w:bookmarkEnd w:id="481"/>
    </w:p>
    <w:p w14:paraId="0A9B0355" w14:textId="18810571" w:rsidR="001B7DB7" w:rsidRPr="006436AF" w:rsidRDefault="001B7DB7" w:rsidP="001B7DB7">
      <w:pPr>
        <w:pStyle w:val="Heading4"/>
      </w:pPr>
      <w:bookmarkStart w:id="482" w:name="_CR4_3_10_3"/>
      <w:bookmarkStart w:id="483" w:name="_Toc146626876"/>
      <w:bookmarkStart w:id="484" w:name="_Toc187861644"/>
      <w:bookmarkEnd w:id="482"/>
      <w:r w:rsidRPr="006436AF">
        <w:t>4.3.10.3</w:t>
      </w:r>
      <w:r w:rsidRPr="006436AF">
        <w:tab/>
      </w:r>
      <w:bookmarkEnd w:id="483"/>
      <w:r>
        <w:t>Void</w:t>
      </w:r>
      <w:bookmarkEnd w:id="484"/>
    </w:p>
    <w:p w14:paraId="5E4F4E3D" w14:textId="2D0145F3" w:rsidR="001B7DB7" w:rsidRPr="006436AF" w:rsidRDefault="001B7DB7" w:rsidP="001B7DB7">
      <w:pPr>
        <w:pStyle w:val="Heading4"/>
      </w:pPr>
      <w:bookmarkStart w:id="485" w:name="_CR4_3_10_4"/>
      <w:bookmarkStart w:id="486" w:name="_Toc146626877"/>
      <w:bookmarkStart w:id="487" w:name="_Toc187861645"/>
      <w:bookmarkEnd w:id="485"/>
      <w:r w:rsidRPr="006436AF">
        <w:t>4.3.10.4</w:t>
      </w:r>
      <w:r w:rsidRPr="006436AF">
        <w:tab/>
      </w:r>
      <w:bookmarkEnd w:id="486"/>
      <w:r>
        <w:t>Void</w:t>
      </w:r>
      <w:bookmarkEnd w:id="487"/>
    </w:p>
    <w:p w14:paraId="052796B9" w14:textId="74B6A97E" w:rsidR="001B7DB7" w:rsidRPr="006436AF" w:rsidRDefault="001B7DB7" w:rsidP="0080031D">
      <w:pPr>
        <w:pStyle w:val="Heading4"/>
        <w:keepNext w:val="0"/>
      </w:pPr>
      <w:bookmarkStart w:id="488" w:name="_CR4_3_10_5"/>
      <w:bookmarkStart w:id="489" w:name="_Toc146626878"/>
      <w:bookmarkStart w:id="490" w:name="_Toc187861646"/>
      <w:bookmarkEnd w:id="488"/>
      <w:r w:rsidRPr="006436AF">
        <w:t>4.3.10.5</w:t>
      </w:r>
      <w:r w:rsidRPr="006436AF">
        <w:tab/>
      </w:r>
      <w:bookmarkEnd w:id="489"/>
      <w:r>
        <w:t>Void</w:t>
      </w:r>
      <w:bookmarkEnd w:id="490"/>
    </w:p>
    <w:p w14:paraId="44E612D9" w14:textId="6BC4C032" w:rsidR="001B7DB7" w:rsidRPr="006436AF" w:rsidRDefault="001B7DB7" w:rsidP="001B7DB7">
      <w:pPr>
        <w:pStyle w:val="Heading3"/>
      </w:pPr>
      <w:bookmarkStart w:id="491" w:name="_CR4_3_11"/>
      <w:bookmarkStart w:id="492" w:name="_Toc146626879"/>
      <w:bookmarkStart w:id="493" w:name="_Toc187861647"/>
      <w:bookmarkEnd w:id="491"/>
      <w:r w:rsidRPr="006436AF">
        <w:t>4.3.11</w:t>
      </w:r>
      <w:r w:rsidRPr="006436AF">
        <w:tab/>
        <w:t xml:space="preserve">Event Data Processing </w:t>
      </w:r>
      <w:r>
        <w:t>p</w:t>
      </w:r>
      <w:r w:rsidRPr="006436AF">
        <w:t>rovisioning procedures</w:t>
      </w:r>
      <w:bookmarkEnd w:id="492"/>
      <w:bookmarkEnd w:id="493"/>
    </w:p>
    <w:p w14:paraId="496DE5F9" w14:textId="77777777" w:rsidR="001B7DB7" w:rsidRPr="006436AF" w:rsidRDefault="001B7DB7" w:rsidP="001B7DB7">
      <w:pPr>
        <w:pStyle w:val="Heading4"/>
      </w:pPr>
      <w:bookmarkStart w:id="494" w:name="_CR4_3_11_1"/>
      <w:bookmarkStart w:id="495" w:name="_Toc146626880"/>
      <w:bookmarkStart w:id="496" w:name="_Toc187861648"/>
      <w:bookmarkEnd w:id="494"/>
      <w:r w:rsidRPr="006436AF">
        <w:t>4.3.11.1</w:t>
      </w:r>
      <w:r w:rsidRPr="006436AF">
        <w:tab/>
        <w:t>General</w:t>
      </w:r>
      <w:bookmarkEnd w:id="495"/>
      <w:bookmarkEnd w:id="496"/>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97" w:name="_CR4_3_11_2"/>
      <w:bookmarkStart w:id="498" w:name="_Toc146626881"/>
      <w:bookmarkStart w:id="499" w:name="_Toc187861649"/>
      <w:bookmarkEnd w:id="497"/>
      <w:r w:rsidRPr="006436AF">
        <w:t>4.3.11.2</w:t>
      </w:r>
      <w:r w:rsidRPr="006436AF">
        <w:tab/>
      </w:r>
      <w:bookmarkEnd w:id="498"/>
      <w:r>
        <w:t>Void</w:t>
      </w:r>
      <w:bookmarkEnd w:id="499"/>
    </w:p>
    <w:p w14:paraId="61A7E44E" w14:textId="10E64028" w:rsidR="001B7DB7" w:rsidRPr="006436AF" w:rsidRDefault="001B7DB7" w:rsidP="001B7DB7">
      <w:pPr>
        <w:pStyle w:val="Heading4"/>
      </w:pPr>
      <w:bookmarkStart w:id="500" w:name="_CR4_3_11_3"/>
      <w:bookmarkStart w:id="501" w:name="_Toc146626882"/>
      <w:bookmarkStart w:id="502" w:name="_Toc187861650"/>
      <w:bookmarkEnd w:id="500"/>
      <w:r w:rsidRPr="006436AF">
        <w:t>4.3.11.3</w:t>
      </w:r>
      <w:r w:rsidRPr="006436AF">
        <w:tab/>
      </w:r>
      <w:bookmarkEnd w:id="501"/>
      <w:r>
        <w:t>Void</w:t>
      </w:r>
      <w:bookmarkEnd w:id="502"/>
    </w:p>
    <w:p w14:paraId="79294510" w14:textId="14F746F3" w:rsidR="001B7DB7" w:rsidRDefault="001B7DB7" w:rsidP="001B7DB7">
      <w:pPr>
        <w:pStyle w:val="Heading4"/>
      </w:pPr>
      <w:bookmarkStart w:id="503" w:name="_CR4_3_11_3A"/>
      <w:bookmarkStart w:id="504" w:name="_Toc152685457"/>
      <w:bookmarkStart w:id="505" w:name="_Toc146626883"/>
      <w:bookmarkStart w:id="506" w:name="_Toc187861651"/>
      <w:bookmarkEnd w:id="503"/>
      <w:r>
        <w:t>4.3.11.3A</w:t>
      </w:r>
      <w:r>
        <w:tab/>
      </w:r>
      <w:bookmarkEnd w:id="504"/>
      <w:r>
        <w:t>Void</w:t>
      </w:r>
      <w:bookmarkEnd w:id="506"/>
    </w:p>
    <w:p w14:paraId="0416E4BD" w14:textId="48997C8E" w:rsidR="001B7DB7" w:rsidRPr="006436AF" w:rsidRDefault="001B7DB7" w:rsidP="0080031D">
      <w:pPr>
        <w:pStyle w:val="Heading4"/>
        <w:keepNext w:val="0"/>
      </w:pPr>
      <w:bookmarkStart w:id="507" w:name="_CR4_3_11_4"/>
      <w:bookmarkStart w:id="508" w:name="_Toc187861652"/>
      <w:bookmarkEnd w:id="507"/>
      <w:r w:rsidRPr="006436AF">
        <w:t>4.3.11.4</w:t>
      </w:r>
      <w:r w:rsidRPr="006436AF">
        <w:tab/>
      </w:r>
      <w:bookmarkEnd w:id="505"/>
      <w:r>
        <w:t>Void</w:t>
      </w:r>
      <w:bookmarkEnd w:id="508"/>
    </w:p>
    <w:p w14:paraId="6042913F" w14:textId="305595DA" w:rsidR="00556763" w:rsidRPr="006436AF" w:rsidRDefault="00556763" w:rsidP="00556763">
      <w:pPr>
        <w:pStyle w:val="Heading2"/>
      </w:pPr>
      <w:bookmarkStart w:id="509" w:name="_CR4_4"/>
      <w:bookmarkStart w:id="510" w:name="_Toc187861653"/>
      <w:bookmarkEnd w:id="509"/>
      <w:r w:rsidRPr="006436AF">
        <w:t>4.4</w:t>
      </w:r>
      <w:r w:rsidRPr="006436AF">
        <w:tab/>
        <w:t>Procedures of the M2d (5GMS content ingest) interface</w:t>
      </w:r>
      <w:bookmarkEnd w:id="83"/>
      <w:bookmarkEnd w:id="84"/>
      <w:bookmarkEnd w:id="85"/>
      <w:bookmarkEnd w:id="86"/>
      <w:bookmarkEnd w:id="510"/>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511" w:name="_CR4_5"/>
      <w:bookmarkStart w:id="512" w:name="_Toc187861654"/>
      <w:bookmarkEnd w:id="511"/>
      <w:r w:rsidRPr="006436AF">
        <w:t>4.</w:t>
      </w:r>
      <w:r w:rsidR="00F341DB" w:rsidRPr="006436AF">
        <w:t>5</w:t>
      </w:r>
      <w:r w:rsidR="00C059CA" w:rsidRPr="006436AF">
        <w:tab/>
      </w:r>
      <w:r w:rsidRPr="006436AF">
        <w:t>Procedures of the M3d interface</w:t>
      </w:r>
      <w:bookmarkEnd w:id="87"/>
      <w:bookmarkEnd w:id="88"/>
      <w:bookmarkEnd w:id="89"/>
      <w:bookmarkEnd w:id="90"/>
      <w:bookmarkEnd w:id="512"/>
    </w:p>
    <w:p w14:paraId="3F24B465" w14:textId="77777777" w:rsidR="0033474B" w:rsidRDefault="0033474B" w:rsidP="0033474B">
      <w:pPr>
        <w:pStyle w:val="Heading3"/>
      </w:pPr>
      <w:bookmarkStart w:id="513" w:name="_CR4_5_1"/>
      <w:bookmarkStart w:id="514" w:name="_MCCTEMPBM_CRPT71130107___5"/>
      <w:bookmarkStart w:id="515" w:name="_Toc68899527"/>
      <w:bookmarkStart w:id="516" w:name="_Toc71214278"/>
      <w:bookmarkStart w:id="517" w:name="_Toc71721952"/>
      <w:bookmarkStart w:id="518" w:name="_Toc74859004"/>
      <w:bookmarkStart w:id="519" w:name="_Toc187861655"/>
      <w:bookmarkEnd w:id="513"/>
      <w:r>
        <w:t>4.5.1</w:t>
      </w:r>
      <w:r>
        <w:tab/>
        <w:t>General</w:t>
      </w:r>
      <w:bookmarkEnd w:id="519"/>
    </w:p>
    <w:p w14:paraId="7E295331" w14:textId="77777777" w:rsidR="0033474B" w:rsidRDefault="0033474B" w:rsidP="0033474B">
      <w:pPr>
        <w:rPr>
          <w:rFonts w:cs="Arial"/>
          <w:color w:val="000000"/>
          <w:szCs w:val="32"/>
        </w:rPr>
      </w:pPr>
      <w:r>
        <w:rPr>
          <w:rFonts w:cs="Arial"/>
          <w:color w:val="000000"/>
          <w:szCs w:val="32"/>
        </w:rPr>
        <w:t xml:space="preserve">The procedures at reference point M3 defined in the following clauses should be used by the 5GMS AF to configure Server Certificate and Content Preparation Template resources in the 5GMS AS </w:t>
      </w:r>
      <w:proofErr w:type="spellStart"/>
      <w:r>
        <w:rPr>
          <w:rFonts w:cs="Arial"/>
          <w:color w:val="000000"/>
          <w:szCs w:val="32"/>
        </w:rPr>
        <w:t>as</w:t>
      </w:r>
      <w:proofErr w:type="spellEnd"/>
      <w:r>
        <w:rPr>
          <w:rFonts w:cs="Arial"/>
          <w:color w:val="000000"/>
          <w:szCs w:val="32"/>
        </w:rPr>
        <w:t xml:space="preserve">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520" w:name="_CR4_5_2"/>
      <w:bookmarkStart w:id="521" w:name="_Toc187861656"/>
      <w:bookmarkEnd w:id="520"/>
      <w:r>
        <w:t>4.5.2</w:t>
      </w:r>
      <w:r>
        <w:tab/>
        <w:t>Server Certificate configuration procedures</w:t>
      </w:r>
      <w:bookmarkEnd w:id="521"/>
    </w:p>
    <w:p w14:paraId="71181F1D" w14:textId="77777777" w:rsidR="0033474B" w:rsidRDefault="0033474B" w:rsidP="0033474B">
      <w:pPr>
        <w:pStyle w:val="Heading4"/>
      </w:pPr>
      <w:bookmarkStart w:id="522" w:name="_CR4_5_2_1"/>
      <w:bookmarkStart w:id="523" w:name="_Toc187861657"/>
      <w:bookmarkEnd w:id="522"/>
      <w:r>
        <w:t>4.5.2.1</w:t>
      </w:r>
      <w:r>
        <w:tab/>
        <w:t>General</w:t>
      </w:r>
      <w:bookmarkEnd w:id="523"/>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524" w:name="_CR4_5_2_2"/>
      <w:bookmarkStart w:id="525" w:name="_Toc187861658"/>
      <w:bookmarkEnd w:id="524"/>
      <w:r>
        <w:t>4.5.2.2</w:t>
      </w:r>
      <w:r>
        <w:tab/>
        <w:t>Enumerate Server Certificates collection</w:t>
      </w:r>
      <w:bookmarkEnd w:id="525"/>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526" w:name="_CR4_5_2_3"/>
      <w:bookmarkStart w:id="527" w:name="_Toc187861659"/>
      <w:bookmarkEnd w:id="526"/>
      <w:r>
        <w:t>4.5.2.3</w:t>
      </w:r>
      <w:r>
        <w:tab/>
        <w:t>Create Server Certificate</w:t>
      </w:r>
      <w:bookmarkEnd w:id="527"/>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proofErr w:type="spellStart"/>
      <w:r w:rsidRPr="00CD3FD3">
        <w:rPr>
          <w:rStyle w:val="Codechar0"/>
        </w:rPr>
        <w:t>ProblemDetails</w:t>
      </w:r>
      <w:proofErr w:type="spellEnd"/>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proofErr w:type="spellStart"/>
      <w:r w:rsidRPr="00CD3FD3">
        <w:rPr>
          <w:rStyle w:val="Codechar0"/>
        </w:rPr>
        <w:t>ProblemDetails</w:t>
      </w:r>
      <w:proofErr w:type="spellEnd"/>
      <w:r>
        <w:t xml:space="preserve"> document as specified in clause 5.2.4.1 of TS 29.571 [12].</w:t>
      </w:r>
    </w:p>
    <w:p w14:paraId="788EDE2D" w14:textId="77777777" w:rsidR="0033474B" w:rsidRDefault="0033474B" w:rsidP="0033474B">
      <w:pPr>
        <w:pStyle w:val="Heading4"/>
      </w:pPr>
      <w:bookmarkStart w:id="528" w:name="_CR4_5_2_4"/>
      <w:bookmarkStart w:id="529" w:name="_Toc187861660"/>
      <w:bookmarkEnd w:id="528"/>
      <w:r>
        <w:t>4.5.2.4</w:t>
      </w:r>
      <w:r>
        <w:tab/>
        <w:t>Retrieve Server Certificate</w:t>
      </w:r>
      <w:bookmarkEnd w:id="529"/>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530" w:name="_CR4_5_2_5"/>
      <w:bookmarkStart w:id="531" w:name="_Toc187861661"/>
      <w:bookmarkEnd w:id="530"/>
      <w:r>
        <w:t>4.5.2.5</w:t>
      </w:r>
      <w:r>
        <w:tab/>
        <w:t>Update Server Certificate</w:t>
      </w:r>
      <w:bookmarkEnd w:id="531"/>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proofErr w:type="spellStart"/>
      <w:r w:rsidRPr="00CD3FD3">
        <w:rPr>
          <w:rStyle w:val="Codechar0"/>
        </w:rPr>
        <w:t>ProblemDetails</w:t>
      </w:r>
      <w:proofErr w:type="spellEnd"/>
      <w:r>
        <w:t xml:space="preserve"> document as specified in clause 5.2.4.1 of TS 29.571 [12].</w:t>
      </w:r>
    </w:p>
    <w:p w14:paraId="787D08C7" w14:textId="77777777" w:rsidR="0033474B" w:rsidRPr="005C39B5" w:rsidRDefault="0033474B" w:rsidP="0033474B">
      <w:pPr>
        <w:pStyle w:val="Heading4"/>
      </w:pPr>
      <w:bookmarkStart w:id="532" w:name="_CR4_5_2_6"/>
      <w:bookmarkStart w:id="533" w:name="_Toc187861662"/>
      <w:bookmarkEnd w:id="532"/>
      <w:r>
        <w:t>4.5.2.6</w:t>
      </w:r>
      <w:r>
        <w:tab/>
        <w:t>Destroy Server Certificate</w:t>
      </w:r>
      <w:bookmarkEnd w:id="533"/>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proofErr w:type="spellStart"/>
      <w:r w:rsidRPr="00CD3FD3">
        <w:rPr>
          <w:rStyle w:val="Codechar0"/>
        </w:rPr>
        <w:t>ProblemDetails</w:t>
      </w:r>
      <w:proofErr w:type="spellEnd"/>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proofErr w:type="spellStart"/>
      <w:r w:rsidRPr="00CD3FD3">
        <w:rPr>
          <w:rStyle w:val="Codechar0"/>
        </w:rPr>
        <w:t>ProblemDetails</w:t>
      </w:r>
      <w:proofErr w:type="spellEnd"/>
      <w:r>
        <w:t xml:space="preserve"> document as specified in clause 5.2.4.1 of TS 29.571 [12].</w:t>
      </w:r>
    </w:p>
    <w:p w14:paraId="22664197" w14:textId="77777777" w:rsidR="0033474B" w:rsidRDefault="0033474B" w:rsidP="0033474B">
      <w:pPr>
        <w:pStyle w:val="Heading3"/>
      </w:pPr>
      <w:bookmarkStart w:id="534" w:name="_CR4_5_3"/>
      <w:bookmarkStart w:id="535" w:name="_Toc187861663"/>
      <w:bookmarkEnd w:id="534"/>
      <w:r>
        <w:t>4.5.3</w:t>
      </w:r>
      <w:r>
        <w:tab/>
        <w:t>Content Preparation Template configuration procedures</w:t>
      </w:r>
      <w:bookmarkEnd w:id="535"/>
    </w:p>
    <w:p w14:paraId="47EF0915" w14:textId="77777777" w:rsidR="0033474B" w:rsidRDefault="0033474B" w:rsidP="0033474B">
      <w:pPr>
        <w:pStyle w:val="Heading4"/>
      </w:pPr>
      <w:bookmarkStart w:id="536" w:name="_CR4_5_3_1"/>
      <w:bookmarkStart w:id="537" w:name="_Toc187861664"/>
      <w:bookmarkEnd w:id="536"/>
      <w:r>
        <w:t>4.5.3.1</w:t>
      </w:r>
      <w:r>
        <w:tab/>
        <w:t>General</w:t>
      </w:r>
      <w:bookmarkEnd w:id="537"/>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538" w:name="_CR4_5_3_2"/>
      <w:bookmarkStart w:id="539" w:name="_Toc187861665"/>
      <w:bookmarkEnd w:id="538"/>
      <w:r>
        <w:t>4.5.3.2</w:t>
      </w:r>
      <w:r>
        <w:tab/>
        <w:t>Enumerate Content Preparation Templates collection</w:t>
      </w:r>
      <w:bookmarkEnd w:id="539"/>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540" w:name="_CR4_5_3_3"/>
      <w:bookmarkStart w:id="541" w:name="_Toc187861666"/>
      <w:bookmarkEnd w:id="540"/>
      <w:r>
        <w:t>4.5.3.3</w:t>
      </w:r>
      <w:r>
        <w:tab/>
        <w:t>Create Content Preparation Template</w:t>
      </w:r>
      <w:bookmarkEnd w:id="541"/>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proofErr w:type="spellStart"/>
      <w:r w:rsidRPr="00CD3FD3">
        <w:rPr>
          <w:rStyle w:val="Codechar0"/>
        </w:rPr>
        <w:t>ProblemDetails</w:t>
      </w:r>
      <w:proofErr w:type="spellEnd"/>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proofErr w:type="spellStart"/>
      <w:r w:rsidRPr="00CD3FD3">
        <w:rPr>
          <w:rStyle w:val="Codechar0"/>
        </w:rPr>
        <w:t>ProblemDetails</w:t>
      </w:r>
      <w:proofErr w:type="spellEnd"/>
      <w:r>
        <w:t xml:space="preserve"> document as specified in clause 5.2.4.1 of TS 29.571 [12].</w:t>
      </w:r>
    </w:p>
    <w:p w14:paraId="265E5223" w14:textId="77777777" w:rsidR="0033474B" w:rsidRDefault="0033474B" w:rsidP="0033474B">
      <w:pPr>
        <w:pStyle w:val="Heading4"/>
      </w:pPr>
      <w:bookmarkStart w:id="542" w:name="_CR4_5_3_4"/>
      <w:bookmarkStart w:id="543" w:name="_Toc187861667"/>
      <w:bookmarkEnd w:id="542"/>
      <w:r>
        <w:t>4.5.3.4</w:t>
      </w:r>
      <w:r>
        <w:tab/>
        <w:t>Retrieve Content Preparation Template</w:t>
      </w:r>
      <w:bookmarkEnd w:id="543"/>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544" w:name="_CR4_5_3_5"/>
      <w:bookmarkStart w:id="545" w:name="_Toc187861668"/>
      <w:bookmarkEnd w:id="544"/>
      <w:r>
        <w:t>4.5.3.5</w:t>
      </w:r>
      <w:r>
        <w:tab/>
        <w:t>Update Content Preparation Template</w:t>
      </w:r>
      <w:bookmarkEnd w:id="545"/>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proofErr w:type="spellStart"/>
      <w:r w:rsidRPr="00CD3FD3">
        <w:rPr>
          <w:rStyle w:val="Codechar0"/>
        </w:rPr>
        <w:t>ProblemDetails</w:t>
      </w:r>
      <w:proofErr w:type="spellEnd"/>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proofErr w:type="spellStart"/>
      <w:r w:rsidRPr="00CD3FD3">
        <w:rPr>
          <w:rStyle w:val="Codechar0"/>
        </w:rPr>
        <w:t>ProblemDetails</w:t>
      </w:r>
      <w:proofErr w:type="spellEnd"/>
      <w:r>
        <w:t xml:space="preserve"> document as specified in clause 5.2.4.1 of TS 29.571 [12].</w:t>
      </w:r>
    </w:p>
    <w:p w14:paraId="65BF4C80" w14:textId="77777777" w:rsidR="0033474B" w:rsidRDefault="0033474B" w:rsidP="0033474B">
      <w:pPr>
        <w:pStyle w:val="Heading4"/>
      </w:pPr>
      <w:bookmarkStart w:id="546" w:name="_CR4_5_3_6"/>
      <w:bookmarkStart w:id="547" w:name="_Toc187861669"/>
      <w:bookmarkEnd w:id="546"/>
      <w:r>
        <w:t>4.5.3.6</w:t>
      </w:r>
      <w:r>
        <w:tab/>
        <w:t>Destroy Content Preparation Template</w:t>
      </w:r>
      <w:bookmarkEnd w:id="547"/>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proofErr w:type="spellStart"/>
      <w:r w:rsidRPr="00CD3FD3">
        <w:rPr>
          <w:rStyle w:val="Codechar0"/>
        </w:rPr>
        <w:t>ProblemDetails</w:t>
      </w:r>
      <w:proofErr w:type="spellEnd"/>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proofErr w:type="spellStart"/>
      <w:r w:rsidRPr="00CD3FD3">
        <w:rPr>
          <w:rStyle w:val="Codechar0"/>
        </w:rPr>
        <w:t>ProblemDetails</w:t>
      </w:r>
      <w:proofErr w:type="spellEnd"/>
      <w:r>
        <w:t xml:space="preserve"> document as specified in clause 5.2.4.1 of TS 29.571 [12].</w:t>
      </w:r>
    </w:p>
    <w:p w14:paraId="1530BC7B" w14:textId="77777777" w:rsidR="0033474B" w:rsidRDefault="0033474B" w:rsidP="0033474B">
      <w:pPr>
        <w:pStyle w:val="Heading3"/>
      </w:pPr>
      <w:bookmarkStart w:id="548" w:name="_CR4_5_4"/>
      <w:bookmarkStart w:id="549" w:name="_Toc187861670"/>
      <w:bookmarkEnd w:id="548"/>
      <w:r>
        <w:t>4.5.4</w:t>
      </w:r>
      <w:r>
        <w:tab/>
        <w:t>Content Hosting Configuration procedures</w:t>
      </w:r>
      <w:bookmarkEnd w:id="549"/>
    </w:p>
    <w:p w14:paraId="09BB7EDF" w14:textId="77777777" w:rsidR="0033474B" w:rsidRDefault="0033474B" w:rsidP="0033474B">
      <w:pPr>
        <w:pStyle w:val="Heading4"/>
      </w:pPr>
      <w:bookmarkStart w:id="550" w:name="_CR4_5_4_1"/>
      <w:bookmarkStart w:id="551" w:name="_Toc187861671"/>
      <w:bookmarkEnd w:id="550"/>
      <w:r>
        <w:t>4.5.4.1</w:t>
      </w:r>
      <w:r>
        <w:tab/>
        <w:t>General</w:t>
      </w:r>
      <w:bookmarkEnd w:id="551"/>
    </w:p>
    <w:p w14:paraId="6E2B868F" w14:textId="77777777" w:rsidR="00377A2B" w:rsidRDefault="00377A2B" w:rsidP="00377A2B">
      <w:r>
        <w:t xml:space="preserve">The 5GMSd AF shall configure Content Hosting Configuration resources of type </w:t>
      </w:r>
      <w:proofErr w:type="spellStart"/>
      <w:r w:rsidRPr="00EE6FEE">
        <w:rPr>
          <w:rStyle w:val="Codechar0"/>
        </w:rPr>
        <w:t>Application‌Server‌Content‌Hosting‌Configuration</w:t>
      </w:r>
      <w:proofErr w:type="spellEnd"/>
      <w:r>
        <w:t xml:space="preserve"> in the 5GMSd AS using the procedures defined in this clause such that they remain synchronised with the Content Hosting Configurations provisioned at reference point M1 using the procedures defined in clause 4.3.3.</w:t>
      </w:r>
    </w:p>
    <w:p w14:paraId="16D602FA" w14:textId="77777777" w:rsidR="00377A2B" w:rsidRPr="00D52877" w:rsidRDefault="00377A2B" w:rsidP="00A3733E">
      <w:pPr>
        <w:keepNext/>
      </w:pPr>
      <w:r>
        <w:t xml:space="preserve">The format of the Content Hosting Configuration resource representation at reference point M3 is as specified in clause 8.8.3.1 of TS 26.510 [56]. The 5GMS AF shall populate the </w:t>
      </w:r>
      <w:proofErr w:type="spellStart"/>
      <w:r w:rsidRPr="003B6037">
        <w:rPr>
          <w:rStyle w:val="Codechar0"/>
        </w:rPr>
        <w:t>canonicalDomainName</w:t>
      </w:r>
      <w:proofErr w:type="spellEnd"/>
      <w:r>
        <w:t xml:space="preserve"> and </w:t>
      </w:r>
      <w:proofErr w:type="spellStart"/>
      <w:r w:rsidRPr="003B6037">
        <w:rPr>
          <w:rStyle w:val="Codechar0"/>
        </w:rPr>
        <w:t>baseURL</w:t>
      </w:r>
      <w:proofErr w:type="spellEnd"/>
      <w:r>
        <w:t xml:space="preserve"> properties of each distribution configuration with the values it has chosen.</w:t>
      </w:r>
    </w:p>
    <w:p w14:paraId="0C2B479F" w14:textId="77777777" w:rsidR="0033474B" w:rsidRDefault="0033474B" w:rsidP="0033474B">
      <w:pPr>
        <w:pStyle w:val="NO"/>
      </w:pPr>
      <w:r>
        <w:t>NOTE:</w:t>
      </w:r>
      <w:r>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552" w:name="_CR4_5_4_2"/>
      <w:bookmarkStart w:id="553" w:name="_Toc187861672"/>
      <w:bookmarkEnd w:id="552"/>
      <w:r>
        <w:t>4.5.4.2</w:t>
      </w:r>
      <w:r>
        <w:tab/>
        <w:t>Enumerate Content Hosting Configurations collection</w:t>
      </w:r>
      <w:bookmarkEnd w:id="553"/>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554" w:name="_CR4_5_4_3"/>
      <w:bookmarkStart w:id="555" w:name="_Toc187861673"/>
      <w:bookmarkEnd w:id="554"/>
      <w:r>
        <w:t>4.5.4.3</w:t>
      </w:r>
      <w:r>
        <w:tab/>
        <w:t>Create Content Hosting Configuration</w:t>
      </w:r>
      <w:bookmarkEnd w:id="555"/>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proofErr w:type="spellStart"/>
      <w:r w:rsidRPr="00CD3FD3">
        <w:rPr>
          <w:rStyle w:val="Codechar0"/>
        </w:rPr>
        <w:t>ProblemDetails</w:t>
      </w:r>
      <w:proofErr w:type="spellEnd"/>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proofErr w:type="spellStart"/>
      <w:r w:rsidRPr="00CD3FD3">
        <w:rPr>
          <w:rStyle w:val="Codechar0"/>
        </w:rPr>
        <w:t>ProblemDetails</w:t>
      </w:r>
      <w:proofErr w:type="spellEnd"/>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proofErr w:type="spellStart"/>
      <w:r w:rsidRPr="00CD3FD3">
        <w:rPr>
          <w:rStyle w:val="Codechar0"/>
        </w:rPr>
        <w:t>ProblemDetails</w:t>
      </w:r>
      <w:proofErr w:type="spellEnd"/>
      <w:r>
        <w:t xml:space="preserve"> document as specified in clause 5.2.4.1 of TS 29.571 [12].</w:t>
      </w:r>
    </w:p>
    <w:p w14:paraId="055E16BD" w14:textId="77777777" w:rsidR="0033474B" w:rsidRDefault="0033474B" w:rsidP="0033474B">
      <w:pPr>
        <w:pStyle w:val="Heading4"/>
      </w:pPr>
      <w:bookmarkStart w:id="556" w:name="_CR4_5_4_4"/>
      <w:bookmarkStart w:id="557" w:name="_Toc187861674"/>
      <w:bookmarkEnd w:id="556"/>
      <w:r>
        <w:t>4.5.4.4</w:t>
      </w:r>
      <w:r>
        <w:tab/>
        <w:t>Retrieve Content Hosting Configuration</w:t>
      </w:r>
      <w:bookmarkEnd w:id="557"/>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558" w:name="_CR4_5_4_5"/>
      <w:bookmarkStart w:id="559" w:name="_Toc187861675"/>
      <w:bookmarkEnd w:id="558"/>
      <w:r>
        <w:t>4.5.4.5</w:t>
      </w:r>
      <w:r>
        <w:tab/>
        <w:t>Update Content Hosting Configuration</w:t>
      </w:r>
      <w:bookmarkEnd w:id="559"/>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proofErr w:type="spellStart"/>
      <w:r w:rsidRPr="00CD3FD3">
        <w:rPr>
          <w:rStyle w:val="Codechar0"/>
        </w:rPr>
        <w:t>ProblemDetails</w:t>
      </w:r>
      <w:proofErr w:type="spellEnd"/>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proofErr w:type="spellStart"/>
      <w:r w:rsidRPr="00CD3FD3">
        <w:rPr>
          <w:rStyle w:val="Codechar0"/>
        </w:rPr>
        <w:t>ProblemDetails</w:t>
      </w:r>
      <w:proofErr w:type="spellEnd"/>
      <w:r>
        <w:t xml:space="preserve"> document as specified in clause 5.2.4.1 of TS 29.571 [12].</w:t>
      </w:r>
    </w:p>
    <w:p w14:paraId="3EBA2E12" w14:textId="77777777" w:rsidR="0033474B" w:rsidRPr="00DD3B97" w:rsidRDefault="0033474B" w:rsidP="0033474B">
      <w:pPr>
        <w:pStyle w:val="Heading4"/>
      </w:pPr>
      <w:bookmarkStart w:id="560" w:name="_CR4_5_4_6"/>
      <w:bookmarkStart w:id="561" w:name="_Toc187861676"/>
      <w:bookmarkEnd w:id="560"/>
      <w:r>
        <w:t>4.5.4.6</w:t>
      </w:r>
      <w:r>
        <w:tab/>
        <w:t>Destroy Content Hosting Configuration</w:t>
      </w:r>
      <w:bookmarkEnd w:id="561"/>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proofErr w:type="spellStart"/>
      <w:r w:rsidRPr="00CD3FD3">
        <w:rPr>
          <w:rStyle w:val="Codechar0"/>
        </w:rPr>
        <w:t>ProblemDetails</w:t>
      </w:r>
      <w:proofErr w:type="spellEnd"/>
      <w:r>
        <w:t xml:space="preserve"> document as specified in clause 5.2.4.1 of TS 29.571 [12].</w:t>
      </w:r>
    </w:p>
    <w:p w14:paraId="4C0662E3" w14:textId="77777777" w:rsidR="0033474B" w:rsidRPr="00DD3B97" w:rsidRDefault="0033474B" w:rsidP="0033474B">
      <w:pPr>
        <w:pStyle w:val="Heading4"/>
      </w:pPr>
      <w:bookmarkStart w:id="562" w:name="_Toc187861677"/>
      <w:r>
        <w:t>4.5.4.7</w:t>
      </w:r>
      <w:r>
        <w:tab/>
        <w:t>(De)activate Content Hosting Configuration</w:t>
      </w:r>
      <w:bookmarkEnd w:id="562"/>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proofErr w:type="spellStart"/>
      <w:r w:rsidRPr="00E51B34">
        <w:rPr>
          <w:rStyle w:val="Codechar0"/>
        </w:rPr>
        <w:t>boolean</w:t>
      </w:r>
      <w:proofErr w:type="spellEnd"/>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proofErr w:type="spellStart"/>
      <w:r w:rsidRPr="00CD3FD3">
        <w:rPr>
          <w:rStyle w:val="Codechar0"/>
        </w:rPr>
        <w:t>ProblemDetails</w:t>
      </w:r>
      <w:proofErr w:type="spellEnd"/>
      <w:r>
        <w:t xml:space="preserve"> document as specified in clause 5.2.4.1 of TS 29.571 [12].</w:t>
      </w:r>
    </w:p>
    <w:p w14:paraId="1E76F35C" w14:textId="77777777" w:rsidR="0033474B" w:rsidRPr="00DD3B97" w:rsidRDefault="0033474B" w:rsidP="0033474B">
      <w:pPr>
        <w:pStyle w:val="Heading4"/>
      </w:pPr>
      <w:bookmarkStart w:id="563" w:name="_Toc187861678"/>
      <w:r>
        <w:t>4.5.4.8</w:t>
      </w:r>
      <w:r>
        <w:tab/>
        <w:t>Interrogate Content Hosting Configuration state</w:t>
      </w:r>
      <w:bookmarkEnd w:id="563"/>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proofErr w:type="spellStart"/>
      <w:r>
        <w:rPr>
          <w:rStyle w:val="Codechar0"/>
        </w:rPr>
        <w:t>boolean</w:t>
      </w:r>
      <w:proofErr w:type="spellEnd"/>
      <w:r>
        <w:t xml:space="preserve"> with the value </w:t>
      </w:r>
      <w:r w:rsidRPr="00E51B34">
        <w:rPr>
          <w:rStyle w:val="Codechar0"/>
        </w:rPr>
        <w:t>true</w:t>
      </w:r>
      <w:r>
        <w:t xml:space="preserve"> for active and </w:t>
      </w:r>
      <w:r w:rsidRPr="00E51B34">
        <w:rPr>
          <w:rStyle w:val="Codechar0"/>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proofErr w:type="spellStart"/>
      <w:r w:rsidRPr="00CD3FD3">
        <w:rPr>
          <w:rStyle w:val="Codechar0"/>
        </w:rPr>
        <w:t>ProblemDetails</w:t>
      </w:r>
      <w:proofErr w:type="spellEnd"/>
      <w:r>
        <w:t xml:space="preserve"> document as specified in clause 5.2.4.1 of TS 29.571 [12].</w:t>
      </w:r>
    </w:p>
    <w:p w14:paraId="4D8D723E" w14:textId="77777777" w:rsidR="0033474B" w:rsidRPr="00DD3B97" w:rsidRDefault="0033474B" w:rsidP="0033474B">
      <w:pPr>
        <w:pStyle w:val="Heading4"/>
      </w:pPr>
      <w:bookmarkStart w:id="564" w:name="_CR4_5_4_9"/>
      <w:bookmarkStart w:id="565" w:name="_Toc187861679"/>
      <w:bookmarkEnd w:id="564"/>
      <w:r>
        <w:t>4.5.4.9</w:t>
      </w:r>
      <w:r>
        <w:tab/>
        <w:t>Purge Content Hosting cache</w:t>
      </w:r>
      <w:bookmarkEnd w:id="565"/>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0"/>
        </w:rPr>
        <w:t>application/x-www-form-</w:t>
      </w:r>
      <w:proofErr w:type="spellStart"/>
      <w:r w:rsidRPr="004865E8">
        <w:rPr>
          <w:rStyle w:val="Codechar0"/>
        </w:rPr>
        <w:t>urlencoded</w:t>
      </w:r>
      <w:proofErr w:type="spellEnd"/>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proofErr w:type="spellStart"/>
      <w:r w:rsidRPr="00CD3FD3">
        <w:rPr>
          <w:rStyle w:val="Codechar0"/>
        </w:rPr>
        <w:t>ProblemDetails</w:t>
      </w:r>
      <w:proofErr w:type="spellEnd"/>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proofErr w:type="spellStart"/>
      <w:r w:rsidRPr="00CD3FD3">
        <w:rPr>
          <w:rStyle w:val="Codechar0"/>
        </w:rPr>
        <w:t>ProblemDetails</w:t>
      </w:r>
      <w:proofErr w:type="spellEnd"/>
      <w:r>
        <w:t xml:space="preserve"> document as specified in clause 5.2.4.1 of TS 29.571 [12].</w:t>
      </w:r>
    </w:p>
    <w:p w14:paraId="25509626" w14:textId="77777777" w:rsidR="0033474B" w:rsidRDefault="0033474B" w:rsidP="0033474B">
      <w:pPr>
        <w:pStyle w:val="Heading3"/>
      </w:pPr>
      <w:bookmarkStart w:id="566" w:name="_CR4_5_5"/>
      <w:bookmarkStart w:id="567" w:name="_Toc187861680"/>
      <w:bookmarkEnd w:id="566"/>
      <w:r>
        <w:t>4.5.5</w:t>
      </w:r>
      <w:r>
        <w:tab/>
        <w:t>Content Publishing Configuration procedures</w:t>
      </w:r>
      <w:bookmarkEnd w:id="567"/>
    </w:p>
    <w:p w14:paraId="1F9D018E" w14:textId="77777777" w:rsidR="0033474B" w:rsidRDefault="0033474B" w:rsidP="0033474B">
      <w:pPr>
        <w:pStyle w:val="Heading4"/>
      </w:pPr>
      <w:bookmarkStart w:id="568" w:name="_CR4_5_5_1"/>
      <w:bookmarkStart w:id="569" w:name="_Toc187861681"/>
      <w:bookmarkEnd w:id="568"/>
      <w:r>
        <w:t>4.5.5.1</w:t>
      </w:r>
      <w:r>
        <w:tab/>
        <w:t>General</w:t>
      </w:r>
      <w:bookmarkEnd w:id="569"/>
    </w:p>
    <w:p w14:paraId="328527CF" w14:textId="77777777" w:rsidR="00377A2B" w:rsidRDefault="00377A2B" w:rsidP="00377A2B">
      <w:r>
        <w:t xml:space="preserve">The 5GMSu AF shall configure Content Publishing Configuration resources of type </w:t>
      </w:r>
      <w:proofErr w:type="spellStart"/>
      <w:r w:rsidRPr="00EE6FEE">
        <w:rPr>
          <w:rStyle w:val="Codechar0"/>
        </w:rPr>
        <w:t>Application‌Server‌Content‌</w:t>
      </w:r>
      <w:r>
        <w:rPr>
          <w:rStyle w:val="Codechar0"/>
        </w:rPr>
        <w:t>Publish</w:t>
      </w:r>
      <w:r w:rsidRPr="00EE6FEE">
        <w:rPr>
          <w:rStyle w:val="Codechar0"/>
        </w:rPr>
        <w:t>ing‌Configuration</w:t>
      </w:r>
      <w:proofErr w:type="spellEnd"/>
      <w:r>
        <w:t xml:space="preserve"> in the 5GMSu AS using the procedures defined in this clause such that they remain synchronised with the Content Publishing Configurations provisioned at reference point M1 using the procedures defined in clause 4.3.3.</w:t>
      </w:r>
    </w:p>
    <w:p w14:paraId="3954EBB1" w14:textId="2E6852A1" w:rsidR="00377A2B" w:rsidRPr="00D52877" w:rsidRDefault="00377A2B" w:rsidP="00A3733E">
      <w:pPr>
        <w:keepNext/>
      </w:pPr>
      <w:r>
        <w:t xml:space="preserve">The format of the Content Publishing Configuration resource representation at reference point M3 is as specified in clause 8.9.3.1 of TS 26.510 [56]. The 5GMS AF shall populate the </w:t>
      </w:r>
      <w:proofErr w:type="spellStart"/>
      <w:r w:rsidRPr="003B6037">
        <w:rPr>
          <w:rStyle w:val="Codechar0"/>
        </w:rPr>
        <w:t>canonicalDomainName</w:t>
      </w:r>
      <w:proofErr w:type="spellEnd"/>
      <w:r>
        <w:t xml:space="preserve"> and </w:t>
      </w:r>
      <w:proofErr w:type="spellStart"/>
      <w:r w:rsidRPr="003B6037">
        <w:rPr>
          <w:rStyle w:val="Codechar0"/>
        </w:rPr>
        <w:t>baseURL</w:t>
      </w:r>
      <w:proofErr w:type="spellEnd"/>
      <w:r>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570" w:name="_CR4_5_5_2"/>
      <w:bookmarkStart w:id="571" w:name="_Toc187861682"/>
      <w:bookmarkEnd w:id="570"/>
      <w:r>
        <w:t>4.5.5.2</w:t>
      </w:r>
      <w:r>
        <w:tab/>
        <w:t>Enumerate Content Publishing Configurations collection</w:t>
      </w:r>
      <w:bookmarkEnd w:id="571"/>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572" w:name="_CR4_5_5_3"/>
      <w:bookmarkStart w:id="573" w:name="_Toc187861683"/>
      <w:bookmarkEnd w:id="572"/>
      <w:r>
        <w:t>4.5.5.3</w:t>
      </w:r>
      <w:r>
        <w:tab/>
        <w:t>Create Content Publishing Configuration</w:t>
      </w:r>
      <w:bookmarkEnd w:id="573"/>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proofErr w:type="spellStart"/>
      <w:r w:rsidRPr="00CD3FD3">
        <w:rPr>
          <w:rStyle w:val="Codechar0"/>
        </w:rPr>
        <w:t>ProblemDetails</w:t>
      </w:r>
      <w:proofErr w:type="spellEnd"/>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proofErr w:type="spellStart"/>
      <w:r w:rsidRPr="00CD3FD3">
        <w:rPr>
          <w:rStyle w:val="Codechar0"/>
        </w:rPr>
        <w:t>ProblemDetails</w:t>
      </w:r>
      <w:proofErr w:type="spellEnd"/>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proofErr w:type="spellStart"/>
      <w:r w:rsidRPr="00CD3FD3">
        <w:rPr>
          <w:rStyle w:val="Codechar0"/>
        </w:rPr>
        <w:t>ProblemDetails</w:t>
      </w:r>
      <w:proofErr w:type="spellEnd"/>
      <w:r>
        <w:t xml:space="preserve"> document as specified in clause 5.2.4.1 of TS 29.571 [12].</w:t>
      </w:r>
    </w:p>
    <w:p w14:paraId="0793A9A5" w14:textId="77777777" w:rsidR="0033474B" w:rsidRDefault="0033474B" w:rsidP="0033474B">
      <w:pPr>
        <w:pStyle w:val="Heading4"/>
      </w:pPr>
      <w:bookmarkStart w:id="574" w:name="_CR4_5_5_4"/>
      <w:bookmarkStart w:id="575" w:name="_Toc187861684"/>
      <w:bookmarkEnd w:id="574"/>
      <w:r>
        <w:t>4.5.5.4</w:t>
      </w:r>
      <w:r>
        <w:tab/>
        <w:t>Retrieve Content Publishing Configuration</w:t>
      </w:r>
      <w:bookmarkEnd w:id="575"/>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576" w:name="_CR4_5_5_5"/>
      <w:bookmarkStart w:id="577" w:name="_Toc187861685"/>
      <w:bookmarkEnd w:id="576"/>
      <w:r>
        <w:t>4.5.5.5</w:t>
      </w:r>
      <w:r>
        <w:tab/>
        <w:t>Update Content Publishing Configuration</w:t>
      </w:r>
      <w:bookmarkEnd w:id="577"/>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proofErr w:type="spellStart"/>
      <w:r w:rsidRPr="00CD3FD3">
        <w:rPr>
          <w:rStyle w:val="Codechar0"/>
        </w:rPr>
        <w:t>ProblemDetails</w:t>
      </w:r>
      <w:proofErr w:type="spellEnd"/>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proofErr w:type="spellStart"/>
      <w:r w:rsidRPr="00CD3FD3">
        <w:rPr>
          <w:rStyle w:val="Codechar0"/>
        </w:rPr>
        <w:t>ProblemDetails</w:t>
      </w:r>
      <w:proofErr w:type="spellEnd"/>
      <w:r>
        <w:t xml:space="preserve"> document as specified in clause 5.2.4.1 of TS 29.571 [12].</w:t>
      </w:r>
    </w:p>
    <w:p w14:paraId="597026E7" w14:textId="77777777" w:rsidR="0033474B" w:rsidRDefault="0033474B" w:rsidP="0033474B">
      <w:pPr>
        <w:pStyle w:val="Heading4"/>
      </w:pPr>
      <w:bookmarkStart w:id="578" w:name="_CR4_5_5_6"/>
      <w:bookmarkStart w:id="579" w:name="_Toc187861686"/>
      <w:bookmarkEnd w:id="578"/>
      <w:r>
        <w:t>4.5.5.6</w:t>
      </w:r>
      <w:r>
        <w:tab/>
        <w:t>Destroy Content Publishing Configuration</w:t>
      </w:r>
      <w:bookmarkEnd w:id="579"/>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proofErr w:type="spellStart"/>
      <w:r w:rsidRPr="00CD3FD3">
        <w:rPr>
          <w:rStyle w:val="Codechar0"/>
        </w:rPr>
        <w:t>ProblemDetails</w:t>
      </w:r>
      <w:proofErr w:type="spellEnd"/>
      <w:r>
        <w:t xml:space="preserve"> document as specified in clause 5.2.4.1 of TS 29.571 [12].</w:t>
      </w:r>
    </w:p>
    <w:p w14:paraId="52958B3A" w14:textId="77777777" w:rsidR="0033474B" w:rsidRPr="00DD3B97" w:rsidRDefault="0033474B" w:rsidP="0033474B">
      <w:pPr>
        <w:pStyle w:val="Heading4"/>
      </w:pPr>
      <w:bookmarkStart w:id="580" w:name="_CR4_5_4_7"/>
      <w:bookmarkStart w:id="581" w:name="_Toc187861687"/>
      <w:bookmarkEnd w:id="580"/>
      <w:r>
        <w:t>4.5.4.7</w:t>
      </w:r>
      <w:r>
        <w:tab/>
        <w:t>(De)activate Content Publishing Configuration</w:t>
      </w:r>
      <w:bookmarkEnd w:id="581"/>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proofErr w:type="spellStart"/>
      <w:r w:rsidRPr="00E51B34">
        <w:rPr>
          <w:rStyle w:val="Codechar0"/>
        </w:rPr>
        <w:t>boolean</w:t>
      </w:r>
      <w:proofErr w:type="spellEnd"/>
      <w:r>
        <w:t xml:space="preserve"> indicating the desired state of the target resource: </w:t>
      </w:r>
      <w:r w:rsidRPr="00E51B34">
        <w:rPr>
          <w:rStyle w:val="Codechar0"/>
        </w:rPr>
        <w:t>true</w:t>
      </w:r>
      <w:r>
        <w:t xml:space="preserve"> for active and </w:t>
      </w:r>
      <w:r w:rsidRPr="00E51B34">
        <w:rPr>
          <w:rStyle w:val="Codechar0"/>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proofErr w:type="spellStart"/>
      <w:r w:rsidRPr="00CD3FD3">
        <w:rPr>
          <w:rStyle w:val="Codechar0"/>
        </w:rPr>
        <w:t>ProblemDetails</w:t>
      </w:r>
      <w:proofErr w:type="spellEnd"/>
      <w:r>
        <w:t xml:space="preserve"> document as specified in clause 5.2.4.1 of TS 29.571 [12].</w:t>
      </w:r>
    </w:p>
    <w:p w14:paraId="5E3D393E" w14:textId="77777777" w:rsidR="0033474B" w:rsidRPr="00DD3B97" w:rsidRDefault="0033474B" w:rsidP="0033474B">
      <w:pPr>
        <w:pStyle w:val="Heading4"/>
      </w:pPr>
      <w:bookmarkStart w:id="582" w:name="_CR4_5_4_8"/>
      <w:bookmarkStart w:id="583" w:name="_Toc187861688"/>
      <w:bookmarkEnd w:id="582"/>
      <w:r>
        <w:t>4.5.4.8</w:t>
      </w:r>
      <w:r>
        <w:tab/>
        <w:t>Interrogate Content Publishing Configuration state</w:t>
      </w:r>
      <w:bookmarkEnd w:id="583"/>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proofErr w:type="spellStart"/>
      <w:r>
        <w:rPr>
          <w:rStyle w:val="Codechar0"/>
        </w:rPr>
        <w:t>boolean</w:t>
      </w:r>
      <w:proofErr w:type="spellEnd"/>
      <w:r>
        <w:t xml:space="preserve"> with the value </w:t>
      </w:r>
      <w:r w:rsidRPr="00E51B34">
        <w:rPr>
          <w:rStyle w:val="Codechar0"/>
        </w:rPr>
        <w:t>true</w:t>
      </w:r>
      <w:r>
        <w:t xml:space="preserve"> for active and </w:t>
      </w:r>
      <w:r w:rsidRPr="00E51B34">
        <w:rPr>
          <w:rStyle w:val="Codechar0"/>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proofErr w:type="spellStart"/>
      <w:r w:rsidRPr="00CD3FD3">
        <w:rPr>
          <w:rStyle w:val="Codechar0"/>
        </w:rPr>
        <w:t>ProblemDetails</w:t>
      </w:r>
      <w:proofErr w:type="spellEnd"/>
      <w:r>
        <w:t xml:space="preserve"> document as specified in clause 5.2.4.1 of TS 29.571 [12].</w:t>
      </w:r>
    </w:p>
    <w:p w14:paraId="1F4D20E9" w14:textId="77777777" w:rsidR="0033474B" w:rsidRPr="002353F9" w:rsidRDefault="0033474B" w:rsidP="0033474B">
      <w:pPr>
        <w:pStyle w:val="Heading4"/>
      </w:pPr>
      <w:bookmarkStart w:id="584" w:name="_CR4_5_5_9"/>
      <w:bookmarkStart w:id="585" w:name="_Toc187861689"/>
      <w:bookmarkEnd w:id="584"/>
      <w:r>
        <w:t>4.5.5.9</w:t>
      </w:r>
      <w:r>
        <w:tab/>
        <w:t>Purge Content Publishing cache</w:t>
      </w:r>
      <w:bookmarkEnd w:id="585"/>
    </w:p>
    <w:bookmarkEnd w:id="514"/>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0"/>
        </w:rPr>
        <w:t>application/x-www-form-</w:t>
      </w:r>
      <w:proofErr w:type="spellStart"/>
      <w:r w:rsidRPr="004865E8">
        <w:rPr>
          <w:rStyle w:val="Codechar0"/>
        </w:rPr>
        <w:t>urlencoded</w:t>
      </w:r>
      <w:proofErr w:type="spellEnd"/>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proofErr w:type="spellStart"/>
      <w:r w:rsidRPr="00CD3FD3">
        <w:rPr>
          <w:rStyle w:val="Codechar0"/>
        </w:rPr>
        <w:t>ProblemDetails</w:t>
      </w:r>
      <w:proofErr w:type="spellEnd"/>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proofErr w:type="spellStart"/>
      <w:r w:rsidRPr="00CD3FD3">
        <w:rPr>
          <w:rStyle w:val="Codechar0"/>
        </w:rPr>
        <w:t>ProblemDetails</w:t>
      </w:r>
      <w:proofErr w:type="spellEnd"/>
      <w:r>
        <w:t xml:space="preserve"> document as specified in clause 5.2.4.1 of TS 29.571 [12].</w:t>
      </w:r>
    </w:p>
    <w:p w14:paraId="5E727F17" w14:textId="52BA8F19" w:rsidR="00E8591E" w:rsidRPr="006436AF" w:rsidRDefault="00E8591E" w:rsidP="00450E15">
      <w:pPr>
        <w:pStyle w:val="Heading2"/>
      </w:pPr>
      <w:bookmarkStart w:id="586" w:name="_CR4_6"/>
      <w:bookmarkStart w:id="587" w:name="_Toc187861690"/>
      <w:bookmarkEnd w:id="586"/>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515"/>
      <w:bookmarkEnd w:id="516"/>
      <w:bookmarkEnd w:id="517"/>
      <w:bookmarkEnd w:id="518"/>
      <w:bookmarkEnd w:id="587"/>
    </w:p>
    <w:p w14:paraId="2ACCE741" w14:textId="00A6AB3E" w:rsidR="00483AA6" w:rsidRPr="006436AF" w:rsidRDefault="00483AA6" w:rsidP="00483AA6">
      <w:pPr>
        <w:pStyle w:val="Heading3"/>
      </w:pPr>
      <w:bookmarkStart w:id="588" w:name="_CR4_6_1"/>
      <w:bookmarkStart w:id="589" w:name="_Toc68899528"/>
      <w:bookmarkStart w:id="590" w:name="_Toc71214279"/>
      <w:bookmarkStart w:id="591" w:name="_Toc71721953"/>
      <w:bookmarkStart w:id="592" w:name="_Toc74859005"/>
      <w:bookmarkStart w:id="593" w:name="_Toc187861691"/>
      <w:bookmarkEnd w:id="588"/>
      <w:r w:rsidRPr="006436AF">
        <w:t>4.6.1</w:t>
      </w:r>
      <w:r w:rsidR="00713B67" w:rsidRPr="006436AF">
        <w:tab/>
      </w:r>
      <w:r w:rsidRPr="006436AF">
        <w:t>Procedures for DASH Session</w:t>
      </w:r>
      <w:bookmarkEnd w:id="589"/>
      <w:bookmarkEnd w:id="590"/>
      <w:bookmarkEnd w:id="591"/>
      <w:bookmarkEnd w:id="592"/>
      <w:bookmarkEnd w:id="593"/>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594" w:name="_MCCTEMPBM_CRPT71130108___7"/>
      <w:r w:rsidRPr="006436AF">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594"/>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595" w:name="_CR4_6_2"/>
      <w:bookmarkStart w:id="596" w:name="_Toc68899529"/>
      <w:bookmarkStart w:id="597" w:name="_Toc71214280"/>
      <w:bookmarkStart w:id="598" w:name="_Toc71721954"/>
      <w:bookmarkStart w:id="599" w:name="_Toc74859006"/>
      <w:bookmarkStart w:id="600" w:name="_Toc187861692"/>
      <w:bookmarkEnd w:id="595"/>
      <w:r w:rsidRPr="006436AF">
        <w:t>4.6.2</w:t>
      </w:r>
      <w:r w:rsidR="00713B67" w:rsidRPr="006436AF">
        <w:tab/>
      </w:r>
      <w:r w:rsidRPr="006436AF">
        <w:t>Procedures for Progressive Download Session</w:t>
      </w:r>
      <w:bookmarkEnd w:id="596"/>
      <w:bookmarkEnd w:id="597"/>
      <w:bookmarkEnd w:id="598"/>
      <w:bookmarkEnd w:id="599"/>
      <w:bookmarkEnd w:id="60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60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60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602" w:name="_CR4_7"/>
      <w:bookmarkStart w:id="603" w:name="_Toc68899530"/>
      <w:bookmarkStart w:id="604" w:name="_Toc71214281"/>
      <w:bookmarkStart w:id="605" w:name="_Toc71721955"/>
      <w:bookmarkStart w:id="606" w:name="_Toc74859007"/>
      <w:bookmarkStart w:id="607" w:name="_Toc187861693"/>
      <w:bookmarkEnd w:id="602"/>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603"/>
      <w:bookmarkEnd w:id="604"/>
      <w:bookmarkEnd w:id="605"/>
      <w:bookmarkEnd w:id="606"/>
      <w:bookmarkEnd w:id="607"/>
    </w:p>
    <w:p w14:paraId="781D3B6C" w14:textId="77777777" w:rsidR="001B7DB7" w:rsidRPr="006436AF" w:rsidRDefault="001B7DB7" w:rsidP="001B7DB7">
      <w:pPr>
        <w:pStyle w:val="Heading3"/>
      </w:pPr>
      <w:bookmarkStart w:id="608" w:name="_CR4_7_1"/>
      <w:bookmarkStart w:id="609" w:name="_Toc68899531"/>
      <w:bookmarkStart w:id="610" w:name="_Toc71214282"/>
      <w:bookmarkStart w:id="611" w:name="_Toc71721956"/>
      <w:bookmarkStart w:id="612" w:name="_Toc74859008"/>
      <w:bookmarkStart w:id="613" w:name="_Toc146626890"/>
      <w:bookmarkStart w:id="614" w:name="_MCCTEMPBM_CRPT71130122___7"/>
      <w:bookmarkStart w:id="615" w:name="_Toc187861694"/>
      <w:bookmarkEnd w:id="608"/>
      <w:r w:rsidRPr="006436AF">
        <w:t>4.7.1</w:t>
      </w:r>
      <w:r w:rsidRPr="006436AF">
        <w:tab/>
        <w:t>Introduction</w:t>
      </w:r>
      <w:bookmarkEnd w:id="609"/>
      <w:bookmarkEnd w:id="610"/>
      <w:bookmarkEnd w:id="611"/>
      <w:bookmarkEnd w:id="612"/>
      <w:bookmarkEnd w:id="613"/>
      <w:bookmarkEnd w:id="615"/>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616" w:name="_CR4_7_2"/>
      <w:bookmarkStart w:id="617" w:name="_Toc68899532"/>
      <w:bookmarkStart w:id="618" w:name="_Toc71214283"/>
      <w:bookmarkStart w:id="619" w:name="_Toc71721957"/>
      <w:bookmarkStart w:id="620" w:name="_Toc74859009"/>
      <w:bookmarkStart w:id="621" w:name="_Toc146626891"/>
      <w:bookmarkStart w:id="622" w:name="_Toc187861695"/>
      <w:bookmarkEnd w:id="616"/>
      <w:r w:rsidRPr="006436AF">
        <w:t>4.7.2</w:t>
      </w:r>
      <w:r w:rsidRPr="006436AF">
        <w:tab/>
        <w:t>Procedures for Service Access Information</w:t>
      </w:r>
      <w:bookmarkEnd w:id="617"/>
      <w:bookmarkEnd w:id="618"/>
      <w:bookmarkEnd w:id="619"/>
      <w:bookmarkEnd w:id="620"/>
      <w:bookmarkEnd w:id="621"/>
      <w:bookmarkEnd w:id="622"/>
    </w:p>
    <w:p w14:paraId="594B339C" w14:textId="77777777" w:rsidR="001B7DB7" w:rsidRPr="006436AF" w:rsidRDefault="001B7DB7" w:rsidP="001B7DB7">
      <w:pPr>
        <w:pStyle w:val="Heading4"/>
      </w:pPr>
      <w:bookmarkStart w:id="623" w:name="_CR4_7_2_1"/>
      <w:bookmarkStart w:id="624" w:name="_Toc68899533"/>
      <w:bookmarkStart w:id="625" w:name="_Toc71214284"/>
      <w:bookmarkStart w:id="626" w:name="_Toc71721958"/>
      <w:bookmarkStart w:id="627" w:name="_Toc74859010"/>
      <w:bookmarkStart w:id="628" w:name="_Toc146626892"/>
      <w:bookmarkStart w:id="629" w:name="_Toc187861696"/>
      <w:bookmarkEnd w:id="623"/>
      <w:r w:rsidRPr="006436AF">
        <w:t>4.7.2.1</w:t>
      </w:r>
      <w:r w:rsidRPr="006436AF">
        <w:tab/>
        <w:t>General</w:t>
      </w:r>
      <w:bookmarkEnd w:id="624"/>
      <w:bookmarkEnd w:id="625"/>
      <w:bookmarkEnd w:id="626"/>
      <w:bookmarkEnd w:id="627"/>
      <w:bookmarkEnd w:id="628"/>
      <w:bookmarkEnd w:id="629"/>
    </w:p>
    <w:p w14:paraId="3507CF73" w14:textId="6DE24ED3" w:rsidR="001B7DB7" w:rsidRPr="006436AF" w:rsidRDefault="001B7DB7" w:rsidP="001B7DB7">
      <w:pPr>
        <w:keepLines/>
      </w:pPr>
      <w:bookmarkStart w:id="630"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630"/>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41AF2365" w14:textId="3EA7A44D" w:rsidR="001B7DB7" w:rsidRPr="006436AF" w:rsidRDefault="001B7DB7" w:rsidP="001B7DB7">
      <w:pPr>
        <w:keepLines/>
      </w:pPr>
      <w:r w:rsidRPr="006436AF">
        <w:t xml:space="preserve">Typically, the Service Access Information for media streaming includes a </w:t>
      </w:r>
      <w:r>
        <w:t>set of M</w:t>
      </w:r>
      <w:r w:rsidRPr="006436AF">
        <w:t xml:space="preserve">edia </w:t>
      </w:r>
      <w:r>
        <w:t>E</w:t>
      </w:r>
      <w:r w:rsidRPr="006436AF">
        <w:t xml:space="preserve">ntry </w:t>
      </w:r>
      <w:r>
        <w:t>P</w:t>
      </w:r>
      <w:r w:rsidRPr="006436AF">
        <w:t>oint</w:t>
      </w:r>
      <w:r>
        <w:t>s</w:t>
      </w:r>
      <w:r w:rsidRPr="006436AF">
        <w:t xml:space="preserve"> (e.g. a URL to a DASH MPD or a URL to a progressive download file) that can be consumed by the </w:t>
      </w:r>
      <w:r>
        <w:t>Media Stream Handler (</w:t>
      </w:r>
      <w:r w:rsidRPr="006436AF">
        <w:t>Media Player</w:t>
      </w:r>
      <w:r>
        <w:t xml:space="preserve"> or Media Streamer).</w:t>
      </w:r>
      <w:r w:rsidRPr="006436AF">
        <w:t xml:space="preserve"> </w:t>
      </w:r>
      <w:r>
        <w:t xml:space="preserve">One of these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2D88466A" w14:textId="77777777" w:rsidR="001B7DB7" w:rsidRPr="006436AF" w:rsidRDefault="001B7DB7" w:rsidP="001B7DB7">
      <w:pPr>
        <w:keepLines/>
      </w:pPr>
      <w:r w:rsidRPr="006436AF">
        <w:t>If an Edge Resources Configuration with client-driven management</w:t>
      </w:r>
      <w:r>
        <w:t xml:space="preserve"> i</w:t>
      </w:r>
      <w:r w:rsidRPr="006436AF">
        <w:t xml:space="preserve">s provisioned, </w:t>
      </w:r>
      <w:r>
        <w:t xml:space="preserve">a Client Edge Resources Configuration is included in </w:t>
      </w:r>
      <w:r w:rsidRPr="006436AF">
        <w:t xml:space="preserve">the </w:t>
      </w:r>
      <w:r>
        <w:t xml:space="preserve">corresponding </w:t>
      </w:r>
      <w:r w:rsidRPr="006436AF">
        <w:t>Service Access Information.</w:t>
      </w:r>
    </w:p>
    <w:p w14:paraId="49B5BCD4" w14:textId="5871A4A8" w:rsidR="001B7DB7" w:rsidRPr="006436AF" w:rsidRDefault="001B7DB7" w:rsidP="001B7DB7">
      <w:pPr>
        <w:pStyle w:val="Heading4"/>
      </w:pPr>
      <w:bookmarkStart w:id="631" w:name="_CR4_7_2_2"/>
      <w:bookmarkStart w:id="632" w:name="_Toc68899534"/>
      <w:bookmarkStart w:id="633" w:name="_Toc71214285"/>
      <w:bookmarkStart w:id="634" w:name="_Toc71721959"/>
      <w:bookmarkStart w:id="635" w:name="_Toc74859011"/>
      <w:bookmarkStart w:id="636" w:name="_Toc146626893"/>
      <w:bookmarkStart w:id="637" w:name="_Toc187861697"/>
      <w:bookmarkEnd w:id="631"/>
      <w:r w:rsidRPr="006436AF">
        <w:t>4.7.2.2</w:t>
      </w:r>
      <w:r w:rsidRPr="006436AF">
        <w:tab/>
      </w:r>
      <w:bookmarkEnd w:id="632"/>
      <w:bookmarkEnd w:id="633"/>
      <w:bookmarkEnd w:id="634"/>
      <w:bookmarkEnd w:id="635"/>
      <w:bookmarkEnd w:id="636"/>
      <w:r>
        <w:t>Void</w:t>
      </w:r>
      <w:bookmarkEnd w:id="637"/>
    </w:p>
    <w:p w14:paraId="6A8177A6" w14:textId="53C5256D" w:rsidR="001B7DB7" w:rsidRPr="006436AF" w:rsidRDefault="001B7DB7" w:rsidP="001B7DB7">
      <w:pPr>
        <w:pStyle w:val="Heading4"/>
      </w:pPr>
      <w:bookmarkStart w:id="638" w:name="_CR4_7_2_3"/>
      <w:bookmarkStart w:id="639" w:name="_Toc68899535"/>
      <w:bookmarkStart w:id="640" w:name="_Toc71214286"/>
      <w:bookmarkStart w:id="641" w:name="_Toc71721960"/>
      <w:bookmarkStart w:id="642" w:name="_Toc74859012"/>
      <w:bookmarkStart w:id="643" w:name="_Toc146626894"/>
      <w:bookmarkStart w:id="644" w:name="_Toc187861698"/>
      <w:bookmarkEnd w:id="638"/>
      <w:r w:rsidRPr="006436AF">
        <w:t>4.7.2.3</w:t>
      </w:r>
      <w:r w:rsidRPr="006436AF">
        <w:tab/>
      </w:r>
      <w:bookmarkEnd w:id="639"/>
      <w:bookmarkEnd w:id="640"/>
      <w:bookmarkEnd w:id="641"/>
      <w:bookmarkEnd w:id="642"/>
      <w:bookmarkEnd w:id="643"/>
      <w:r>
        <w:t>Void</w:t>
      </w:r>
      <w:bookmarkEnd w:id="644"/>
    </w:p>
    <w:p w14:paraId="61BD80ED" w14:textId="183F31D7" w:rsidR="001B7DB7" w:rsidRPr="006436AF" w:rsidRDefault="001B7DB7" w:rsidP="001B7DB7">
      <w:pPr>
        <w:pStyle w:val="Heading4"/>
      </w:pPr>
      <w:bookmarkStart w:id="645" w:name="_CR4_7_2_4"/>
      <w:bookmarkStart w:id="646" w:name="_Toc68899536"/>
      <w:bookmarkStart w:id="647" w:name="_Toc71214287"/>
      <w:bookmarkStart w:id="648" w:name="_Toc71721961"/>
      <w:bookmarkStart w:id="649" w:name="_Toc74859013"/>
      <w:bookmarkStart w:id="650" w:name="_Toc146626895"/>
      <w:bookmarkStart w:id="651" w:name="_Toc187861699"/>
      <w:bookmarkEnd w:id="645"/>
      <w:r w:rsidRPr="006436AF">
        <w:t>4.7.2.4</w:t>
      </w:r>
      <w:r w:rsidRPr="006436AF">
        <w:tab/>
      </w:r>
      <w:bookmarkEnd w:id="646"/>
      <w:bookmarkEnd w:id="647"/>
      <w:bookmarkEnd w:id="648"/>
      <w:bookmarkEnd w:id="649"/>
      <w:bookmarkEnd w:id="650"/>
      <w:r>
        <w:t>Void</w:t>
      </w:r>
      <w:bookmarkEnd w:id="651"/>
    </w:p>
    <w:p w14:paraId="504A014E" w14:textId="69346EDA" w:rsidR="001B7DB7" w:rsidRPr="006436AF" w:rsidRDefault="001B7DB7" w:rsidP="0080031D">
      <w:pPr>
        <w:pStyle w:val="Heading4"/>
        <w:keepNext w:val="0"/>
      </w:pPr>
      <w:bookmarkStart w:id="652" w:name="_CR4_7_2_5"/>
      <w:bookmarkStart w:id="653" w:name="_Toc68899537"/>
      <w:bookmarkStart w:id="654" w:name="_Toc71214288"/>
      <w:bookmarkStart w:id="655" w:name="_Toc71721962"/>
      <w:bookmarkStart w:id="656" w:name="_Toc74859014"/>
      <w:bookmarkStart w:id="657" w:name="_Toc146626896"/>
      <w:bookmarkStart w:id="658" w:name="_Toc187861700"/>
      <w:bookmarkEnd w:id="652"/>
      <w:r w:rsidRPr="006436AF">
        <w:t>4.7.2.5</w:t>
      </w:r>
      <w:r w:rsidRPr="006436AF">
        <w:tab/>
      </w:r>
      <w:bookmarkEnd w:id="653"/>
      <w:bookmarkEnd w:id="654"/>
      <w:bookmarkEnd w:id="655"/>
      <w:bookmarkEnd w:id="656"/>
      <w:bookmarkEnd w:id="657"/>
      <w:r>
        <w:t>Void</w:t>
      </w:r>
      <w:bookmarkEnd w:id="658"/>
    </w:p>
    <w:p w14:paraId="04B02B3F" w14:textId="77777777" w:rsidR="001B7DB7" w:rsidRPr="006436AF" w:rsidRDefault="001B7DB7" w:rsidP="001B7DB7">
      <w:pPr>
        <w:pStyle w:val="Heading3"/>
      </w:pPr>
      <w:bookmarkStart w:id="659" w:name="_CR4_7_3"/>
      <w:bookmarkStart w:id="660" w:name="_Toc68899538"/>
      <w:bookmarkStart w:id="661" w:name="_Toc71214289"/>
      <w:bookmarkStart w:id="662" w:name="_Toc71721963"/>
      <w:bookmarkStart w:id="663" w:name="_Toc74859015"/>
      <w:bookmarkStart w:id="664" w:name="_Toc146626897"/>
      <w:bookmarkStart w:id="665" w:name="_Toc187861701"/>
      <w:bookmarkEnd w:id="659"/>
      <w:r w:rsidRPr="006436AF">
        <w:t>4.7.3</w:t>
      </w:r>
      <w:r w:rsidRPr="006436AF">
        <w:tab/>
        <w:t>Procedures for dynamic policy invocation</w:t>
      </w:r>
      <w:bookmarkEnd w:id="660"/>
      <w:bookmarkEnd w:id="661"/>
      <w:bookmarkEnd w:id="662"/>
      <w:bookmarkEnd w:id="663"/>
      <w:bookmarkEnd w:id="664"/>
      <w:bookmarkEnd w:id="665"/>
    </w:p>
    <w:p w14:paraId="7577BEDD" w14:textId="7930BDDF" w:rsidR="001B7DB7" w:rsidRPr="00005CA8" w:rsidRDefault="001B7DB7" w:rsidP="001B7DB7">
      <w:r w:rsidRPr="006436AF">
        <w:t>Th</w:t>
      </w:r>
      <w:r>
        <w:t>ese</w:t>
      </w:r>
      <w:r w:rsidRPr="006436AF">
        <w:t xml:space="preserve"> </w:t>
      </w:r>
      <w:r w:rsidRPr="006436AF">
        <w:rPr>
          <w:rFonts w:hint="eastAsia"/>
          <w:lang w:eastAsia="zh-CN"/>
        </w:rPr>
        <w:t>procedure</w:t>
      </w:r>
      <w:r>
        <w:rPr>
          <w:lang w:eastAsia="zh-CN"/>
        </w:rPr>
        <w:t>s</w:t>
      </w:r>
      <w:r w:rsidRPr="006436AF">
        <w:rPr>
          <w:rFonts w:hint="eastAsia"/>
          <w:lang w:eastAsia="zh-CN"/>
        </w:rPr>
        <w:t xml:space="preserve"> </w:t>
      </w:r>
      <w:r>
        <w:rPr>
          <w:lang w:eastAsia="zh-CN"/>
        </w:rPr>
        <w:t>are</w:t>
      </w:r>
      <w:r w:rsidRPr="006436AF">
        <w:rPr>
          <w:lang w:eastAsia="zh-CN"/>
        </w:rPr>
        <w:t xml:space="preserve"> </w:t>
      </w:r>
      <w:r w:rsidRPr="006436AF">
        <w:rPr>
          <w:rFonts w:hint="eastAsia"/>
          <w:lang w:eastAsia="zh-CN"/>
        </w:rPr>
        <w:t xml:space="preserve">used by a </w:t>
      </w:r>
      <w:r w:rsidRPr="006436AF">
        <w:rPr>
          <w:lang w:eastAsia="zh-CN"/>
        </w:rPr>
        <w:t>Media Session Handler</w:t>
      </w:r>
      <w:r w:rsidRPr="006436AF">
        <w:rPr>
          <w:rFonts w:hint="eastAsia"/>
          <w:lang w:eastAsia="zh-CN"/>
        </w:rPr>
        <w:t xml:space="preserve"> to </w:t>
      </w:r>
      <w:r w:rsidRPr="006436AF">
        <w:t xml:space="preserve">manage Dynamic Policy Instance resources </w:t>
      </w:r>
      <w:r>
        <w:t>in the 5GMS AF</w:t>
      </w:r>
      <w:r w:rsidRPr="006436AF">
        <w:t xml:space="preserve">. </w:t>
      </w:r>
      <w:r>
        <w:t>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73F25E7B" w14:textId="08D4F3DC" w:rsidR="001B7DB7" w:rsidRPr="006436AF" w:rsidRDefault="001B7DB7" w:rsidP="001B7DB7">
      <w:pPr>
        <w:pStyle w:val="Heading3"/>
      </w:pPr>
      <w:bookmarkStart w:id="666" w:name="_CR4_7_4"/>
      <w:bookmarkStart w:id="667" w:name="_Toc68899539"/>
      <w:bookmarkStart w:id="668" w:name="_Toc71214290"/>
      <w:bookmarkStart w:id="669" w:name="_Toc71721964"/>
      <w:bookmarkStart w:id="670" w:name="_Toc74859016"/>
      <w:bookmarkStart w:id="671" w:name="_Toc146626898"/>
      <w:bookmarkStart w:id="672" w:name="_Toc187861702"/>
      <w:bookmarkEnd w:id="666"/>
      <w:r w:rsidRPr="006436AF">
        <w:t>4.7.4</w:t>
      </w:r>
      <w:r w:rsidRPr="006436AF">
        <w:tab/>
        <w:t>Procedures for consumption reporting</w:t>
      </w:r>
      <w:bookmarkEnd w:id="667"/>
      <w:bookmarkEnd w:id="668"/>
      <w:bookmarkEnd w:id="669"/>
      <w:bookmarkEnd w:id="670"/>
      <w:bookmarkEnd w:id="671"/>
      <w:bookmarkEnd w:id="672"/>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673" w:name="_CR4_7_5"/>
      <w:bookmarkStart w:id="674" w:name="_Toc68899540"/>
      <w:bookmarkStart w:id="675" w:name="_Toc71214291"/>
      <w:bookmarkStart w:id="676" w:name="_Toc71721965"/>
      <w:bookmarkStart w:id="677" w:name="_Toc74859017"/>
      <w:bookmarkStart w:id="678" w:name="_Toc146626899"/>
      <w:bookmarkStart w:id="679" w:name="_Toc187861703"/>
      <w:bookmarkEnd w:id="673"/>
      <w:r w:rsidRPr="006436AF">
        <w:t>4.7.5</w:t>
      </w:r>
      <w:r w:rsidRPr="006436AF">
        <w:tab/>
        <w:t>Procedures for metrics reporting</w:t>
      </w:r>
      <w:bookmarkEnd w:id="674"/>
      <w:bookmarkEnd w:id="675"/>
      <w:bookmarkEnd w:id="676"/>
      <w:bookmarkEnd w:id="677"/>
      <w:bookmarkEnd w:id="678"/>
      <w:bookmarkEnd w:id="679"/>
    </w:p>
    <w:p w14:paraId="1A3E03AA" w14:textId="77777777" w:rsidR="001B7DB7" w:rsidRPr="006436AF" w:rsidRDefault="001B7DB7" w:rsidP="001B7DB7">
      <w:bookmarkStart w:id="680" w:name="_MCCTEMPBM_CRPT71130121___2"/>
      <w:r w:rsidRPr="006436AF">
        <w:t xml:space="preserve">These procedures are used by the Media Session Handler and the </w:t>
      </w:r>
      <w:r>
        <w:t>Metrics</w:t>
      </w:r>
      <w:r w:rsidRPr="006436AF">
        <w:t xml:space="preserve"> Reporting function of the 5GMS Client to submit a </w:t>
      </w:r>
      <w:proofErr w:type="spellStart"/>
      <w:r>
        <w:t>QoE</w:t>
      </w:r>
      <w:proofErr w:type="spellEnd"/>
      <w:r>
        <w:t xml:space="preserve"> metrics</w:t>
      </w:r>
      <w:r w:rsidRPr="006436AF">
        <w:t xml:space="preserve"> report </w:t>
      </w:r>
      <w:r>
        <w:t xml:space="preserve">to the 5GMS AF </w:t>
      </w:r>
      <w:r w:rsidRPr="006436AF">
        <w:t xml:space="preserve">via </w:t>
      </w:r>
      <w:r>
        <w:t>reference point</w:t>
      </w:r>
      <w:r w:rsidRPr="006436AF">
        <w:t xml:space="preserve"> M5 if </w:t>
      </w:r>
      <w:r>
        <w:t>metrics r</w:t>
      </w:r>
      <w:r w:rsidRPr="006436AF">
        <w:t xml:space="preserve">eporting is applied for a </w:t>
      </w:r>
      <w:r>
        <w:t xml:space="preserve">media </w:t>
      </w:r>
      <w:r w:rsidRPr="006436AF">
        <w:t>streaming session.</w:t>
      </w:r>
      <w:r>
        <w:t xml:space="preserve"> To determine whether and how to send metrics reports the 5GMSd AF at reference point M5, the Media Session Handler shall use the procedures and operations specified in clause 5.3.5 of TS 26.510 [56].</w:t>
      </w:r>
    </w:p>
    <w:p w14:paraId="429AC2B1" w14:textId="2D2AADE5" w:rsidR="001B7DB7" w:rsidRPr="006436AF" w:rsidRDefault="001B7DB7" w:rsidP="0080031D">
      <w:pPr>
        <w:pStyle w:val="EditorsNote"/>
        <w:keepNext/>
        <w:ind w:left="0" w:firstLine="0"/>
        <w:rPr>
          <w:color w:val="auto"/>
        </w:rPr>
      </w:pPr>
      <w:r w:rsidRPr="006436AF">
        <w:rPr>
          <w:color w:val="auto"/>
        </w:rPr>
        <w:t xml:space="preserve">When the metrics collection and reporting feature is </w:t>
      </w:r>
      <w:r>
        <w:rPr>
          <w:color w:val="auto"/>
        </w:rPr>
        <w:t>provisioned</w:t>
      </w:r>
      <w:r w:rsidRPr="006436AF">
        <w:rPr>
          <w:color w:val="auto"/>
        </w:rPr>
        <w:t xml:space="preserve"> for a  media streaming </w:t>
      </w:r>
      <w:r>
        <w:rPr>
          <w:color w:val="auto"/>
        </w:rPr>
        <w:t>Provisioning Session</w:t>
      </w:r>
      <w:r w:rsidRPr="006436AF">
        <w:rPr>
          <w:color w:val="auto"/>
        </w:rPr>
        <w:t xml:space="preserve">, one or more </w:t>
      </w:r>
      <w:r>
        <w:rPr>
          <w:color w:val="auto"/>
        </w:rPr>
        <w:t>Client M</w:t>
      </w:r>
      <w:r w:rsidRPr="006436AF">
        <w:rPr>
          <w:color w:val="auto"/>
        </w:rPr>
        <w:t xml:space="preserve">etrics </w:t>
      </w:r>
      <w:r>
        <w:rPr>
          <w:color w:val="auto"/>
        </w:rPr>
        <w:t>Reporting C</w:t>
      </w:r>
      <w:r w:rsidRPr="006436AF">
        <w:rPr>
          <w:color w:val="auto"/>
        </w:rPr>
        <w:t>onfiguration</w:t>
      </w:r>
      <w:r>
        <w:rPr>
          <w:color w:val="auto"/>
        </w:rPr>
        <w:t>s</w:t>
      </w:r>
      <w:r w:rsidRPr="006436AF">
        <w:rPr>
          <w:color w:val="auto"/>
        </w:rPr>
        <w:t xml:space="preserve">, each associated with a metrics scheme, </w:t>
      </w:r>
      <w:r>
        <w:rPr>
          <w:color w:val="auto"/>
        </w:rPr>
        <w:t>are</w:t>
      </w:r>
      <w:r w:rsidRPr="006436AF">
        <w:rPr>
          <w:color w:val="auto"/>
        </w:rPr>
        <w:t xml:space="preserve"> provided to the 5GMS Client</w:t>
      </w:r>
      <w:r>
        <w:rPr>
          <w:color w:val="auto"/>
        </w:rPr>
        <w:t xml:space="preserve"> in the Service Access Information (see clause 4.7.2)</w:t>
      </w:r>
      <w:r w:rsidRPr="006436AF">
        <w:rPr>
          <w:color w:val="auto"/>
        </w:rPr>
        <w:t>.</w:t>
      </w:r>
    </w:p>
    <w:p w14:paraId="462BE754" w14:textId="5C70B2CB" w:rsidR="001B7DB7" w:rsidRDefault="002923FE" w:rsidP="002923FE">
      <w:pPr>
        <w:pStyle w:val="B1"/>
      </w:pPr>
      <w:r>
        <w:t>-</w:t>
      </w:r>
      <w:r>
        <w:tab/>
      </w:r>
      <w:r w:rsidR="001B7DB7" w:rsidRPr="006436AF">
        <w:t xml:space="preserve">For progressive download and DASH streaming services, the listed metrics in a given </w:t>
      </w:r>
      <w:r w:rsidR="001B7DB7">
        <w:t>Client M</w:t>
      </w:r>
      <w:r w:rsidR="001B7DB7" w:rsidRPr="006436AF">
        <w:t xml:space="preserve">etrics </w:t>
      </w:r>
      <w:r w:rsidR="001B7DB7">
        <w:t>Reporting C</w:t>
      </w:r>
      <w:r w:rsidR="001B7DB7" w:rsidRPr="006436AF">
        <w:t>onfiguration are associated with the 3GPP metrics scheme and shall correspond to one or more of the metrics as specified in clauses</w:t>
      </w:r>
      <w:r w:rsidR="001B7DB7">
        <w:t> </w:t>
      </w:r>
      <w:r w:rsidR="001B7DB7" w:rsidRPr="006436AF">
        <w:t>10.3 and</w:t>
      </w:r>
      <w:r w:rsidR="001B7DB7">
        <w:t> </w:t>
      </w:r>
      <w:r w:rsidR="001B7DB7" w:rsidRPr="006436AF">
        <w:t>10.4, respectively, of TS</w:t>
      </w:r>
      <w:r w:rsidR="001B7DB7">
        <w:t> </w:t>
      </w:r>
      <w:r w:rsidR="001B7DB7" w:rsidRPr="006436AF">
        <w:t>26.247</w:t>
      </w:r>
      <w:r w:rsidR="001B7DB7">
        <w:t> </w:t>
      </w:r>
      <w:r w:rsidR="001B7DB7" w:rsidRPr="006436AF">
        <w:t>[4].</w:t>
      </w:r>
    </w:p>
    <w:p w14:paraId="1D5651FE" w14:textId="22969730" w:rsidR="001B7DB7" w:rsidRDefault="002923FE" w:rsidP="002923FE">
      <w:pPr>
        <w:pStyle w:val="B1"/>
      </w:pPr>
      <w:r>
        <w:t>-</w:t>
      </w:r>
      <w:r>
        <w:tab/>
      </w:r>
      <w:r w:rsidR="001B7DB7" w:rsidRPr="006436AF">
        <w:t xml:space="preserve">Metrics related to </w:t>
      </w:r>
      <w:r w:rsidR="001B7DB7">
        <w:t>V</w:t>
      </w:r>
      <w:r w:rsidR="001B7DB7" w:rsidRPr="006436AF">
        <w:t xml:space="preserve">irtual </w:t>
      </w:r>
      <w:r w:rsidR="001B7DB7">
        <w:t>R</w:t>
      </w:r>
      <w:r w:rsidR="001B7DB7" w:rsidRPr="006436AF">
        <w:t>eality media, as specified in clause 9.3 of TS</w:t>
      </w:r>
      <w:r w:rsidR="001B7DB7">
        <w:t> </w:t>
      </w:r>
      <w:r w:rsidR="001B7DB7" w:rsidRPr="006436AF">
        <w:t>26.118</w:t>
      </w:r>
      <w:r w:rsidR="001B7DB7">
        <w:t> </w:t>
      </w:r>
      <w:r w:rsidR="001B7DB7" w:rsidRPr="006436AF">
        <w:t xml:space="preserve">[42], may be listed in </w:t>
      </w:r>
      <w:r w:rsidR="001B7DB7">
        <w:t>a</w:t>
      </w:r>
      <w:r w:rsidR="001B7DB7" w:rsidRPr="006436AF">
        <w:t xml:space="preserve"> </w:t>
      </w:r>
      <w:r w:rsidR="001B7DB7">
        <w:t>Client M</w:t>
      </w:r>
      <w:r w:rsidR="001B7DB7" w:rsidRPr="006436AF">
        <w:t xml:space="preserve">etrics </w:t>
      </w:r>
      <w:r w:rsidR="001B7DB7">
        <w:t>Reporting C</w:t>
      </w:r>
      <w:r w:rsidR="001B7DB7" w:rsidRPr="006436AF">
        <w:t>onfiguration.</w:t>
      </w:r>
    </w:p>
    <w:p w14:paraId="139433E6" w14:textId="710AB3DE" w:rsidR="001B7DB7" w:rsidRPr="006436AF" w:rsidRDefault="002923FE" w:rsidP="002923FE">
      <w:pPr>
        <w:pStyle w:val="B1"/>
      </w:pPr>
      <w:r>
        <w:t>-</w:t>
      </w:r>
      <w:r>
        <w:tab/>
      </w:r>
      <w:r w:rsidR="001B7DB7" w:rsidRPr="006436AF">
        <w:t xml:space="preserve">Metrics related to eMBMS delivery, as specified in clause 9.4.6 of TS 26.346 [51], may be listed in </w:t>
      </w:r>
      <w:r w:rsidR="001B7DB7">
        <w:t>a</w:t>
      </w:r>
      <w:r w:rsidR="001B7DB7" w:rsidRPr="006436AF">
        <w:t xml:space="preserve"> </w:t>
      </w:r>
      <w:r w:rsidR="001B7DB7">
        <w:t>M</w:t>
      </w:r>
      <w:r w:rsidR="001B7DB7" w:rsidRPr="006436AF">
        <w:t xml:space="preserve">etrics </w:t>
      </w:r>
      <w:r w:rsidR="001B7DB7">
        <w:t>Reporting C</w:t>
      </w:r>
      <w:r w:rsidR="001B7DB7" w:rsidRPr="006436AF">
        <w:t>onfiguration.</w:t>
      </w:r>
      <w:bookmarkStart w:id="681" w:name="_Toc68899541"/>
      <w:bookmarkStart w:id="682" w:name="_Toc71214292"/>
      <w:bookmarkStart w:id="683" w:name="_Toc71721966"/>
      <w:bookmarkStart w:id="684" w:name="_Toc74859018"/>
      <w:bookmarkEnd w:id="680"/>
    </w:p>
    <w:p w14:paraId="56782E56" w14:textId="19457E8E" w:rsidR="00A250AB" w:rsidRPr="00F05C26" w:rsidRDefault="00A250AB" w:rsidP="00A250AB">
      <w:pPr>
        <w:pStyle w:val="NO"/>
      </w:pPr>
      <w:bookmarkStart w:id="685" w:name="_Toc146626900"/>
      <w:r>
        <w:t>NOTE</w:t>
      </w:r>
      <w:r w:rsidRPr="00F05C26">
        <w:t>:</w:t>
      </w:r>
      <w:r>
        <w:tab/>
      </w:r>
      <w:r w:rsidRPr="00F05C26">
        <w:t xml:space="preserve">Metrics reporting </w:t>
      </w:r>
      <w:r>
        <w:t>for</w:t>
      </w:r>
      <w:r w:rsidRPr="00F05C26">
        <w:t xml:space="preserve"> MBS </w:t>
      </w:r>
      <w:r>
        <w:t>is not specified by TS 26.517 [64] in this release.</w:t>
      </w:r>
    </w:p>
    <w:p w14:paraId="020F517D" w14:textId="77777777" w:rsidR="001B7DB7" w:rsidRPr="006436AF" w:rsidRDefault="001B7DB7" w:rsidP="001B7DB7">
      <w:pPr>
        <w:pStyle w:val="Heading3"/>
      </w:pPr>
      <w:bookmarkStart w:id="686" w:name="_CR4_7_6"/>
      <w:bookmarkStart w:id="687" w:name="_Toc187861704"/>
      <w:bookmarkEnd w:id="686"/>
      <w:r w:rsidRPr="006436AF">
        <w:t>4.7.6</w:t>
      </w:r>
      <w:r w:rsidRPr="006436AF">
        <w:tab/>
        <w:t>Procedures for network assistance</w:t>
      </w:r>
      <w:bookmarkEnd w:id="681"/>
      <w:bookmarkEnd w:id="682"/>
      <w:bookmarkEnd w:id="683"/>
      <w:bookmarkEnd w:id="684"/>
      <w:bookmarkEnd w:id="685"/>
      <w:bookmarkEnd w:id="687"/>
    </w:p>
    <w:p w14:paraId="20B5CBEE" w14:textId="0E18AB56" w:rsidR="001B7DB7" w:rsidRPr="006436AF" w:rsidRDefault="001B7DB7" w:rsidP="001B7DB7">
      <w:bookmarkStart w:id="688" w:name="_Toc68899542"/>
      <w:bookmarkStart w:id="689" w:name="_Toc71214293"/>
      <w:bookmarkStart w:id="690" w:name="_Toc71721967"/>
      <w:bookmarkStart w:id="691"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692" w:name="_CR4_8"/>
      <w:bookmarkStart w:id="693" w:name="_Toc146626901"/>
      <w:bookmarkStart w:id="694" w:name="_Toc187861705"/>
      <w:bookmarkEnd w:id="692"/>
      <w:r w:rsidRPr="006436AF">
        <w:t>4.8</w:t>
      </w:r>
      <w:r w:rsidRPr="006436AF">
        <w:tab/>
        <w:t>Procedures of the M6d (UE Media Session Handling) interface</w:t>
      </w:r>
      <w:bookmarkEnd w:id="688"/>
      <w:bookmarkEnd w:id="689"/>
      <w:bookmarkEnd w:id="690"/>
      <w:bookmarkEnd w:id="691"/>
      <w:bookmarkEnd w:id="693"/>
      <w:bookmarkEnd w:id="694"/>
    </w:p>
    <w:p w14:paraId="240D32E5" w14:textId="77777777" w:rsidR="001B7DB7" w:rsidRPr="006436AF" w:rsidRDefault="001B7DB7" w:rsidP="001B7DB7">
      <w:pPr>
        <w:pStyle w:val="Heading3"/>
      </w:pPr>
      <w:bookmarkStart w:id="695" w:name="_CR4_8_1"/>
      <w:bookmarkStart w:id="696" w:name="_Toc68899543"/>
      <w:bookmarkStart w:id="697" w:name="_Toc71214294"/>
      <w:bookmarkStart w:id="698" w:name="_Toc71721968"/>
      <w:bookmarkStart w:id="699" w:name="_Toc74859020"/>
      <w:bookmarkStart w:id="700" w:name="_Toc146626902"/>
      <w:bookmarkStart w:id="701" w:name="_Toc187861706"/>
      <w:bookmarkEnd w:id="695"/>
      <w:r w:rsidRPr="006436AF">
        <w:t>4.8.1</w:t>
      </w:r>
      <w:r w:rsidRPr="006436AF">
        <w:tab/>
        <w:t>General</w:t>
      </w:r>
      <w:bookmarkEnd w:id="696"/>
      <w:bookmarkEnd w:id="697"/>
      <w:bookmarkEnd w:id="698"/>
      <w:bookmarkEnd w:id="699"/>
      <w:bookmarkEnd w:id="700"/>
      <w:bookmarkEnd w:id="701"/>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702" w:name="_CR4_8_2"/>
      <w:bookmarkStart w:id="703" w:name="_Toc68899544"/>
      <w:bookmarkStart w:id="704" w:name="_Toc71214295"/>
      <w:bookmarkStart w:id="705" w:name="_Toc71721969"/>
      <w:bookmarkStart w:id="706" w:name="_Toc74859021"/>
      <w:bookmarkStart w:id="707" w:name="_Toc146626903"/>
      <w:bookmarkStart w:id="708" w:name="_Toc187861707"/>
      <w:bookmarkEnd w:id="702"/>
      <w:r w:rsidRPr="006436AF">
        <w:t>4.8.2</w:t>
      </w:r>
      <w:r w:rsidRPr="006436AF">
        <w:tab/>
        <w:t>Consumption reporting procedures</w:t>
      </w:r>
      <w:bookmarkEnd w:id="703"/>
      <w:bookmarkEnd w:id="704"/>
      <w:bookmarkEnd w:id="705"/>
      <w:bookmarkEnd w:id="706"/>
      <w:bookmarkEnd w:id="707"/>
      <w:bookmarkEnd w:id="708"/>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709" w:name="_CR4_8_3"/>
      <w:bookmarkStart w:id="710" w:name="_Toc187861708"/>
      <w:bookmarkEnd w:id="709"/>
      <w:r>
        <w:t>4.8.3</w:t>
      </w:r>
      <w:r>
        <w:tab/>
        <w:t>3GPP Service URL handling procedures</w:t>
      </w:r>
      <w:bookmarkEnd w:id="710"/>
    </w:p>
    <w:p w14:paraId="3F2414F3" w14:textId="68BE0E60" w:rsidR="001B7DB7" w:rsidRPr="005F3D86" w:rsidRDefault="001B7DB7" w:rsidP="001B7DB7">
      <w:pPr>
        <w:pStyle w:val="Heading4"/>
      </w:pPr>
      <w:bookmarkStart w:id="711" w:name="_CR4_8_3_1"/>
      <w:bookmarkStart w:id="712" w:name="_Toc187861709"/>
      <w:bookmarkEnd w:id="711"/>
      <w:r>
        <w:t>4.8.3.1</w:t>
      </w:r>
      <w:r>
        <w:tab/>
      </w:r>
      <w:r w:rsidRPr="00827704">
        <w:t xml:space="preserve">Launch of 5G Media Streaming </w:t>
      </w:r>
      <w:r>
        <w:t>session</w:t>
      </w:r>
      <w:bookmarkEnd w:id="712"/>
    </w:p>
    <w:p w14:paraId="73CD9B58" w14:textId="77777777" w:rsidR="00D06084" w:rsidRDefault="00D06084" w:rsidP="00D06084">
      <w:pPr>
        <w:keepLines/>
      </w:pPr>
      <w:bookmarkStart w:id="713" w:name="_CR4_8_3_2"/>
      <w:bookmarkEnd w:id="713"/>
      <w:r>
        <w:t xml:space="preserve">The Media Session Handler shall play the role of 3GPP Service Handler for Service URLs as defined in clause 6 of TS 26.510 [56] by registering itself as the URL handler for the domain name </w:t>
      </w:r>
      <w:r>
        <w:rPr>
          <w:rStyle w:val="Codechar0"/>
          <w:rFonts w:eastAsia="SimSun"/>
        </w:rPr>
        <w:t>launch.3gppservices.org</w:t>
      </w:r>
      <w:r>
        <w:rPr>
          <w:rFonts w:eastAsia="SimSun"/>
        </w:rPr>
        <w:t xml:space="preserve"> and the initial path element </w:t>
      </w:r>
      <w:r>
        <w:rPr>
          <w:rStyle w:val="Codechar0"/>
          <w:rFonts w:eastAsia="SimSun"/>
        </w:rPr>
        <w:t>/</w:t>
      </w:r>
      <w:proofErr w:type="spellStart"/>
      <w:r>
        <w:rPr>
          <w:rStyle w:val="Codechar0"/>
          <w:rFonts w:eastAsia="SimSun"/>
        </w:rPr>
        <w:t>ms</w:t>
      </w:r>
      <w:proofErr w:type="spellEnd"/>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714" w:name="_Toc187861710"/>
      <w:r>
        <w:t>4.8.3.2</w:t>
      </w:r>
      <w:r>
        <w:tab/>
        <w:t>Retrieval of Service Access Information from 5GMS AF</w:t>
      </w:r>
      <w:bookmarkEnd w:id="714"/>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proofErr w:type="spellStart"/>
      <w:r>
        <w:rPr>
          <w:rStyle w:val="Codechar0"/>
          <w:rFonts w:eastAsia="SimSun"/>
        </w:rPr>
        <w:t>af</w:t>
      </w:r>
      <w:proofErr w:type="spellEnd"/>
      <w:r>
        <w:rPr>
          <w:rStyle w:val="Codechar0"/>
          <w:rFonts w:eastAsia="SimSun"/>
        </w:rPr>
        <w:t>-host-address</w:t>
      </w:r>
      <w:r>
        <w:t xml:space="preserve"> query parameters, the Media Session Handler shall choose one to substitute into </w:t>
      </w:r>
      <w:r>
        <w:rPr>
          <w:rStyle w:val="Codechar0"/>
          <w:rFonts w:eastAsia="SimSun"/>
        </w:rPr>
        <w:t>{</w:t>
      </w:r>
      <w:proofErr w:type="spellStart"/>
      <w:r>
        <w:rPr>
          <w:rStyle w:val="Codechar0"/>
          <w:rFonts w:eastAsia="SimSun"/>
        </w:rPr>
        <w:t>apiRoot</w:t>
      </w:r>
      <w:proofErr w:type="spellEnd"/>
      <w:r>
        <w:rPr>
          <w:rStyle w:val="Codechar0"/>
          <w:rFonts w:eastAsia="SimSun"/>
        </w:rPr>
        <w:t>}</w:t>
      </w:r>
      <w:r>
        <w:t xml:space="preserve"> in the above request URL. If the port number is omitted from any </w:t>
      </w:r>
      <w:proofErr w:type="spellStart"/>
      <w:r>
        <w:rPr>
          <w:rStyle w:val="Codechar0"/>
          <w:rFonts w:eastAsia="SimSun"/>
        </w:rPr>
        <w:t>af</w:t>
      </w:r>
      <w:proofErr w:type="spellEnd"/>
      <w:r>
        <w:rPr>
          <w:rStyle w:val="Codechar0"/>
          <w:rFonts w:eastAsia="SimSun"/>
        </w:rPr>
        <w:t>-host-address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proofErr w:type="spellStart"/>
      <w:r w:rsidRPr="00592E44" w:rsidDel="007357C2">
        <w:rPr>
          <w:rStyle w:val="Codechar0"/>
          <w:rFonts w:eastAsia="SimSun"/>
        </w:rPr>
        <w:t>af</w:t>
      </w:r>
      <w:proofErr w:type="spellEnd"/>
      <w:r w:rsidDel="007357C2">
        <w:rPr>
          <w:rStyle w:val="Codechar0"/>
          <w:rFonts w:eastAsia="SimSun"/>
        </w:rPr>
        <w:t>-h</w:t>
      </w:r>
      <w:r w:rsidRPr="00592E44" w:rsidDel="007357C2">
        <w:rPr>
          <w:rStyle w:val="Codechar0"/>
          <w:rFonts w:eastAsia="SimSun"/>
        </w:rPr>
        <w:t>ost</w:t>
      </w:r>
      <w:r w:rsidDel="007357C2">
        <w:rPr>
          <w:rStyle w:val="Codechar0"/>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proofErr w:type="spellStart"/>
      <w:r w:rsidRPr="00592E44">
        <w:rPr>
          <w:rStyle w:val="Codechar0"/>
          <w:rFonts w:eastAsia="SimSun"/>
        </w:rPr>
        <w:t>af</w:t>
      </w:r>
      <w:proofErr w:type="spellEnd"/>
      <w:r>
        <w:rPr>
          <w:rStyle w:val="Codechar0"/>
          <w:rFonts w:eastAsia="SimSun"/>
        </w:rPr>
        <w:t>-host-address</w:t>
      </w:r>
      <w:r>
        <w:t xml:space="preserve"> query parameter is omitted from the 3GPP Service URL, the default host name </w:t>
      </w:r>
      <w:r>
        <w:rPr>
          <w:rStyle w:val="Codechar0"/>
          <w:rFonts w:eastAsia="SimSun"/>
        </w:rPr>
        <w:t>ms.a</w:t>
      </w:r>
      <w:r w:rsidRPr="00592E44">
        <w:rPr>
          <w:rStyle w:val="Codechar0"/>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715" w:name="_CR4_9"/>
      <w:bookmarkStart w:id="716" w:name="_Toc68899545"/>
      <w:bookmarkStart w:id="717" w:name="_Toc71214296"/>
      <w:bookmarkStart w:id="718" w:name="_Toc71721970"/>
      <w:bookmarkStart w:id="719" w:name="_Toc74859022"/>
      <w:bookmarkStart w:id="720" w:name="_Toc187861711"/>
      <w:bookmarkEnd w:id="614"/>
      <w:bookmarkEnd w:id="715"/>
      <w:r>
        <w:t>4.8.3.3</w:t>
      </w:r>
      <w:r>
        <w:tab/>
        <w:t>Processing of 5GMS-specific parameters in 3GPP Service URL</w:t>
      </w:r>
      <w:bookmarkEnd w:id="720"/>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0"/>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0"/>
          <w:rFonts w:eastAsia="SimSun"/>
        </w:rPr>
        <w:t>media-entry-point</w:t>
      </w:r>
      <w:r>
        <w:t xml:space="preserve"> query parameter, the Media Session Handler shall instead select one of the Media Entry Points listed in the </w:t>
      </w:r>
      <w:proofErr w:type="spellStart"/>
      <w:r w:rsidRPr="004C4EBD">
        <w:rPr>
          <w:rStyle w:val="Codechar0"/>
        </w:rPr>
        <w:t>streamingAccess</w:t>
      </w:r>
      <w:proofErr w:type="spellEnd"/>
      <w:r w:rsidRPr="004C4EBD">
        <w:rPr>
          <w:rStyle w:val="Codechar0"/>
        </w:rPr>
        <w:t>.‌</w:t>
      </w:r>
      <w:proofErr w:type="spellStart"/>
      <w:r w:rsidRPr="004C4EBD">
        <w:rPr>
          <w:rStyle w:val="Codechar0"/>
        </w:rPr>
        <w:t>entryPoints</w:t>
      </w:r>
      <w:proofErr w:type="spellEnd"/>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0"/>
        </w:rPr>
        <w:t>content</w:t>
      </w:r>
      <w:r w:rsidRPr="004C4EBD">
        <w:rPr>
          <w:rStyle w:val="Codechar0"/>
        </w:rPr>
        <w:t>-type</w:t>
      </w:r>
      <w:r>
        <w:t xml:space="preserve"> and </w:t>
      </w:r>
      <w:r w:rsidRPr="004C4EBD">
        <w:rPr>
          <w:rStyle w:val="Codechar0"/>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0"/>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proofErr w:type="spellStart"/>
      <w:r w:rsidRPr="18C587C0">
        <w:rPr>
          <w:rStyle w:val="Codechar0"/>
        </w:rPr>
        <w:t>external‌Reference</w:t>
      </w:r>
      <w:proofErr w:type="spellEnd"/>
      <w:r>
        <w:t xml:space="preserve"> with the same value as this query parameter (see </w:t>
      </w:r>
      <w:proofErr w:type="spellStart"/>
      <w:r w:rsidRPr="18C587C0">
        <w:rPr>
          <w:rStyle w:val="Codechar0"/>
        </w:rPr>
        <w:t>policy‌Template‌Binding</w:t>
      </w:r>
      <w:r>
        <w:rPr>
          <w:rStyle w:val="Codechar0"/>
        </w:rPr>
        <w:t>s</w:t>
      </w:r>
      <w:proofErr w:type="spellEnd"/>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0"/>
        </w:rPr>
        <w:t>estimated-volume</w:t>
      </w:r>
      <w:r>
        <w:t xml:space="preserve"> query parameter, the </w:t>
      </w:r>
      <w:r w:rsidRPr="18C587C0">
        <w:rPr>
          <w:rStyle w:val="Codechar0"/>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proofErr w:type="spellStart"/>
      <w:r w:rsidRPr="18C587C0">
        <w:rPr>
          <w:rStyle w:val="Codechar0"/>
        </w:rPr>
        <w:t>external‌Reference</w:t>
      </w:r>
      <w:proofErr w:type="spellEnd"/>
      <w:r>
        <w:t xml:space="preserve"> with the same value as the </w:t>
      </w:r>
      <w:r w:rsidRPr="18C587C0">
        <w:rPr>
          <w:rStyle w:val="Codechar0"/>
        </w:rPr>
        <w:t>service-operation-point</w:t>
      </w:r>
      <w:r>
        <w:t xml:space="preserve"> query parameter (see </w:t>
      </w:r>
      <w:proofErr w:type="spellStart"/>
      <w:r w:rsidRPr="18C587C0">
        <w:rPr>
          <w:rStyle w:val="Codechar0"/>
        </w:rPr>
        <w:t>policy‌Template‌Binding</w:t>
      </w:r>
      <w:r>
        <w:rPr>
          <w:rStyle w:val="Codechar0"/>
        </w:rPr>
        <w:t>s</w:t>
      </w:r>
      <w:proofErr w:type="spellEnd"/>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proofErr w:type="spellStart"/>
      <w:r w:rsidRPr="18C587C0">
        <w:rPr>
          <w:rStyle w:val="Codechar0"/>
        </w:rPr>
        <w:t>bdtWindows</w:t>
      </w:r>
      <w:proofErr w:type="spellEnd"/>
      <w:r>
        <w:t xml:space="preserve"> array no Media Stream Handler shall be instantiated.</w:t>
      </w:r>
    </w:p>
    <w:p w14:paraId="0D6F954A" w14:textId="77777777" w:rsidR="00D06084" w:rsidRDefault="00D06084" w:rsidP="00D06084">
      <w:pPr>
        <w:pStyle w:val="Heading4"/>
      </w:pPr>
      <w:bookmarkStart w:id="721" w:name="_Toc187861712"/>
      <w:r>
        <w:t>4.8.3.4</w:t>
      </w:r>
      <w:r>
        <w:tab/>
        <w:t>Responding to the requesting application</w:t>
      </w:r>
      <w:bookmarkEnd w:id="721"/>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3CDDD1DD" w:rsidR="00F23D6E" w:rsidRPr="006436AF" w:rsidRDefault="00F23D6E" w:rsidP="00F10B8F">
      <w:pPr>
        <w:pStyle w:val="Heading2"/>
      </w:pPr>
      <w:bookmarkStart w:id="722" w:name="_Toc187861713"/>
      <w:r w:rsidRPr="006436AF">
        <w:t>4.</w:t>
      </w:r>
      <w:r w:rsidR="00F341DB" w:rsidRPr="006436AF">
        <w:t>9</w:t>
      </w:r>
      <w:r w:rsidR="00C059CA" w:rsidRPr="006436AF">
        <w:tab/>
      </w:r>
      <w:r w:rsidRPr="006436AF">
        <w:t>Procedures of the M7d (UE Media Player) interface</w:t>
      </w:r>
      <w:bookmarkEnd w:id="716"/>
      <w:bookmarkEnd w:id="717"/>
      <w:bookmarkEnd w:id="718"/>
      <w:bookmarkEnd w:id="719"/>
      <w:bookmarkEnd w:id="722"/>
    </w:p>
    <w:p w14:paraId="59205C97" w14:textId="5F5DECCE" w:rsidR="00DC0F04" w:rsidRPr="006436AF" w:rsidRDefault="00DC0F04" w:rsidP="0068732E">
      <w:pPr>
        <w:pStyle w:val="Heading3"/>
      </w:pPr>
      <w:bookmarkStart w:id="723" w:name="_CR4_9_1"/>
      <w:bookmarkStart w:id="724" w:name="_Toc68899546"/>
      <w:bookmarkStart w:id="725" w:name="_Toc71214297"/>
      <w:bookmarkStart w:id="726" w:name="_Toc71721971"/>
      <w:bookmarkStart w:id="727" w:name="_Toc74859023"/>
      <w:bookmarkStart w:id="728" w:name="_Toc187861714"/>
      <w:bookmarkEnd w:id="723"/>
      <w:r w:rsidRPr="006436AF">
        <w:t>4.</w:t>
      </w:r>
      <w:r w:rsidR="00F341DB" w:rsidRPr="006436AF">
        <w:t>9</w:t>
      </w:r>
      <w:r w:rsidRPr="006436AF">
        <w:t>.1</w:t>
      </w:r>
      <w:r w:rsidRPr="006436AF">
        <w:tab/>
        <w:t>General</w:t>
      </w:r>
      <w:bookmarkEnd w:id="724"/>
      <w:bookmarkEnd w:id="725"/>
      <w:bookmarkEnd w:id="726"/>
      <w:bookmarkEnd w:id="727"/>
      <w:bookmarkEnd w:id="728"/>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729" w:name="_CR4_9_2"/>
      <w:bookmarkStart w:id="730" w:name="_Toc68899547"/>
      <w:bookmarkStart w:id="731" w:name="_Toc71214298"/>
      <w:bookmarkStart w:id="732" w:name="_Toc71721972"/>
      <w:bookmarkStart w:id="733" w:name="_Toc74859024"/>
      <w:bookmarkStart w:id="734" w:name="_Toc187861715"/>
      <w:bookmarkEnd w:id="729"/>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730"/>
      <w:bookmarkEnd w:id="731"/>
      <w:bookmarkEnd w:id="732"/>
      <w:bookmarkEnd w:id="733"/>
      <w:bookmarkEnd w:id="734"/>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735"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proofErr w:type="spellStart"/>
      <w:r w:rsidRPr="006436AF">
        <w:rPr>
          <w:rStyle w:val="Code"/>
        </w:rPr>
        <w:t>sample</w:t>
      </w:r>
      <w:r w:rsidR="00C65017" w:rsidRPr="006436AF">
        <w:rPr>
          <w:rStyle w:val="Code"/>
        </w:rPr>
        <w:t>P</w:t>
      </w:r>
      <w:r w:rsidRPr="006436AF">
        <w:rPr>
          <w:rStyle w:val="Code"/>
        </w:rPr>
        <w:t>ercentage</w:t>
      </w:r>
      <w:proofErr w:type="spellEnd"/>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735"/>
    <w:p w14:paraId="48518CA7" w14:textId="77777777" w:rsidR="00DC0F04" w:rsidRPr="006436AF" w:rsidRDefault="00DC0F04" w:rsidP="00E70BC1">
      <w:r w:rsidRPr="006436AF">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736"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proofErr w:type="spellStart"/>
      <w:r w:rsidRPr="006436AF">
        <w:rPr>
          <w:rStyle w:val="Code"/>
        </w:rPr>
        <w:t>reporting</w:t>
      </w:r>
      <w:r w:rsidR="00C65017" w:rsidRPr="006436AF">
        <w:rPr>
          <w:rStyle w:val="Code"/>
        </w:rPr>
        <w:t>I</w:t>
      </w:r>
      <w:r w:rsidRPr="006436AF">
        <w:rPr>
          <w:rStyle w:val="Code"/>
        </w:rPr>
        <w:t>nterval</w:t>
      </w:r>
      <w:proofErr w:type="spellEnd"/>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736"/>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737" w:name="_CR4_10"/>
      <w:bookmarkStart w:id="738" w:name="_Toc68899548"/>
      <w:bookmarkStart w:id="739" w:name="_Toc71214299"/>
      <w:bookmarkStart w:id="740" w:name="_Toc71721973"/>
      <w:bookmarkStart w:id="741" w:name="_Toc74859025"/>
      <w:bookmarkStart w:id="742" w:name="_Toc187861716"/>
      <w:bookmarkEnd w:id="737"/>
      <w:r w:rsidRPr="006436AF">
        <w:t>4.</w:t>
      </w:r>
      <w:r w:rsidR="00F341DB" w:rsidRPr="006436AF">
        <w:t>10</w:t>
      </w:r>
      <w:r w:rsidR="00E1132C" w:rsidRPr="006436AF">
        <w:tab/>
      </w:r>
      <w:r w:rsidRPr="006436AF">
        <w:rPr>
          <w:szCs w:val="32"/>
        </w:rPr>
        <w:t>Procedures</w:t>
      </w:r>
      <w:r w:rsidRPr="006436AF">
        <w:t xml:space="preserve"> of the M8d interface</w:t>
      </w:r>
      <w:bookmarkEnd w:id="738"/>
      <w:bookmarkEnd w:id="739"/>
      <w:bookmarkEnd w:id="740"/>
      <w:bookmarkEnd w:id="741"/>
      <w:bookmarkEnd w:id="742"/>
    </w:p>
    <w:p w14:paraId="65B391AC" w14:textId="77777777" w:rsidR="006F05F5" w:rsidRPr="006436AF" w:rsidRDefault="006F05F5" w:rsidP="006F05F5">
      <w:r w:rsidRPr="006436AF">
        <w:t>This clause defines basic procedures for M8d.</w:t>
      </w:r>
    </w:p>
    <w:p w14:paraId="50EACB11" w14:textId="77777777" w:rsidR="00EB6454" w:rsidRPr="00A20361"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98F509A" w14:textId="77777777" w:rsidR="00C32324" w:rsidRPr="006436AF" w:rsidRDefault="00C32324" w:rsidP="00C32324">
      <w:pPr>
        <w:pStyle w:val="Heading2"/>
      </w:pPr>
      <w:bookmarkStart w:id="743" w:name="_CR4_11"/>
      <w:bookmarkStart w:id="744" w:name="_Toc187861717"/>
      <w:bookmarkEnd w:id="743"/>
      <w:r w:rsidRPr="006436AF">
        <w:t>4.11</w:t>
      </w:r>
      <w:r w:rsidRPr="006436AF">
        <w:tab/>
        <w:t>Data collection and reporting procedures at reference point R4</w:t>
      </w:r>
      <w:bookmarkEnd w:id="744"/>
    </w:p>
    <w:p w14:paraId="2A13E91B" w14:textId="77777777" w:rsidR="00C32324" w:rsidRPr="006436AF" w:rsidRDefault="00C32324" w:rsidP="00C32324">
      <w:pPr>
        <w:pStyle w:val="Heading3"/>
      </w:pPr>
      <w:bookmarkStart w:id="745" w:name="_CR4_11_1"/>
      <w:bookmarkStart w:id="746" w:name="_Toc187861718"/>
      <w:bookmarkEnd w:id="745"/>
      <w:r w:rsidRPr="006436AF">
        <w:t>4.11.1</w:t>
      </w:r>
      <w:r w:rsidRPr="006436AF">
        <w:tab/>
        <w:t>General</w:t>
      </w:r>
      <w:bookmarkEnd w:id="746"/>
    </w:p>
    <w:p w14:paraId="58E27D62" w14:textId="6BD21212" w:rsidR="00C32324" w:rsidRPr="006436AF" w:rsidRDefault="00C32324" w:rsidP="00C32324">
      <w:bookmarkStart w:id="747"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proofErr w:type="spellStart"/>
      <w:r w:rsidRPr="006436AF">
        <w:rPr>
          <w:rFonts w:ascii="Arial" w:hAnsi="Arial" w:cs="Arial"/>
          <w:i/>
          <w:iCs/>
          <w:sz w:val="18"/>
          <w:szCs w:val="18"/>
        </w:rPr>
        <w:t>Ndcaf_DataReporting</w:t>
      </w:r>
      <w:proofErr w:type="spellEnd"/>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748" w:name="_CR4_11_2"/>
      <w:bookmarkStart w:id="749" w:name="_Toc187861719"/>
      <w:bookmarkEnd w:id="747"/>
      <w:bookmarkEnd w:id="748"/>
      <w:r w:rsidRPr="006436AF">
        <w:t>4.11.2</w:t>
      </w:r>
      <w:r w:rsidRPr="006436AF">
        <w:tab/>
        <w:t>5GMS AS data collection and reporting client configuration</w:t>
      </w:r>
      <w:bookmarkEnd w:id="749"/>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750"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proofErr w:type="spellStart"/>
      <w:r w:rsidRPr="006436AF">
        <w:rPr>
          <w:rStyle w:val="Code"/>
        </w:rPr>
        <w:t>Ndcaf_DataReporting</w:t>
      </w:r>
      <w:proofErr w:type="spellEnd"/>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proofErr w:type="spellStart"/>
      <w:r w:rsidRPr="006436AF">
        <w:rPr>
          <w:rStyle w:val="Code"/>
        </w:rPr>
        <w:t>Nnef_DataReporting</w:t>
      </w:r>
      <w:proofErr w:type="spellEnd"/>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751" w:name="_MCCTEMPBM_CRPT71130127___7"/>
      <w:bookmarkEnd w:id="750"/>
      <w:r w:rsidRPr="006436AF">
        <w:t xml:space="preserve">In both cases, the 5GMS AS shall declare that it supports the </w:t>
      </w:r>
      <w:r w:rsidRPr="006436AF">
        <w:rPr>
          <w:rStyle w:val="Code"/>
        </w:rPr>
        <w:t>MS_ACCESS_ACTIVITY</w:t>
      </w:r>
      <w:r w:rsidRPr="006436AF">
        <w:t xml:space="preserve"> data reporting domain in </w:t>
      </w:r>
      <w:proofErr w:type="spellStart"/>
      <w:r w:rsidRPr="006436AF">
        <w:rPr>
          <w:rStyle w:val="Code"/>
        </w:rPr>
        <w:t>Data‌Reporting‌Session</w:t>
      </w:r>
      <w:proofErr w:type="spellEnd"/>
      <w:r w:rsidRPr="006436AF">
        <w:rPr>
          <w:rStyle w:val="Code"/>
        </w:rPr>
        <w:t>.‌</w:t>
      </w:r>
      <w:proofErr w:type="spellStart"/>
      <w:r w:rsidRPr="006436AF">
        <w:rPr>
          <w:rStyle w:val="Code"/>
        </w:rPr>
        <w:t>supportedDomains</w:t>
      </w:r>
      <w:proofErr w:type="spellEnd"/>
      <w:r w:rsidRPr="006436AF">
        <w:t xml:space="preserve"> (see clauses 7.2.3.2.1 and 7.2.3.3.1 of TS 26.532 [49]) and the Data Collection AF instantiated in the 5GMS AF shall request reporting for this domain by including the same value as a key to the </w:t>
      </w:r>
      <w:proofErr w:type="spellStart"/>
      <w:r w:rsidRPr="006436AF">
        <w:rPr>
          <w:rStyle w:val="Code"/>
        </w:rPr>
        <w:t>Data‌Reporting‌Session</w:t>
      </w:r>
      <w:proofErr w:type="spellEnd"/>
      <w:r w:rsidRPr="006436AF">
        <w:rPr>
          <w:rStyle w:val="Code"/>
        </w:rPr>
        <w:t>.‌</w:t>
      </w:r>
      <w:proofErr w:type="spellStart"/>
      <w:r w:rsidRPr="006436AF">
        <w:rPr>
          <w:rStyle w:val="Code"/>
        </w:rPr>
        <w:t>reportingConditions</w:t>
      </w:r>
      <w:proofErr w:type="spellEnd"/>
      <w:r w:rsidRPr="006436AF">
        <w:t xml:space="preserve"> dictionary. The value of the </w:t>
      </w:r>
      <w:proofErr w:type="spellStart"/>
      <w:r w:rsidRPr="006436AF">
        <w:rPr>
          <w:rStyle w:val="Code"/>
        </w:rPr>
        <w:t>ReportingCondition.type</w:t>
      </w:r>
      <w:proofErr w:type="spellEnd"/>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751"/>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752" w:name="_CR4_11_3"/>
      <w:bookmarkStart w:id="753" w:name="_Toc187861720"/>
      <w:bookmarkEnd w:id="752"/>
      <w:r w:rsidRPr="006436AF">
        <w:t>4.11.3</w:t>
      </w:r>
      <w:r w:rsidRPr="006436AF">
        <w:tab/>
        <w:t>5GMS AS data reporting</w:t>
      </w:r>
      <w:bookmarkEnd w:id="753"/>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754"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proofErr w:type="spellStart"/>
      <w:r w:rsidRPr="006436AF">
        <w:rPr>
          <w:rStyle w:val="Code"/>
        </w:rPr>
        <w:t>Ndcaf_DataReporting</w:t>
      </w:r>
      <w:proofErr w:type="spellEnd"/>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proofErr w:type="spellStart"/>
      <w:r w:rsidRPr="006436AF">
        <w:rPr>
          <w:rStyle w:val="Code"/>
        </w:rPr>
        <w:t>Nnef_DataReporting</w:t>
      </w:r>
      <w:proofErr w:type="spellEnd"/>
      <w:r w:rsidRPr="006436AF">
        <w:t xml:space="preserve"> service as defined in TS 26.531 [4</w:t>
      </w:r>
      <w:r w:rsidR="00C363EB" w:rsidRPr="006436AF">
        <w:t>8</w:t>
      </w:r>
      <w:r w:rsidRPr="006436AF">
        <w:t>].</w:t>
      </w:r>
    </w:p>
    <w:bookmarkEnd w:id="754"/>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755"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proofErr w:type="spellStart"/>
      <w:r w:rsidRPr="006436AF">
        <w:rPr>
          <w:rStyle w:val="Code"/>
        </w:rPr>
        <w:t>DataReport</w:t>
      </w:r>
      <w:proofErr w:type="spellEnd"/>
      <w:r w:rsidRPr="006436AF">
        <w:t xml:space="preserve"> (as defined in clause 7.3.3.2.1 of TS 26.532 [4</w:t>
      </w:r>
      <w:r w:rsidR="00C363EB" w:rsidRPr="006436AF">
        <w:t>9</w:t>
      </w:r>
      <w:r w:rsidRPr="006436AF">
        <w:t>]) containing one or more</w:t>
      </w:r>
      <w:r w:rsidRPr="006436AF">
        <w:rPr>
          <w:rStyle w:val="Code"/>
        </w:rPr>
        <w:t xml:space="preserve"> </w:t>
      </w:r>
      <w:proofErr w:type="spellStart"/>
      <w:r w:rsidRPr="006436AF">
        <w:rPr>
          <w:rStyle w:val="Code"/>
        </w:rPr>
        <w:t>MediaStreaming‌AccessRecord</w:t>
      </w:r>
      <w:proofErr w:type="spellEnd"/>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756" w:name="_CR4_11A"/>
      <w:bookmarkStart w:id="757" w:name="_Toc123800745"/>
      <w:bookmarkStart w:id="758" w:name="_Toc123800944"/>
      <w:bookmarkStart w:id="759" w:name="_Toc187861721"/>
      <w:bookmarkEnd w:id="755"/>
      <w:bookmarkEnd w:id="756"/>
      <w:r>
        <w:t>4.11A</w:t>
      </w:r>
      <w:r>
        <w:tab/>
        <w:t>Data collection and reporting procedures at reference point R2</w:t>
      </w:r>
      <w:bookmarkEnd w:id="757"/>
      <w:bookmarkEnd w:id="759"/>
    </w:p>
    <w:p w14:paraId="704B55AA" w14:textId="77777777" w:rsidR="00D7167D" w:rsidRDefault="00D7167D" w:rsidP="00D7167D">
      <w:pPr>
        <w:pStyle w:val="Heading3"/>
      </w:pPr>
      <w:bookmarkStart w:id="760" w:name="_CR4_11A_1"/>
      <w:bookmarkStart w:id="761" w:name="_Toc123800746"/>
      <w:bookmarkStart w:id="762" w:name="_Toc187861722"/>
      <w:bookmarkEnd w:id="760"/>
      <w:r>
        <w:t>4.11A.1</w:t>
      </w:r>
      <w:r>
        <w:tab/>
        <w:t>General</w:t>
      </w:r>
      <w:bookmarkEnd w:id="761"/>
      <w:bookmarkEnd w:id="762"/>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proofErr w:type="spellStart"/>
      <w:r w:rsidRPr="00C358D9">
        <w:rPr>
          <w:rFonts w:ascii="Arial" w:hAnsi="Arial" w:cs="Arial"/>
          <w:i/>
          <w:iCs/>
          <w:sz w:val="18"/>
          <w:szCs w:val="18"/>
        </w:rPr>
        <w:t>Ndcaf_DataReporting</w:t>
      </w:r>
      <w:proofErr w:type="spellEnd"/>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763" w:name="_CR4_11A_2"/>
      <w:bookmarkStart w:id="764" w:name="_Toc123800747"/>
      <w:bookmarkStart w:id="765" w:name="_Toc187861723"/>
      <w:bookmarkEnd w:id="763"/>
      <w:r>
        <w:t>4.11A.2</w:t>
      </w:r>
      <w:r>
        <w:tab/>
        <w:t>Data collection and reporting client configuration</w:t>
      </w:r>
      <w:bookmarkEnd w:id="764"/>
      <w:bookmarkEnd w:id="765"/>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proofErr w:type="spellStart"/>
      <w:r w:rsidRPr="00057D2F">
        <w:rPr>
          <w:rStyle w:val="Code"/>
        </w:rPr>
        <w:t>Ndcaf_DataReporting</w:t>
      </w:r>
      <w:proofErr w:type="spellEnd"/>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48548B">
        <w:rPr>
          <w:rStyle w:val="Code"/>
        </w:rPr>
        <w:t>MS_</w:t>
      </w:r>
      <w:r>
        <w:rPr>
          <w:rStyle w:val="Code"/>
        </w:rPr>
        <w:t>ANBR_NETWORK_ASSISTANCE</w:t>
      </w:r>
      <w:r>
        <w:t xml:space="preserve"> data reporting domain in </w:t>
      </w:r>
      <w:proofErr w:type="spellStart"/>
      <w:r w:rsidRPr="00EE721A">
        <w:rPr>
          <w:rStyle w:val="Code"/>
        </w:rPr>
        <w:t>Data</w:t>
      </w:r>
      <w:r>
        <w:rPr>
          <w:rStyle w:val="Code"/>
        </w:rPr>
        <w:t>‌</w:t>
      </w:r>
      <w:r w:rsidRPr="00EE721A">
        <w:rPr>
          <w:rStyle w:val="Code"/>
        </w:rPr>
        <w:t>Reporting</w:t>
      </w:r>
      <w:r>
        <w:rPr>
          <w:rStyle w:val="Code"/>
        </w:rPr>
        <w:t>‌</w:t>
      </w:r>
      <w:r w:rsidRPr="00EE721A">
        <w:rPr>
          <w:rStyle w:val="Code"/>
        </w:rPr>
        <w:t>Session</w:t>
      </w:r>
      <w:proofErr w:type="spellEnd"/>
      <w:r w:rsidRPr="00EE721A">
        <w:rPr>
          <w:rStyle w:val="Code"/>
        </w:rPr>
        <w:t>.</w:t>
      </w:r>
      <w:r>
        <w:rPr>
          <w:rStyle w:val="Code"/>
        </w:rPr>
        <w:t>‌</w:t>
      </w:r>
      <w:proofErr w:type="spellStart"/>
      <w:r w:rsidRPr="00EE721A">
        <w:rPr>
          <w:rStyle w:val="Code"/>
        </w:rPr>
        <w:t>supportedDomains</w:t>
      </w:r>
      <w:proofErr w:type="spellEnd"/>
      <w:r>
        <w:t xml:space="preserve"> (see clauses 7.3.2.1 and 7.3.3.1 of TS 26.532 [49]) and the Data Collection AF instantiated in the 5GMS AF shall request reporting for this domain by including the same value as a key to the </w:t>
      </w:r>
      <w:proofErr w:type="spellStart"/>
      <w:r w:rsidRPr="00EE721A">
        <w:rPr>
          <w:rStyle w:val="Code"/>
        </w:rPr>
        <w:t>Data</w:t>
      </w:r>
      <w:r>
        <w:rPr>
          <w:rStyle w:val="Code"/>
        </w:rPr>
        <w:t>‌</w:t>
      </w:r>
      <w:r w:rsidRPr="00EE721A">
        <w:rPr>
          <w:rStyle w:val="Code"/>
        </w:rPr>
        <w:t>Reporting</w:t>
      </w:r>
      <w:r>
        <w:rPr>
          <w:rStyle w:val="Code"/>
        </w:rPr>
        <w:t>‌</w:t>
      </w:r>
      <w:r w:rsidRPr="00EE721A">
        <w:rPr>
          <w:rStyle w:val="Code"/>
        </w:rPr>
        <w:t>Session</w:t>
      </w:r>
      <w:proofErr w:type="spellEnd"/>
      <w:r w:rsidRPr="00EE721A">
        <w:rPr>
          <w:rStyle w:val="Code"/>
        </w:rPr>
        <w:t>.</w:t>
      </w:r>
      <w:r>
        <w:rPr>
          <w:rStyle w:val="Code"/>
        </w:rPr>
        <w:t>‌</w:t>
      </w:r>
      <w:proofErr w:type="spellStart"/>
      <w:r>
        <w:rPr>
          <w:rStyle w:val="Code"/>
        </w:rPr>
        <w:t>reportingConditions</w:t>
      </w:r>
      <w:proofErr w:type="spellEnd"/>
      <w:r>
        <w:t xml:space="preserve"> dictionary. The value of the </w:t>
      </w:r>
      <w:proofErr w:type="spellStart"/>
      <w:r w:rsidRPr="009B076B">
        <w:rPr>
          <w:rStyle w:val="Code"/>
        </w:rPr>
        <w:t>ReportingCondition.type</w:t>
      </w:r>
      <w:proofErr w:type="spellEnd"/>
      <w:r>
        <w:t xml:space="preserve"> property at this key shall be </w:t>
      </w:r>
      <w:r>
        <w:rPr>
          <w:rStyle w:val="Code"/>
        </w:rPr>
        <w:t>EVENT</w:t>
      </w:r>
      <w:r>
        <w:t xml:space="preserve"> or </w:t>
      </w:r>
      <w:r w:rsidRPr="00196581">
        <w:rPr>
          <w:rStyle w:val="Code"/>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766" w:name="_CR4_11A_3"/>
      <w:bookmarkStart w:id="767" w:name="_Toc187861724"/>
      <w:bookmarkEnd w:id="766"/>
      <w:r>
        <w:t>4.11A.3</w:t>
      </w:r>
      <w:r>
        <w:tab/>
        <w:t>ANBR-based Network Assistance invocation reporting</w:t>
      </w:r>
      <w:bookmarkEnd w:id="767"/>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proofErr w:type="spellStart"/>
      <w:r w:rsidRPr="00057D2F">
        <w:rPr>
          <w:rStyle w:val="Code"/>
        </w:rPr>
        <w:t>Ndcaf_DataReporting</w:t>
      </w:r>
      <w:proofErr w:type="spellEnd"/>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proofErr w:type="spellStart"/>
      <w:r w:rsidRPr="00745D94">
        <w:rPr>
          <w:rStyle w:val="Code"/>
        </w:rPr>
        <w:t>DataReport</w:t>
      </w:r>
      <w:proofErr w:type="spellEnd"/>
      <w:r>
        <w:t xml:space="preserve"> (as defined in clause 7.3 of TS 26.532 [49]) containing a</w:t>
      </w:r>
      <w:r>
        <w:rPr>
          <w:rStyle w:val="Code"/>
        </w:rPr>
        <w:t xml:space="preserve"> </w:t>
      </w:r>
      <w:proofErr w:type="spellStart"/>
      <w:r>
        <w:rPr>
          <w:rStyle w:val="Code"/>
        </w:rPr>
        <w:t>ANBRNetworkAssistanceInvocationRecord</w:t>
      </w:r>
      <w:proofErr w:type="spellEnd"/>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768" w:name="_CR4_12"/>
      <w:bookmarkStart w:id="769" w:name="_Toc187861725"/>
      <w:bookmarkEnd w:id="758"/>
      <w:bookmarkEnd w:id="768"/>
      <w:r w:rsidRPr="006436AF">
        <w:t>4.12</w:t>
      </w:r>
      <w:r w:rsidRPr="006436AF">
        <w:tab/>
        <w:t>Event Exposure procedures at reference points R5 and R6</w:t>
      </w:r>
      <w:bookmarkEnd w:id="769"/>
    </w:p>
    <w:p w14:paraId="006D4087" w14:textId="77777777" w:rsidR="00C32324" w:rsidRPr="006436AF" w:rsidRDefault="00C32324" w:rsidP="00C32324">
      <w:pPr>
        <w:pStyle w:val="Heading3"/>
      </w:pPr>
      <w:bookmarkStart w:id="770" w:name="_CR4_12_1"/>
      <w:bookmarkStart w:id="771" w:name="_Toc187861726"/>
      <w:bookmarkEnd w:id="770"/>
      <w:r w:rsidRPr="006436AF">
        <w:t>4.12.1</w:t>
      </w:r>
      <w:r w:rsidRPr="006436AF">
        <w:tab/>
        <w:t>General</w:t>
      </w:r>
      <w:bookmarkEnd w:id="771"/>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772" w:name="_MCCTEMPBM_CRPT71130130___7"/>
      <w:r w:rsidRPr="006436AF">
        <w:t xml:space="preserve">The following </w:t>
      </w:r>
      <w:proofErr w:type="spellStart"/>
      <w:r w:rsidRPr="006436AF">
        <w:rPr>
          <w:rFonts w:ascii="Arial" w:hAnsi="Arial" w:cs="Arial"/>
          <w:i/>
          <w:iCs/>
          <w:sz w:val="18"/>
          <w:szCs w:val="18"/>
        </w:rPr>
        <w:t>Naf_EventExposure</w:t>
      </w:r>
      <w:proofErr w:type="spellEnd"/>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773" w:name="_MCCTEMPBM_CRPT71130131___1"/>
      <w:bookmarkEnd w:id="772"/>
      <w:r w:rsidRPr="006436AF">
        <w:t>-</w:t>
      </w:r>
      <w:r w:rsidRPr="006436AF">
        <w:tab/>
      </w:r>
      <w:proofErr w:type="spellStart"/>
      <w:r w:rsidR="00C32324" w:rsidRPr="006436AF">
        <w:t>Naf_EventExposure_Subscribe</w:t>
      </w:r>
      <w:proofErr w:type="spellEnd"/>
      <w:r w:rsidR="00C32324" w:rsidRPr="006436AF">
        <w:t>,</w:t>
      </w:r>
    </w:p>
    <w:p w14:paraId="4A11A192" w14:textId="6B194736" w:rsidR="00C32324" w:rsidRPr="006436AF" w:rsidRDefault="006641D5" w:rsidP="006641D5">
      <w:pPr>
        <w:pStyle w:val="B1"/>
      </w:pPr>
      <w:r w:rsidRPr="006436AF">
        <w:t>-</w:t>
      </w:r>
      <w:r w:rsidRPr="006436AF">
        <w:tab/>
      </w:r>
      <w:proofErr w:type="spellStart"/>
      <w:r w:rsidR="00C32324" w:rsidRPr="006436AF">
        <w:t>Naf_EventExposure_Unsubscribe</w:t>
      </w:r>
      <w:proofErr w:type="spellEnd"/>
      <w:r w:rsidR="00C32324" w:rsidRPr="006436AF">
        <w:t>, and</w:t>
      </w:r>
    </w:p>
    <w:p w14:paraId="2170461E" w14:textId="4BFF29FC" w:rsidR="00C32324" w:rsidRPr="006436AF" w:rsidRDefault="006641D5" w:rsidP="006641D5">
      <w:pPr>
        <w:pStyle w:val="B1"/>
      </w:pPr>
      <w:r w:rsidRPr="006436AF">
        <w:t>-</w:t>
      </w:r>
      <w:r w:rsidRPr="006436AF">
        <w:tab/>
      </w:r>
      <w:proofErr w:type="spellStart"/>
      <w:r w:rsidR="00C32324" w:rsidRPr="006436AF">
        <w:t>Naf_EventExposure</w:t>
      </w:r>
      <w:proofErr w:type="spellEnd"/>
      <w:r w:rsidR="00C32324" w:rsidRPr="006436AF">
        <w:t xml:space="preserve"> Notify.</w:t>
      </w:r>
    </w:p>
    <w:bookmarkEnd w:id="773"/>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774" w:name="_CR4_12_2"/>
      <w:bookmarkStart w:id="775" w:name="_Toc187861727"/>
      <w:bookmarkEnd w:id="774"/>
      <w:r w:rsidRPr="006436AF">
        <w:t>4.12.2</w:t>
      </w:r>
      <w:r w:rsidRPr="006436AF">
        <w:tab/>
        <w:t>Event Exposure subscription procedure</w:t>
      </w:r>
      <w:bookmarkEnd w:id="775"/>
    </w:p>
    <w:p w14:paraId="361CA199" w14:textId="16744F1C" w:rsidR="00C32324" w:rsidRPr="006436AF" w:rsidRDefault="00C32324" w:rsidP="00C32324">
      <w:bookmarkStart w:id="776" w:name="_MCCTEMPBM_CRPT71130132___7"/>
      <w:r w:rsidRPr="006436AF">
        <w:t xml:space="preserve">The definition of input and output parameters of the </w:t>
      </w:r>
      <w:proofErr w:type="spellStart"/>
      <w:r w:rsidRPr="006436AF">
        <w:rPr>
          <w:rStyle w:val="Code"/>
        </w:rPr>
        <w:t>Naf_EventExposure_Subscribe</w:t>
      </w:r>
      <w:proofErr w:type="spellEnd"/>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777" w:name="_CR4_12_3"/>
      <w:bookmarkStart w:id="778" w:name="_Toc187861728"/>
      <w:bookmarkEnd w:id="776"/>
      <w:bookmarkEnd w:id="777"/>
      <w:r w:rsidRPr="006436AF">
        <w:t>4.12.3</w:t>
      </w:r>
      <w:r w:rsidRPr="006436AF">
        <w:tab/>
        <w:t xml:space="preserve">Event Exposure </w:t>
      </w:r>
      <w:proofErr w:type="spellStart"/>
      <w:r w:rsidRPr="006436AF">
        <w:t>unsubscription</w:t>
      </w:r>
      <w:proofErr w:type="spellEnd"/>
      <w:r w:rsidRPr="006436AF">
        <w:t xml:space="preserve"> procedure</w:t>
      </w:r>
      <w:bookmarkEnd w:id="778"/>
    </w:p>
    <w:p w14:paraId="0162FE6D" w14:textId="229366E1" w:rsidR="00C32324" w:rsidRPr="006436AF" w:rsidRDefault="00C32324" w:rsidP="00C32324">
      <w:bookmarkStart w:id="779" w:name="_MCCTEMPBM_CRPT71130133___7"/>
      <w:r w:rsidRPr="006436AF">
        <w:t xml:space="preserve">The definition of input and output parameters of the </w:t>
      </w:r>
      <w:proofErr w:type="spellStart"/>
      <w:r w:rsidRPr="006436AF">
        <w:rPr>
          <w:rStyle w:val="Code"/>
        </w:rPr>
        <w:t>Naf_EventExposure_Unsubscribe</w:t>
      </w:r>
      <w:proofErr w:type="spellEnd"/>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780" w:name="_CR4_12_4"/>
      <w:bookmarkStart w:id="781" w:name="_Toc187861729"/>
      <w:bookmarkEnd w:id="779"/>
      <w:bookmarkEnd w:id="780"/>
      <w:r w:rsidRPr="006436AF">
        <w:t>4.12.4</w:t>
      </w:r>
      <w:r w:rsidRPr="006436AF">
        <w:tab/>
        <w:t>Event Exposure notification procedure</w:t>
      </w:r>
      <w:bookmarkEnd w:id="781"/>
    </w:p>
    <w:p w14:paraId="349DD56E" w14:textId="56A0EA05" w:rsidR="00C32324" w:rsidRPr="006436AF" w:rsidRDefault="00C32324" w:rsidP="00C32324">
      <w:bookmarkStart w:id="782" w:name="_MCCTEMPBM_CRPT71130134___7"/>
      <w:r w:rsidRPr="006436AF">
        <w:t xml:space="preserve">The definition of input and output parameters of the </w:t>
      </w:r>
      <w:proofErr w:type="spellStart"/>
      <w:r w:rsidRPr="006436AF">
        <w:rPr>
          <w:rStyle w:val="Code"/>
        </w:rPr>
        <w:t>Naf_EventExposure_Notify</w:t>
      </w:r>
      <w:proofErr w:type="spellEnd"/>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783" w:name="_CR4_13"/>
      <w:bookmarkStart w:id="784" w:name="_Toc187861730"/>
      <w:bookmarkEnd w:id="782"/>
      <w:bookmarkEnd w:id="783"/>
      <w:r w:rsidRPr="006436AF">
        <w:t>4.13</w:t>
      </w:r>
      <w:r w:rsidRPr="006436AF">
        <w:tab/>
        <w:t>Procedures for downlink media streaming via eMBMS</w:t>
      </w:r>
      <w:bookmarkEnd w:id="784"/>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785"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785"/>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786"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786"/>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787" w:name="_CR4_14"/>
      <w:bookmarkStart w:id="788" w:name="_Toc123800754"/>
      <w:bookmarkStart w:id="789" w:name="_Toc187861731"/>
      <w:bookmarkEnd w:id="787"/>
      <w:r w:rsidRPr="00586B6B">
        <w:t>4.</w:t>
      </w:r>
      <w:r>
        <w:t>14</w:t>
      </w:r>
      <w:r w:rsidRPr="00586B6B">
        <w:tab/>
        <w:t xml:space="preserve">Procedures for </w:t>
      </w:r>
      <w:r>
        <w:t>downlink media streaming via</w:t>
      </w:r>
      <w:r w:rsidRPr="00586B6B">
        <w:t xml:space="preserve"> </w:t>
      </w:r>
      <w:bookmarkEnd w:id="788"/>
      <w:r>
        <w:t>MBS</w:t>
      </w:r>
      <w:bookmarkEnd w:id="789"/>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either </w:t>
      </w:r>
      <w:r>
        <w:rPr>
          <w:rStyle w:val="Code"/>
        </w:rPr>
        <w:t xml:space="preserve">MODE_EXCLUSIVE </w:t>
      </w:r>
      <w:r>
        <w:t xml:space="preserve">or </w:t>
      </w:r>
      <w:r>
        <w:rPr>
          <w:rStyle w:val="Code"/>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Pr>
          <w:rStyle w:val="Code"/>
        </w:rPr>
        <w:t>DISTRIBUTION_‌NETWORK_MBS</w:t>
      </w:r>
      <w:r>
        <w:t xml:space="preserve"> in the Content Hosting configuration at reference point M1d, as specified in clause 8.8.3.1 of TS 26.510 [56], with </w:t>
      </w:r>
      <w:r>
        <w:rPr>
          <w:rStyle w:val="Code"/>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790" w:name="_CR5"/>
      <w:bookmarkStart w:id="791" w:name="_Toc68899549"/>
      <w:bookmarkStart w:id="792" w:name="_Toc71214300"/>
      <w:bookmarkStart w:id="793" w:name="_Toc71721974"/>
      <w:bookmarkStart w:id="794" w:name="_Toc74859026"/>
      <w:bookmarkStart w:id="795" w:name="_Toc187861732"/>
      <w:bookmarkEnd w:id="790"/>
      <w:r w:rsidRPr="006436AF">
        <w:t>5</w:t>
      </w:r>
      <w:r w:rsidRPr="006436AF">
        <w:tab/>
        <w:t xml:space="preserve">Procedures for </w:t>
      </w:r>
      <w:r w:rsidR="00A8001A" w:rsidRPr="006436AF">
        <w:t xml:space="preserve">Uplink </w:t>
      </w:r>
      <w:r w:rsidR="00322275" w:rsidRPr="006436AF">
        <w:t>M</w:t>
      </w:r>
      <w:r w:rsidR="00A8001A" w:rsidRPr="006436AF">
        <w:t>edia streaming</w:t>
      </w:r>
      <w:bookmarkEnd w:id="791"/>
      <w:bookmarkEnd w:id="792"/>
      <w:bookmarkEnd w:id="793"/>
      <w:bookmarkEnd w:id="794"/>
      <w:bookmarkEnd w:id="795"/>
    </w:p>
    <w:p w14:paraId="71E4156D" w14:textId="2C192F4A" w:rsidR="009B6154" w:rsidRPr="006436AF" w:rsidRDefault="009B6154" w:rsidP="009B6154">
      <w:pPr>
        <w:pStyle w:val="Heading2"/>
      </w:pPr>
      <w:bookmarkStart w:id="796" w:name="_CR5_1"/>
      <w:bookmarkStart w:id="797" w:name="_Toc68899550"/>
      <w:bookmarkStart w:id="798" w:name="_Toc71214301"/>
      <w:bookmarkStart w:id="799" w:name="_Toc71721975"/>
      <w:bookmarkStart w:id="800" w:name="_Toc74859027"/>
      <w:bookmarkStart w:id="801" w:name="_Toc187861733"/>
      <w:bookmarkEnd w:id="796"/>
      <w:r w:rsidRPr="006436AF">
        <w:t>5.1</w:t>
      </w:r>
      <w:r w:rsidRPr="006436AF">
        <w:tab/>
        <w:t>General</w:t>
      </w:r>
      <w:bookmarkEnd w:id="797"/>
      <w:bookmarkEnd w:id="798"/>
      <w:bookmarkEnd w:id="799"/>
      <w:bookmarkEnd w:id="800"/>
      <w:bookmarkEnd w:id="801"/>
    </w:p>
    <w:p w14:paraId="19CEADCB" w14:textId="77777777" w:rsidR="0033474B" w:rsidRDefault="0033474B" w:rsidP="0033474B">
      <w:pPr>
        <w:keepLines/>
      </w:pPr>
      <w:r>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28EE0124" w14:textId="7BC257BC" w:rsidR="0033474B" w:rsidRDefault="0033474B" w:rsidP="0033474B">
      <w:r>
        <w:t>The M1 Provisioning API enables the 5GMSu Application Provider to establish and manage the uplink media session handling and streaming options of the 5GMSu System.</w:t>
      </w:r>
    </w:p>
    <w:p w14:paraId="4DAE84FD" w14:textId="002D015F" w:rsidR="0033474B" w:rsidRDefault="0033474B" w:rsidP="0033474B">
      <w:bookmarkStart w:id="802" w:name="_MCCTEMPBM_CRPT71130137___7"/>
      <w:r>
        <w:t xml:space="preserve">The content egest interface at reference point M2u enables uplink media streaming content that has been sent by the 5GMSu Client to the 5GMSu AS at reference point M4u to be subsequently delivered to the 5GMSu Application Provider. Uplink media streaming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5GMSu Application Provider's target endpoint for push-based streaming content delivery at reference point M2u is provided to the 5GMSu AF as part of the M1 Provisioning Session and this is passed to the 5GMSu AS </w:t>
      </w:r>
      <w:proofErr w:type="spellStart"/>
      <w:r>
        <w:t>as</w:t>
      </w:r>
      <w:proofErr w:type="spellEnd"/>
      <w:r>
        <w:t xml:space="preserve"> part of the M3u configuration procedures.</w:t>
      </w:r>
    </w:p>
    <w:p w14:paraId="51F50A1D" w14:textId="4DA6E30B" w:rsidR="0033474B" w:rsidRDefault="0033474B" w:rsidP="0033474B">
      <w:bookmarkStart w:id="803" w:name="_Hlk170379231"/>
      <w:bookmarkEnd w:id="802"/>
      <w:r>
        <w:t>The 5GMSu AF, having been successfully provisioned at reference point M1u</w:t>
      </w:r>
      <w:bookmarkEnd w:id="803"/>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804" w:name="_Toc68899551"/>
      <w:bookmarkStart w:id="805" w:name="_Toc71214302"/>
      <w:bookmarkStart w:id="806" w:name="_Toc71721976"/>
      <w:bookmarkStart w:id="807"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808" w:name="_CR5_2"/>
      <w:bookmarkStart w:id="809" w:name="_Toc187861734"/>
      <w:bookmarkEnd w:id="808"/>
      <w:r w:rsidRPr="006436AF">
        <w:t>5.2</w:t>
      </w:r>
      <w:r w:rsidRPr="006436AF">
        <w:tab/>
      </w:r>
      <w:r w:rsidR="006A2A50" w:rsidRPr="006436AF">
        <w:t xml:space="preserve">APIs relevant to Uplink </w:t>
      </w:r>
      <w:r w:rsidR="0058270C" w:rsidRPr="006436AF">
        <w:t xml:space="preserve">Media </w:t>
      </w:r>
      <w:r w:rsidR="006A2A50" w:rsidRPr="006436AF">
        <w:t>Streaming</w:t>
      </w:r>
      <w:bookmarkEnd w:id="804"/>
      <w:bookmarkEnd w:id="805"/>
      <w:bookmarkEnd w:id="806"/>
      <w:bookmarkEnd w:id="807"/>
      <w:bookmarkEnd w:id="809"/>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6E1FEE6" w14:textId="51483FBE" w:rsidR="0033474B" w:rsidRPr="002B3153" w:rsidRDefault="00CA1DED" w:rsidP="0033474B">
      <w:pPr>
        <w:pStyle w:val="TH"/>
      </w:pPr>
      <w:r w:rsidRPr="006436AF">
        <w:t>T</w:t>
      </w:r>
      <w:bookmarkStart w:id="810" w:name="_Toc68899552"/>
      <w:bookmarkStart w:id="811" w:name="_Toc71214303"/>
      <w:bookmarkStart w:id="812" w:name="_Toc71721977"/>
      <w:bookmarkStart w:id="813" w:name="_Toc74859029"/>
      <w:r w:rsidR="0033474B" w:rsidRPr="0033474B">
        <w:t xml:space="preserve"> </w:t>
      </w:r>
      <w:bookmarkStart w:id="814" w:name="_CRTTable5_21"/>
      <w:r w:rsidR="0033474B" w:rsidRPr="002B3153">
        <w:t xml:space="preserve">Table </w:t>
      </w:r>
      <w:bookmarkEnd w:id="814"/>
      <w:r w:rsidR="0033474B" w:rsidRPr="002B3153">
        <w:t>5.2</w:t>
      </w:r>
      <w:r w:rsidR="0033474B" w:rsidRPr="002B3153">
        <w:noBreakHyphen/>
        <w:t xml:space="preserve">1: Summary of APIs relevant to uplink </w:t>
      </w:r>
      <w:r w:rsidR="0033474B">
        <w:t xml:space="preserve">media </w:t>
      </w:r>
      <w:r w:rsidR="0033474B" w:rsidRPr="002B3153">
        <w:t>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33474B" w:rsidRPr="00586B6B" w14:paraId="1EBA6E70" w14:textId="77777777" w:rsidTr="002E2BF2">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C93A6" w14:textId="77777777" w:rsidR="0033474B" w:rsidRPr="00586B6B" w:rsidRDefault="0033474B" w:rsidP="002E2BF2">
            <w:pPr>
              <w:pStyle w:val="TAH"/>
            </w:pPr>
            <w:r w:rsidRPr="00586B6B">
              <w:t>5GMS</w:t>
            </w:r>
            <w:r>
              <w:t>u</w:t>
            </w:r>
            <w:r w:rsidRPr="00586B6B">
              <w:t xml:space="preserve"> feature</w:t>
            </w:r>
          </w:p>
        </w:tc>
        <w:tc>
          <w:tcPr>
            <w:tcW w:w="2677" w:type="dxa"/>
            <w:vMerge w:val="restart"/>
          </w:tcPr>
          <w:p w14:paraId="12B915D5" w14:textId="77777777" w:rsidR="0033474B" w:rsidRPr="00586B6B" w:rsidRDefault="0033474B" w:rsidP="002E2BF2">
            <w:pPr>
              <w:pStyle w:val="TAH"/>
            </w:pPr>
            <w:r w:rsidRPr="00586B6B">
              <w:t>Abstract</w:t>
            </w:r>
          </w:p>
        </w:tc>
        <w:tc>
          <w:tcPr>
            <w:tcW w:w="5830" w:type="dxa"/>
            <w:gridSpan w:val="3"/>
          </w:tcPr>
          <w:p w14:paraId="61874DA4" w14:textId="77777777" w:rsidR="0033474B" w:rsidRPr="00586B6B" w:rsidRDefault="0033474B" w:rsidP="002E2BF2">
            <w:pPr>
              <w:pStyle w:val="TAH"/>
            </w:pPr>
            <w:r w:rsidRPr="00586B6B">
              <w:t>Relevant APIs</w:t>
            </w:r>
          </w:p>
        </w:tc>
      </w:tr>
      <w:tr w:rsidR="0033474B" w:rsidRPr="00586B6B" w14:paraId="0A81493A" w14:textId="77777777" w:rsidTr="002E2BF2">
        <w:tc>
          <w:tcPr>
            <w:tcW w:w="1127" w:type="dxa"/>
            <w:vMerge/>
          </w:tcPr>
          <w:p w14:paraId="712B7AB4" w14:textId="77777777" w:rsidR="0033474B" w:rsidRPr="00586B6B" w:rsidRDefault="0033474B" w:rsidP="002E2BF2">
            <w:pPr>
              <w:pStyle w:val="TAH"/>
            </w:pPr>
          </w:p>
        </w:tc>
        <w:tc>
          <w:tcPr>
            <w:tcW w:w="2677" w:type="dxa"/>
            <w:vMerge/>
          </w:tcPr>
          <w:p w14:paraId="2C0F3830" w14:textId="77777777" w:rsidR="0033474B" w:rsidRPr="00586B6B" w:rsidRDefault="0033474B" w:rsidP="002E2BF2">
            <w:pPr>
              <w:pStyle w:val="TAH"/>
            </w:pPr>
          </w:p>
        </w:tc>
        <w:tc>
          <w:tcPr>
            <w:tcW w:w="967" w:type="dxa"/>
            <w:shd w:val="clear" w:color="auto" w:fill="BFBFBF" w:themeFill="background1" w:themeFillShade="BF"/>
          </w:tcPr>
          <w:p w14:paraId="5EEB5962" w14:textId="77777777" w:rsidR="0033474B" w:rsidRPr="00586B6B" w:rsidRDefault="0033474B" w:rsidP="002E2BF2">
            <w:pPr>
              <w:pStyle w:val="TAH"/>
            </w:pPr>
            <w:r w:rsidRPr="00586B6B">
              <w:t>Interface</w:t>
            </w:r>
          </w:p>
        </w:tc>
        <w:tc>
          <w:tcPr>
            <w:tcW w:w="3934" w:type="dxa"/>
            <w:shd w:val="clear" w:color="auto" w:fill="BFBFBF" w:themeFill="background1" w:themeFillShade="BF"/>
          </w:tcPr>
          <w:p w14:paraId="05D0FD8A" w14:textId="77777777" w:rsidR="0033474B" w:rsidRPr="00586B6B" w:rsidRDefault="0033474B" w:rsidP="002E2BF2">
            <w:pPr>
              <w:pStyle w:val="TAH"/>
            </w:pPr>
            <w:r w:rsidRPr="00586B6B">
              <w:t>API name</w:t>
            </w:r>
          </w:p>
        </w:tc>
        <w:tc>
          <w:tcPr>
            <w:tcW w:w="929" w:type="dxa"/>
            <w:shd w:val="clear" w:color="auto" w:fill="BFBFBF" w:themeFill="background1" w:themeFillShade="BF"/>
          </w:tcPr>
          <w:p w14:paraId="3D9B510E" w14:textId="77777777" w:rsidR="0033474B" w:rsidRPr="00586B6B" w:rsidRDefault="0033474B" w:rsidP="002E2BF2">
            <w:pPr>
              <w:pStyle w:val="TAH"/>
            </w:pPr>
            <w:r w:rsidRPr="00586B6B">
              <w:t>Clause</w:t>
            </w:r>
          </w:p>
        </w:tc>
      </w:tr>
      <w:tr w:rsidR="0033474B" w:rsidRPr="00586B6B" w14:paraId="54F78797" w14:textId="77777777" w:rsidTr="002E2BF2">
        <w:tc>
          <w:tcPr>
            <w:tcW w:w="1127" w:type="dxa"/>
          </w:tcPr>
          <w:p w14:paraId="1CE2DFF5" w14:textId="77777777" w:rsidR="0033474B" w:rsidRDefault="0033474B" w:rsidP="002E2BF2">
            <w:pPr>
              <w:pStyle w:val="TAL"/>
            </w:pPr>
            <w:r>
              <w:t>Content protocols discovery</w:t>
            </w:r>
          </w:p>
        </w:tc>
        <w:tc>
          <w:tcPr>
            <w:tcW w:w="2677" w:type="dxa"/>
          </w:tcPr>
          <w:p w14:paraId="46B68216" w14:textId="77777777" w:rsidR="0033474B" w:rsidRPr="00586B6B" w:rsidRDefault="0033474B" w:rsidP="002E2BF2">
            <w:pPr>
              <w:pStyle w:val="TAL"/>
            </w:pPr>
            <w:r>
              <w:t>Used by the 5GMSu Application Provider to query which content egest protocols are supported by 5GMSu AS(s).</w:t>
            </w:r>
          </w:p>
        </w:tc>
        <w:tc>
          <w:tcPr>
            <w:tcW w:w="967" w:type="dxa"/>
          </w:tcPr>
          <w:p w14:paraId="62A955CA" w14:textId="77777777" w:rsidR="0033474B" w:rsidRDefault="0033474B" w:rsidP="002E2BF2">
            <w:pPr>
              <w:pStyle w:val="TAL"/>
              <w:jc w:val="center"/>
            </w:pPr>
            <w:bookmarkStart w:id="815" w:name="_MCCTEMPBM_CRPT71130138___4"/>
            <w:r>
              <w:t>M1u</w:t>
            </w:r>
            <w:bookmarkEnd w:id="815"/>
          </w:p>
        </w:tc>
        <w:tc>
          <w:tcPr>
            <w:tcW w:w="3934" w:type="dxa"/>
          </w:tcPr>
          <w:p w14:paraId="154D1162" w14:textId="77777777" w:rsidR="0033474B" w:rsidRPr="00586B6B" w:rsidRDefault="0033474B" w:rsidP="002E2BF2">
            <w:pPr>
              <w:pStyle w:val="TAL"/>
            </w:pPr>
            <w:r w:rsidRPr="00CE71D9">
              <w:rPr>
                <w:bCs/>
              </w:rPr>
              <w:t>Content Protocols Discovery API</w:t>
            </w:r>
          </w:p>
        </w:tc>
        <w:tc>
          <w:tcPr>
            <w:tcW w:w="929" w:type="dxa"/>
          </w:tcPr>
          <w:p w14:paraId="48A09EC3" w14:textId="77777777" w:rsidR="0033474B" w:rsidRDefault="0033474B" w:rsidP="002E2BF2">
            <w:pPr>
              <w:pStyle w:val="TAL"/>
              <w:jc w:val="center"/>
            </w:pPr>
            <w:bookmarkStart w:id="816" w:name="_MCCTEMPBM_CRPT71130139___4"/>
            <w:r w:rsidRPr="00CE71D9">
              <w:rPr>
                <w:bCs/>
              </w:rPr>
              <w:t>7.5</w:t>
            </w:r>
            <w:bookmarkEnd w:id="816"/>
          </w:p>
        </w:tc>
      </w:tr>
      <w:tr w:rsidR="0033474B" w:rsidRPr="00586B6B" w14:paraId="4A2A8F51" w14:textId="77777777" w:rsidTr="002E2BF2">
        <w:tc>
          <w:tcPr>
            <w:tcW w:w="1127" w:type="dxa"/>
            <w:vMerge w:val="restart"/>
          </w:tcPr>
          <w:p w14:paraId="3EAD113F" w14:textId="77777777" w:rsidR="0033474B" w:rsidRPr="00586B6B" w:rsidRDefault="0033474B" w:rsidP="002E2BF2">
            <w:pPr>
              <w:pStyle w:val="TAL"/>
            </w:pPr>
            <w:r w:rsidRPr="00586B6B">
              <w:t xml:space="preserve">Content </w:t>
            </w:r>
            <w:r>
              <w:t>publishing</w:t>
            </w:r>
          </w:p>
        </w:tc>
        <w:tc>
          <w:tcPr>
            <w:tcW w:w="2677" w:type="dxa"/>
            <w:vMerge w:val="restart"/>
          </w:tcPr>
          <w:p w14:paraId="107B8584" w14:textId="77777777" w:rsidR="0033474B" w:rsidRPr="00586B6B" w:rsidRDefault="0033474B" w:rsidP="002E2BF2">
            <w:pPr>
              <w:pStyle w:val="TAL"/>
            </w:pPr>
            <w:r>
              <w:t>Content is contributed to the 5GMSu AS and published to 5GMSu Application Providers according to a Content Publishing Configuration associated with a Provisioning Session.</w:t>
            </w:r>
          </w:p>
        </w:tc>
        <w:tc>
          <w:tcPr>
            <w:tcW w:w="967" w:type="dxa"/>
            <w:vMerge w:val="restart"/>
          </w:tcPr>
          <w:p w14:paraId="6DBDD472" w14:textId="77777777" w:rsidR="0033474B" w:rsidRPr="00586B6B" w:rsidRDefault="0033474B" w:rsidP="002E2BF2">
            <w:pPr>
              <w:pStyle w:val="TAL"/>
              <w:jc w:val="center"/>
            </w:pPr>
            <w:r w:rsidRPr="00586B6B">
              <w:t>M1</w:t>
            </w:r>
            <w:r>
              <w:t>u</w:t>
            </w:r>
          </w:p>
        </w:tc>
        <w:tc>
          <w:tcPr>
            <w:tcW w:w="3934" w:type="dxa"/>
          </w:tcPr>
          <w:p w14:paraId="268BFBCC" w14:textId="77777777" w:rsidR="0033474B" w:rsidRPr="00586B6B" w:rsidRDefault="0033474B" w:rsidP="002E2BF2">
            <w:pPr>
              <w:pStyle w:val="TAL"/>
            </w:pPr>
            <w:r w:rsidRPr="00586B6B">
              <w:t>Provisioning Sessions API</w:t>
            </w:r>
          </w:p>
        </w:tc>
        <w:tc>
          <w:tcPr>
            <w:tcW w:w="929" w:type="dxa"/>
          </w:tcPr>
          <w:p w14:paraId="6347879D" w14:textId="77777777" w:rsidR="0033474B" w:rsidRPr="00586B6B" w:rsidRDefault="0033474B" w:rsidP="002E2BF2">
            <w:pPr>
              <w:pStyle w:val="TAL"/>
              <w:jc w:val="center"/>
            </w:pPr>
            <w:r w:rsidRPr="00586B6B">
              <w:t>7.2</w:t>
            </w:r>
          </w:p>
        </w:tc>
      </w:tr>
      <w:tr w:rsidR="0033474B" w:rsidRPr="00586B6B" w14:paraId="449DE3F1" w14:textId="77777777" w:rsidTr="002E2BF2">
        <w:tc>
          <w:tcPr>
            <w:tcW w:w="1127" w:type="dxa"/>
            <w:vMerge/>
          </w:tcPr>
          <w:p w14:paraId="5DC8E4E0" w14:textId="77777777" w:rsidR="0033474B" w:rsidRPr="00586B6B" w:rsidRDefault="0033474B" w:rsidP="002E2BF2">
            <w:pPr>
              <w:pStyle w:val="TAL"/>
            </w:pPr>
          </w:p>
        </w:tc>
        <w:tc>
          <w:tcPr>
            <w:tcW w:w="2677" w:type="dxa"/>
            <w:vMerge/>
          </w:tcPr>
          <w:p w14:paraId="7F014607" w14:textId="77777777" w:rsidR="0033474B" w:rsidRPr="00586B6B" w:rsidDel="001C22FB" w:rsidRDefault="0033474B" w:rsidP="002E2BF2">
            <w:pPr>
              <w:pStyle w:val="TAL"/>
            </w:pPr>
          </w:p>
        </w:tc>
        <w:tc>
          <w:tcPr>
            <w:tcW w:w="967" w:type="dxa"/>
            <w:vMerge/>
          </w:tcPr>
          <w:p w14:paraId="6EE886E2" w14:textId="77777777" w:rsidR="0033474B" w:rsidRPr="00586B6B" w:rsidRDefault="0033474B" w:rsidP="002E2BF2">
            <w:pPr>
              <w:pStyle w:val="TAL"/>
              <w:jc w:val="center"/>
            </w:pPr>
          </w:p>
        </w:tc>
        <w:tc>
          <w:tcPr>
            <w:tcW w:w="3934" w:type="dxa"/>
          </w:tcPr>
          <w:p w14:paraId="698B6E2E" w14:textId="77777777" w:rsidR="0033474B" w:rsidRPr="00586B6B" w:rsidRDefault="0033474B" w:rsidP="002E2BF2">
            <w:pPr>
              <w:pStyle w:val="TAL"/>
            </w:pPr>
            <w:r w:rsidRPr="00586B6B">
              <w:t>Server Certificates Provisioning API</w:t>
            </w:r>
          </w:p>
        </w:tc>
        <w:tc>
          <w:tcPr>
            <w:tcW w:w="929" w:type="dxa"/>
          </w:tcPr>
          <w:p w14:paraId="250ED213" w14:textId="77777777" w:rsidR="0033474B" w:rsidRPr="00586B6B" w:rsidRDefault="0033474B" w:rsidP="002E2BF2">
            <w:pPr>
              <w:pStyle w:val="TAL"/>
              <w:jc w:val="center"/>
            </w:pPr>
            <w:r w:rsidRPr="00586B6B">
              <w:t>7.3</w:t>
            </w:r>
          </w:p>
        </w:tc>
      </w:tr>
      <w:tr w:rsidR="0033474B" w:rsidRPr="00586B6B" w14:paraId="56154428" w14:textId="77777777" w:rsidTr="002E2BF2">
        <w:tc>
          <w:tcPr>
            <w:tcW w:w="1127" w:type="dxa"/>
            <w:vMerge/>
          </w:tcPr>
          <w:p w14:paraId="783E6180" w14:textId="77777777" w:rsidR="0033474B" w:rsidRPr="00586B6B" w:rsidRDefault="0033474B" w:rsidP="002E2BF2">
            <w:pPr>
              <w:pStyle w:val="TAL"/>
            </w:pPr>
          </w:p>
        </w:tc>
        <w:tc>
          <w:tcPr>
            <w:tcW w:w="2677" w:type="dxa"/>
            <w:vMerge/>
          </w:tcPr>
          <w:p w14:paraId="0C2F5A3F" w14:textId="77777777" w:rsidR="0033474B" w:rsidRPr="00586B6B" w:rsidDel="001C22FB" w:rsidRDefault="0033474B" w:rsidP="002E2BF2">
            <w:pPr>
              <w:pStyle w:val="TAL"/>
            </w:pPr>
          </w:p>
        </w:tc>
        <w:tc>
          <w:tcPr>
            <w:tcW w:w="967" w:type="dxa"/>
            <w:vMerge/>
          </w:tcPr>
          <w:p w14:paraId="0FA5E859" w14:textId="77777777" w:rsidR="0033474B" w:rsidRPr="00586B6B" w:rsidRDefault="0033474B" w:rsidP="002E2BF2">
            <w:pPr>
              <w:pStyle w:val="TAL"/>
              <w:jc w:val="center"/>
            </w:pPr>
          </w:p>
        </w:tc>
        <w:tc>
          <w:tcPr>
            <w:tcW w:w="3934" w:type="dxa"/>
          </w:tcPr>
          <w:p w14:paraId="6ACF606B" w14:textId="77777777" w:rsidR="0033474B" w:rsidRPr="00586B6B" w:rsidRDefault="0033474B" w:rsidP="002E2BF2">
            <w:pPr>
              <w:pStyle w:val="TAL"/>
            </w:pPr>
            <w:r w:rsidRPr="00586B6B">
              <w:t>Content Preparation Templates Provisioning API</w:t>
            </w:r>
          </w:p>
        </w:tc>
        <w:tc>
          <w:tcPr>
            <w:tcW w:w="929" w:type="dxa"/>
          </w:tcPr>
          <w:p w14:paraId="30B2CAA7" w14:textId="77777777" w:rsidR="0033474B" w:rsidRPr="00586B6B" w:rsidRDefault="0033474B" w:rsidP="002E2BF2">
            <w:pPr>
              <w:pStyle w:val="TAL"/>
              <w:jc w:val="center"/>
            </w:pPr>
            <w:r w:rsidRPr="00586B6B">
              <w:t>7.4</w:t>
            </w:r>
          </w:p>
        </w:tc>
      </w:tr>
      <w:tr w:rsidR="0033474B" w:rsidRPr="00586B6B" w14:paraId="1342AA58" w14:textId="77777777" w:rsidTr="002E2BF2">
        <w:tc>
          <w:tcPr>
            <w:tcW w:w="1127" w:type="dxa"/>
            <w:vMerge/>
          </w:tcPr>
          <w:p w14:paraId="08E4840F" w14:textId="77777777" w:rsidR="0033474B" w:rsidRPr="00586B6B" w:rsidRDefault="0033474B" w:rsidP="002E2BF2">
            <w:pPr>
              <w:pStyle w:val="TAL"/>
            </w:pPr>
          </w:p>
        </w:tc>
        <w:tc>
          <w:tcPr>
            <w:tcW w:w="2677" w:type="dxa"/>
            <w:vMerge/>
          </w:tcPr>
          <w:p w14:paraId="41AAD88A" w14:textId="77777777" w:rsidR="0033474B" w:rsidRPr="00586B6B" w:rsidDel="001C22FB" w:rsidRDefault="0033474B" w:rsidP="002E2BF2">
            <w:pPr>
              <w:pStyle w:val="TAL"/>
            </w:pPr>
          </w:p>
        </w:tc>
        <w:tc>
          <w:tcPr>
            <w:tcW w:w="967" w:type="dxa"/>
            <w:vMerge/>
          </w:tcPr>
          <w:p w14:paraId="5241FC99" w14:textId="77777777" w:rsidR="0033474B" w:rsidRPr="00586B6B" w:rsidRDefault="0033474B" w:rsidP="002E2BF2">
            <w:pPr>
              <w:pStyle w:val="TAL"/>
              <w:jc w:val="center"/>
            </w:pPr>
          </w:p>
        </w:tc>
        <w:tc>
          <w:tcPr>
            <w:tcW w:w="3934" w:type="dxa"/>
          </w:tcPr>
          <w:p w14:paraId="48846AF3" w14:textId="77777777" w:rsidR="0033474B" w:rsidRPr="00586B6B" w:rsidRDefault="0033474B" w:rsidP="002E2BF2">
            <w:pPr>
              <w:pStyle w:val="TAL"/>
            </w:pPr>
            <w:r w:rsidRPr="00586B6B">
              <w:t xml:space="preserve">Content </w:t>
            </w:r>
            <w:r>
              <w:t>Publication</w:t>
            </w:r>
            <w:r w:rsidRPr="00586B6B">
              <w:t xml:space="preserve"> Provisioning API</w:t>
            </w:r>
          </w:p>
        </w:tc>
        <w:tc>
          <w:tcPr>
            <w:tcW w:w="929" w:type="dxa"/>
          </w:tcPr>
          <w:p w14:paraId="1B07BF4D" w14:textId="77777777" w:rsidR="0033474B" w:rsidRPr="00586B6B" w:rsidRDefault="0033474B" w:rsidP="002E2BF2">
            <w:pPr>
              <w:pStyle w:val="TAL"/>
              <w:jc w:val="center"/>
            </w:pPr>
            <w:r w:rsidRPr="00B170CC">
              <w:t>7.12</w:t>
            </w:r>
          </w:p>
        </w:tc>
      </w:tr>
      <w:tr w:rsidR="0033474B" w:rsidRPr="00586B6B" w14:paraId="17B6F1F6" w14:textId="77777777" w:rsidTr="002E2BF2">
        <w:tc>
          <w:tcPr>
            <w:tcW w:w="1127" w:type="dxa"/>
            <w:vMerge/>
          </w:tcPr>
          <w:p w14:paraId="7F8D9C60" w14:textId="77777777" w:rsidR="0033474B" w:rsidRPr="00586B6B" w:rsidRDefault="0033474B" w:rsidP="002E2BF2">
            <w:pPr>
              <w:pStyle w:val="TAL"/>
            </w:pPr>
          </w:p>
        </w:tc>
        <w:tc>
          <w:tcPr>
            <w:tcW w:w="2677" w:type="dxa"/>
            <w:vMerge/>
          </w:tcPr>
          <w:p w14:paraId="76B507BB" w14:textId="77777777" w:rsidR="0033474B" w:rsidRPr="00586B6B" w:rsidDel="001C22FB" w:rsidRDefault="0033474B" w:rsidP="002E2BF2">
            <w:pPr>
              <w:pStyle w:val="TAL"/>
            </w:pPr>
          </w:p>
        </w:tc>
        <w:tc>
          <w:tcPr>
            <w:tcW w:w="967" w:type="dxa"/>
            <w:vMerge w:val="restart"/>
          </w:tcPr>
          <w:p w14:paraId="19F690B0" w14:textId="77777777" w:rsidR="0033474B" w:rsidRPr="00586B6B" w:rsidRDefault="0033474B" w:rsidP="002E2BF2">
            <w:pPr>
              <w:pStyle w:val="TAL"/>
              <w:jc w:val="center"/>
            </w:pPr>
            <w:r w:rsidRPr="00586B6B">
              <w:t>M2</w:t>
            </w:r>
            <w:r>
              <w:t>u</w:t>
            </w:r>
          </w:p>
        </w:tc>
        <w:tc>
          <w:tcPr>
            <w:tcW w:w="3934" w:type="dxa"/>
          </w:tcPr>
          <w:p w14:paraId="23197E3D" w14:textId="77777777" w:rsidR="0033474B" w:rsidRPr="00586B6B" w:rsidRDefault="0033474B" w:rsidP="002E2BF2">
            <w:pPr>
              <w:pStyle w:val="TAL"/>
            </w:pPr>
            <w:r w:rsidRPr="00586B6B">
              <w:t>HTTP</w:t>
            </w:r>
            <w:r>
              <w:t xml:space="preserve"> </w:t>
            </w:r>
            <w:r w:rsidRPr="00586B6B">
              <w:t>pull</w:t>
            </w:r>
            <w:r>
              <w:t>-</w:t>
            </w:r>
            <w:r w:rsidRPr="00586B6B">
              <w:t xml:space="preserve">based content </w:t>
            </w:r>
            <w:r>
              <w:t>e</w:t>
            </w:r>
            <w:r w:rsidRPr="00586B6B">
              <w:t>gest protocol</w:t>
            </w:r>
          </w:p>
        </w:tc>
        <w:tc>
          <w:tcPr>
            <w:tcW w:w="929" w:type="dxa"/>
          </w:tcPr>
          <w:p w14:paraId="240CBCE2" w14:textId="77777777" w:rsidR="0033474B" w:rsidRPr="00910B9E" w:rsidRDefault="0033474B" w:rsidP="002E2BF2">
            <w:pPr>
              <w:pStyle w:val="TAL"/>
              <w:jc w:val="center"/>
            </w:pPr>
            <w:r>
              <w:t>8.5</w:t>
            </w:r>
          </w:p>
        </w:tc>
      </w:tr>
      <w:tr w:rsidR="0033474B" w:rsidRPr="00586B6B" w14:paraId="64A715DC" w14:textId="77777777" w:rsidTr="002E2BF2">
        <w:tc>
          <w:tcPr>
            <w:tcW w:w="1127" w:type="dxa"/>
            <w:vMerge/>
          </w:tcPr>
          <w:p w14:paraId="606D2542" w14:textId="77777777" w:rsidR="0033474B" w:rsidRPr="00586B6B" w:rsidRDefault="0033474B" w:rsidP="002E2BF2">
            <w:pPr>
              <w:pStyle w:val="TAL"/>
            </w:pPr>
          </w:p>
        </w:tc>
        <w:tc>
          <w:tcPr>
            <w:tcW w:w="2677" w:type="dxa"/>
            <w:vMerge/>
          </w:tcPr>
          <w:p w14:paraId="563B4C56" w14:textId="77777777" w:rsidR="0033474B" w:rsidRPr="00586B6B" w:rsidDel="001C22FB" w:rsidRDefault="0033474B" w:rsidP="002E2BF2">
            <w:pPr>
              <w:pStyle w:val="TAL"/>
            </w:pPr>
          </w:p>
        </w:tc>
        <w:tc>
          <w:tcPr>
            <w:tcW w:w="967" w:type="dxa"/>
            <w:vMerge/>
          </w:tcPr>
          <w:p w14:paraId="3BEC66A5" w14:textId="77777777" w:rsidR="0033474B" w:rsidRPr="00586B6B" w:rsidRDefault="0033474B" w:rsidP="002E2BF2">
            <w:pPr>
              <w:pStyle w:val="TAL"/>
              <w:jc w:val="center"/>
            </w:pPr>
          </w:p>
        </w:tc>
        <w:tc>
          <w:tcPr>
            <w:tcW w:w="3934" w:type="dxa"/>
          </w:tcPr>
          <w:p w14:paraId="772A94E4" w14:textId="77777777" w:rsidR="0033474B" w:rsidRPr="00586B6B" w:rsidRDefault="0033474B" w:rsidP="002E2BF2">
            <w:pPr>
              <w:pStyle w:val="TAL"/>
            </w:pPr>
            <w:r w:rsidRPr="00586B6B">
              <w:t>DASH-IF push</w:t>
            </w:r>
            <w:r>
              <w:t>-</w:t>
            </w:r>
            <w:r w:rsidRPr="00586B6B">
              <w:t xml:space="preserve">based content </w:t>
            </w:r>
            <w:r>
              <w:t>e</w:t>
            </w:r>
            <w:r w:rsidRPr="00586B6B">
              <w:t>gest protocol</w:t>
            </w:r>
          </w:p>
        </w:tc>
        <w:tc>
          <w:tcPr>
            <w:tcW w:w="929" w:type="dxa"/>
          </w:tcPr>
          <w:p w14:paraId="379EDD93" w14:textId="77777777" w:rsidR="0033474B" w:rsidRPr="00910B9E" w:rsidRDefault="0033474B" w:rsidP="002E2BF2">
            <w:pPr>
              <w:pStyle w:val="TAL"/>
              <w:jc w:val="center"/>
            </w:pPr>
            <w:r w:rsidRPr="00910B9E">
              <w:t>8.</w:t>
            </w:r>
            <w:r>
              <w:t>6</w:t>
            </w:r>
          </w:p>
        </w:tc>
      </w:tr>
      <w:tr w:rsidR="0033474B" w:rsidRPr="00586B6B" w14:paraId="69EEAE7D" w14:textId="77777777" w:rsidTr="002E2BF2">
        <w:tc>
          <w:tcPr>
            <w:tcW w:w="1127" w:type="dxa"/>
            <w:vMerge/>
          </w:tcPr>
          <w:p w14:paraId="78FE815E" w14:textId="77777777" w:rsidR="0033474B" w:rsidRPr="00586B6B" w:rsidRDefault="0033474B" w:rsidP="002E2BF2">
            <w:pPr>
              <w:pStyle w:val="TAL"/>
            </w:pPr>
          </w:p>
        </w:tc>
        <w:tc>
          <w:tcPr>
            <w:tcW w:w="2677" w:type="dxa"/>
            <w:vMerge/>
          </w:tcPr>
          <w:p w14:paraId="56B5FB4B" w14:textId="77777777" w:rsidR="0033474B" w:rsidRPr="00586B6B" w:rsidDel="001C22FB" w:rsidRDefault="0033474B" w:rsidP="002E2BF2">
            <w:pPr>
              <w:pStyle w:val="TAL"/>
            </w:pPr>
          </w:p>
        </w:tc>
        <w:tc>
          <w:tcPr>
            <w:tcW w:w="967" w:type="dxa"/>
            <w:vMerge/>
          </w:tcPr>
          <w:p w14:paraId="1E7647BC" w14:textId="77777777" w:rsidR="0033474B" w:rsidRPr="00586B6B" w:rsidRDefault="0033474B" w:rsidP="002E2BF2">
            <w:pPr>
              <w:pStyle w:val="TAL"/>
              <w:jc w:val="center"/>
            </w:pPr>
          </w:p>
        </w:tc>
        <w:tc>
          <w:tcPr>
            <w:tcW w:w="3934" w:type="dxa"/>
          </w:tcPr>
          <w:p w14:paraId="3AAAC8D2" w14:textId="77777777" w:rsidR="0033474B" w:rsidRPr="00586B6B" w:rsidRDefault="0033474B" w:rsidP="002E2BF2">
            <w:pPr>
              <w:pStyle w:val="TAL"/>
            </w:pPr>
            <w:r w:rsidRPr="00586B6B">
              <w:t xml:space="preserve">HTTP </w:t>
            </w:r>
            <w:r>
              <w:t xml:space="preserve">low-latency </w:t>
            </w:r>
            <w:r w:rsidRPr="00586B6B">
              <w:t xml:space="preserve">pull-based content </w:t>
            </w:r>
            <w:r>
              <w:t>e</w:t>
            </w:r>
            <w:r w:rsidRPr="00586B6B">
              <w:t>gest protocol</w:t>
            </w:r>
          </w:p>
        </w:tc>
        <w:tc>
          <w:tcPr>
            <w:tcW w:w="929" w:type="dxa"/>
          </w:tcPr>
          <w:p w14:paraId="44E6EBBE" w14:textId="77777777" w:rsidR="0033474B" w:rsidRPr="00910B9E" w:rsidRDefault="0033474B" w:rsidP="002E2BF2">
            <w:pPr>
              <w:pStyle w:val="TAL"/>
              <w:jc w:val="center"/>
            </w:pPr>
            <w:r w:rsidRPr="00910B9E">
              <w:t>8.7</w:t>
            </w:r>
          </w:p>
        </w:tc>
      </w:tr>
      <w:tr w:rsidR="0033474B" w:rsidRPr="0050324D" w14:paraId="55D12FE0" w14:textId="77777777" w:rsidTr="002E2BF2">
        <w:tc>
          <w:tcPr>
            <w:tcW w:w="1127" w:type="dxa"/>
            <w:vMerge/>
          </w:tcPr>
          <w:p w14:paraId="04A8E2C8" w14:textId="77777777" w:rsidR="0033474B" w:rsidRPr="00586B6B" w:rsidRDefault="0033474B" w:rsidP="002E2BF2">
            <w:pPr>
              <w:pStyle w:val="TAL"/>
            </w:pPr>
          </w:p>
        </w:tc>
        <w:tc>
          <w:tcPr>
            <w:tcW w:w="2677" w:type="dxa"/>
            <w:vMerge/>
          </w:tcPr>
          <w:p w14:paraId="5E10BF50" w14:textId="77777777" w:rsidR="0033474B" w:rsidRPr="00586B6B" w:rsidDel="001C22FB" w:rsidRDefault="0033474B" w:rsidP="002E2BF2">
            <w:pPr>
              <w:pStyle w:val="TAL"/>
            </w:pPr>
          </w:p>
        </w:tc>
        <w:tc>
          <w:tcPr>
            <w:tcW w:w="967" w:type="dxa"/>
            <w:vMerge w:val="restart"/>
          </w:tcPr>
          <w:p w14:paraId="438843CB" w14:textId="77777777" w:rsidR="0033474B" w:rsidRPr="00586B6B" w:rsidRDefault="0033474B" w:rsidP="002E2BF2">
            <w:pPr>
              <w:pStyle w:val="TAL"/>
              <w:jc w:val="center"/>
            </w:pPr>
            <w:r>
              <w:t>M3u</w:t>
            </w:r>
          </w:p>
        </w:tc>
        <w:tc>
          <w:tcPr>
            <w:tcW w:w="3934" w:type="dxa"/>
          </w:tcPr>
          <w:p w14:paraId="5D9D9384" w14:textId="77777777" w:rsidR="0033474B" w:rsidRPr="0050324D" w:rsidRDefault="0033474B" w:rsidP="002E2BF2">
            <w:pPr>
              <w:pStyle w:val="TAL"/>
            </w:pPr>
            <w:r w:rsidRPr="0050324D">
              <w:t>Server Certificates configuration API</w:t>
            </w:r>
          </w:p>
        </w:tc>
        <w:tc>
          <w:tcPr>
            <w:tcW w:w="929" w:type="dxa"/>
          </w:tcPr>
          <w:p w14:paraId="013127D1" w14:textId="77777777" w:rsidR="0033474B" w:rsidRPr="0050324D" w:rsidRDefault="0033474B" w:rsidP="002E2BF2">
            <w:pPr>
              <w:pStyle w:val="TAL"/>
              <w:jc w:val="center"/>
            </w:pPr>
            <w:r w:rsidRPr="0050324D">
              <w:t>9.</w:t>
            </w:r>
            <w:r>
              <w:t>2</w:t>
            </w:r>
          </w:p>
        </w:tc>
      </w:tr>
      <w:tr w:rsidR="0033474B" w:rsidRPr="0050324D" w14:paraId="56A6E8AE" w14:textId="77777777" w:rsidTr="002E2BF2">
        <w:tc>
          <w:tcPr>
            <w:tcW w:w="1127" w:type="dxa"/>
            <w:vMerge/>
          </w:tcPr>
          <w:p w14:paraId="552691FF" w14:textId="77777777" w:rsidR="0033474B" w:rsidRPr="00586B6B" w:rsidRDefault="0033474B" w:rsidP="002E2BF2">
            <w:pPr>
              <w:pStyle w:val="TAL"/>
            </w:pPr>
          </w:p>
        </w:tc>
        <w:tc>
          <w:tcPr>
            <w:tcW w:w="2677" w:type="dxa"/>
            <w:vMerge/>
          </w:tcPr>
          <w:p w14:paraId="43BBBEF9" w14:textId="77777777" w:rsidR="0033474B" w:rsidRPr="00586B6B" w:rsidDel="001C22FB" w:rsidRDefault="0033474B" w:rsidP="002E2BF2">
            <w:pPr>
              <w:pStyle w:val="TAL"/>
            </w:pPr>
          </w:p>
        </w:tc>
        <w:tc>
          <w:tcPr>
            <w:tcW w:w="967" w:type="dxa"/>
            <w:vMerge/>
          </w:tcPr>
          <w:p w14:paraId="149A4069" w14:textId="77777777" w:rsidR="0033474B" w:rsidRDefault="0033474B" w:rsidP="002E2BF2">
            <w:pPr>
              <w:pStyle w:val="TAL"/>
              <w:jc w:val="center"/>
            </w:pPr>
          </w:p>
        </w:tc>
        <w:tc>
          <w:tcPr>
            <w:tcW w:w="3934" w:type="dxa"/>
          </w:tcPr>
          <w:p w14:paraId="7CA5A979" w14:textId="77777777" w:rsidR="0033474B" w:rsidRPr="0050324D" w:rsidRDefault="0033474B" w:rsidP="002E2BF2">
            <w:pPr>
              <w:pStyle w:val="TAL"/>
            </w:pPr>
            <w:r w:rsidRPr="0050324D">
              <w:t>Content Preparation Templates configuration API</w:t>
            </w:r>
          </w:p>
        </w:tc>
        <w:tc>
          <w:tcPr>
            <w:tcW w:w="929" w:type="dxa"/>
          </w:tcPr>
          <w:p w14:paraId="7A638309" w14:textId="77777777" w:rsidR="0033474B" w:rsidRPr="0050324D" w:rsidRDefault="0033474B" w:rsidP="002E2BF2">
            <w:pPr>
              <w:pStyle w:val="TAL"/>
              <w:jc w:val="center"/>
            </w:pPr>
            <w:r w:rsidRPr="0050324D">
              <w:t>9.</w:t>
            </w:r>
            <w:r>
              <w:t>3</w:t>
            </w:r>
          </w:p>
        </w:tc>
      </w:tr>
      <w:tr w:rsidR="0033474B" w:rsidRPr="0050324D" w14:paraId="685806FA" w14:textId="77777777" w:rsidTr="002E2BF2">
        <w:tc>
          <w:tcPr>
            <w:tcW w:w="1127" w:type="dxa"/>
            <w:vMerge/>
          </w:tcPr>
          <w:p w14:paraId="5C393127" w14:textId="77777777" w:rsidR="0033474B" w:rsidRPr="00586B6B" w:rsidRDefault="0033474B" w:rsidP="002E2BF2">
            <w:pPr>
              <w:pStyle w:val="TAL"/>
            </w:pPr>
          </w:p>
        </w:tc>
        <w:tc>
          <w:tcPr>
            <w:tcW w:w="2677" w:type="dxa"/>
            <w:vMerge/>
          </w:tcPr>
          <w:p w14:paraId="191F8C1F" w14:textId="77777777" w:rsidR="0033474B" w:rsidRPr="00586B6B" w:rsidDel="001C22FB" w:rsidRDefault="0033474B" w:rsidP="002E2BF2">
            <w:pPr>
              <w:pStyle w:val="TAL"/>
            </w:pPr>
          </w:p>
        </w:tc>
        <w:tc>
          <w:tcPr>
            <w:tcW w:w="967" w:type="dxa"/>
            <w:vMerge/>
          </w:tcPr>
          <w:p w14:paraId="6A4F4AC4" w14:textId="77777777" w:rsidR="0033474B" w:rsidRDefault="0033474B" w:rsidP="002E2BF2">
            <w:pPr>
              <w:pStyle w:val="TAL"/>
              <w:jc w:val="center"/>
            </w:pPr>
          </w:p>
        </w:tc>
        <w:tc>
          <w:tcPr>
            <w:tcW w:w="3934" w:type="dxa"/>
          </w:tcPr>
          <w:p w14:paraId="7EF4224F" w14:textId="77777777" w:rsidR="0033474B" w:rsidRPr="0050324D" w:rsidRDefault="0033474B" w:rsidP="002E2BF2">
            <w:pPr>
              <w:pStyle w:val="TAL"/>
            </w:pPr>
            <w:r w:rsidRPr="0050324D">
              <w:t>Content Publication configuration API</w:t>
            </w:r>
          </w:p>
        </w:tc>
        <w:tc>
          <w:tcPr>
            <w:tcW w:w="929" w:type="dxa"/>
          </w:tcPr>
          <w:p w14:paraId="76D51A1F" w14:textId="77777777" w:rsidR="0033474B" w:rsidRPr="0050324D" w:rsidRDefault="0033474B" w:rsidP="002E2BF2">
            <w:pPr>
              <w:pStyle w:val="TAL"/>
              <w:jc w:val="center"/>
            </w:pPr>
            <w:r w:rsidRPr="0050324D">
              <w:t>9.</w:t>
            </w:r>
            <w:r>
              <w:t>5</w:t>
            </w:r>
          </w:p>
        </w:tc>
      </w:tr>
      <w:tr w:rsidR="0033474B" w:rsidRPr="00586B6B" w14:paraId="76E223CA" w14:textId="77777777" w:rsidTr="002E2BF2">
        <w:tc>
          <w:tcPr>
            <w:tcW w:w="1127" w:type="dxa"/>
            <w:vMerge/>
          </w:tcPr>
          <w:p w14:paraId="14109E6F" w14:textId="77777777" w:rsidR="0033474B" w:rsidRPr="00586B6B" w:rsidRDefault="0033474B" w:rsidP="002E2BF2">
            <w:pPr>
              <w:pStyle w:val="TAL"/>
            </w:pPr>
          </w:p>
        </w:tc>
        <w:tc>
          <w:tcPr>
            <w:tcW w:w="2677" w:type="dxa"/>
            <w:vMerge/>
          </w:tcPr>
          <w:p w14:paraId="5C9AB43B" w14:textId="77777777" w:rsidR="0033474B" w:rsidRPr="00586B6B" w:rsidDel="001C22FB" w:rsidRDefault="0033474B" w:rsidP="002E2BF2">
            <w:pPr>
              <w:pStyle w:val="TAL"/>
            </w:pPr>
          </w:p>
        </w:tc>
        <w:tc>
          <w:tcPr>
            <w:tcW w:w="967" w:type="dxa"/>
          </w:tcPr>
          <w:p w14:paraId="36012635" w14:textId="77777777" w:rsidR="0033474B" w:rsidRPr="00586B6B" w:rsidRDefault="0033474B" w:rsidP="002E2BF2">
            <w:pPr>
              <w:pStyle w:val="TAL"/>
              <w:jc w:val="center"/>
            </w:pPr>
            <w:r w:rsidRPr="00586B6B">
              <w:t>M4</w:t>
            </w:r>
            <w:r>
              <w:t>u</w:t>
            </w:r>
          </w:p>
        </w:tc>
        <w:tc>
          <w:tcPr>
            <w:tcW w:w="3934" w:type="dxa"/>
          </w:tcPr>
          <w:p w14:paraId="652392DF" w14:textId="77777777" w:rsidR="0033474B" w:rsidRPr="00586B6B" w:rsidRDefault="0033474B" w:rsidP="002E2BF2">
            <w:pPr>
              <w:pStyle w:val="TAL"/>
            </w:pPr>
            <w:r>
              <w:t>MPEG</w:t>
            </w:r>
            <w:r>
              <w:noBreakHyphen/>
              <w:t>D</w:t>
            </w:r>
            <w:r w:rsidRPr="00586B6B">
              <w:t>ASH</w:t>
            </w:r>
            <w:r>
              <w:t> [4]</w:t>
            </w:r>
            <w:r w:rsidRPr="00586B6B">
              <w:t xml:space="preserve"> or 3GP</w:t>
            </w:r>
            <w:r>
              <w:noBreakHyphen/>
              <w:t>DASH [37]</w:t>
            </w:r>
          </w:p>
        </w:tc>
        <w:tc>
          <w:tcPr>
            <w:tcW w:w="929" w:type="dxa"/>
          </w:tcPr>
          <w:p w14:paraId="20C66A20" w14:textId="77777777" w:rsidR="0033474B" w:rsidRPr="00586B6B" w:rsidRDefault="0033474B" w:rsidP="002E2BF2">
            <w:pPr>
              <w:pStyle w:val="TAL"/>
              <w:jc w:val="center"/>
            </w:pPr>
            <w:r w:rsidRPr="00586B6B">
              <w:t>10</w:t>
            </w:r>
          </w:p>
        </w:tc>
      </w:tr>
      <w:tr w:rsidR="0033474B" w:rsidRPr="00586B6B" w14:paraId="5474A2AB" w14:textId="77777777" w:rsidTr="002E2BF2">
        <w:tc>
          <w:tcPr>
            <w:tcW w:w="1127" w:type="dxa"/>
            <w:vMerge/>
          </w:tcPr>
          <w:p w14:paraId="5C83F83D" w14:textId="77777777" w:rsidR="0033474B" w:rsidRPr="00586B6B" w:rsidRDefault="0033474B" w:rsidP="002E2BF2">
            <w:pPr>
              <w:pStyle w:val="TAL"/>
            </w:pPr>
          </w:p>
        </w:tc>
        <w:tc>
          <w:tcPr>
            <w:tcW w:w="2677" w:type="dxa"/>
            <w:vMerge/>
          </w:tcPr>
          <w:p w14:paraId="4DD71FBD" w14:textId="77777777" w:rsidR="0033474B" w:rsidRPr="00586B6B" w:rsidDel="001C22FB" w:rsidRDefault="0033474B" w:rsidP="002E2BF2">
            <w:pPr>
              <w:pStyle w:val="TAL"/>
            </w:pPr>
          </w:p>
        </w:tc>
        <w:tc>
          <w:tcPr>
            <w:tcW w:w="967" w:type="dxa"/>
          </w:tcPr>
          <w:p w14:paraId="50E97EDC" w14:textId="77777777" w:rsidR="0033474B" w:rsidRPr="00586B6B" w:rsidRDefault="0033474B" w:rsidP="002E2BF2">
            <w:pPr>
              <w:pStyle w:val="TAL"/>
              <w:jc w:val="center"/>
            </w:pPr>
            <w:r w:rsidRPr="00586B6B">
              <w:t>M5</w:t>
            </w:r>
            <w:r>
              <w:t>u</w:t>
            </w:r>
          </w:p>
        </w:tc>
        <w:tc>
          <w:tcPr>
            <w:tcW w:w="3934" w:type="dxa"/>
          </w:tcPr>
          <w:p w14:paraId="28B498A9" w14:textId="77777777" w:rsidR="0033474B" w:rsidRPr="00586B6B" w:rsidRDefault="0033474B" w:rsidP="002E2BF2">
            <w:pPr>
              <w:pStyle w:val="TAL"/>
            </w:pPr>
            <w:r w:rsidRPr="00586B6B">
              <w:t>Service Access Information API</w:t>
            </w:r>
          </w:p>
        </w:tc>
        <w:tc>
          <w:tcPr>
            <w:tcW w:w="929" w:type="dxa"/>
          </w:tcPr>
          <w:p w14:paraId="335163F6" w14:textId="77777777" w:rsidR="0033474B" w:rsidRPr="00586B6B" w:rsidRDefault="0033474B" w:rsidP="002E2BF2">
            <w:pPr>
              <w:pStyle w:val="TAL"/>
              <w:jc w:val="center"/>
            </w:pPr>
            <w:r w:rsidRPr="00586B6B">
              <w:t>11.2</w:t>
            </w:r>
          </w:p>
        </w:tc>
      </w:tr>
      <w:tr w:rsidR="0033474B" w:rsidRPr="00586B6B" w14:paraId="485D576B" w14:textId="77777777" w:rsidTr="002E2BF2">
        <w:tc>
          <w:tcPr>
            <w:tcW w:w="1127" w:type="dxa"/>
            <w:vMerge w:val="restart"/>
          </w:tcPr>
          <w:p w14:paraId="19914CD8" w14:textId="77777777" w:rsidR="0033474B" w:rsidRPr="00586B6B" w:rsidRDefault="0033474B" w:rsidP="002E2BF2">
            <w:pPr>
              <w:pStyle w:val="TAL"/>
            </w:pPr>
            <w:r>
              <w:t>Metrics reporting</w:t>
            </w:r>
          </w:p>
        </w:tc>
        <w:tc>
          <w:tcPr>
            <w:tcW w:w="2677" w:type="dxa"/>
            <w:vMerge w:val="restart"/>
          </w:tcPr>
          <w:p w14:paraId="763DC252" w14:textId="77777777" w:rsidR="0033474B" w:rsidRPr="00586B6B" w:rsidRDefault="0033474B" w:rsidP="002E2BF2">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3A54CB69" w14:textId="77777777" w:rsidR="0033474B" w:rsidRPr="00586B6B" w:rsidRDefault="0033474B" w:rsidP="002E2BF2">
            <w:pPr>
              <w:pStyle w:val="TAL"/>
              <w:jc w:val="center"/>
            </w:pPr>
            <w:bookmarkStart w:id="817" w:name="_MCCTEMPBM_CRPT71130142___4"/>
            <w:r>
              <w:t>M1u</w:t>
            </w:r>
            <w:bookmarkEnd w:id="817"/>
          </w:p>
        </w:tc>
        <w:tc>
          <w:tcPr>
            <w:tcW w:w="3934" w:type="dxa"/>
          </w:tcPr>
          <w:p w14:paraId="620C4C4A" w14:textId="77777777" w:rsidR="0033474B" w:rsidRPr="00586B6B" w:rsidRDefault="0033474B" w:rsidP="002E2BF2">
            <w:pPr>
              <w:pStyle w:val="TAL"/>
            </w:pPr>
            <w:r w:rsidRPr="00586B6B">
              <w:t>Provisioning Sessions API</w:t>
            </w:r>
          </w:p>
        </w:tc>
        <w:tc>
          <w:tcPr>
            <w:tcW w:w="929" w:type="dxa"/>
          </w:tcPr>
          <w:p w14:paraId="0CD7A839" w14:textId="77777777" w:rsidR="0033474B" w:rsidRPr="00586B6B" w:rsidRDefault="0033474B" w:rsidP="002E2BF2">
            <w:pPr>
              <w:pStyle w:val="TAL"/>
              <w:jc w:val="center"/>
            </w:pPr>
            <w:bookmarkStart w:id="818" w:name="_MCCTEMPBM_CRPT71130143___4"/>
            <w:r>
              <w:t>7.2</w:t>
            </w:r>
            <w:bookmarkEnd w:id="818"/>
          </w:p>
        </w:tc>
      </w:tr>
      <w:tr w:rsidR="0033474B" w:rsidRPr="00586B6B" w14:paraId="0504B65D" w14:textId="77777777" w:rsidTr="002E2BF2">
        <w:tc>
          <w:tcPr>
            <w:tcW w:w="1127" w:type="dxa"/>
            <w:vMerge/>
          </w:tcPr>
          <w:p w14:paraId="3FEF6D00" w14:textId="77777777" w:rsidR="0033474B" w:rsidRPr="00586B6B" w:rsidRDefault="0033474B" w:rsidP="002E2BF2">
            <w:pPr>
              <w:pStyle w:val="TAL"/>
            </w:pPr>
          </w:p>
        </w:tc>
        <w:tc>
          <w:tcPr>
            <w:tcW w:w="2677" w:type="dxa"/>
            <w:vMerge/>
          </w:tcPr>
          <w:p w14:paraId="5F357DA1" w14:textId="77777777" w:rsidR="0033474B" w:rsidRPr="00586B6B" w:rsidRDefault="0033474B" w:rsidP="002E2BF2">
            <w:pPr>
              <w:pStyle w:val="TAL"/>
            </w:pPr>
          </w:p>
        </w:tc>
        <w:tc>
          <w:tcPr>
            <w:tcW w:w="967" w:type="dxa"/>
            <w:vMerge/>
          </w:tcPr>
          <w:p w14:paraId="22216128" w14:textId="77777777" w:rsidR="0033474B" w:rsidRPr="00586B6B" w:rsidRDefault="0033474B" w:rsidP="002E2BF2">
            <w:pPr>
              <w:pStyle w:val="TAL"/>
              <w:jc w:val="center"/>
            </w:pPr>
          </w:p>
        </w:tc>
        <w:tc>
          <w:tcPr>
            <w:tcW w:w="3934" w:type="dxa"/>
          </w:tcPr>
          <w:p w14:paraId="759902EF" w14:textId="77777777" w:rsidR="0033474B" w:rsidRPr="00586B6B" w:rsidRDefault="0033474B" w:rsidP="002E2BF2">
            <w:pPr>
              <w:pStyle w:val="TAL"/>
            </w:pPr>
            <w:r w:rsidRPr="00586B6B">
              <w:t xml:space="preserve">Metrics Reporting </w:t>
            </w:r>
            <w:r>
              <w:t>Provisioning</w:t>
            </w:r>
            <w:r w:rsidRPr="00586B6B">
              <w:t xml:space="preserve"> API</w:t>
            </w:r>
          </w:p>
        </w:tc>
        <w:tc>
          <w:tcPr>
            <w:tcW w:w="929" w:type="dxa"/>
          </w:tcPr>
          <w:p w14:paraId="0A128F00" w14:textId="77777777" w:rsidR="0033474B" w:rsidRPr="00586B6B" w:rsidRDefault="0033474B" w:rsidP="002E2BF2">
            <w:pPr>
              <w:pStyle w:val="TAL"/>
              <w:jc w:val="center"/>
            </w:pPr>
            <w:bookmarkStart w:id="819" w:name="_MCCTEMPBM_CRPT71130144___4"/>
            <w:r>
              <w:t>7.8</w:t>
            </w:r>
            <w:bookmarkEnd w:id="819"/>
          </w:p>
        </w:tc>
      </w:tr>
      <w:tr w:rsidR="0033474B" w:rsidRPr="00586B6B" w14:paraId="131B8AE8" w14:textId="77777777" w:rsidTr="002E2BF2">
        <w:tc>
          <w:tcPr>
            <w:tcW w:w="1127" w:type="dxa"/>
            <w:vMerge/>
          </w:tcPr>
          <w:p w14:paraId="20D4CC94" w14:textId="77777777" w:rsidR="0033474B" w:rsidRPr="00586B6B" w:rsidRDefault="0033474B" w:rsidP="002E2BF2">
            <w:pPr>
              <w:pStyle w:val="TAL"/>
            </w:pPr>
          </w:p>
        </w:tc>
        <w:tc>
          <w:tcPr>
            <w:tcW w:w="2677" w:type="dxa"/>
            <w:vMerge/>
          </w:tcPr>
          <w:p w14:paraId="1EB9057C" w14:textId="77777777" w:rsidR="0033474B" w:rsidRPr="00586B6B" w:rsidRDefault="0033474B" w:rsidP="002E2BF2">
            <w:pPr>
              <w:pStyle w:val="TAL"/>
            </w:pPr>
          </w:p>
        </w:tc>
        <w:tc>
          <w:tcPr>
            <w:tcW w:w="967" w:type="dxa"/>
            <w:vMerge w:val="restart"/>
          </w:tcPr>
          <w:p w14:paraId="3B1436F8" w14:textId="77777777" w:rsidR="0033474B" w:rsidRPr="00586B6B" w:rsidRDefault="0033474B" w:rsidP="002E2BF2">
            <w:pPr>
              <w:pStyle w:val="TAL"/>
              <w:jc w:val="center"/>
            </w:pPr>
            <w:bookmarkStart w:id="820" w:name="_MCCTEMPBM_CRPT71130145___4"/>
            <w:r>
              <w:t>M5u</w:t>
            </w:r>
            <w:bookmarkEnd w:id="820"/>
          </w:p>
        </w:tc>
        <w:tc>
          <w:tcPr>
            <w:tcW w:w="3934" w:type="dxa"/>
          </w:tcPr>
          <w:p w14:paraId="118DA888" w14:textId="77777777" w:rsidR="0033474B" w:rsidRPr="00586B6B" w:rsidRDefault="0033474B" w:rsidP="002E2BF2">
            <w:pPr>
              <w:pStyle w:val="TAL"/>
            </w:pPr>
            <w:r w:rsidRPr="00586B6B">
              <w:t>Service Access Information API</w:t>
            </w:r>
          </w:p>
        </w:tc>
        <w:tc>
          <w:tcPr>
            <w:tcW w:w="929" w:type="dxa"/>
          </w:tcPr>
          <w:p w14:paraId="0287141F" w14:textId="77777777" w:rsidR="0033474B" w:rsidRPr="00586B6B" w:rsidRDefault="0033474B" w:rsidP="002E2BF2">
            <w:pPr>
              <w:pStyle w:val="TAL"/>
              <w:jc w:val="center"/>
            </w:pPr>
            <w:bookmarkStart w:id="821" w:name="_MCCTEMPBM_CRPT71130146___4"/>
            <w:r>
              <w:t>11.2</w:t>
            </w:r>
            <w:bookmarkEnd w:id="821"/>
          </w:p>
        </w:tc>
      </w:tr>
      <w:tr w:rsidR="0033474B" w:rsidRPr="00586B6B" w14:paraId="08A7883A" w14:textId="77777777" w:rsidTr="002E2BF2">
        <w:tc>
          <w:tcPr>
            <w:tcW w:w="1127" w:type="dxa"/>
            <w:vMerge/>
          </w:tcPr>
          <w:p w14:paraId="22ACAF1E" w14:textId="77777777" w:rsidR="0033474B" w:rsidRPr="00586B6B" w:rsidRDefault="0033474B" w:rsidP="002E2BF2">
            <w:pPr>
              <w:pStyle w:val="TAL"/>
            </w:pPr>
          </w:p>
        </w:tc>
        <w:tc>
          <w:tcPr>
            <w:tcW w:w="2677" w:type="dxa"/>
            <w:vMerge/>
          </w:tcPr>
          <w:p w14:paraId="55C6CB4B" w14:textId="77777777" w:rsidR="0033474B" w:rsidRPr="00586B6B" w:rsidRDefault="0033474B" w:rsidP="002E2BF2">
            <w:pPr>
              <w:pStyle w:val="TAL"/>
            </w:pPr>
          </w:p>
        </w:tc>
        <w:tc>
          <w:tcPr>
            <w:tcW w:w="967" w:type="dxa"/>
            <w:vMerge/>
          </w:tcPr>
          <w:p w14:paraId="4671DB54" w14:textId="77777777" w:rsidR="0033474B" w:rsidRPr="00586B6B" w:rsidRDefault="0033474B" w:rsidP="002E2BF2">
            <w:pPr>
              <w:pStyle w:val="TAL"/>
              <w:jc w:val="center"/>
            </w:pPr>
          </w:p>
        </w:tc>
        <w:tc>
          <w:tcPr>
            <w:tcW w:w="3934" w:type="dxa"/>
          </w:tcPr>
          <w:p w14:paraId="18F8129D" w14:textId="77777777" w:rsidR="0033474B" w:rsidRPr="00586B6B" w:rsidRDefault="0033474B" w:rsidP="002E2BF2">
            <w:pPr>
              <w:pStyle w:val="TAL"/>
            </w:pPr>
            <w:r w:rsidRPr="00586B6B">
              <w:t>Metrics Reporting API</w:t>
            </w:r>
          </w:p>
        </w:tc>
        <w:tc>
          <w:tcPr>
            <w:tcW w:w="929" w:type="dxa"/>
          </w:tcPr>
          <w:p w14:paraId="7FEED67D" w14:textId="77777777" w:rsidR="0033474B" w:rsidRPr="00586B6B" w:rsidRDefault="0033474B" w:rsidP="002E2BF2">
            <w:pPr>
              <w:pStyle w:val="TAL"/>
              <w:jc w:val="center"/>
            </w:pPr>
            <w:bookmarkStart w:id="822" w:name="_MCCTEMPBM_CRPT71130147___4"/>
            <w:r>
              <w:t>11.4</w:t>
            </w:r>
            <w:bookmarkEnd w:id="822"/>
          </w:p>
        </w:tc>
      </w:tr>
      <w:tr w:rsidR="0033474B" w:rsidRPr="00586B6B" w14:paraId="33295C83" w14:textId="77777777" w:rsidTr="002E2BF2">
        <w:tc>
          <w:tcPr>
            <w:tcW w:w="1127" w:type="dxa"/>
            <w:vMerge w:val="restart"/>
          </w:tcPr>
          <w:p w14:paraId="1E21D4A4" w14:textId="77777777" w:rsidR="0033474B" w:rsidRPr="00586B6B" w:rsidRDefault="0033474B" w:rsidP="002E2BF2">
            <w:pPr>
              <w:pStyle w:val="TAL"/>
            </w:pPr>
            <w:r w:rsidRPr="00586B6B">
              <w:t>Dynamic Policy invocation</w:t>
            </w:r>
          </w:p>
        </w:tc>
        <w:tc>
          <w:tcPr>
            <w:tcW w:w="2677" w:type="dxa"/>
            <w:vMerge w:val="restart"/>
          </w:tcPr>
          <w:p w14:paraId="12E75A91" w14:textId="77777777" w:rsidR="0033474B" w:rsidRPr="00586B6B" w:rsidRDefault="0033474B" w:rsidP="002E2BF2">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508A2EFD" w14:textId="77777777" w:rsidR="0033474B" w:rsidRPr="00586B6B" w:rsidRDefault="0033474B" w:rsidP="002E2BF2">
            <w:pPr>
              <w:pStyle w:val="TAL"/>
              <w:jc w:val="center"/>
            </w:pPr>
            <w:bookmarkStart w:id="823" w:name="_MCCTEMPBM_CRPT71130148___4"/>
            <w:r w:rsidRPr="00586B6B">
              <w:t>M1</w:t>
            </w:r>
            <w:r>
              <w:t>u</w:t>
            </w:r>
            <w:bookmarkEnd w:id="823"/>
          </w:p>
        </w:tc>
        <w:tc>
          <w:tcPr>
            <w:tcW w:w="3934" w:type="dxa"/>
          </w:tcPr>
          <w:p w14:paraId="6039703B" w14:textId="77777777" w:rsidR="0033474B" w:rsidRPr="00586B6B" w:rsidRDefault="0033474B" w:rsidP="002E2BF2">
            <w:pPr>
              <w:pStyle w:val="TAL"/>
            </w:pPr>
            <w:r w:rsidRPr="00586B6B">
              <w:t>Provisioning Sessions API</w:t>
            </w:r>
          </w:p>
        </w:tc>
        <w:tc>
          <w:tcPr>
            <w:tcW w:w="929" w:type="dxa"/>
          </w:tcPr>
          <w:p w14:paraId="16937CD9" w14:textId="77777777" w:rsidR="0033474B" w:rsidRPr="00586B6B" w:rsidRDefault="0033474B" w:rsidP="002E2BF2">
            <w:pPr>
              <w:pStyle w:val="TAL"/>
              <w:jc w:val="center"/>
            </w:pPr>
            <w:bookmarkStart w:id="824" w:name="_MCCTEMPBM_CRPT71130149___4"/>
            <w:r w:rsidRPr="00586B6B">
              <w:t>7.2</w:t>
            </w:r>
            <w:bookmarkEnd w:id="824"/>
          </w:p>
        </w:tc>
      </w:tr>
      <w:tr w:rsidR="0033474B" w:rsidRPr="00586B6B" w14:paraId="6E9455EC" w14:textId="77777777" w:rsidTr="002E2BF2">
        <w:tc>
          <w:tcPr>
            <w:tcW w:w="1127" w:type="dxa"/>
            <w:vMerge/>
          </w:tcPr>
          <w:p w14:paraId="54CED299" w14:textId="77777777" w:rsidR="0033474B" w:rsidRPr="00586B6B" w:rsidRDefault="0033474B" w:rsidP="002E2BF2">
            <w:pPr>
              <w:pStyle w:val="TAL"/>
            </w:pPr>
          </w:p>
        </w:tc>
        <w:tc>
          <w:tcPr>
            <w:tcW w:w="2677" w:type="dxa"/>
            <w:vMerge/>
          </w:tcPr>
          <w:p w14:paraId="1D721C96" w14:textId="77777777" w:rsidR="0033474B" w:rsidRPr="00586B6B" w:rsidRDefault="0033474B" w:rsidP="002E2BF2">
            <w:pPr>
              <w:pStyle w:val="TAL"/>
            </w:pPr>
          </w:p>
        </w:tc>
        <w:tc>
          <w:tcPr>
            <w:tcW w:w="967" w:type="dxa"/>
            <w:vMerge/>
          </w:tcPr>
          <w:p w14:paraId="3DBF7AA3" w14:textId="77777777" w:rsidR="0033474B" w:rsidRPr="00586B6B" w:rsidRDefault="0033474B" w:rsidP="002E2BF2">
            <w:pPr>
              <w:pStyle w:val="TAL"/>
              <w:jc w:val="center"/>
            </w:pPr>
          </w:p>
        </w:tc>
        <w:tc>
          <w:tcPr>
            <w:tcW w:w="3934" w:type="dxa"/>
          </w:tcPr>
          <w:p w14:paraId="75D09860" w14:textId="77777777" w:rsidR="0033474B" w:rsidRPr="00586B6B" w:rsidRDefault="0033474B" w:rsidP="002E2BF2">
            <w:pPr>
              <w:pStyle w:val="TAL"/>
            </w:pPr>
            <w:r w:rsidRPr="00586B6B">
              <w:t>Policy Templates Provisioning API</w:t>
            </w:r>
          </w:p>
        </w:tc>
        <w:tc>
          <w:tcPr>
            <w:tcW w:w="929" w:type="dxa"/>
          </w:tcPr>
          <w:p w14:paraId="5E72A0EC" w14:textId="77777777" w:rsidR="0033474B" w:rsidRPr="00586B6B" w:rsidRDefault="0033474B" w:rsidP="002E2BF2">
            <w:pPr>
              <w:pStyle w:val="TAL"/>
              <w:jc w:val="center"/>
            </w:pPr>
            <w:bookmarkStart w:id="825" w:name="_MCCTEMPBM_CRPT71130150___4"/>
            <w:r w:rsidRPr="00586B6B">
              <w:t>7.9</w:t>
            </w:r>
            <w:bookmarkEnd w:id="825"/>
          </w:p>
        </w:tc>
      </w:tr>
      <w:tr w:rsidR="0033474B" w:rsidRPr="00586B6B" w14:paraId="0F0D8235" w14:textId="77777777" w:rsidTr="002E2BF2">
        <w:tc>
          <w:tcPr>
            <w:tcW w:w="1127" w:type="dxa"/>
            <w:vMerge/>
          </w:tcPr>
          <w:p w14:paraId="4BB136EB" w14:textId="77777777" w:rsidR="0033474B" w:rsidRPr="00586B6B" w:rsidRDefault="0033474B" w:rsidP="002E2BF2">
            <w:pPr>
              <w:pStyle w:val="TAL"/>
            </w:pPr>
          </w:p>
        </w:tc>
        <w:tc>
          <w:tcPr>
            <w:tcW w:w="2677" w:type="dxa"/>
            <w:vMerge/>
          </w:tcPr>
          <w:p w14:paraId="6894BCB2" w14:textId="77777777" w:rsidR="0033474B" w:rsidRPr="00586B6B" w:rsidRDefault="0033474B" w:rsidP="002E2BF2">
            <w:pPr>
              <w:pStyle w:val="TAL"/>
            </w:pPr>
          </w:p>
        </w:tc>
        <w:tc>
          <w:tcPr>
            <w:tcW w:w="967" w:type="dxa"/>
            <w:vMerge w:val="restart"/>
          </w:tcPr>
          <w:p w14:paraId="2D17E503" w14:textId="77777777" w:rsidR="0033474B" w:rsidRPr="00586B6B" w:rsidRDefault="0033474B" w:rsidP="002E2BF2">
            <w:pPr>
              <w:pStyle w:val="TAL"/>
              <w:jc w:val="center"/>
            </w:pPr>
            <w:bookmarkStart w:id="826" w:name="_MCCTEMPBM_CRPT71130151___4"/>
            <w:r w:rsidRPr="00586B6B">
              <w:t>M5</w:t>
            </w:r>
            <w:r>
              <w:t>u</w:t>
            </w:r>
            <w:bookmarkEnd w:id="826"/>
          </w:p>
        </w:tc>
        <w:tc>
          <w:tcPr>
            <w:tcW w:w="3934" w:type="dxa"/>
          </w:tcPr>
          <w:p w14:paraId="08B97098" w14:textId="77777777" w:rsidR="0033474B" w:rsidRPr="00586B6B" w:rsidRDefault="0033474B" w:rsidP="002E2BF2">
            <w:pPr>
              <w:pStyle w:val="TAL"/>
            </w:pPr>
            <w:r w:rsidRPr="00586B6B">
              <w:t>Service Access Information API</w:t>
            </w:r>
          </w:p>
        </w:tc>
        <w:tc>
          <w:tcPr>
            <w:tcW w:w="929" w:type="dxa"/>
          </w:tcPr>
          <w:p w14:paraId="4D213C27" w14:textId="77777777" w:rsidR="0033474B" w:rsidRPr="00586B6B" w:rsidRDefault="0033474B" w:rsidP="002E2BF2">
            <w:pPr>
              <w:pStyle w:val="TAL"/>
              <w:jc w:val="center"/>
            </w:pPr>
            <w:bookmarkStart w:id="827" w:name="_MCCTEMPBM_CRPT71130152___4"/>
            <w:r w:rsidRPr="00586B6B">
              <w:t>11.2</w:t>
            </w:r>
            <w:bookmarkEnd w:id="827"/>
          </w:p>
        </w:tc>
      </w:tr>
      <w:tr w:rsidR="0033474B" w:rsidRPr="00586B6B" w14:paraId="1619FF18" w14:textId="77777777" w:rsidTr="002E2BF2">
        <w:tc>
          <w:tcPr>
            <w:tcW w:w="1127" w:type="dxa"/>
            <w:vMerge/>
          </w:tcPr>
          <w:p w14:paraId="1448DD29" w14:textId="77777777" w:rsidR="0033474B" w:rsidRPr="00586B6B" w:rsidRDefault="0033474B" w:rsidP="002E2BF2">
            <w:pPr>
              <w:pStyle w:val="TAL"/>
            </w:pPr>
          </w:p>
        </w:tc>
        <w:tc>
          <w:tcPr>
            <w:tcW w:w="2677" w:type="dxa"/>
            <w:vMerge/>
          </w:tcPr>
          <w:p w14:paraId="4A592052" w14:textId="77777777" w:rsidR="0033474B" w:rsidRPr="00586B6B" w:rsidRDefault="0033474B" w:rsidP="002E2BF2">
            <w:pPr>
              <w:pStyle w:val="TAL"/>
            </w:pPr>
          </w:p>
        </w:tc>
        <w:tc>
          <w:tcPr>
            <w:tcW w:w="967" w:type="dxa"/>
            <w:vMerge/>
          </w:tcPr>
          <w:p w14:paraId="5839CCFE" w14:textId="77777777" w:rsidR="0033474B" w:rsidRPr="00586B6B" w:rsidRDefault="0033474B" w:rsidP="002E2BF2">
            <w:pPr>
              <w:pStyle w:val="TAL"/>
              <w:jc w:val="center"/>
            </w:pPr>
          </w:p>
        </w:tc>
        <w:tc>
          <w:tcPr>
            <w:tcW w:w="3934" w:type="dxa"/>
          </w:tcPr>
          <w:p w14:paraId="3C7A18FF" w14:textId="77777777" w:rsidR="0033474B" w:rsidRPr="00586B6B" w:rsidRDefault="0033474B" w:rsidP="002E2BF2">
            <w:pPr>
              <w:pStyle w:val="TAL"/>
            </w:pPr>
            <w:r w:rsidRPr="00586B6B">
              <w:t>Dynamic Policies API</w:t>
            </w:r>
          </w:p>
        </w:tc>
        <w:tc>
          <w:tcPr>
            <w:tcW w:w="929" w:type="dxa"/>
          </w:tcPr>
          <w:p w14:paraId="331DB79E" w14:textId="77777777" w:rsidR="0033474B" w:rsidRPr="00586B6B" w:rsidRDefault="0033474B" w:rsidP="002E2BF2">
            <w:pPr>
              <w:pStyle w:val="TAL"/>
              <w:jc w:val="center"/>
            </w:pPr>
            <w:bookmarkStart w:id="828" w:name="_MCCTEMPBM_CRPT71130153___4"/>
            <w:r w:rsidRPr="00586B6B">
              <w:t>11.5</w:t>
            </w:r>
            <w:bookmarkEnd w:id="828"/>
          </w:p>
        </w:tc>
      </w:tr>
      <w:tr w:rsidR="0033474B" w:rsidRPr="00586B6B" w14:paraId="0DC499EC" w14:textId="77777777" w:rsidTr="002E2BF2">
        <w:tc>
          <w:tcPr>
            <w:tcW w:w="1127" w:type="dxa"/>
            <w:vMerge w:val="restart"/>
          </w:tcPr>
          <w:p w14:paraId="7E5BF543" w14:textId="77777777" w:rsidR="0033474B" w:rsidRPr="00586B6B" w:rsidRDefault="0033474B" w:rsidP="002E2BF2">
            <w:pPr>
              <w:pStyle w:val="TAL"/>
            </w:pPr>
            <w:r w:rsidRPr="00586B6B">
              <w:t>Network Assistance</w:t>
            </w:r>
          </w:p>
        </w:tc>
        <w:tc>
          <w:tcPr>
            <w:tcW w:w="2677" w:type="dxa"/>
            <w:vMerge w:val="restart"/>
          </w:tcPr>
          <w:p w14:paraId="28DCF85D" w14:textId="77777777" w:rsidR="0033474B" w:rsidRPr="00586B6B" w:rsidRDefault="0033474B" w:rsidP="002E2BF2">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4030C65A" w14:textId="77777777" w:rsidR="0033474B" w:rsidRPr="00586B6B" w:rsidRDefault="0033474B" w:rsidP="002E2BF2">
            <w:pPr>
              <w:pStyle w:val="TAL"/>
              <w:jc w:val="center"/>
            </w:pPr>
            <w:bookmarkStart w:id="829" w:name="_MCCTEMPBM_CRPT71130154___4"/>
            <w:r>
              <w:t>M5u</w:t>
            </w:r>
            <w:bookmarkEnd w:id="829"/>
          </w:p>
        </w:tc>
        <w:tc>
          <w:tcPr>
            <w:tcW w:w="3934" w:type="dxa"/>
          </w:tcPr>
          <w:p w14:paraId="2A3637E0" w14:textId="77777777" w:rsidR="0033474B" w:rsidRPr="00586B6B" w:rsidRDefault="0033474B" w:rsidP="002E2BF2">
            <w:pPr>
              <w:pStyle w:val="TAL"/>
            </w:pPr>
            <w:r w:rsidRPr="00586B6B">
              <w:t>Service Access Information API</w:t>
            </w:r>
          </w:p>
        </w:tc>
        <w:tc>
          <w:tcPr>
            <w:tcW w:w="929" w:type="dxa"/>
          </w:tcPr>
          <w:p w14:paraId="7D0A434B" w14:textId="77777777" w:rsidR="0033474B" w:rsidRPr="00586B6B" w:rsidRDefault="0033474B" w:rsidP="002E2BF2">
            <w:pPr>
              <w:pStyle w:val="TAL"/>
              <w:jc w:val="center"/>
            </w:pPr>
            <w:bookmarkStart w:id="830" w:name="_MCCTEMPBM_CRPT71130155___4"/>
            <w:r>
              <w:t>11.2</w:t>
            </w:r>
            <w:bookmarkEnd w:id="830"/>
          </w:p>
        </w:tc>
      </w:tr>
      <w:tr w:rsidR="0033474B" w:rsidRPr="00586B6B" w14:paraId="194CC2C1" w14:textId="77777777" w:rsidTr="002E2BF2">
        <w:tc>
          <w:tcPr>
            <w:tcW w:w="1127" w:type="dxa"/>
            <w:vMerge/>
          </w:tcPr>
          <w:p w14:paraId="4A51A802" w14:textId="77777777" w:rsidR="0033474B" w:rsidRPr="00586B6B" w:rsidRDefault="0033474B" w:rsidP="002E2BF2">
            <w:pPr>
              <w:pStyle w:val="TAL"/>
            </w:pPr>
          </w:p>
        </w:tc>
        <w:tc>
          <w:tcPr>
            <w:tcW w:w="2677" w:type="dxa"/>
            <w:vMerge/>
          </w:tcPr>
          <w:p w14:paraId="39A73430" w14:textId="77777777" w:rsidR="0033474B" w:rsidRPr="00586B6B" w:rsidRDefault="0033474B" w:rsidP="002E2BF2">
            <w:pPr>
              <w:pStyle w:val="TAL"/>
            </w:pPr>
          </w:p>
        </w:tc>
        <w:tc>
          <w:tcPr>
            <w:tcW w:w="967" w:type="dxa"/>
            <w:vMerge/>
          </w:tcPr>
          <w:p w14:paraId="5E89D8A6" w14:textId="77777777" w:rsidR="0033474B" w:rsidRPr="00586B6B" w:rsidRDefault="0033474B" w:rsidP="002E2BF2">
            <w:pPr>
              <w:pStyle w:val="TAL"/>
              <w:jc w:val="center"/>
            </w:pPr>
          </w:p>
        </w:tc>
        <w:tc>
          <w:tcPr>
            <w:tcW w:w="3934" w:type="dxa"/>
          </w:tcPr>
          <w:p w14:paraId="69492F85" w14:textId="77777777" w:rsidR="0033474B" w:rsidRPr="00586B6B" w:rsidRDefault="0033474B" w:rsidP="002E2BF2">
            <w:pPr>
              <w:pStyle w:val="TAL"/>
            </w:pPr>
            <w:r w:rsidRPr="00586B6B">
              <w:t>Network Assistance API</w:t>
            </w:r>
          </w:p>
        </w:tc>
        <w:tc>
          <w:tcPr>
            <w:tcW w:w="929" w:type="dxa"/>
          </w:tcPr>
          <w:p w14:paraId="37B0EBA4" w14:textId="77777777" w:rsidR="0033474B" w:rsidRPr="00586B6B" w:rsidRDefault="0033474B" w:rsidP="002E2BF2">
            <w:pPr>
              <w:pStyle w:val="TAL"/>
              <w:jc w:val="center"/>
            </w:pPr>
            <w:bookmarkStart w:id="831" w:name="_MCCTEMPBM_CRPT71130156___4"/>
            <w:r>
              <w:t>11.6</w:t>
            </w:r>
            <w:bookmarkEnd w:id="831"/>
          </w:p>
        </w:tc>
      </w:tr>
      <w:tr w:rsidR="0033474B" w:rsidRPr="00586B6B" w14:paraId="6AD284A8" w14:textId="77777777" w:rsidTr="002E2BF2">
        <w:tc>
          <w:tcPr>
            <w:tcW w:w="1127" w:type="dxa"/>
            <w:vMerge w:val="restart"/>
          </w:tcPr>
          <w:p w14:paraId="30D8273A" w14:textId="77777777" w:rsidR="0033474B" w:rsidRPr="00586B6B" w:rsidRDefault="0033474B" w:rsidP="002E2BF2">
            <w:pPr>
              <w:pStyle w:val="TAL"/>
            </w:pPr>
            <w:r>
              <w:t>Edge content processing</w:t>
            </w:r>
          </w:p>
        </w:tc>
        <w:tc>
          <w:tcPr>
            <w:tcW w:w="2677" w:type="dxa"/>
            <w:vMerge w:val="restart"/>
          </w:tcPr>
          <w:p w14:paraId="6F65AFFD" w14:textId="77777777" w:rsidR="0033474B" w:rsidRPr="00586B6B" w:rsidRDefault="0033474B" w:rsidP="002E2BF2">
            <w:pPr>
              <w:pStyle w:val="TAL"/>
            </w:pPr>
            <w:r>
              <w:t>Edge resources are provisioned for processing content in 5GMS uplink media streaming sessions.</w:t>
            </w:r>
          </w:p>
        </w:tc>
        <w:tc>
          <w:tcPr>
            <w:tcW w:w="967" w:type="dxa"/>
            <w:vMerge w:val="restart"/>
            <w:vAlign w:val="center"/>
          </w:tcPr>
          <w:p w14:paraId="2B1D6789" w14:textId="77777777" w:rsidR="0033474B" w:rsidRPr="00586B6B" w:rsidRDefault="0033474B" w:rsidP="002E2BF2">
            <w:pPr>
              <w:pStyle w:val="TAL"/>
              <w:jc w:val="center"/>
            </w:pPr>
            <w:bookmarkStart w:id="832" w:name="_MCCTEMPBM_CRPT71130157___4"/>
            <w:r>
              <w:t>M1u</w:t>
            </w:r>
            <w:bookmarkEnd w:id="832"/>
          </w:p>
        </w:tc>
        <w:tc>
          <w:tcPr>
            <w:tcW w:w="3934" w:type="dxa"/>
          </w:tcPr>
          <w:p w14:paraId="2219B888" w14:textId="77777777" w:rsidR="0033474B" w:rsidRPr="00586B6B" w:rsidRDefault="0033474B" w:rsidP="002E2BF2">
            <w:pPr>
              <w:pStyle w:val="TAL"/>
            </w:pPr>
            <w:r w:rsidRPr="00586B6B">
              <w:t>Provisioning Sessions API</w:t>
            </w:r>
          </w:p>
        </w:tc>
        <w:tc>
          <w:tcPr>
            <w:tcW w:w="929" w:type="dxa"/>
          </w:tcPr>
          <w:p w14:paraId="4FC8F101" w14:textId="77777777" w:rsidR="0033474B" w:rsidRDefault="0033474B" w:rsidP="002E2BF2">
            <w:pPr>
              <w:pStyle w:val="TAL"/>
              <w:jc w:val="center"/>
            </w:pPr>
            <w:bookmarkStart w:id="833" w:name="_MCCTEMPBM_CRPT71130158___4"/>
            <w:r>
              <w:t>7.2</w:t>
            </w:r>
            <w:bookmarkEnd w:id="833"/>
          </w:p>
        </w:tc>
      </w:tr>
      <w:tr w:rsidR="0033474B" w:rsidRPr="00586B6B" w14:paraId="29E380B8" w14:textId="77777777" w:rsidTr="002E2BF2">
        <w:tc>
          <w:tcPr>
            <w:tcW w:w="1127" w:type="dxa"/>
            <w:vMerge/>
          </w:tcPr>
          <w:p w14:paraId="2938244F" w14:textId="77777777" w:rsidR="0033474B" w:rsidRDefault="0033474B" w:rsidP="002E2BF2">
            <w:pPr>
              <w:pStyle w:val="TAL"/>
            </w:pPr>
          </w:p>
        </w:tc>
        <w:tc>
          <w:tcPr>
            <w:tcW w:w="2677" w:type="dxa"/>
            <w:vMerge/>
          </w:tcPr>
          <w:p w14:paraId="69D5A72A" w14:textId="77777777" w:rsidR="0033474B" w:rsidRDefault="0033474B" w:rsidP="002E2BF2">
            <w:pPr>
              <w:pStyle w:val="TAL"/>
            </w:pPr>
          </w:p>
        </w:tc>
        <w:tc>
          <w:tcPr>
            <w:tcW w:w="967" w:type="dxa"/>
            <w:vMerge/>
          </w:tcPr>
          <w:p w14:paraId="447AE680" w14:textId="77777777" w:rsidR="0033474B" w:rsidRDefault="0033474B" w:rsidP="002E2BF2">
            <w:pPr>
              <w:pStyle w:val="TAL"/>
              <w:jc w:val="center"/>
            </w:pPr>
          </w:p>
        </w:tc>
        <w:tc>
          <w:tcPr>
            <w:tcW w:w="3934" w:type="dxa"/>
          </w:tcPr>
          <w:p w14:paraId="39E99A16" w14:textId="77777777" w:rsidR="0033474B" w:rsidRPr="00586B6B" w:rsidRDefault="0033474B" w:rsidP="002E2BF2">
            <w:pPr>
              <w:pStyle w:val="TAL"/>
            </w:pPr>
            <w:r>
              <w:t>Edge Resources Provisioning API</w:t>
            </w:r>
          </w:p>
        </w:tc>
        <w:tc>
          <w:tcPr>
            <w:tcW w:w="929" w:type="dxa"/>
          </w:tcPr>
          <w:p w14:paraId="51C912CF" w14:textId="77777777" w:rsidR="0033474B" w:rsidRDefault="0033474B" w:rsidP="002E2BF2">
            <w:pPr>
              <w:pStyle w:val="TAL"/>
              <w:jc w:val="center"/>
            </w:pPr>
            <w:bookmarkStart w:id="834" w:name="_MCCTEMPBM_CRPT71130159___4"/>
            <w:r>
              <w:t>7.10</w:t>
            </w:r>
            <w:bookmarkEnd w:id="834"/>
          </w:p>
        </w:tc>
      </w:tr>
      <w:tr w:rsidR="0033474B" w:rsidRPr="00586B6B" w14:paraId="00327AE8" w14:textId="77777777" w:rsidTr="002E2BF2">
        <w:tc>
          <w:tcPr>
            <w:tcW w:w="1127" w:type="dxa"/>
            <w:vMerge/>
          </w:tcPr>
          <w:p w14:paraId="17CDCD71" w14:textId="77777777" w:rsidR="0033474B" w:rsidRDefault="0033474B" w:rsidP="002E2BF2">
            <w:pPr>
              <w:pStyle w:val="TAL"/>
            </w:pPr>
          </w:p>
        </w:tc>
        <w:tc>
          <w:tcPr>
            <w:tcW w:w="2677" w:type="dxa"/>
            <w:vMerge/>
          </w:tcPr>
          <w:p w14:paraId="4D4F1D2D" w14:textId="77777777" w:rsidR="0033474B" w:rsidRDefault="0033474B" w:rsidP="002E2BF2">
            <w:pPr>
              <w:pStyle w:val="TAL"/>
            </w:pPr>
          </w:p>
        </w:tc>
        <w:tc>
          <w:tcPr>
            <w:tcW w:w="967" w:type="dxa"/>
          </w:tcPr>
          <w:p w14:paraId="6F1F18DE" w14:textId="77777777" w:rsidR="0033474B" w:rsidRDefault="0033474B" w:rsidP="002E2BF2">
            <w:pPr>
              <w:pStyle w:val="TAL"/>
              <w:jc w:val="center"/>
            </w:pPr>
            <w:bookmarkStart w:id="835" w:name="_MCCTEMPBM_CRPT71130160___4"/>
            <w:r>
              <w:t>M5u</w:t>
            </w:r>
            <w:bookmarkEnd w:id="835"/>
          </w:p>
        </w:tc>
        <w:tc>
          <w:tcPr>
            <w:tcW w:w="3934" w:type="dxa"/>
          </w:tcPr>
          <w:p w14:paraId="1709EE78" w14:textId="77777777" w:rsidR="0033474B" w:rsidRDefault="0033474B" w:rsidP="002E2BF2">
            <w:pPr>
              <w:pStyle w:val="TAL"/>
            </w:pPr>
            <w:r>
              <w:t>Service Access Information API</w:t>
            </w:r>
          </w:p>
        </w:tc>
        <w:tc>
          <w:tcPr>
            <w:tcW w:w="929" w:type="dxa"/>
          </w:tcPr>
          <w:p w14:paraId="730E21C5" w14:textId="77777777" w:rsidR="0033474B" w:rsidRDefault="0033474B" w:rsidP="002E2BF2">
            <w:pPr>
              <w:pStyle w:val="TAL"/>
              <w:jc w:val="center"/>
            </w:pPr>
            <w:bookmarkStart w:id="836" w:name="_MCCTEMPBM_CRPT71130161___4"/>
            <w:r>
              <w:t>11.2</w:t>
            </w:r>
            <w:bookmarkEnd w:id="836"/>
          </w:p>
        </w:tc>
      </w:tr>
      <w:tr w:rsidR="0033474B" w14:paraId="242723E7" w14:textId="77777777" w:rsidTr="002E2BF2">
        <w:trPr>
          <w:trHeight w:val="216"/>
        </w:trPr>
        <w:tc>
          <w:tcPr>
            <w:tcW w:w="1127" w:type="dxa"/>
            <w:vMerge w:val="restart"/>
            <w:tcBorders>
              <w:top w:val="single" w:sz="4" w:space="0" w:color="auto"/>
              <w:left w:val="single" w:sz="4" w:space="0" w:color="auto"/>
              <w:right w:val="single" w:sz="4" w:space="0" w:color="auto"/>
            </w:tcBorders>
          </w:tcPr>
          <w:p w14:paraId="2BA1BEF8" w14:textId="77777777" w:rsidR="0033474B" w:rsidRPr="0017361B" w:rsidRDefault="0033474B" w:rsidP="002E2BF2">
            <w:pPr>
              <w:keepNext/>
              <w:spacing w:after="0"/>
              <w:rPr>
                <w:rFonts w:ascii="Arial" w:hAnsi="Arial"/>
                <w:sz w:val="18"/>
              </w:rPr>
            </w:pPr>
            <w:bookmarkStart w:id="837" w:name="_MCCTEMPBM_CRPT71130162___7" w:colFirst="0" w:colLast="0"/>
            <w:r w:rsidRPr="0017361B">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7727FBC5" w14:textId="77777777" w:rsidR="0033474B" w:rsidRPr="0017361B" w:rsidRDefault="0033474B" w:rsidP="002E2BF2">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53F2AE53" w14:textId="77777777" w:rsidR="0033474B" w:rsidRPr="0017361B" w:rsidRDefault="0033474B" w:rsidP="002E2BF2">
            <w:pPr>
              <w:keepNext/>
              <w:spacing w:after="0"/>
              <w:jc w:val="center"/>
              <w:rPr>
                <w:rFonts w:ascii="Arial" w:hAnsi="Arial"/>
                <w:sz w:val="18"/>
              </w:rPr>
            </w:pPr>
            <w:bookmarkStart w:id="838" w:name="_MCCTEMPBM_CRPT71130163___4"/>
            <w:r w:rsidRPr="0017361B">
              <w:rPr>
                <w:rFonts w:ascii="Arial" w:hAnsi="Arial"/>
                <w:sz w:val="18"/>
              </w:rPr>
              <w:t>M1u</w:t>
            </w:r>
            <w:bookmarkEnd w:id="838"/>
          </w:p>
        </w:tc>
        <w:tc>
          <w:tcPr>
            <w:tcW w:w="3934" w:type="dxa"/>
            <w:tcBorders>
              <w:top w:val="single" w:sz="4" w:space="0" w:color="auto"/>
              <w:left w:val="single" w:sz="4" w:space="0" w:color="auto"/>
              <w:bottom w:val="single" w:sz="4" w:space="0" w:color="auto"/>
              <w:right w:val="single" w:sz="4" w:space="0" w:color="auto"/>
            </w:tcBorders>
          </w:tcPr>
          <w:p w14:paraId="20168670" w14:textId="77777777" w:rsidR="0033474B" w:rsidRPr="0017361B" w:rsidRDefault="0033474B" w:rsidP="002E2BF2">
            <w:pPr>
              <w:pStyle w:val="TAL"/>
            </w:pPr>
            <w:r w:rsidRPr="0017361B">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B3039D3" w14:textId="77777777" w:rsidR="0033474B" w:rsidRPr="0017361B" w:rsidRDefault="0033474B" w:rsidP="002E2BF2">
            <w:pPr>
              <w:pStyle w:val="TAL"/>
              <w:jc w:val="center"/>
            </w:pPr>
            <w:bookmarkStart w:id="839" w:name="_MCCTEMPBM_CRPT71130164___4"/>
            <w:r w:rsidRPr="0017361B">
              <w:t>7.11</w:t>
            </w:r>
            <w:bookmarkEnd w:id="839"/>
          </w:p>
        </w:tc>
      </w:tr>
      <w:bookmarkEnd w:id="837"/>
      <w:tr w:rsidR="0033474B" w14:paraId="08B2C5C9" w14:textId="77777777" w:rsidTr="002E2BF2">
        <w:trPr>
          <w:trHeight w:val="432"/>
        </w:trPr>
        <w:tc>
          <w:tcPr>
            <w:tcW w:w="1127" w:type="dxa"/>
            <w:vMerge/>
            <w:tcBorders>
              <w:left w:val="single" w:sz="4" w:space="0" w:color="auto"/>
              <w:right w:val="single" w:sz="4" w:space="0" w:color="auto"/>
            </w:tcBorders>
            <w:vAlign w:val="center"/>
          </w:tcPr>
          <w:p w14:paraId="0C991D01" w14:textId="77777777" w:rsidR="0033474B" w:rsidRPr="0017361B" w:rsidRDefault="0033474B" w:rsidP="002E2BF2">
            <w:pPr>
              <w:keepNext/>
              <w:spacing w:after="0"/>
              <w:rPr>
                <w:rFonts w:ascii="Arial" w:hAnsi="Arial"/>
                <w:sz w:val="18"/>
              </w:rPr>
            </w:pPr>
          </w:p>
        </w:tc>
        <w:tc>
          <w:tcPr>
            <w:tcW w:w="2677" w:type="dxa"/>
            <w:vMerge/>
            <w:tcBorders>
              <w:left w:val="single" w:sz="4" w:space="0" w:color="auto"/>
              <w:right w:val="single" w:sz="4" w:space="0" w:color="auto"/>
            </w:tcBorders>
            <w:vAlign w:val="center"/>
          </w:tcPr>
          <w:p w14:paraId="68FA58C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72D751B" w14:textId="77777777" w:rsidR="0033474B" w:rsidRPr="0017361B" w:rsidRDefault="0033474B" w:rsidP="002E2BF2">
            <w:pPr>
              <w:keepNext/>
              <w:spacing w:after="0"/>
              <w:jc w:val="center"/>
              <w:rPr>
                <w:rFonts w:ascii="Arial" w:hAnsi="Arial"/>
                <w:sz w:val="18"/>
              </w:rPr>
            </w:pPr>
            <w:bookmarkStart w:id="840" w:name="_MCCTEMPBM_CRPT71130165___4"/>
            <w:r w:rsidRPr="0017361B">
              <w:rPr>
                <w:rFonts w:ascii="Arial" w:hAnsi="Arial"/>
                <w:sz w:val="18"/>
              </w:rPr>
              <w:t>R4</w:t>
            </w:r>
            <w:bookmarkEnd w:id="840"/>
          </w:p>
        </w:tc>
        <w:tc>
          <w:tcPr>
            <w:tcW w:w="3934" w:type="dxa"/>
            <w:tcBorders>
              <w:top w:val="single" w:sz="4" w:space="0" w:color="auto"/>
              <w:left w:val="single" w:sz="4" w:space="0" w:color="auto"/>
              <w:bottom w:val="single" w:sz="4" w:space="0" w:color="auto"/>
              <w:right w:val="single" w:sz="4" w:space="0" w:color="auto"/>
            </w:tcBorders>
          </w:tcPr>
          <w:p w14:paraId="55F27555" w14:textId="77777777" w:rsidR="0033474B" w:rsidRPr="0017361B" w:rsidRDefault="0033474B" w:rsidP="002E2BF2">
            <w:pPr>
              <w:pStyle w:val="TAL"/>
            </w:pPr>
            <w:proofErr w:type="spellStart"/>
            <w:r w:rsidRPr="00A67699">
              <w:rPr>
                <w:rStyle w:val="Codechar0"/>
              </w:rPr>
              <w:t>Ndcaf_DataReporting</w:t>
            </w:r>
            <w:proofErr w:type="spellEnd"/>
            <w:r w:rsidRPr="0017361B">
              <w:t xml:space="preserve"> service</w:t>
            </w:r>
          </w:p>
        </w:tc>
        <w:tc>
          <w:tcPr>
            <w:tcW w:w="929" w:type="dxa"/>
            <w:tcBorders>
              <w:top w:val="single" w:sz="4" w:space="0" w:color="auto"/>
              <w:left w:val="single" w:sz="4" w:space="0" w:color="auto"/>
              <w:bottom w:val="single" w:sz="4" w:space="0" w:color="auto"/>
              <w:right w:val="single" w:sz="4" w:space="0" w:color="auto"/>
            </w:tcBorders>
          </w:tcPr>
          <w:p w14:paraId="518C26A1" w14:textId="77777777" w:rsidR="0033474B" w:rsidRPr="0017361B" w:rsidRDefault="0033474B" w:rsidP="002E2BF2">
            <w:pPr>
              <w:pStyle w:val="TAL"/>
              <w:jc w:val="center"/>
            </w:pPr>
            <w:bookmarkStart w:id="841" w:name="_MCCTEMPBM_CRPT71130166___4"/>
            <w:r w:rsidRPr="0017361B">
              <w:t>17</w:t>
            </w:r>
            <w:bookmarkEnd w:id="841"/>
          </w:p>
        </w:tc>
      </w:tr>
      <w:tr w:rsidR="0033474B" w14:paraId="72EF5332" w14:textId="77777777" w:rsidTr="002E2BF2">
        <w:trPr>
          <w:trHeight w:val="432"/>
        </w:trPr>
        <w:tc>
          <w:tcPr>
            <w:tcW w:w="1127" w:type="dxa"/>
            <w:vMerge/>
            <w:tcBorders>
              <w:left w:val="single" w:sz="4" w:space="0" w:color="auto"/>
              <w:bottom w:val="single" w:sz="4" w:space="0" w:color="auto"/>
              <w:right w:val="single" w:sz="4" w:space="0" w:color="auto"/>
            </w:tcBorders>
            <w:vAlign w:val="center"/>
          </w:tcPr>
          <w:p w14:paraId="4D5A5496" w14:textId="77777777" w:rsidR="0033474B" w:rsidRPr="0017361B" w:rsidRDefault="0033474B" w:rsidP="002E2BF2">
            <w:pPr>
              <w:keepNext/>
              <w:spacing w:after="0"/>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1D6BCA8C" w14:textId="77777777" w:rsidR="0033474B" w:rsidRPr="0017361B" w:rsidRDefault="0033474B" w:rsidP="002E2BF2">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B461E59" w14:textId="77777777" w:rsidR="0033474B" w:rsidRPr="0017361B" w:rsidRDefault="0033474B" w:rsidP="002E2BF2">
            <w:pPr>
              <w:keepNext/>
              <w:spacing w:after="0"/>
              <w:jc w:val="center"/>
              <w:rPr>
                <w:rFonts w:ascii="Arial" w:hAnsi="Arial"/>
                <w:sz w:val="18"/>
              </w:rPr>
            </w:pPr>
            <w:bookmarkStart w:id="842" w:name="_MCCTEMPBM_CRPT71130167___4"/>
            <w:r w:rsidRPr="0017361B">
              <w:rPr>
                <w:rFonts w:ascii="Arial" w:hAnsi="Arial"/>
                <w:sz w:val="18"/>
              </w:rPr>
              <w:t>R5, R6</w:t>
            </w:r>
            <w:bookmarkEnd w:id="842"/>
          </w:p>
        </w:tc>
        <w:tc>
          <w:tcPr>
            <w:tcW w:w="3934" w:type="dxa"/>
            <w:tcBorders>
              <w:top w:val="single" w:sz="4" w:space="0" w:color="auto"/>
              <w:left w:val="single" w:sz="4" w:space="0" w:color="auto"/>
              <w:bottom w:val="single" w:sz="4" w:space="0" w:color="auto"/>
              <w:right w:val="single" w:sz="4" w:space="0" w:color="auto"/>
            </w:tcBorders>
          </w:tcPr>
          <w:p w14:paraId="5C070CBB" w14:textId="77777777" w:rsidR="0033474B" w:rsidRPr="0017361B" w:rsidRDefault="0033474B" w:rsidP="002E2BF2">
            <w:pPr>
              <w:pStyle w:val="TAL"/>
            </w:pPr>
            <w:proofErr w:type="spellStart"/>
            <w:r w:rsidRPr="00A67699">
              <w:rPr>
                <w:rStyle w:val="Codechar0"/>
              </w:rPr>
              <w:t>Naf_EventExposure</w:t>
            </w:r>
            <w:proofErr w:type="spellEnd"/>
            <w:r>
              <w:t xml:space="preserve"> service</w:t>
            </w:r>
          </w:p>
        </w:tc>
        <w:tc>
          <w:tcPr>
            <w:tcW w:w="929" w:type="dxa"/>
            <w:tcBorders>
              <w:top w:val="single" w:sz="4" w:space="0" w:color="auto"/>
              <w:left w:val="single" w:sz="4" w:space="0" w:color="auto"/>
              <w:bottom w:val="single" w:sz="4" w:space="0" w:color="auto"/>
              <w:right w:val="single" w:sz="4" w:space="0" w:color="auto"/>
            </w:tcBorders>
          </w:tcPr>
          <w:p w14:paraId="158037F4" w14:textId="77777777" w:rsidR="0033474B" w:rsidRPr="0017361B" w:rsidRDefault="0033474B" w:rsidP="002E2BF2">
            <w:pPr>
              <w:pStyle w:val="TAL"/>
              <w:jc w:val="center"/>
            </w:pPr>
            <w:bookmarkStart w:id="843" w:name="_MCCTEMPBM_CRPT71130168___4"/>
            <w:r>
              <w:t>18</w:t>
            </w:r>
            <w:bookmarkEnd w:id="843"/>
          </w:p>
        </w:tc>
      </w:tr>
    </w:tbl>
    <w:p w14:paraId="625790E9" w14:textId="77777777" w:rsidR="0033474B" w:rsidRPr="00FA39D2" w:rsidRDefault="0033474B" w:rsidP="0033474B">
      <w:pPr>
        <w:pStyle w:val="TAN"/>
        <w:keepNext w:val="0"/>
      </w:pPr>
    </w:p>
    <w:p w14:paraId="4485858A" w14:textId="545F1C46" w:rsidR="007D59CE" w:rsidRPr="006436AF" w:rsidRDefault="007D59CE" w:rsidP="00E33028">
      <w:pPr>
        <w:pStyle w:val="Heading1"/>
      </w:pPr>
      <w:bookmarkStart w:id="844" w:name="_CR6"/>
      <w:bookmarkStart w:id="845" w:name="_Toc187861735"/>
      <w:bookmarkEnd w:id="844"/>
      <w:r w:rsidRPr="006436AF">
        <w:t>6</w:t>
      </w:r>
      <w:r w:rsidRPr="006436AF">
        <w:tab/>
        <w:t>General aspects of APIs for 5G Media Streaming</w:t>
      </w:r>
      <w:bookmarkEnd w:id="810"/>
      <w:bookmarkEnd w:id="811"/>
      <w:bookmarkEnd w:id="812"/>
      <w:bookmarkEnd w:id="813"/>
      <w:bookmarkEnd w:id="845"/>
    </w:p>
    <w:p w14:paraId="41B080E7" w14:textId="77777777" w:rsidR="001E470E" w:rsidRDefault="001E470E" w:rsidP="001E470E">
      <w:pPr>
        <w:pStyle w:val="Heading2"/>
        <w:rPr>
          <w:rFonts w:eastAsia="Calibri"/>
        </w:rPr>
      </w:pPr>
      <w:bookmarkStart w:id="846" w:name="_CR6_0"/>
      <w:bookmarkStart w:id="847" w:name="_Hlk156832635"/>
      <w:bookmarkStart w:id="848" w:name="_Toc123800760"/>
      <w:bookmarkStart w:id="849" w:name="_Toc68899553"/>
      <w:bookmarkStart w:id="850" w:name="_Toc71214304"/>
      <w:bookmarkStart w:id="851" w:name="_Toc71721978"/>
      <w:bookmarkStart w:id="852" w:name="_Toc74859030"/>
      <w:bookmarkStart w:id="853" w:name="_Toc187861736"/>
      <w:bookmarkEnd w:id="846"/>
      <w:r>
        <w:rPr>
          <w:rFonts w:eastAsia="Calibri"/>
        </w:rPr>
        <w:t>6.0</w:t>
      </w:r>
      <w:r>
        <w:rPr>
          <w:rFonts w:eastAsia="Calibri"/>
        </w:rPr>
        <w:tab/>
        <w:t>HTTP endpoint addresses</w:t>
      </w:r>
      <w:bookmarkEnd w:id="853"/>
    </w:p>
    <w:p w14:paraId="2B4E00C0" w14:textId="77777777" w:rsidR="001E470E" w:rsidRDefault="001E470E" w:rsidP="001E470E">
      <w:pPr>
        <w:pStyle w:val="Heading3"/>
        <w:rPr>
          <w:rFonts w:eastAsia="Calibri"/>
        </w:rPr>
      </w:pPr>
      <w:bookmarkStart w:id="854" w:name="_CR6_0_1"/>
      <w:bookmarkStart w:id="855" w:name="_Hlk156832671"/>
      <w:bookmarkStart w:id="856" w:name="_Toc187861737"/>
      <w:bookmarkEnd w:id="847"/>
      <w:bookmarkEnd w:id="854"/>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856"/>
    </w:p>
    <w:p w14:paraId="6A7F8FA1" w14:textId="77777777" w:rsidR="001E470E" w:rsidRDefault="001E470E" w:rsidP="001E470E">
      <w:pPr>
        <w:pStyle w:val="Heading4"/>
        <w:rPr>
          <w:rFonts w:eastAsia="Calibri"/>
        </w:rPr>
      </w:pPr>
      <w:bookmarkStart w:id="857" w:name="_CR6_0_1_1"/>
      <w:bookmarkStart w:id="858" w:name="_Toc187861738"/>
      <w:bookmarkEnd w:id="855"/>
      <w:bookmarkEnd w:id="857"/>
      <w:r>
        <w:rPr>
          <w:rFonts w:eastAsia="Calibri"/>
        </w:rPr>
        <w:t>6.0.1.1</w:t>
      </w:r>
      <w:r>
        <w:rPr>
          <w:rFonts w:eastAsia="Calibri"/>
        </w:rPr>
        <w:tab/>
        <w:t>Default 5GMS AF endpoint address at reference point M1</w:t>
      </w:r>
      <w:bookmarkEnd w:id="858"/>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859" w:name="_CR6_0_1_2"/>
      <w:bookmarkStart w:id="860" w:name="_Toc187861739"/>
      <w:bookmarkEnd w:id="859"/>
      <w:r>
        <w:rPr>
          <w:rFonts w:eastAsia="Calibri"/>
        </w:rPr>
        <w:t>6.0.1.2</w:t>
      </w:r>
      <w:r>
        <w:rPr>
          <w:rFonts w:eastAsia="Calibri"/>
        </w:rPr>
        <w:tab/>
        <w:t>Default 5GMS AF endpoint address at reference point M3</w:t>
      </w:r>
      <w:bookmarkEnd w:id="860"/>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861" w:name="_CR6_0_1_3"/>
      <w:bookmarkStart w:id="862" w:name="_Toc187861740"/>
      <w:bookmarkEnd w:id="861"/>
      <w:r>
        <w:rPr>
          <w:rFonts w:eastAsia="Calibri"/>
        </w:rPr>
        <w:t>6.0.1.3</w:t>
      </w:r>
      <w:r>
        <w:rPr>
          <w:rFonts w:eastAsia="Calibri"/>
        </w:rPr>
        <w:tab/>
        <w:t>Default 5GMS AF endpoint address at reference point M5</w:t>
      </w:r>
      <w:bookmarkEnd w:id="862"/>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D41AA2">
        <w:rPr>
          <w:rStyle w:val="Code"/>
        </w:rPr>
        <w:t>{</w:t>
      </w:r>
      <w:proofErr w:type="spellStart"/>
      <w:r w:rsidRPr="00D41AA2">
        <w:rPr>
          <w:rStyle w:val="Code"/>
        </w:rPr>
        <w:t>apiRoot</w:t>
      </w:r>
      <w:proofErr w:type="spellEnd"/>
      <w:r w:rsidRPr="00D41AA2">
        <w:rPr>
          <w:rStyle w:val="Code"/>
        </w:rPr>
        <w: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863" w:name="_CR6_0_2"/>
      <w:bookmarkStart w:id="864" w:name="_Toc187861741"/>
      <w:bookmarkEnd w:id="863"/>
      <w:r>
        <w:rPr>
          <w:rFonts w:eastAsia="Calibri"/>
        </w:rPr>
        <w:t>6.0.2</w:t>
      </w:r>
      <w:r>
        <w:rPr>
          <w:rFonts w:eastAsia="Calibri"/>
        </w:rPr>
        <w:tab/>
        <w:t>Default 5GMS AS endpoint addresses</w:t>
      </w:r>
      <w:bookmarkEnd w:id="864"/>
    </w:p>
    <w:p w14:paraId="1789DCCB" w14:textId="2495D327" w:rsidR="0033474B" w:rsidRDefault="0033474B" w:rsidP="0033474B">
      <w:pPr>
        <w:pStyle w:val="Heading4"/>
        <w:rPr>
          <w:rFonts w:eastAsia="Calibri"/>
        </w:rPr>
      </w:pPr>
      <w:bookmarkStart w:id="865" w:name="_CR6_0_2_1"/>
      <w:bookmarkStart w:id="866" w:name="_Toc187861742"/>
      <w:bookmarkEnd w:id="865"/>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866"/>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867" w:name="_Toc187861743"/>
      <w:r>
        <w:rPr>
          <w:rFonts w:eastAsia="Calibri"/>
        </w:rPr>
        <w:t>6.0.2.2</w:t>
      </w:r>
      <w:r>
        <w:rPr>
          <w:rFonts w:eastAsia="Calibri"/>
        </w:rPr>
        <w:tab/>
        <w:t>Canonical 5GMS AS authority at reference point M4</w:t>
      </w:r>
      <w:bookmarkEnd w:id="867"/>
    </w:p>
    <w:p w14:paraId="605FD17C" w14:textId="77777777" w:rsidR="00377A2B" w:rsidRDefault="00377A2B" w:rsidP="00377A2B">
      <w:pPr>
        <w:keepNext/>
        <w:rPr>
          <w:rFonts w:eastAsia="Calibri"/>
        </w:rPr>
      </w:pPr>
      <w:r>
        <w:t>Media Entry Points provisioned in distribution configurations of a Content Hosting Configuration or in contribution configurations of Content Publishing Configuration shall be exposed by</w:t>
      </w:r>
      <w:r w:rsidRPr="22E0F206">
        <w:rPr>
          <w:rFonts w:eastAsia="Calibri"/>
        </w:rPr>
        <w:t xml:space="preserve"> the 5GMS AS at reference point M4 </w:t>
      </w:r>
      <w:r>
        <w:rPr>
          <w:rFonts w:eastAsia="Calibri"/>
        </w:rPr>
        <w:t>from endpoint(s) with</w:t>
      </w:r>
      <w:r w:rsidRPr="22E0F206">
        <w:rPr>
          <w:rFonts w:eastAsia="Calibri"/>
        </w:rPr>
        <w:t xml:space="preserve"> the following canonical domain name:</w:t>
      </w:r>
    </w:p>
    <w:p w14:paraId="56F47C2E" w14:textId="77777777" w:rsidR="00377A2B" w:rsidRPr="00762678" w:rsidRDefault="00377A2B" w:rsidP="00377A2B">
      <w:pPr>
        <w:pStyle w:val="URLdisplay"/>
        <w:keepNext/>
        <w:rPr>
          <w:rStyle w:val="URLchar"/>
          <w:rFonts w:eastAsia="Calibri"/>
        </w:rPr>
      </w:pPr>
      <w:r w:rsidRPr="07616813">
        <w:rPr>
          <w:rStyle w:val="Code"/>
        </w:rPr>
        <w:t>{</w:t>
      </w:r>
      <w:proofErr w:type="spellStart"/>
      <w:r w:rsidRPr="07616813">
        <w:rPr>
          <w:rStyle w:val="Code"/>
        </w:rPr>
        <w:t>modifiedExternalServiceId</w:t>
      </w:r>
      <w:proofErr w:type="spellEnd"/>
      <w:r w:rsidRPr="07616813">
        <w:rPr>
          <w:rStyle w:val="Code"/>
        </w:rPr>
        <w:t>}</w:t>
      </w:r>
      <w:r w:rsidRPr="07616813">
        <w:rPr>
          <w:rStyle w:val="URLchar"/>
          <w:rFonts w:eastAsia="Calibri"/>
        </w:rPr>
        <w:t>.ms.as.3gppservices.org</w:t>
      </w:r>
    </w:p>
    <w:p w14:paraId="7C4CCD65" w14:textId="77777777" w:rsidR="00377A2B" w:rsidRDefault="00377A2B" w:rsidP="00377A2B">
      <w:r>
        <w:rPr>
          <w:rFonts w:eastAsia="Calibri"/>
        </w:rPr>
        <w:t xml:space="preserve">where </w:t>
      </w:r>
      <w:r w:rsidRPr="006436AF">
        <w:rPr>
          <w:rStyle w:val="Code"/>
        </w:rPr>
        <w:t>{</w:t>
      </w:r>
      <w:proofErr w:type="spellStart"/>
      <w:r>
        <w:rPr>
          <w:rStyle w:val="Code"/>
        </w:rPr>
        <w:t>modifiedExternalServiceId</w:t>
      </w:r>
      <w:proofErr w:type="spellEnd"/>
      <w:r w:rsidRPr="006436AF">
        <w:rPr>
          <w:rStyle w:val="Code"/>
        </w:rPr>
        <w:t>}</w:t>
      </w:r>
      <w:r>
        <w:t xml:space="preserve"> is a modified form of the external service identifier indicated by the 5GMS Application Provider in the parent Provisioning Session resource at reference point M1 (see clause 4.3.2) in which each period character ('</w:t>
      </w:r>
      <w:r w:rsidRPr="00FA6CD3">
        <w:rPr>
          <w:rStyle w:val="URLchar"/>
        </w:rPr>
        <w:t>.</w:t>
      </w:r>
      <w:r>
        <w:t>') is replaced with a single hyphen character ('</w:t>
      </w:r>
      <w:r w:rsidRPr="00FA6CD3">
        <w:rPr>
          <w:rStyle w:val="URLchar"/>
        </w:rPr>
        <w:t>-</w:t>
      </w:r>
      <w:r>
        <w:t>').</w:t>
      </w:r>
    </w:p>
    <w:p w14:paraId="29708FFB" w14:textId="77777777" w:rsidR="00377A2B" w:rsidRDefault="00377A2B" w:rsidP="00377A2B">
      <w:pPr>
        <w:keepNext/>
      </w:pPr>
      <w:r>
        <w:t xml:space="preserve">For example, the canonical 5GMS AS domain name for a Content Hosting Configuration or Content Publishing Configuration created under the Provisioning Session with external service identifier </w:t>
      </w:r>
      <w:proofErr w:type="spellStart"/>
      <w:r w:rsidRPr="004D03C7">
        <w:rPr>
          <w:rStyle w:val="URLchar"/>
        </w:rPr>
        <w:t>com.provider.service</w:t>
      </w:r>
      <w:proofErr w:type="spellEnd"/>
      <w:r>
        <w:t xml:space="preserve"> is:</w:t>
      </w:r>
    </w:p>
    <w:p w14:paraId="5E50666D" w14:textId="77777777" w:rsidR="00377A2B" w:rsidRPr="00FC5C9C" w:rsidRDefault="00377A2B" w:rsidP="00377A2B">
      <w:pPr>
        <w:pStyle w:val="URLdisplay"/>
        <w:rPr>
          <w:rFonts w:eastAsia="Calibri"/>
        </w:rPr>
      </w:pPr>
      <w:r w:rsidRPr="00FA6CD3">
        <w:rPr>
          <w:rFonts w:eastAsia="Calibri"/>
        </w:rPr>
        <w:t>com</w:t>
      </w:r>
      <w:r>
        <w:rPr>
          <w:rFonts w:eastAsia="Calibri"/>
        </w:rPr>
        <w:t>-</w:t>
      </w:r>
      <w:r w:rsidRPr="00FA6CD3">
        <w:rPr>
          <w:rFonts w:eastAsia="Calibri"/>
        </w:rPr>
        <w:t>provider</w:t>
      </w:r>
      <w:r>
        <w:rPr>
          <w:rFonts w:eastAsia="Calibri"/>
        </w:rPr>
        <w:t>-</w:t>
      </w:r>
      <w:r w:rsidRPr="00FA6CD3">
        <w:rPr>
          <w:rFonts w:eastAsia="Calibri"/>
        </w:rPr>
        <w:t>service.ms.as.3gppservices.org</w:t>
      </w:r>
    </w:p>
    <w:p w14:paraId="4D76400F" w14:textId="77777777" w:rsidR="00377A2B" w:rsidRDefault="00377A2B" w:rsidP="00377A2B">
      <w:pPr>
        <w:rPr>
          <w:rFonts w:eastAsia="Calibri"/>
        </w:rPr>
      </w:pPr>
      <w:r>
        <w:rPr>
          <w:rFonts w:eastAsia="Calibri"/>
        </w:rPr>
        <w:t>The DNS service provided by the 5G System shall resolve each such canonical domain name to the IP address(es) of deployed 5GMS AS instance(s) providing content hosting or content publishing endpoint(s) at reference point M4 on behalf of the parent Provisioning Session in question.</w:t>
      </w:r>
    </w:p>
    <w:p w14:paraId="4C845ED5" w14:textId="77777777" w:rsidR="00377A2B" w:rsidRDefault="00377A2B" w:rsidP="00377A2B">
      <w:pPr>
        <w:pStyle w:val="NO"/>
      </w:pPr>
      <w:r>
        <w:t>NOTE:</w:t>
      </w:r>
      <w:r>
        <w:tab/>
        <w:t>Access to the 5GMS AS using domain name aliases at this reference point is not precluded.</w:t>
      </w:r>
    </w:p>
    <w:p w14:paraId="5914AB47" w14:textId="465C6D58" w:rsidR="00377A2B" w:rsidRPr="000802B4" w:rsidRDefault="00377A2B" w:rsidP="001E470E">
      <w:pPr>
        <w:rPr>
          <w:rFonts w:eastAsia="Calibri"/>
        </w:rPr>
      </w:pPr>
      <w:r>
        <w:rPr>
          <w:rFonts w:eastAsia="Calibri"/>
        </w:rPr>
        <w:t>The 5GMS AS shall expose all endpoints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868" w:name="_CR6_1"/>
      <w:bookmarkStart w:id="869" w:name="_Toc187861744"/>
      <w:bookmarkEnd w:id="848"/>
      <w:bookmarkEnd w:id="849"/>
      <w:bookmarkEnd w:id="850"/>
      <w:bookmarkEnd w:id="851"/>
      <w:bookmarkEnd w:id="852"/>
      <w:bookmarkEnd w:id="868"/>
      <w:r w:rsidRPr="00DB2963">
        <w:rPr>
          <w:rFonts w:eastAsia="Calibri"/>
        </w:rPr>
        <w:t>6.1</w:t>
      </w:r>
      <w:r w:rsidRPr="00DB2963">
        <w:rPr>
          <w:rFonts w:eastAsia="Calibri"/>
        </w:rPr>
        <w:tab/>
        <w:t>HTTP resource URIs</w:t>
      </w:r>
      <w:bookmarkEnd w:id="869"/>
    </w:p>
    <w:p w14:paraId="7DBA1C01" w14:textId="77777777" w:rsidR="001B7DB7" w:rsidRDefault="001B7DB7" w:rsidP="001B7DB7">
      <w:pPr>
        <w:pStyle w:val="Heading3"/>
        <w:rPr>
          <w:lang w:eastAsia="zh-CN"/>
        </w:rPr>
      </w:pPr>
      <w:bookmarkStart w:id="870" w:name="_CR6_1_1"/>
      <w:bookmarkStart w:id="871" w:name="_Toc187861745"/>
      <w:bookmarkEnd w:id="870"/>
      <w:r>
        <w:rPr>
          <w:lang w:eastAsia="zh-CN"/>
        </w:rPr>
        <w:t>6.1.1</w:t>
      </w:r>
      <w:r>
        <w:rPr>
          <w:lang w:eastAsia="zh-CN"/>
        </w:rPr>
        <w:tab/>
        <w:t>5GMS AF resource URIs</w:t>
      </w:r>
      <w:bookmarkEnd w:id="871"/>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proofErr w:type="spellStart"/>
      <w:r w:rsidRPr="00DB2963">
        <w:rPr>
          <w:rStyle w:val="Codechar0"/>
        </w:rPr>
        <w:t>Maf_Provisioning</w:t>
      </w:r>
      <w:proofErr w:type="spellEnd"/>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proofErr w:type="spellStart"/>
      <w:r w:rsidRPr="00DB2963">
        <w:rPr>
          <w:rStyle w:val="Codechar0"/>
        </w:rPr>
        <w:t>Maf_SessionHandling</w:t>
      </w:r>
      <w:proofErr w:type="spellEnd"/>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872" w:name="_CR6_1_2"/>
      <w:bookmarkStart w:id="873" w:name="_Toc187861746"/>
      <w:bookmarkEnd w:id="872"/>
      <w:r>
        <w:rPr>
          <w:lang w:eastAsia="zh-CN"/>
        </w:rPr>
        <w:t>6.1.2</w:t>
      </w:r>
      <w:r>
        <w:rPr>
          <w:lang w:eastAsia="zh-CN"/>
        </w:rPr>
        <w:tab/>
        <w:t>5GMS AS resource URIs</w:t>
      </w:r>
      <w:bookmarkEnd w:id="873"/>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6436AF" w:rsidRDefault="007F6525" w:rsidP="00D133D3">
      <w:pPr>
        <w:pStyle w:val="URLdisplay"/>
        <w:keepNext/>
        <w:rPr>
          <w:rStyle w:val="Code"/>
        </w:rPr>
      </w:pPr>
      <w:r w:rsidRPr="006436AF">
        <w:rPr>
          <w:rStyle w:val="Code"/>
        </w:rPr>
        <w:t>{</w:t>
      </w:r>
      <w:proofErr w:type="spellStart"/>
      <w:r w:rsidRPr="006436AF">
        <w:rPr>
          <w:rStyle w:val="Code"/>
        </w:rPr>
        <w:t>apiRoot</w:t>
      </w:r>
      <w:proofErr w:type="spellEnd"/>
      <w:r w:rsidRPr="006436AF">
        <w:rPr>
          <w:rStyle w:val="Code"/>
        </w:rPr>
        <w:t>}</w:t>
      </w:r>
      <w:r w:rsidRPr="006436AF">
        <w:t>/</w:t>
      </w:r>
      <w:r w:rsidRPr="006436AF">
        <w:rPr>
          <w:rStyle w:val="Code"/>
        </w:rPr>
        <w:t>{</w:t>
      </w:r>
      <w:proofErr w:type="spellStart"/>
      <w:r w:rsidRPr="006436AF">
        <w:rPr>
          <w:rStyle w:val="Code"/>
        </w:rPr>
        <w:t>apiName</w:t>
      </w:r>
      <w:proofErr w:type="spellEnd"/>
      <w:r w:rsidRPr="006436AF">
        <w:rPr>
          <w:rStyle w:val="Code"/>
        </w:rPr>
        <w:t>}</w:t>
      </w:r>
      <w:r w:rsidRPr="006436AF">
        <w:t>/</w:t>
      </w:r>
      <w:r w:rsidRPr="006436AF">
        <w:rPr>
          <w:rStyle w:val="Code"/>
        </w:rPr>
        <w:t>{</w:t>
      </w:r>
      <w:proofErr w:type="spellStart"/>
      <w:r w:rsidRPr="006436AF">
        <w:rPr>
          <w:rStyle w:val="Code"/>
        </w:rPr>
        <w:t>apiVersion</w:t>
      </w:r>
      <w:proofErr w:type="spellEnd"/>
      <w:r w:rsidRPr="006436AF">
        <w:rPr>
          <w:rStyle w:val="Code"/>
        </w:rPr>
        <w:t>}</w:t>
      </w:r>
      <w:r w:rsidRPr="006436AF">
        <w:t>/</w:t>
      </w:r>
      <w:r w:rsidRPr="006436AF">
        <w:rPr>
          <w:rStyle w:val="Code"/>
        </w:rPr>
        <w:t>{</w:t>
      </w:r>
      <w:proofErr w:type="spellStart"/>
      <w:r w:rsidRPr="006436AF">
        <w:rPr>
          <w:rStyle w:val="Code"/>
        </w:rPr>
        <w:t>apiSpecificResourceUriPart</w:t>
      </w:r>
      <w:proofErr w:type="spellEnd"/>
      <w:r w:rsidRPr="006436AF">
        <w:rPr>
          <w:rStyle w:val="Code"/>
        </w:rPr>
        <w: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874" w:name="_MCCTEMPBM_CRPT71130169___7"/>
      <w:r w:rsidRPr="006436AF">
        <w:rPr>
          <w:lang w:eastAsia="zh-CN"/>
        </w:rPr>
        <w:t>-</w:t>
      </w:r>
      <w:r w:rsidR="00B11959" w:rsidRPr="006436AF">
        <w:rPr>
          <w:lang w:eastAsia="zh-CN"/>
        </w:rPr>
        <w:tab/>
      </w:r>
      <w:r w:rsidRPr="006436AF">
        <w:rPr>
          <w:rStyle w:val="Code"/>
        </w:rPr>
        <w:t>{</w:t>
      </w:r>
      <w:proofErr w:type="spellStart"/>
      <w:r w:rsidRPr="006436AF">
        <w:rPr>
          <w:rStyle w:val="Code"/>
        </w:rPr>
        <w:t>apiRoot</w:t>
      </w:r>
      <w:proofErr w:type="spellEnd"/>
      <w:r w:rsidRPr="006436AF">
        <w:rPr>
          <w:rStyle w:val="Code"/>
        </w:rPr>
        <w: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w:t>
      </w:r>
      <w:proofErr w:type="spellStart"/>
      <w:r w:rsidRPr="006436AF">
        <w:rPr>
          <w:rStyle w:val="Code"/>
        </w:rPr>
        <w:t>apiName</w:t>
      </w:r>
      <w:proofErr w:type="spellEnd"/>
      <w:r w:rsidRPr="006436AF">
        <w:rPr>
          <w:rStyle w:val="Code"/>
        </w:rPr>
        <w:t>}</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875" w:name="_Toc68899554"/>
      <w:bookmarkStart w:id="876" w:name="_Toc71214305"/>
      <w:bookmarkStart w:id="877" w:name="_Toc71721979"/>
      <w:bookmarkStart w:id="878" w:name="_Toc74859031"/>
      <w:bookmarkEnd w:id="874"/>
      <w:r w:rsidRPr="00DB2963">
        <w:t>-</w:t>
      </w:r>
      <w:r w:rsidRPr="00DB2963">
        <w:tab/>
      </w:r>
      <w:r w:rsidRPr="00DB2963">
        <w:rPr>
          <w:rStyle w:val="Codechar0"/>
        </w:rPr>
        <w:t>{</w:t>
      </w:r>
      <w:proofErr w:type="spellStart"/>
      <w:r w:rsidRPr="00DB2963">
        <w:rPr>
          <w:rStyle w:val="Codechar0"/>
        </w:rPr>
        <w:t>apiVersion</w:t>
      </w:r>
      <w:proofErr w:type="spellEnd"/>
      <w:r w:rsidRPr="00DB2963">
        <w:rPr>
          <w:rStyle w:val="Codechar0"/>
        </w:rPr>
        <w:t>}</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0"/>
        </w:rPr>
        <w:t>{</w:t>
      </w:r>
      <w:proofErr w:type="spellStart"/>
      <w:r w:rsidRPr="00DB2963">
        <w:rPr>
          <w:rStyle w:val="Codechar0"/>
        </w:rPr>
        <w:t>apiSpecificResourceUriPart</w:t>
      </w:r>
      <w:proofErr w:type="spellEnd"/>
      <w:r w:rsidRPr="00DB2963">
        <w:rPr>
          <w:rStyle w:val="Codechar0"/>
        </w:rPr>
        <w: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879" w:name="_CR6_2"/>
      <w:bookmarkStart w:id="880" w:name="_Toc187861747"/>
      <w:bookmarkEnd w:id="879"/>
      <w:r w:rsidRPr="006436AF">
        <w:rPr>
          <w:rFonts w:eastAsia="Calibri"/>
        </w:rPr>
        <w:t>6.2</w:t>
      </w:r>
      <w:r w:rsidRPr="006436AF">
        <w:rPr>
          <w:rFonts w:eastAsia="Calibri"/>
        </w:rPr>
        <w:tab/>
        <w:t>Usage of HTTP</w:t>
      </w:r>
      <w:bookmarkEnd w:id="875"/>
      <w:bookmarkEnd w:id="876"/>
      <w:bookmarkEnd w:id="877"/>
      <w:bookmarkEnd w:id="878"/>
      <w:bookmarkEnd w:id="880"/>
    </w:p>
    <w:p w14:paraId="7B8545F7" w14:textId="77777777" w:rsidR="001B7DB7" w:rsidRPr="006436AF" w:rsidRDefault="001B7DB7" w:rsidP="001B7DB7">
      <w:pPr>
        <w:pStyle w:val="Heading3"/>
      </w:pPr>
      <w:bookmarkStart w:id="881" w:name="_CR6_2_1"/>
      <w:bookmarkStart w:id="882" w:name="_Toc68899555"/>
      <w:bookmarkStart w:id="883" w:name="_Toc71214306"/>
      <w:bookmarkStart w:id="884" w:name="_Toc71721980"/>
      <w:bookmarkStart w:id="885" w:name="_Toc74859032"/>
      <w:bookmarkStart w:id="886" w:name="_Toc146626924"/>
      <w:bookmarkStart w:id="887" w:name="_Toc68899568"/>
      <w:bookmarkStart w:id="888" w:name="_Toc71214319"/>
      <w:bookmarkStart w:id="889" w:name="_Toc71721993"/>
      <w:bookmarkStart w:id="890" w:name="_Toc74859045"/>
      <w:bookmarkStart w:id="891" w:name="_Toc187861748"/>
      <w:bookmarkEnd w:id="881"/>
      <w:r w:rsidRPr="006436AF">
        <w:t>6.2.1</w:t>
      </w:r>
      <w:r w:rsidRPr="006436AF">
        <w:tab/>
        <w:t>HTTP protocol version</w:t>
      </w:r>
      <w:bookmarkEnd w:id="882"/>
      <w:bookmarkEnd w:id="883"/>
      <w:bookmarkEnd w:id="884"/>
      <w:bookmarkEnd w:id="885"/>
      <w:bookmarkEnd w:id="886"/>
      <w:bookmarkEnd w:id="891"/>
    </w:p>
    <w:p w14:paraId="42DA06EC" w14:textId="77777777" w:rsidR="001B7DB7" w:rsidRPr="006436AF" w:rsidRDefault="001B7DB7" w:rsidP="001B7DB7">
      <w:pPr>
        <w:pStyle w:val="Heading4"/>
      </w:pPr>
      <w:bookmarkStart w:id="892" w:name="_CR6_2_1_1"/>
      <w:bookmarkStart w:id="893" w:name="_Toc68899556"/>
      <w:bookmarkStart w:id="894" w:name="_Toc71214307"/>
      <w:bookmarkStart w:id="895" w:name="_Toc71721981"/>
      <w:bookmarkStart w:id="896" w:name="_Toc74859033"/>
      <w:bookmarkStart w:id="897" w:name="_Toc146626925"/>
      <w:bookmarkStart w:id="898" w:name="_Toc187861749"/>
      <w:bookmarkEnd w:id="892"/>
      <w:r w:rsidRPr="006436AF">
        <w:t>6.2.1.1</w:t>
      </w:r>
      <w:r w:rsidRPr="006436AF">
        <w:tab/>
        <w:t>5GMS</w:t>
      </w:r>
      <w:r>
        <w:t> </w:t>
      </w:r>
      <w:r w:rsidRPr="006436AF">
        <w:t>AF</w:t>
      </w:r>
      <w:bookmarkEnd w:id="893"/>
      <w:bookmarkEnd w:id="894"/>
      <w:bookmarkEnd w:id="895"/>
      <w:bookmarkEnd w:id="896"/>
      <w:bookmarkEnd w:id="897"/>
      <w:bookmarkEnd w:id="898"/>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899" w:name="_CR6_2_1_2"/>
      <w:bookmarkStart w:id="900" w:name="_Toc68899557"/>
      <w:bookmarkStart w:id="901" w:name="_Toc71214308"/>
      <w:bookmarkStart w:id="902" w:name="_Toc71721982"/>
      <w:bookmarkStart w:id="903" w:name="_Toc74859034"/>
      <w:bookmarkStart w:id="904" w:name="_Toc146626926"/>
      <w:bookmarkStart w:id="905" w:name="_Hlk156235336"/>
      <w:bookmarkStart w:id="906" w:name="_Toc187861750"/>
      <w:bookmarkEnd w:id="899"/>
      <w:r w:rsidRPr="006436AF">
        <w:t>6.2.1.2</w:t>
      </w:r>
      <w:r w:rsidRPr="006436AF">
        <w:tab/>
        <w:t>5GMS</w:t>
      </w:r>
      <w:r>
        <w:t> </w:t>
      </w:r>
      <w:r w:rsidRPr="006436AF">
        <w:t>AS</w:t>
      </w:r>
      <w:bookmarkEnd w:id="900"/>
      <w:bookmarkEnd w:id="901"/>
      <w:bookmarkEnd w:id="902"/>
      <w:bookmarkEnd w:id="903"/>
      <w:bookmarkEnd w:id="904"/>
      <w:bookmarkEnd w:id="906"/>
    </w:p>
    <w:p w14:paraId="0C56558B" w14:textId="10B275F0" w:rsidR="001B7DB7" w:rsidRPr="006436AF" w:rsidRDefault="001B7DB7" w:rsidP="001B7DB7">
      <w:r w:rsidRPr="006436AF">
        <w:t>Implementations of the 5GMS</w:t>
      </w:r>
      <w:r>
        <w:t> </w:t>
      </w:r>
      <w:r w:rsidRPr="006436AF">
        <w:t>AS shall expose HTTP/1.1</w:t>
      </w:r>
      <w:r>
        <w:t> </w:t>
      </w:r>
      <w:r w:rsidRPr="006436AF">
        <w:t xml:space="preserve">[24] endpoints at </w:t>
      </w:r>
      <w:r>
        <w:t>reference points</w:t>
      </w:r>
      <w:r w:rsidRPr="006436AF">
        <w:t xml:space="preserve"> M2 and M4 and may additionally expose HTTP/2</w:t>
      </w:r>
      <w:r>
        <w:t> </w:t>
      </w:r>
      <w:r w:rsidRPr="006436AF">
        <w:t xml:space="preserve">[31] endpoints at these </w:t>
      </w:r>
      <w:r>
        <w:t>reference points</w:t>
      </w:r>
      <w:r w:rsidRPr="006436AF">
        <w:t>. In both protocol versions, TLS</w:t>
      </w:r>
      <w:r>
        <w:t> </w:t>
      </w:r>
      <w:r w:rsidRPr="006436AF">
        <w:t>[</w:t>
      </w:r>
      <w:r w:rsidR="00EB6454">
        <w:t>16</w:t>
      </w:r>
      <w:r w:rsidRPr="006436AF">
        <w:t>] shall be supported and HTTPS interactions should be used in preference to cleartext HTTP.</w:t>
      </w:r>
    </w:p>
    <w:p w14:paraId="671C7A47" w14:textId="5C10701E" w:rsidR="001B7DB7" w:rsidRPr="006436AF" w:rsidRDefault="001B7DB7" w:rsidP="001B7DB7">
      <w:r w:rsidRPr="006436AF">
        <w:t>For pull-based content ingest, the 5GMS Application Provider shall expose an HTTP/1.1-based origin endpoint to the 5GMSd</w:t>
      </w:r>
      <w:r>
        <w:t> </w:t>
      </w:r>
      <w:r w:rsidRPr="006436AF">
        <w:t xml:space="preserve">AS at </w:t>
      </w:r>
      <w:r>
        <w:t>reference point</w:t>
      </w:r>
      <w:r w:rsidRPr="006436AF">
        <w:t xml:space="preserve"> </w:t>
      </w:r>
      <w:r w:rsidR="00EB6454" w:rsidRPr="00586B6B">
        <w:t>M2 and may additionally expose HTTP/2-</w:t>
      </w:r>
      <w:r w:rsidR="00EB6454">
        <w:t xml:space="preserve"> and/or HTTP/3-</w:t>
      </w:r>
      <w:r w:rsidR="00EB6454" w:rsidRPr="00586B6B">
        <w:t>based origin endpoint</w:t>
      </w:r>
      <w:r w:rsidR="00EB6454">
        <w:t>s</w:t>
      </w:r>
      <w:r w:rsidR="00EB6454" w:rsidRPr="00586B6B">
        <w:t>.</w:t>
      </w:r>
    </w:p>
    <w:p w14:paraId="4465090A" w14:textId="7DAA2428" w:rsidR="00EB6454" w:rsidRPr="00586B6B" w:rsidRDefault="00EB6454" w:rsidP="00EB6454">
      <w:bookmarkStart w:id="907" w:name="_Toc68899558"/>
      <w:bookmarkStart w:id="908" w:name="_Toc71214309"/>
      <w:bookmarkStart w:id="909" w:name="_Toc71721983"/>
      <w:bookmarkStart w:id="910" w:name="_Toc74859035"/>
      <w:bookmarkStart w:id="911" w:name="_Toc146626927"/>
      <w:bookmarkEnd w:id="905"/>
      <w:r w:rsidRPr="00586B6B">
        <w:t xml:space="preserve">For push-based content ingest, the 5GMS Application Provider may use any supported HTTP protocol version at </w:t>
      </w:r>
      <w:r>
        <w:t>reference point</w:t>
      </w:r>
      <w:r w:rsidRPr="00586B6B">
        <w:t xml:space="preserve"> M2.</w:t>
      </w:r>
    </w:p>
    <w:p w14:paraId="7318AA02" w14:textId="5DE21954" w:rsidR="00EB6454" w:rsidRPr="00586B6B" w:rsidRDefault="00EB6454" w:rsidP="00EB6454">
      <w:r w:rsidRPr="00586B6B">
        <w:t>Implementations of the 5GMS</w:t>
      </w:r>
      <w:r>
        <w:t> </w:t>
      </w:r>
      <w:r w:rsidRPr="00586B6B">
        <w:t xml:space="preserve">AS </w:t>
      </w:r>
      <w:r>
        <w:t>should</w:t>
      </w:r>
      <w:r w:rsidRPr="00EB1EF4">
        <w:t xml:space="preserve"> expose HTTP/3</w:t>
      </w:r>
      <w:r>
        <w:t> </w:t>
      </w:r>
      <w:r w:rsidR="008C550F">
        <w:t>[60]</w:t>
      </w:r>
      <w:r w:rsidRPr="00EB1EF4">
        <w:t xml:space="preserve"> endpoints at </w:t>
      </w:r>
      <w:r>
        <w:t>reference point</w:t>
      </w:r>
      <w:r w:rsidRPr="00586B6B">
        <w:t xml:space="preserve"> M4</w:t>
      </w:r>
      <w:r>
        <w:t xml:space="preserve">. </w:t>
      </w:r>
      <w:r w:rsidRPr="008A29D3">
        <w:t>In HTTP/3, the QUIC protocol</w:t>
      </w:r>
      <w:r w:rsidR="00C07EEE">
        <w:t> </w:t>
      </w:r>
      <w:r w:rsidR="008C550F">
        <w:t>[58]</w:t>
      </w:r>
      <w:r w:rsidRPr="008A29D3">
        <w:t xml:space="preserve"> is used for transport, and TLS</w:t>
      </w:r>
      <w:r>
        <w:t> </w:t>
      </w:r>
      <w:r w:rsidR="008C550F">
        <w:t>[59]</w:t>
      </w:r>
      <w:r w:rsidRPr="008A29D3">
        <w:t xml:space="preserve"> is used for the initial handshake</w:t>
      </w:r>
      <w:r>
        <w:t xml:space="preserve"> and key exchange.</w:t>
      </w:r>
    </w:p>
    <w:p w14:paraId="30921F66" w14:textId="77777777" w:rsidR="0033474B" w:rsidRPr="006436AF" w:rsidRDefault="0033474B" w:rsidP="0033474B">
      <w:r w:rsidRPr="006436AF">
        <w:t xml:space="preserve">The </w:t>
      </w:r>
      <w:r>
        <w:t>5GMS AF</w:t>
      </w:r>
      <w:r w:rsidRPr="006436AF">
        <w:t xml:space="preserve"> may use any supported HTTP protocol version at </w:t>
      </w:r>
      <w:r>
        <w:t>reference point</w:t>
      </w:r>
      <w:r w:rsidRPr="006436AF">
        <w:t xml:space="preserve"> M</w:t>
      </w:r>
      <w:r>
        <w:t>3</w:t>
      </w:r>
      <w:r w:rsidRPr="006436AF">
        <w:t>.</w:t>
      </w:r>
    </w:p>
    <w:p w14:paraId="143F05B7" w14:textId="033A1D01" w:rsidR="00EB6454" w:rsidRDefault="00EB6454" w:rsidP="00EB6454">
      <w:r w:rsidRPr="00586B6B">
        <w:t xml:space="preserve">The Media Stream Handler may use any supported HTTP protocol version at </w:t>
      </w:r>
      <w:r>
        <w:t>reference point</w:t>
      </w:r>
      <w:r w:rsidRPr="00586B6B">
        <w:t xml:space="preserve"> M4.</w:t>
      </w:r>
    </w:p>
    <w:p w14:paraId="36D52F4E" w14:textId="77777777" w:rsidR="001B7DB7" w:rsidRPr="006436AF" w:rsidRDefault="001B7DB7" w:rsidP="001B7DB7">
      <w:pPr>
        <w:pStyle w:val="Heading3"/>
      </w:pPr>
      <w:bookmarkStart w:id="912" w:name="_CR6_2_2"/>
      <w:bookmarkStart w:id="913" w:name="_Toc187861751"/>
      <w:bookmarkEnd w:id="912"/>
      <w:r w:rsidRPr="006436AF">
        <w:t>6.2.2</w:t>
      </w:r>
      <w:r w:rsidRPr="006436AF">
        <w:tab/>
        <w:t>HTTP message bodies for API resources</w:t>
      </w:r>
      <w:bookmarkEnd w:id="907"/>
      <w:bookmarkEnd w:id="908"/>
      <w:bookmarkEnd w:id="909"/>
      <w:bookmarkEnd w:id="910"/>
      <w:bookmarkEnd w:id="911"/>
      <w:bookmarkEnd w:id="913"/>
    </w:p>
    <w:p w14:paraId="2B84874C" w14:textId="77777777" w:rsidR="001B7DB7" w:rsidRPr="006436AF" w:rsidRDefault="001B7DB7" w:rsidP="001B7DB7">
      <w:bookmarkStart w:id="914" w:name="_Toc68899559"/>
      <w:bookmarkStart w:id="915" w:name="_Toc71214310"/>
      <w:bookmarkStart w:id="916" w:name="_Toc71721984"/>
      <w:bookmarkStart w:id="917" w:name="_Toc74859036"/>
      <w:r w:rsidRPr="006436AF">
        <w:t xml:space="preserve">The </w:t>
      </w:r>
      <w:proofErr w:type="spellStart"/>
      <w:r w:rsidRPr="006436AF">
        <w:t>OpenAPI</w:t>
      </w:r>
      <w:proofErr w:type="spellEnd"/>
      <w:r w:rsidRPr="006436AF">
        <w:t>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918" w:name="_CR6_2_3"/>
      <w:bookmarkStart w:id="919" w:name="_Toc146626928"/>
      <w:bookmarkStart w:id="920" w:name="_Toc187861752"/>
      <w:bookmarkEnd w:id="918"/>
      <w:r w:rsidRPr="006436AF">
        <w:t>6.2.3</w:t>
      </w:r>
      <w:r w:rsidRPr="006436AF">
        <w:tab/>
        <w:t>Usage of HTTP headers</w:t>
      </w:r>
      <w:bookmarkEnd w:id="914"/>
      <w:bookmarkEnd w:id="915"/>
      <w:bookmarkEnd w:id="916"/>
      <w:bookmarkEnd w:id="917"/>
      <w:bookmarkEnd w:id="919"/>
      <w:bookmarkEnd w:id="920"/>
    </w:p>
    <w:p w14:paraId="46406622" w14:textId="77777777" w:rsidR="001B7DB7" w:rsidRPr="006436AF" w:rsidRDefault="001B7DB7" w:rsidP="001B7DB7">
      <w:pPr>
        <w:pStyle w:val="Heading4"/>
        <w:rPr>
          <w:lang w:eastAsia="zh-CN"/>
        </w:rPr>
      </w:pPr>
      <w:bookmarkStart w:id="921" w:name="_CR6_2_3_1"/>
      <w:bookmarkStart w:id="922" w:name="_Toc68899560"/>
      <w:bookmarkStart w:id="923" w:name="_Toc71214311"/>
      <w:bookmarkStart w:id="924" w:name="_Toc71721985"/>
      <w:bookmarkStart w:id="925" w:name="_Toc74859037"/>
      <w:bookmarkStart w:id="926" w:name="_Toc146626929"/>
      <w:bookmarkStart w:id="927" w:name="_Toc187861753"/>
      <w:bookmarkEnd w:id="921"/>
      <w:r w:rsidRPr="006436AF">
        <w:t>6.2.3.1</w:t>
      </w:r>
      <w:r w:rsidRPr="006436AF">
        <w:tab/>
        <w:t>General</w:t>
      </w:r>
      <w:bookmarkEnd w:id="922"/>
      <w:bookmarkEnd w:id="923"/>
      <w:bookmarkEnd w:id="924"/>
      <w:bookmarkEnd w:id="925"/>
      <w:bookmarkEnd w:id="926"/>
      <w:bookmarkEnd w:id="927"/>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928" w:name="_CR6_2_3_2"/>
      <w:bookmarkStart w:id="929" w:name="_Toc68899561"/>
      <w:bookmarkStart w:id="930" w:name="_Toc71214312"/>
      <w:bookmarkStart w:id="931" w:name="_Toc71721986"/>
      <w:bookmarkStart w:id="932" w:name="_Toc74859038"/>
      <w:bookmarkStart w:id="933" w:name="_Toc146626930"/>
      <w:bookmarkStart w:id="934" w:name="_Toc187861754"/>
      <w:bookmarkEnd w:id="928"/>
      <w:r w:rsidRPr="006436AF">
        <w:t>6.2.3.2</w:t>
      </w:r>
      <w:r w:rsidRPr="006436AF">
        <w:tab/>
        <w:t>User Agent identification</w:t>
      </w:r>
      <w:bookmarkEnd w:id="929"/>
      <w:bookmarkEnd w:id="930"/>
      <w:bookmarkEnd w:id="931"/>
      <w:bookmarkEnd w:id="932"/>
      <w:bookmarkEnd w:id="933"/>
      <w:bookmarkEnd w:id="934"/>
    </w:p>
    <w:p w14:paraId="378032FC" w14:textId="77777777" w:rsidR="001B7DB7" w:rsidRPr="006436AF" w:rsidRDefault="001B7DB7" w:rsidP="001B7DB7">
      <w:pPr>
        <w:pStyle w:val="Heading5"/>
      </w:pPr>
      <w:bookmarkStart w:id="935" w:name="_CR6_2_3_2_1"/>
      <w:bookmarkStart w:id="936" w:name="_Toc68899562"/>
      <w:bookmarkStart w:id="937" w:name="_Toc71214313"/>
      <w:bookmarkStart w:id="938" w:name="_Toc71721987"/>
      <w:bookmarkStart w:id="939" w:name="_Toc74859039"/>
      <w:bookmarkStart w:id="940" w:name="_Toc146626931"/>
      <w:bookmarkStart w:id="941" w:name="_Toc68899564"/>
      <w:bookmarkStart w:id="942" w:name="_Toc71214315"/>
      <w:bookmarkStart w:id="943" w:name="_Toc71721989"/>
      <w:bookmarkStart w:id="944" w:name="_Toc74859041"/>
      <w:bookmarkStart w:id="945" w:name="_Toc187861755"/>
      <w:bookmarkEnd w:id="935"/>
      <w:r w:rsidRPr="006436AF">
        <w:t>6.2.3.2.1</w:t>
      </w:r>
      <w:r w:rsidRPr="006436AF">
        <w:tab/>
        <w:t>Media Stream Handler identification</w:t>
      </w:r>
      <w:bookmarkEnd w:id="936"/>
      <w:bookmarkEnd w:id="937"/>
      <w:bookmarkEnd w:id="938"/>
      <w:bookmarkEnd w:id="939"/>
      <w:bookmarkEnd w:id="940"/>
      <w:bookmarkEnd w:id="945"/>
    </w:p>
    <w:p w14:paraId="4C30C48A" w14:textId="6834B981" w:rsidR="001B7DB7" w:rsidRPr="006436AF" w:rsidRDefault="001B7DB7" w:rsidP="001B7DB7">
      <w:pPr>
        <w:keepLines/>
      </w:pPr>
      <w:bookmarkStart w:id="946"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0"/>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0"/>
        </w:rPr>
        <w:t>comment</w:t>
      </w:r>
      <w:r w:rsidRPr="006436AF">
        <w:t xml:space="preserve"> element in the </w:t>
      </w:r>
      <w:r w:rsidRPr="006436AF">
        <w:rPr>
          <w:rStyle w:val="HTTPHeader"/>
        </w:rPr>
        <w:t>User-Agent</w:t>
      </w:r>
      <w:r w:rsidRPr="006436AF">
        <w:t xml:space="preserve"> request header containing vendor-specific information.</w:t>
      </w:r>
    </w:p>
    <w:bookmarkEnd w:id="946"/>
    <w:p w14:paraId="7EBE78C1" w14:textId="77777777" w:rsidR="001B7DB7" w:rsidRPr="006436AF" w:rsidRDefault="001B7DB7" w:rsidP="001B7DB7">
      <w:pPr>
        <w:pStyle w:val="EX"/>
      </w:pPr>
      <w:r w:rsidRPr="006436AF">
        <w:t>EXAMPLE 1:</w:t>
      </w:r>
      <w:r w:rsidRPr="006436AF">
        <w:tab/>
      </w:r>
      <w:r w:rsidRPr="006436AF">
        <w:rPr>
          <w:rStyle w:val="URLchar"/>
        </w:rPr>
        <w:t xml:space="preserve">5GMSMediaStreamHandler/17.5.0 (build2634) </w:t>
      </w:r>
      <w:proofErr w:type="spellStart"/>
      <w:r w:rsidRPr="006436AF">
        <w:rPr>
          <w:rStyle w:val="URLchar"/>
        </w:rPr>
        <w:t>ExoPlayerLib</w:t>
      </w:r>
      <w:proofErr w:type="spellEnd"/>
      <w:r w:rsidRPr="006436AF">
        <w:rPr>
          <w:rStyle w:val="URLchar"/>
        </w:rPr>
        <w:t>/2.17.1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947" w:name="_CR6_2_3_2_2"/>
      <w:bookmarkStart w:id="948" w:name="_Toc146626932"/>
      <w:bookmarkStart w:id="949" w:name="_Toc187861756"/>
      <w:bookmarkEnd w:id="947"/>
      <w:r w:rsidRPr="006436AF">
        <w:t>6.2.3.2.2</w:t>
      </w:r>
      <w:r w:rsidRPr="006436AF">
        <w:tab/>
        <w:t>Media Session Handler identification</w:t>
      </w:r>
      <w:bookmarkEnd w:id="948"/>
      <w:bookmarkEnd w:id="949"/>
    </w:p>
    <w:p w14:paraId="22131108" w14:textId="74D427AA" w:rsidR="001B7DB7" w:rsidRPr="006436AF" w:rsidRDefault="001B7DB7" w:rsidP="001B7DB7">
      <w:pPr>
        <w:rPr>
          <w:rStyle w:val="Codechar0"/>
        </w:rPr>
      </w:pPr>
      <w:bookmarkStart w:id="950"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0"/>
        </w:rPr>
        <w:t>product</w:t>
      </w:r>
      <w:r w:rsidRPr="006436AF">
        <w:t xml:space="preserve"> identified by the token </w:t>
      </w:r>
      <w:r w:rsidRPr="006436AF">
        <w:rPr>
          <w:rStyle w:val="URLchar"/>
        </w:rPr>
        <w:t>5GMSMediaSessionHandler</w:t>
      </w:r>
      <w:r w:rsidRPr="006436AF">
        <w:t xml:space="preserve">. The optional </w:t>
      </w:r>
      <w:r w:rsidRPr="006436AF">
        <w:rPr>
          <w:rStyle w:val="Codechar0"/>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0"/>
        </w:rPr>
        <w:t>comment</w:t>
      </w:r>
      <w:r w:rsidRPr="006436AF">
        <w:t xml:space="preserve"> element containing vendor-specific information.</w:t>
      </w:r>
    </w:p>
    <w:bookmarkEnd w:id="950"/>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951" w:name="_CR6_2_3_3"/>
      <w:bookmarkStart w:id="952" w:name="_Toc146626933"/>
      <w:bookmarkStart w:id="953" w:name="_Toc187861757"/>
      <w:bookmarkEnd w:id="951"/>
      <w:r w:rsidRPr="006436AF">
        <w:t>6.2.3.3</w:t>
      </w:r>
      <w:r w:rsidRPr="006436AF">
        <w:tab/>
        <w:t>Server identification</w:t>
      </w:r>
      <w:bookmarkEnd w:id="941"/>
      <w:bookmarkEnd w:id="942"/>
      <w:bookmarkEnd w:id="943"/>
      <w:bookmarkEnd w:id="944"/>
      <w:bookmarkEnd w:id="952"/>
      <w:bookmarkEnd w:id="953"/>
    </w:p>
    <w:p w14:paraId="7EA0986C" w14:textId="77777777" w:rsidR="001B7DB7" w:rsidRPr="006436AF" w:rsidRDefault="001B7DB7" w:rsidP="001B7DB7">
      <w:pPr>
        <w:pStyle w:val="Heading5"/>
      </w:pPr>
      <w:bookmarkStart w:id="954" w:name="_CR6_2_3_3_1"/>
      <w:bookmarkStart w:id="955" w:name="_Toc68899565"/>
      <w:bookmarkStart w:id="956" w:name="_Toc71214316"/>
      <w:bookmarkStart w:id="957" w:name="_Toc71721990"/>
      <w:bookmarkStart w:id="958" w:name="_Toc74859042"/>
      <w:bookmarkStart w:id="959" w:name="_Toc146626934"/>
      <w:bookmarkStart w:id="960" w:name="_Toc68899566"/>
      <w:bookmarkStart w:id="961" w:name="_Toc71214317"/>
      <w:bookmarkStart w:id="962" w:name="_Toc71721991"/>
      <w:bookmarkStart w:id="963" w:name="_Toc74859043"/>
      <w:bookmarkStart w:id="964" w:name="_Toc187861758"/>
      <w:bookmarkEnd w:id="954"/>
      <w:r w:rsidRPr="006436AF">
        <w:t>6.2.3.3.1</w:t>
      </w:r>
      <w:r w:rsidRPr="006436AF">
        <w:tab/>
        <w:t>5GMS</w:t>
      </w:r>
      <w:r>
        <w:t> </w:t>
      </w:r>
      <w:r w:rsidRPr="006436AF">
        <w:t>AF identification</w:t>
      </w:r>
      <w:bookmarkEnd w:id="955"/>
      <w:bookmarkEnd w:id="956"/>
      <w:bookmarkEnd w:id="957"/>
      <w:bookmarkEnd w:id="958"/>
      <w:bookmarkEnd w:id="959"/>
      <w:bookmarkEnd w:id="964"/>
    </w:p>
    <w:p w14:paraId="7204559A" w14:textId="77777777" w:rsidR="001B7DB7" w:rsidRPr="006436AF" w:rsidRDefault="001B7DB7" w:rsidP="001B7DB7">
      <w:bookmarkStart w:id="965"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0"/>
        </w:rPr>
      </w:pPr>
      <w:bookmarkStart w:id="966" w:name="_MCCTEMPBM_CRPT71130174___7"/>
      <w:bookmarkEnd w:id="965"/>
      <w:r w:rsidRPr="006436AF">
        <w:rPr>
          <w:rStyle w:val="URLchar"/>
        </w:rPr>
        <w:t>5GMSAF-</w:t>
      </w:r>
      <w:r w:rsidRPr="006436AF">
        <w:rPr>
          <w:rStyle w:val="Codechar0"/>
        </w:rPr>
        <w:t>{FQDN}</w:t>
      </w:r>
      <w:r w:rsidRPr="006436AF">
        <w:rPr>
          <w:rStyle w:val="URLchar"/>
        </w:rPr>
        <w:t>/</w:t>
      </w:r>
      <w:r w:rsidRPr="006436AF">
        <w:rPr>
          <w:rStyle w:val="Codechar0"/>
        </w:rPr>
        <w:t>{</w:t>
      </w:r>
      <w:proofErr w:type="spellStart"/>
      <w:r w:rsidRPr="006436AF">
        <w:rPr>
          <w:rStyle w:val="Codechar0"/>
        </w:rPr>
        <w:t>complianceInformation</w:t>
      </w:r>
      <w:proofErr w:type="spellEnd"/>
      <w:r w:rsidRPr="006436AF">
        <w:rPr>
          <w:rStyle w:val="Codechar0"/>
        </w:rPr>
        <w:t>}</w:t>
      </w:r>
    </w:p>
    <w:p w14:paraId="72C3E1C7" w14:textId="0A02A005" w:rsidR="001B7DB7" w:rsidRPr="006436AF" w:rsidRDefault="001B7DB7" w:rsidP="001B7DB7">
      <w:pPr>
        <w:rPr>
          <w:rStyle w:val="Codechar0"/>
        </w:rPr>
      </w:pPr>
      <w:bookmarkStart w:id="967" w:name="_MCCTEMPBM_CRPT71130175___7"/>
      <w:bookmarkEnd w:id="966"/>
      <w:r w:rsidRPr="006436AF">
        <w:t xml:space="preserve">where </w:t>
      </w:r>
      <w:r w:rsidRPr="006436AF">
        <w:rPr>
          <w:rStyle w:val="Codechar0"/>
        </w:rPr>
        <w:t>{FQDN}</w:t>
      </w:r>
      <w:r w:rsidRPr="006436AF">
        <w:t xml:space="preserve"> shall be the Fully-Qualified Domain Name of the 5GMS</w:t>
      </w:r>
      <w:r>
        <w:t> </w:t>
      </w:r>
      <w:r w:rsidRPr="006436AF">
        <w:t xml:space="preserve">AF exposed to the requesting client, and </w:t>
      </w:r>
      <w:r w:rsidRPr="006436AF">
        <w:rPr>
          <w:rStyle w:val="Codechar0"/>
        </w:rPr>
        <w:t>{</w:t>
      </w:r>
      <w:proofErr w:type="spellStart"/>
      <w:r w:rsidRPr="006436AF">
        <w:rPr>
          <w:rStyle w:val="Codechar0"/>
        </w:rPr>
        <w:t>complianceInformation</w:t>
      </w:r>
      <w:proofErr w:type="spellEnd"/>
      <w:r w:rsidRPr="006436AF">
        <w:rPr>
          <w:rStyle w:val="Codechar0"/>
        </w:rPr>
        <w:t>}</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967"/>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w:t>
      </w:r>
      <w:proofErr w:type="spellStart"/>
      <w:r w:rsidRPr="006436AF">
        <w:rPr>
          <w:rStyle w:val="URLchar"/>
        </w:rPr>
        <w:t>api</w:t>
      </w:r>
      <w:proofErr w:type="spellEnd"/>
      <w:r w:rsidRPr="006436AF">
        <w:rPr>
          <w:rStyle w:val="URLchar"/>
        </w:rPr>
        <w:t xml:space="preserve">=2.1.0) </w:t>
      </w:r>
      <w:proofErr w:type="spellStart"/>
      <w:r w:rsidRPr="006436AF">
        <w:rPr>
          <w:rStyle w:val="URLchar"/>
        </w:rPr>
        <w:t>libsbi</w:t>
      </w:r>
      <w:proofErr w:type="spellEnd"/>
      <w:r w:rsidRPr="006436AF">
        <w:rPr>
          <w:rStyle w:val="URLchar"/>
        </w:rPr>
        <w:t xml:space="preserve">/2.1 </w:t>
      </w:r>
      <w:proofErr w:type="spellStart"/>
      <w:r w:rsidRPr="006436AF">
        <w:rPr>
          <w:rStyle w:val="URLchar"/>
        </w:rPr>
        <w:t>libnf</w:t>
      </w:r>
      <w:proofErr w:type="spellEnd"/>
      <w:r w:rsidRPr="006436AF">
        <w:rPr>
          <w:rStyle w:val="URLchar"/>
        </w:rPr>
        <w:t xml:space="preserve">/1.2 </w:t>
      </w:r>
      <w:proofErr w:type="spellStart"/>
      <w:r w:rsidRPr="006436AF">
        <w:rPr>
          <w:rStyle w:val="URLchar"/>
        </w:rPr>
        <w:t>libaf</w:t>
      </w:r>
      <w:proofErr w:type="spellEnd"/>
      <w:r w:rsidRPr="006436AF">
        <w:rPr>
          <w:rStyle w:val="URLchar"/>
        </w:rPr>
        <w:t>/1.1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w:t>
      </w:r>
      <w:proofErr w:type="spellStart"/>
      <w:r w:rsidRPr="006436AF">
        <w:rPr>
          <w:rStyle w:val="URLchar"/>
        </w:rPr>
        <w:t>api</w:t>
      </w:r>
      <w:proofErr w:type="spellEnd"/>
      <w:r w:rsidRPr="006436AF">
        <w:rPr>
          <w:rStyle w:val="URLchar"/>
        </w:rPr>
        <w:t xml:space="preserve">=2.1.0) </w:t>
      </w:r>
      <w:proofErr w:type="spellStart"/>
      <w:r w:rsidRPr="006436AF">
        <w:rPr>
          <w:rStyle w:val="URLchar"/>
        </w:rPr>
        <w:t>libsbi</w:t>
      </w:r>
      <w:proofErr w:type="spellEnd"/>
      <w:r w:rsidRPr="006436AF">
        <w:rPr>
          <w:rStyle w:val="URLchar"/>
        </w:rPr>
        <w:t xml:space="preserve">/2.1 </w:t>
      </w:r>
      <w:proofErr w:type="spellStart"/>
      <w:r w:rsidRPr="006436AF">
        <w:rPr>
          <w:rStyle w:val="URLchar"/>
        </w:rPr>
        <w:t>libnf</w:t>
      </w:r>
      <w:proofErr w:type="spellEnd"/>
      <w:r w:rsidRPr="006436AF">
        <w:rPr>
          <w:rStyle w:val="URLchar"/>
        </w:rPr>
        <w:t xml:space="preserve">/1.2 </w:t>
      </w:r>
      <w:proofErr w:type="spellStart"/>
      <w:r w:rsidRPr="006436AF">
        <w:rPr>
          <w:rStyle w:val="URLchar"/>
        </w:rPr>
        <w:t>libaf</w:t>
      </w:r>
      <w:proofErr w:type="spellEnd"/>
      <w:r w:rsidRPr="006436AF">
        <w:rPr>
          <w:rStyle w:val="URLchar"/>
        </w:rPr>
        <w:t>/1.1</w:t>
      </w:r>
    </w:p>
    <w:p w14:paraId="413897B3" w14:textId="77777777" w:rsidR="001B7DB7" w:rsidRPr="006436AF" w:rsidRDefault="001B7DB7" w:rsidP="001B7DB7">
      <w:pPr>
        <w:pStyle w:val="Heading4"/>
      </w:pPr>
      <w:bookmarkStart w:id="968" w:name="_CR6_2_3_4"/>
      <w:bookmarkStart w:id="969" w:name="_Toc146626935"/>
      <w:bookmarkStart w:id="970" w:name="_Toc187861759"/>
      <w:bookmarkEnd w:id="968"/>
      <w:r w:rsidRPr="006436AF">
        <w:t>6.2.3.4</w:t>
      </w:r>
      <w:r w:rsidRPr="006436AF">
        <w:tab/>
        <w:t>Support for conditional HTTP GET requests</w:t>
      </w:r>
      <w:bookmarkEnd w:id="960"/>
      <w:bookmarkEnd w:id="961"/>
      <w:bookmarkEnd w:id="962"/>
      <w:bookmarkEnd w:id="963"/>
      <w:bookmarkEnd w:id="969"/>
      <w:bookmarkEnd w:id="970"/>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971" w:name="_MCCTEMPBM_CRPT71130177___7"/>
    </w:p>
    <w:p w14:paraId="623676CC" w14:textId="77777777" w:rsidR="001B7DB7" w:rsidRPr="006436AF" w:rsidRDefault="001B7DB7" w:rsidP="001B7DB7">
      <w:pPr>
        <w:pStyle w:val="Heading4"/>
      </w:pPr>
      <w:bookmarkStart w:id="972" w:name="_CR6_2_3_5"/>
      <w:bookmarkStart w:id="973" w:name="_Toc68899567"/>
      <w:bookmarkStart w:id="974" w:name="_Toc71214318"/>
      <w:bookmarkStart w:id="975" w:name="_Toc71721992"/>
      <w:bookmarkStart w:id="976" w:name="_Toc74859044"/>
      <w:bookmarkStart w:id="977" w:name="_Toc146626936"/>
      <w:bookmarkStart w:id="978" w:name="_Toc187861760"/>
      <w:bookmarkEnd w:id="971"/>
      <w:bookmarkEnd w:id="972"/>
      <w:r w:rsidRPr="006436AF">
        <w:t>6.2.3.5</w:t>
      </w:r>
      <w:r w:rsidRPr="006436AF">
        <w:tab/>
        <w:t>Support for conditional HTTP POST, PUT, PATCH and DELETE requests</w:t>
      </w:r>
      <w:bookmarkEnd w:id="973"/>
      <w:bookmarkEnd w:id="974"/>
      <w:bookmarkEnd w:id="975"/>
      <w:bookmarkEnd w:id="976"/>
      <w:bookmarkEnd w:id="977"/>
      <w:bookmarkEnd w:id="978"/>
    </w:p>
    <w:p w14:paraId="5E78587C" w14:textId="3D9413B1" w:rsidR="001B7DB7" w:rsidRDefault="001B7DB7" w:rsidP="001B7DB7">
      <w:bookmarkStart w:id="979"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980" w:name="_CR6_2_3_6"/>
      <w:bookmarkStart w:id="981" w:name="_Toc187861761"/>
      <w:bookmarkEnd w:id="980"/>
      <w:r>
        <w:t>6.2.3.6</w:t>
      </w:r>
      <w:r w:rsidRPr="006C462B">
        <w:tab/>
      </w:r>
      <w:r>
        <w:t>M</w:t>
      </w:r>
      <w:r w:rsidRPr="006C462B">
        <w:t>edia delivery session identifier</w:t>
      </w:r>
      <w:bookmarkEnd w:id="981"/>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proofErr w:type="spellStart"/>
      <w:r>
        <w:rPr>
          <w:rStyle w:val="HTTPHeader"/>
        </w:rPr>
        <w:t>CMCD-Session:sid</w:t>
      </w:r>
      <w:proofErr w:type="spellEnd"/>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proofErr w:type="spellStart"/>
      <w:r>
        <w:rPr>
          <w:rStyle w:val="HTTPHeader"/>
        </w:rPr>
        <w:t>CMCD-Session:sid</w:t>
      </w:r>
      <w:proofErr w:type="spellEnd"/>
      <w:r>
        <w:rPr>
          <w:rStyle w:val="HTTPHeader"/>
        </w:rPr>
        <w:t xml:space="preserve">: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982" w:name="_CR6_3"/>
      <w:bookmarkStart w:id="983" w:name="_Toc187861762"/>
      <w:bookmarkEnd w:id="979"/>
      <w:bookmarkEnd w:id="982"/>
      <w:r w:rsidRPr="006436AF">
        <w:rPr>
          <w:rFonts w:eastAsia="Calibri"/>
        </w:rPr>
        <w:t>6.3</w:t>
      </w:r>
      <w:r w:rsidRPr="006436AF">
        <w:rPr>
          <w:rFonts w:eastAsia="Calibri"/>
        </w:rPr>
        <w:tab/>
        <w:t>HTTP response codes</w:t>
      </w:r>
      <w:bookmarkEnd w:id="887"/>
      <w:bookmarkEnd w:id="888"/>
      <w:bookmarkEnd w:id="889"/>
      <w:bookmarkEnd w:id="890"/>
      <w:bookmarkEnd w:id="983"/>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984" w:name="_CR6_4"/>
      <w:bookmarkStart w:id="985" w:name="_Toc68899569"/>
      <w:bookmarkStart w:id="986" w:name="_Toc71214320"/>
      <w:bookmarkStart w:id="987" w:name="_Toc71721994"/>
      <w:bookmarkStart w:id="988" w:name="_Toc74859046"/>
      <w:bookmarkStart w:id="989" w:name="_Toc187861763"/>
      <w:bookmarkEnd w:id="984"/>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985"/>
      <w:bookmarkEnd w:id="986"/>
      <w:bookmarkEnd w:id="987"/>
      <w:bookmarkEnd w:id="988"/>
      <w:bookmarkEnd w:id="989"/>
    </w:p>
    <w:p w14:paraId="6FC31464" w14:textId="377A6A89" w:rsidR="002B3153" w:rsidRPr="006436AF" w:rsidRDefault="000A09F9">
      <w:pPr>
        <w:pStyle w:val="Heading3"/>
      </w:pPr>
      <w:bookmarkStart w:id="990" w:name="_CR6_4_1"/>
      <w:bookmarkStart w:id="991" w:name="_Toc68899570"/>
      <w:bookmarkStart w:id="992" w:name="_Toc71214321"/>
      <w:bookmarkStart w:id="993" w:name="_Toc71721995"/>
      <w:bookmarkStart w:id="994" w:name="_Toc74859047"/>
      <w:bookmarkStart w:id="995" w:name="_Toc187861764"/>
      <w:bookmarkEnd w:id="990"/>
      <w:r w:rsidRPr="006436AF">
        <w:t>6.4.1</w:t>
      </w:r>
      <w:r w:rsidRPr="006436AF">
        <w:tab/>
        <w:t>General</w:t>
      </w:r>
      <w:bookmarkEnd w:id="991"/>
      <w:bookmarkEnd w:id="992"/>
      <w:bookmarkEnd w:id="993"/>
      <w:bookmarkEnd w:id="994"/>
      <w:bookmarkEnd w:id="995"/>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996" w:name="_CR6_4_2"/>
      <w:bookmarkStart w:id="997" w:name="_Toc68899571"/>
      <w:bookmarkStart w:id="998" w:name="_Toc71214322"/>
      <w:bookmarkStart w:id="999" w:name="_Toc71721996"/>
      <w:bookmarkStart w:id="1000" w:name="_Toc74859048"/>
      <w:bookmarkStart w:id="1001" w:name="_Toc187861765"/>
      <w:bookmarkEnd w:id="996"/>
      <w:r w:rsidRPr="006436AF">
        <w:t>6.4.2</w:t>
      </w:r>
      <w:r w:rsidRPr="006436AF">
        <w:tab/>
        <w:t>Simple data types</w:t>
      </w:r>
      <w:bookmarkEnd w:id="997"/>
      <w:bookmarkEnd w:id="998"/>
      <w:bookmarkEnd w:id="999"/>
      <w:bookmarkEnd w:id="1000"/>
      <w:bookmarkEnd w:id="1001"/>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1002" w:name="_CRTable6_4_21"/>
      <w:bookmarkStart w:id="1003" w:name="_Toc68899572"/>
      <w:bookmarkStart w:id="1004" w:name="_Toc71214323"/>
      <w:bookmarkStart w:id="1005" w:name="_Toc71721997"/>
      <w:bookmarkStart w:id="1006" w:name="_Toc74859049"/>
      <w:r w:rsidRPr="006436AF">
        <w:t xml:space="preserve">Table </w:t>
      </w:r>
      <w:bookmarkEnd w:id="1002"/>
      <w:r w:rsidRPr="006436AF">
        <w:t>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0"/>
              </w:rPr>
            </w:pPr>
            <w:proofErr w:type="spellStart"/>
            <w:r w:rsidRPr="13CA6CF0">
              <w:rPr>
                <w:rStyle w:val="Codechar0"/>
              </w:rPr>
              <w:t>ResourceId</w:t>
            </w:r>
            <w:proofErr w:type="spellEnd"/>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1007" w:name="_MCCTEMPBM_CRPT71130179___7"/>
            <w:r w:rsidRPr="006436AF">
              <w:rPr>
                <w:rStyle w:val="Datatypechar"/>
              </w:rPr>
              <w:t>string</w:t>
            </w:r>
            <w:bookmarkEnd w:id="1007"/>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0"/>
              </w:rPr>
            </w:pPr>
            <w:r w:rsidRPr="006436AF">
              <w:rPr>
                <w:rStyle w:val="Codechar0"/>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1008" w:name="_MCCTEMPBM_CRPT71130180___7"/>
            <w:r w:rsidRPr="006436AF">
              <w:rPr>
                <w:rStyle w:val="Datatypechar"/>
              </w:rPr>
              <w:t>string</w:t>
            </w:r>
            <w:bookmarkEnd w:id="1008"/>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0"/>
              </w:rPr>
            </w:pPr>
            <w:proofErr w:type="spellStart"/>
            <w:r w:rsidRPr="13CA6CF0">
              <w:rPr>
                <w:rStyle w:val="Codechar0"/>
              </w:rPr>
              <w:t>Url</w:t>
            </w:r>
            <w:proofErr w:type="spellEnd"/>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1009" w:name="_MCCTEMPBM_CRPT71130181___7"/>
            <w:r w:rsidRPr="006436AF">
              <w:rPr>
                <w:rStyle w:val="Datatypechar"/>
              </w:rPr>
              <w:t>string</w:t>
            </w:r>
            <w:bookmarkEnd w:id="1009"/>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6436AF" w:rsidRDefault="001B7DB7" w:rsidP="002E2BF2">
            <w:pPr>
              <w:pStyle w:val="TAL"/>
              <w:rPr>
                <w:rStyle w:val="Code"/>
              </w:rPr>
            </w:pPr>
            <w:proofErr w:type="spellStart"/>
            <w:r w:rsidRPr="13CA6CF0">
              <w:rPr>
                <w:rStyle w:val="Code"/>
              </w:rPr>
              <w:t>RelativeUrl</w:t>
            </w:r>
            <w:proofErr w:type="spellEnd"/>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0"/>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0"/>
                <w:lang w:eastAsia="zh-CN"/>
              </w:rPr>
              <w:t>query</w:t>
            </w:r>
            <w:r w:rsidRPr="00710949">
              <w:rPr>
                <w:lang w:eastAsia="zh-CN"/>
              </w:rPr>
              <w:t xml:space="preserve"> and </w:t>
            </w:r>
            <w:r w:rsidRPr="00975470">
              <w:rPr>
                <w:rStyle w:val="Codechar0"/>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6436AF" w:rsidRDefault="001B7DB7" w:rsidP="002E2BF2">
            <w:pPr>
              <w:pStyle w:val="TAL"/>
              <w:rPr>
                <w:rStyle w:val="Code"/>
              </w:rPr>
            </w:pPr>
            <w:proofErr w:type="spellStart"/>
            <w:r w:rsidRPr="13CA6CF0">
              <w:rPr>
                <w:rStyle w:val="Code"/>
              </w:rPr>
              <w:t>AbsoluteUrl</w:t>
            </w:r>
            <w:proofErr w:type="spellEnd"/>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0"/>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0"/>
                <w:lang w:eastAsia="zh-CN"/>
              </w:rPr>
              <w:t>http</w:t>
            </w:r>
            <w:r w:rsidRPr="00710949">
              <w:rPr>
                <w:lang w:eastAsia="zh-CN"/>
              </w:rPr>
              <w:t xml:space="preserve"> or </w:t>
            </w:r>
            <w:r w:rsidRPr="00975470">
              <w:rPr>
                <w:rStyle w:val="Codechar0"/>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0"/>
                <w:lang w:eastAsia="zh-CN"/>
              </w:rPr>
              <w:t>query</w:t>
            </w:r>
            <w:r w:rsidRPr="00710949">
              <w:rPr>
                <w:lang w:eastAsia="zh-CN"/>
              </w:rPr>
              <w:t xml:space="preserve"> suffix is permitted but the </w:t>
            </w:r>
            <w:r w:rsidRPr="00975470">
              <w:rPr>
                <w:rStyle w:val="Codechar0"/>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0"/>
              </w:rPr>
            </w:pPr>
            <w:r w:rsidRPr="006436AF">
              <w:rPr>
                <w:rStyle w:val="Codechar0"/>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1010" w:name="_MCCTEMPBM_CRPT71130182___7"/>
            <w:r w:rsidRPr="006436AF">
              <w:rPr>
                <w:rStyle w:val="Datatypechar"/>
              </w:rPr>
              <w:t>number</w:t>
            </w:r>
            <w:bookmarkEnd w:id="1010"/>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0"/>
              </w:rPr>
            </w:pPr>
            <w:r>
              <w:rPr>
                <w:rStyle w:val="Codechar0"/>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0"/>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0"/>
              </w:rPr>
            </w:pPr>
            <w:proofErr w:type="spellStart"/>
            <w:r w:rsidRPr="13CA6CF0">
              <w:rPr>
                <w:rStyle w:val="Codechar0"/>
              </w:rPr>
              <w:t>DurationSec</w:t>
            </w:r>
            <w:proofErr w:type="spellEnd"/>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1011" w:name="_MCCTEMPBM_CRPT71130183___7"/>
            <w:r w:rsidRPr="006436AF">
              <w:rPr>
                <w:rStyle w:val="Datatypechar"/>
              </w:rPr>
              <w:t>integer</w:t>
            </w:r>
            <w:bookmarkEnd w:id="1011"/>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0"/>
              </w:rPr>
            </w:pPr>
            <w:proofErr w:type="spellStart"/>
            <w:r w:rsidRPr="13CA6CF0">
              <w:rPr>
                <w:rStyle w:val="Codechar0"/>
              </w:rPr>
              <w:t>DateTime</w:t>
            </w:r>
            <w:proofErr w:type="spellEnd"/>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1012" w:name="_MCCTEMPBM_CRPT71130184___7"/>
            <w:r w:rsidRPr="006436AF">
              <w:rPr>
                <w:rStyle w:val="Datatypechar"/>
              </w:rPr>
              <w:t>string</w:t>
            </w:r>
            <w:bookmarkEnd w:id="1012"/>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w:t>
            </w:r>
            <w:proofErr w:type="spellStart"/>
            <w:r w:rsidRPr="006436AF">
              <w:rPr>
                <w:lang w:eastAsia="zh-CN"/>
              </w:rPr>
              <w:t>OpenAPI</w:t>
            </w:r>
            <w:proofErr w:type="spellEnd"/>
            <w:r w:rsidRPr="006436AF">
              <w:rPr>
                <w:lang w:eastAsia="zh-CN"/>
              </w:rPr>
              <w:t xml:space="preserve"> </w:t>
            </w:r>
            <w:r w:rsidRPr="006436AF">
              <w:rPr>
                <w:rStyle w:val="Codechar0"/>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0"/>
              </w:rPr>
            </w:pPr>
            <w:r w:rsidRPr="006436AF">
              <w:rPr>
                <w:rStyle w:val="Codechar0"/>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1013" w:name="_MCCTEMPBM_CRPT71130185___7"/>
            <w:r w:rsidRPr="006436AF">
              <w:rPr>
                <w:rStyle w:val="Datatypechar"/>
              </w:rPr>
              <w:t>string</w:t>
            </w:r>
            <w:bookmarkEnd w:id="1013"/>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0"/>
              </w:rPr>
            </w:pPr>
            <w:r w:rsidRPr="006436AF">
              <w:rPr>
                <w:rStyle w:val="Codechar0"/>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1014" w:name="_MCCTEMPBM_CRPT71130186___7"/>
            <w:r w:rsidRPr="006436AF">
              <w:rPr>
                <w:rStyle w:val="Datatypechar"/>
              </w:rPr>
              <w:t>string</w:t>
            </w:r>
            <w:bookmarkEnd w:id="1014"/>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0"/>
              </w:rPr>
            </w:pPr>
            <w:proofErr w:type="spellStart"/>
            <w:r w:rsidRPr="13CA6CF0">
              <w:rPr>
                <w:rStyle w:val="Codechar0"/>
              </w:rPr>
              <w:t>Uinteger</w:t>
            </w:r>
            <w:proofErr w:type="spellEnd"/>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1015" w:name="_MCCTEMPBM_CRPT71130187___7"/>
            <w:r>
              <w:rPr>
                <w:rStyle w:val="Datatypechar"/>
              </w:rPr>
              <w:t>i</w:t>
            </w:r>
            <w:r w:rsidRPr="006436AF">
              <w:rPr>
                <w:rStyle w:val="Datatypechar"/>
              </w:rPr>
              <w:t>nteger</w:t>
            </w:r>
            <w:bookmarkEnd w:id="1015"/>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0"/>
              </w:rPr>
            </w:pPr>
            <w:proofErr w:type="spellStart"/>
            <w:r w:rsidRPr="13CA6CF0">
              <w:rPr>
                <w:rStyle w:val="Codechar0"/>
              </w:rPr>
              <w:t>Dnn</w:t>
            </w:r>
            <w:proofErr w:type="spellEnd"/>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0"/>
              </w:rPr>
            </w:pPr>
            <w:proofErr w:type="spellStart"/>
            <w:r w:rsidRPr="13CA6CF0">
              <w:rPr>
                <w:rStyle w:val="Codechar0"/>
              </w:rPr>
              <w:t>BitRate</w:t>
            </w:r>
            <w:proofErr w:type="spellEnd"/>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0"/>
              </w:rPr>
            </w:pPr>
            <w:proofErr w:type="spellStart"/>
            <w:r w:rsidRPr="13CA6CF0">
              <w:rPr>
                <w:rStyle w:val="Codechar0"/>
              </w:rPr>
              <w:t>Media‌Delivery‌Session‌Id</w:t>
            </w:r>
            <w:proofErr w:type="spellEnd"/>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1016" w:name="_CR6_4_3"/>
      <w:bookmarkStart w:id="1017" w:name="_Toc187861766"/>
      <w:bookmarkEnd w:id="1016"/>
      <w:r w:rsidRPr="006436AF">
        <w:t>6.4.3</w:t>
      </w:r>
      <w:r w:rsidRPr="006436AF">
        <w:tab/>
        <w:t>Structured data types</w:t>
      </w:r>
      <w:bookmarkEnd w:id="1003"/>
      <w:bookmarkEnd w:id="1004"/>
      <w:bookmarkEnd w:id="1005"/>
      <w:bookmarkEnd w:id="1006"/>
      <w:bookmarkEnd w:id="1017"/>
    </w:p>
    <w:p w14:paraId="0D63ACA4" w14:textId="23790B43" w:rsidR="001B7DB7" w:rsidRPr="006436AF" w:rsidRDefault="001B7DB7" w:rsidP="001B7DB7">
      <w:pPr>
        <w:pStyle w:val="Heading4"/>
      </w:pPr>
      <w:bookmarkStart w:id="1018" w:name="_CR6_4_3_1"/>
      <w:bookmarkStart w:id="1019" w:name="_Toc68899573"/>
      <w:bookmarkStart w:id="1020" w:name="_Toc71214324"/>
      <w:bookmarkStart w:id="1021" w:name="_Toc71721998"/>
      <w:bookmarkStart w:id="1022" w:name="_Toc74859050"/>
      <w:bookmarkStart w:id="1023" w:name="_Toc146626942"/>
      <w:bookmarkStart w:id="1024" w:name="_Toc68899580"/>
      <w:bookmarkStart w:id="1025" w:name="_Toc71214331"/>
      <w:bookmarkStart w:id="1026" w:name="_Toc71722005"/>
      <w:bookmarkStart w:id="1027" w:name="_Toc74859057"/>
      <w:bookmarkStart w:id="1028" w:name="_Toc187861767"/>
      <w:bookmarkEnd w:id="1018"/>
      <w:r w:rsidRPr="006436AF">
        <w:t>6.4.3.1</w:t>
      </w:r>
      <w:r w:rsidRPr="006436AF">
        <w:tab/>
      </w:r>
      <w:bookmarkEnd w:id="1019"/>
      <w:bookmarkEnd w:id="1020"/>
      <w:bookmarkEnd w:id="1021"/>
      <w:bookmarkEnd w:id="1022"/>
      <w:bookmarkEnd w:id="1023"/>
      <w:r>
        <w:t>Void</w:t>
      </w:r>
      <w:bookmarkEnd w:id="1028"/>
    </w:p>
    <w:p w14:paraId="7840CF36" w14:textId="3A19E5A2" w:rsidR="001B7DB7" w:rsidRPr="006436AF" w:rsidRDefault="001B7DB7" w:rsidP="001B7DB7">
      <w:pPr>
        <w:pStyle w:val="Heading4"/>
      </w:pPr>
      <w:bookmarkStart w:id="1029" w:name="_CR6_4_3_2"/>
      <w:bookmarkStart w:id="1030" w:name="_Toc68899574"/>
      <w:bookmarkStart w:id="1031" w:name="_Toc71214325"/>
      <w:bookmarkStart w:id="1032" w:name="_Toc71721999"/>
      <w:bookmarkStart w:id="1033" w:name="_Toc74859051"/>
      <w:bookmarkStart w:id="1034" w:name="_Toc146626943"/>
      <w:bookmarkStart w:id="1035" w:name="_Toc187861768"/>
      <w:bookmarkEnd w:id="1029"/>
      <w:r w:rsidRPr="006436AF">
        <w:t>6.4.3.2</w:t>
      </w:r>
      <w:r w:rsidRPr="006436AF">
        <w:tab/>
      </w:r>
      <w:bookmarkEnd w:id="1030"/>
      <w:bookmarkEnd w:id="1031"/>
      <w:bookmarkEnd w:id="1032"/>
      <w:bookmarkEnd w:id="1033"/>
      <w:bookmarkEnd w:id="1034"/>
      <w:r>
        <w:t>Void</w:t>
      </w:r>
      <w:bookmarkEnd w:id="1035"/>
    </w:p>
    <w:p w14:paraId="39AE3A87" w14:textId="203CE5B2" w:rsidR="001B7DB7" w:rsidRPr="006436AF" w:rsidRDefault="001B7DB7" w:rsidP="001B7DB7">
      <w:pPr>
        <w:pStyle w:val="Heading4"/>
      </w:pPr>
      <w:bookmarkStart w:id="1036" w:name="_CR6_4_3_3"/>
      <w:bookmarkStart w:id="1037" w:name="_Toc68899575"/>
      <w:bookmarkStart w:id="1038" w:name="_Toc71214326"/>
      <w:bookmarkStart w:id="1039" w:name="_Toc71722000"/>
      <w:bookmarkStart w:id="1040" w:name="_Toc74859052"/>
      <w:bookmarkStart w:id="1041" w:name="_Toc146626944"/>
      <w:bookmarkStart w:id="1042" w:name="_Toc187861769"/>
      <w:bookmarkEnd w:id="1036"/>
      <w:r w:rsidRPr="006436AF">
        <w:t>6.4.3.3</w:t>
      </w:r>
      <w:r w:rsidRPr="006436AF">
        <w:tab/>
      </w:r>
      <w:bookmarkEnd w:id="1037"/>
      <w:bookmarkEnd w:id="1038"/>
      <w:bookmarkEnd w:id="1039"/>
      <w:bookmarkEnd w:id="1040"/>
      <w:bookmarkEnd w:id="1041"/>
      <w:r>
        <w:t>Void</w:t>
      </w:r>
      <w:bookmarkEnd w:id="1042"/>
    </w:p>
    <w:p w14:paraId="2CB9A208" w14:textId="72D1091B" w:rsidR="001B7DB7" w:rsidRPr="006436AF" w:rsidRDefault="001B7DB7" w:rsidP="001B7DB7">
      <w:pPr>
        <w:pStyle w:val="Heading4"/>
      </w:pPr>
      <w:bookmarkStart w:id="1043" w:name="_CR6_4_3_4"/>
      <w:bookmarkStart w:id="1044" w:name="_Toc68899576"/>
      <w:bookmarkStart w:id="1045" w:name="_Toc71214327"/>
      <w:bookmarkStart w:id="1046" w:name="_Toc71722001"/>
      <w:bookmarkStart w:id="1047" w:name="_Toc74859053"/>
      <w:bookmarkStart w:id="1048" w:name="_Toc146626945"/>
      <w:bookmarkStart w:id="1049" w:name="_Toc187861770"/>
      <w:bookmarkEnd w:id="1043"/>
      <w:r w:rsidRPr="006436AF">
        <w:t>6.4.3.4</w:t>
      </w:r>
      <w:r w:rsidRPr="006436AF">
        <w:tab/>
      </w:r>
      <w:bookmarkEnd w:id="1044"/>
      <w:bookmarkEnd w:id="1045"/>
      <w:bookmarkEnd w:id="1046"/>
      <w:bookmarkEnd w:id="1047"/>
      <w:bookmarkEnd w:id="1048"/>
      <w:r>
        <w:t>Void</w:t>
      </w:r>
      <w:bookmarkEnd w:id="1049"/>
    </w:p>
    <w:p w14:paraId="1081849D" w14:textId="25A476F9" w:rsidR="001B7DB7" w:rsidRPr="006436AF" w:rsidRDefault="001B7DB7" w:rsidP="001B7DB7">
      <w:pPr>
        <w:pStyle w:val="Heading4"/>
      </w:pPr>
      <w:bookmarkStart w:id="1050" w:name="_CR6_4_3_5"/>
      <w:bookmarkStart w:id="1051" w:name="_Toc68899577"/>
      <w:bookmarkStart w:id="1052" w:name="_Toc71214328"/>
      <w:bookmarkStart w:id="1053" w:name="_Toc71722002"/>
      <w:bookmarkStart w:id="1054" w:name="_Toc74859054"/>
      <w:bookmarkStart w:id="1055" w:name="_Toc146626946"/>
      <w:bookmarkStart w:id="1056" w:name="_Toc187861771"/>
      <w:bookmarkEnd w:id="1050"/>
      <w:r w:rsidRPr="006436AF">
        <w:t>6.4.3.5</w:t>
      </w:r>
      <w:r w:rsidRPr="006436AF">
        <w:tab/>
      </w:r>
      <w:bookmarkEnd w:id="1051"/>
      <w:bookmarkEnd w:id="1052"/>
      <w:bookmarkEnd w:id="1053"/>
      <w:bookmarkEnd w:id="1054"/>
      <w:bookmarkEnd w:id="1055"/>
      <w:r>
        <w:t>Void</w:t>
      </w:r>
      <w:bookmarkEnd w:id="1056"/>
    </w:p>
    <w:p w14:paraId="24267090" w14:textId="6648BD36" w:rsidR="001B7DB7" w:rsidRPr="006436AF" w:rsidRDefault="001B7DB7" w:rsidP="001B7DB7">
      <w:pPr>
        <w:pStyle w:val="Heading4"/>
      </w:pPr>
      <w:bookmarkStart w:id="1057" w:name="_CR6_4_3_6"/>
      <w:bookmarkStart w:id="1058" w:name="_Toc68899578"/>
      <w:bookmarkStart w:id="1059" w:name="_Toc71214329"/>
      <w:bookmarkStart w:id="1060" w:name="_Toc71722003"/>
      <w:bookmarkStart w:id="1061" w:name="_Toc74859055"/>
      <w:bookmarkStart w:id="1062" w:name="_Toc146626947"/>
      <w:bookmarkStart w:id="1063" w:name="_Toc187861772"/>
      <w:bookmarkEnd w:id="1057"/>
      <w:r w:rsidRPr="006436AF">
        <w:t>6.4.3.6</w:t>
      </w:r>
      <w:r w:rsidRPr="006436AF">
        <w:tab/>
      </w:r>
      <w:bookmarkEnd w:id="1058"/>
      <w:bookmarkEnd w:id="1059"/>
      <w:bookmarkEnd w:id="1060"/>
      <w:bookmarkEnd w:id="1061"/>
      <w:bookmarkEnd w:id="1062"/>
      <w:r>
        <w:t>Void</w:t>
      </w:r>
      <w:bookmarkEnd w:id="1063"/>
    </w:p>
    <w:p w14:paraId="0BA29015" w14:textId="17135EEA" w:rsidR="001B7DB7" w:rsidRPr="006436AF" w:rsidRDefault="001B7DB7" w:rsidP="001B7DB7">
      <w:pPr>
        <w:pStyle w:val="Heading4"/>
      </w:pPr>
      <w:bookmarkStart w:id="1064" w:name="_CR6_4_3_7"/>
      <w:bookmarkStart w:id="1065" w:name="_Toc68899579"/>
      <w:bookmarkStart w:id="1066" w:name="_Toc71214330"/>
      <w:bookmarkStart w:id="1067" w:name="_Toc71722004"/>
      <w:bookmarkStart w:id="1068" w:name="_Toc74859056"/>
      <w:bookmarkStart w:id="1069" w:name="_Toc146626948"/>
      <w:bookmarkStart w:id="1070" w:name="_Toc187861773"/>
      <w:bookmarkEnd w:id="1064"/>
      <w:r w:rsidRPr="006436AF">
        <w:t>6.4.3.7</w:t>
      </w:r>
      <w:r w:rsidRPr="006436AF">
        <w:tab/>
      </w:r>
      <w:bookmarkEnd w:id="1065"/>
      <w:bookmarkEnd w:id="1066"/>
      <w:bookmarkEnd w:id="1067"/>
      <w:bookmarkEnd w:id="1068"/>
      <w:bookmarkEnd w:id="1069"/>
      <w:r>
        <w:t>Void</w:t>
      </w:r>
      <w:bookmarkEnd w:id="1070"/>
    </w:p>
    <w:p w14:paraId="739EEAF5" w14:textId="193AC633" w:rsidR="001B7DB7" w:rsidRPr="006436AF" w:rsidRDefault="001B7DB7" w:rsidP="001B7DB7">
      <w:pPr>
        <w:pStyle w:val="Heading4"/>
      </w:pPr>
      <w:bookmarkStart w:id="1071" w:name="_CR6_4_3_8"/>
      <w:bookmarkStart w:id="1072" w:name="_Toc146626949"/>
      <w:bookmarkStart w:id="1073" w:name="_Toc187861774"/>
      <w:bookmarkEnd w:id="1071"/>
      <w:r w:rsidRPr="006436AF">
        <w:t>6.4.3.8</w:t>
      </w:r>
      <w:r w:rsidRPr="006436AF">
        <w:tab/>
      </w:r>
      <w:bookmarkEnd w:id="1072"/>
      <w:r>
        <w:t>Void</w:t>
      </w:r>
      <w:bookmarkEnd w:id="1073"/>
    </w:p>
    <w:p w14:paraId="64982702" w14:textId="15DB5B70" w:rsidR="001B7DB7" w:rsidRPr="006436AF" w:rsidRDefault="001B7DB7" w:rsidP="00E33028">
      <w:pPr>
        <w:pStyle w:val="Heading4"/>
        <w:keepNext w:val="0"/>
      </w:pPr>
      <w:bookmarkStart w:id="1074" w:name="_CR6_4_3_9"/>
      <w:bookmarkStart w:id="1075" w:name="_Toc146626950"/>
      <w:bookmarkStart w:id="1076" w:name="_Toc187861775"/>
      <w:bookmarkEnd w:id="1074"/>
      <w:r w:rsidRPr="006436AF">
        <w:t>6.4.3.9</w:t>
      </w:r>
      <w:r w:rsidRPr="006436AF">
        <w:tab/>
      </w:r>
      <w:bookmarkEnd w:id="1075"/>
      <w:r>
        <w:t>Void</w:t>
      </w:r>
      <w:bookmarkEnd w:id="1076"/>
    </w:p>
    <w:p w14:paraId="004C2B6C" w14:textId="77777777" w:rsidR="00DB4879" w:rsidRDefault="00DB4879" w:rsidP="00DB4879">
      <w:pPr>
        <w:pStyle w:val="Heading4"/>
      </w:pPr>
      <w:bookmarkStart w:id="1077" w:name="_CR6_4_3_9A"/>
      <w:bookmarkStart w:id="1078" w:name="_Toc187861776"/>
      <w:bookmarkEnd w:id="1077"/>
      <w:r w:rsidRPr="00586B6B">
        <w:t>6.4.</w:t>
      </w:r>
      <w:r>
        <w:t>3.9A</w:t>
      </w:r>
      <w:r w:rsidRPr="00586B6B">
        <w:tab/>
      </w:r>
      <w:proofErr w:type="spellStart"/>
      <w:r>
        <w:t>MediaStreamingBaseReportingRecord</w:t>
      </w:r>
      <w:proofErr w:type="spellEnd"/>
      <w:r>
        <w:t xml:space="preserve"> </w:t>
      </w:r>
      <w:r w:rsidRPr="00586B6B">
        <w:t>type</w:t>
      </w:r>
      <w:bookmarkEnd w:id="1078"/>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bookmarkStart w:id="1079" w:name="_CRTable6_4_3_9A1"/>
      <w:r>
        <w:t>Table </w:t>
      </w:r>
      <w:bookmarkEnd w:id="1079"/>
      <w:r>
        <w:t>6.4.3.9A</w:t>
      </w:r>
      <w:r>
        <w:noBreakHyphen/>
        <w:t xml:space="preserve">1: Definition of </w:t>
      </w:r>
      <w:proofErr w:type="spellStart"/>
      <w:r>
        <w:t>MediaStreamingBaseReportingRecord</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BF796F" w:rsidRDefault="00DB4879" w:rsidP="002E2BF2">
            <w:pPr>
              <w:pStyle w:val="TAL"/>
              <w:rPr>
                <w:rStyle w:val="Code"/>
              </w:rPr>
            </w:pPr>
            <w:proofErr w:type="spellStart"/>
            <w:r>
              <w:rPr>
                <w:rStyle w:val="Code"/>
              </w:rPr>
              <w:t>sliceInfo</w:t>
            </w:r>
            <w:proofErr w:type="spellEnd"/>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proofErr w:type="spellStart"/>
            <w:r>
              <w:rPr>
                <w:rStyle w:val="Datatypechar"/>
              </w:rPr>
              <w:t>Snssai</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Default="00DB4879" w:rsidP="002E2BF2">
            <w:pPr>
              <w:pStyle w:val="TAL"/>
              <w:rPr>
                <w:rStyle w:val="Code"/>
              </w:rPr>
            </w:pPr>
            <w:proofErr w:type="spellStart"/>
            <w:r>
              <w:rPr>
                <w:rStyle w:val="Code"/>
              </w:rPr>
              <w:t>dataNetworkName</w:t>
            </w:r>
            <w:proofErr w:type="spellEnd"/>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proofErr w:type="spellStart"/>
            <w:r>
              <w:rPr>
                <w:rStyle w:val="Datatypechar"/>
              </w:rPr>
              <w:t>Dnn</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Default="00DB4879" w:rsidP="002E2BF2">
            <w:pPr>
              <w:pStyle w:val="TAL"/>
              <w:rPr>
                <w:rStyle w:val="Code"/>
              </w:rPr>
            </w:pPr>
            <w:r>
              <w:rPr>
                <w:rStyle w:val="Code"/>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proofErr w:type="spellStart"/>
            <w:r>
              <w:rPr>
                <w:rStyle w:val="Datatypechar"/>
              </w:rPr>
              <w:t>TypedLocation</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1080" w:name="_CR6_4_3_10"/>
      <w:bookmarkStart w:id="1081" w:name="_Toc187861777"/>
      <w:bookmarkEnd w:id="1080"/>
      <w:r w:rsidRPr="00586B6B">
        <w:t>6.4.</w:t>
      </w:r>
      <w:r>
        <w:t>3.10</w:t>
      </w:r>
      <w:r w:rsidRPr="00586B6B">
        <w:tab/>
      </w:r>
      <w:proofErr w:type="spellStart"/>
      <w:r>
        <w:t>MediaStreamingSessionIdentification</w:t>
      </w:r>
      <w:proofErr w:type="spellEnd"/>
      <w:r>
        <w:t xml:space="preserve"> </w:t>
      </w:r>
      <w:r w:rsidRPr="00586B6B">
        <w:t>type</w:t>
      </w:r>
      <w:bookmarkEnd w:id="1081"/>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bookmarkStart w:id="1082" w:name="_CRTable6_4_3_101"/>
      <w:r>
        <w:t>Table </w:t>
      </w:r>
      <w:bookmarkEnd w:id="1082"/>
      <w:r>
        <w:t>6.4.3.10</w:t>
      </w:r>
      <w:r>
        <w:noBreakHyphen/>
        <w:t xml:space="preserve">1: Definition of </w:t>
      </w:r>
      <w:proofErr w:type="spellStart"/>
      <w:r>
        <w:t>MediaStreamingSessionIdentification</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0"/>
              </w:rPr>
            </w:pPr>
            <w:proofErr w:type="spellStart"/>
            <w:r w:rsidRPr="13CA6CF0">
              <w:rPr>
                <w:rStyle w:val="Codechar0"/>
              </w:rPr>
              <w:t>sessionId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proofErr w:type="spellStart"/>
            <w:r>
              <w:rPr>
                <w:rStyle w:val="Datatypechar"/>
              </w:rPr>
              <w:t>Media‌Delivery‌Session</w:t>
            </w:r>
            <w:proofErr w:type="spellEnd"/>
            <w:r>
              <w:rPr>
                <w:rStyle w:val="Datatypechar"/>
              </w:rPr>
              <w:t>‌</w:t>
            </w:r>
            <w:r>
              <w:rPr>
                <w:rStyle w:val="Datatypechar"/>
                <w:lang w:val="en-US"/>
              </w:rPr>
              <w:t>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1083" w:name="_CR6_4_3_11"/>
      <w:bookmarkStart w:id="1084" w:name="_Toc187861778"/>
      <w:bookmarkEnd w:id="1083"/>
      <w:r>
        <w:t>6.4.3.11</w:t>
      </w:r>
      <w:r>
        <w:tab/>
      </w:r>
      <w:proofErr w:type="spellStart"/>
      <w:r>
        <w:t>MediaStreamingAccess</w:t>
      </w:r>
      <w:proofErr w:type="spellEnd"/>
      <w:r>
        <w:t xml:space="preserve"> type</w:t>
      </w:r>
      <w:bookmarkEnd w:id="1084"/>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 xml:space="preserve">1: Definition of </w:t>
      </w:r>
      <w:proofErr w:type="spellStart"/>
      <w:r>
        <w:t>MediaStreamingAccess</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0"/>
              </w:rPr>
            </w:pPr>
            <w:proofErr w:type="spellStart"/>
            <w:r w:rsidRPr="13CA6CF0">
              <w:rPr>
                <w:rStyle w:val="Codechar0"/>
              </w:rPr>
              <w:t>mediaStreamHandler‌EndpointAddress</w:t>
            </w:r>
            <w:proofErr w:type="spellEnd"/>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proofErr w:type="spellStart"/>
            <w:r>
              <w:rPr>
                <w:rStyle w:val="Datatypechar"/>
              </w:rPr>
              <w:t>Endpoint‌Address</w:t>
            </w:r>
            <w:proofErr w:type="spellEnd"/>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0"/>
              </w:rPr>
            </w:pPr>
            <w:proofErr w:type="spellStart"/>
            <w:r w:rsidRPr="13CA6CF0">
              <w:rPr>
                <w:rStyle w:val="Codechar0"/>
              </w:rPr>
              <w:t>applicationServer‌EndpointAddress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proofErr w:type="spellStart"/>
            <w:r>
              <w:rPr>
                <w:rStyle w:val="Datatypechar"/>
              </w:rPr>
              <w:t>Endpoint‌Address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0"/>
              </w:rPr>
            </w:pPr>
            <w:proofErr w:type="spellStart"/>
            <w:r w:rsidRPr="13CA6CF0">
              <w:rPr>
                <w:rStyle w:val="Codechar0"/>
              </w:rPr>
              <w:t>requestMessage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0"/>
              </w:rPr>
            </w:pPr>
            <w:r>
              <w:rPr>
                <w:rStyle w:val="Codechar0"/>
              </w:rPr>
              <w:tab/>
            </w:r>
            <w:r w:rsidRPr="00BF796F">
              <w:rPr>
                <w:rStyle w:val="Codechar0"/>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0"/>
              </w:rPr>
            </w:pPr>
            <w:r>
              <w:rPr>
                <w:rStyle w:val="Codechar0"/>
              </w:rPr>
              <w:tab/>
            </w:r>
            <w:proofErr w:type="spellStart"/>
            <w:r w:rsidRPr="13CA6CF0">
              <w:rPr>
                <w:rStyle w:val="Codechar0"/>
              </w:rPr>
              <w:t>url</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proofErr w:type="spellStart"/>
            <w:r>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0"/>
              </w:rPr>
            </w:pPr>
            <w:r>
              <w:rPr>
                <w:rStyle w:val="Codechar0"/>
              </w:rPr>
              <w:tab/>
            </w:r>
            <w:proofErr w:type="spellStart"/>
            <w:r w:rsidRPr="13CA6CF0">
              <w:rPr>
                <w:rStyle w:val="Codechar0"/>
              </w:rPr>
              <w:t>protocolVersion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0"/>
              </w:rPr>
            </w:pPr>
            <w:r>
              <w:rPr>
                <w:rStyle w:val="Codechar0"/>
              </w:rPr>
              <w:tab/>
            </w:r>
            <w:r w:rsidRPr="00BF796F">
              <w:rPr>
                <w:rStyle w:val="Codechar0"/>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0"/>
              </w:rPr>
            </w:pPr>
            <w:r>
              <w:rPr>
                <w:rStyle w:val="Codechar0"/>
              </w:rPr>
              <w:tab/>
            </w:r>
            <w:proofErr w:type="spellStart"/>
            <w:r w:rsidRPr="13CA6CF0">
              <w:rPr>
                <w:rStyle w:val="Codechar0"/>
              </w:rPr>
              <w:t>bodySize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0"/>
              </w:rPr>
            </w:pPr>
            <w:r>
              <w:rPr>
                <w:rStyle w:val="Codechar0"/>
              </w:rPr>
              <w:tab/>
            </w:r>
            <w:proofErr w:type="spellStart"/>
            <w:r w:rsidRPr="13CA6CF0">
              <w:rPr>
                <w:rStyle w:val="Codechar0"/>
              </w:rPr>
              <w:t>contentType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0"/>
              </w:rPr>
            </w:pPr>
            <w:r>
              <w:rPr>
                <w:rStyle w:val="Codechar0"/>
              </w:rPr>
              <w:tab/>
            </w:r>
            <w:proofErr w:type="spellStart"/>
            <w:r w:rsidRPr="13CA6CF0">
              <w:rPr>
                <w:rStyle w:val="Codechar0"/>
              </w:rPr>
              <w:t>userAgent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0"/>
              </w:rPr>
            </w:pPr>
            <w:r>
              <w:rPr>
                <w:rStyle w:val="Codechar0"/>
              </w:rPr>
              <w:tab/>
            </w:r>
            <w:proofErr w:type="spellStart"/>
            <w:r w:rsidRPr="13CA6CF0">
              <w:rPr>
                <w:rStyle w:val="Codechar0"/>
              </w:rPr>
              <w:t>userIdentity</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0"/>
              </w:rPr>
            </w:pPr>
            <w:r>
              <w:rPr>
                <w:rStyle w:val="Codechar0"/>
              </w:rPr>
              <w:tab/>
            </w:r>
            <w:proofErr w:type="spellStart"/>
            <w:r w:rsidRPr="13CA6CF0">
              <w:rPr>
                <w:rStyle w:val="Codechar0"/>
              </w:rPr>
              <w:t>referer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proofErr w:type="spellStart"/>
            <w:r>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proofErr w:type="spellStart"/>
            <w:r w:rsidRPr="00E84289">
              <w:rPr>
                <w:rStyle w:val="HTTPHeader"/>
                <w:rFonts w:eastAsiaTheme="majorEastAsia"/>
              </w:rPr>
              <w:t>Referer</w:t>
            </w:r>
            <w:proofErr w:type="spellEnd"/>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0"/>
              </w:rPr>
            </w:pPr>
            <w:proofErr w:type="spellStart"/>
            <w:r w:rsidRPr="13CA6CF0">
              <w:rPr>
                <w:rStyle w:val="Codechar0"/>
              </w:rPr>
              <w:t>cacheStatus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proofErr w:type="spellStart"/>
            <w:r>
              <w:rPr>
                <w:rStyle w:val="Datatypechar"/>
              </w:rPr>
              <w:t>Cache‌Status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proofErr w:type="spellStart"/>
            <w:r>
              <w:rPr>
                <w:rStyle w:val="Codechar0"/>
              </w:rPr>
              <w:t>requestMessage,u</w:t>
            </w:r>
            <w:r w:rsidRPr="00A30F1E">
              <w:rPr>
                <w:rStyle w:val="Codechar0"/>
              </w:rPr>
              <w:t>rl</w:t>
            </w:r>
            <w:proofErr w:type="spellEnd"/>
            <w:r>
              <w:t xml:space="preserve"> from cache (</w:t>
            </w:r>
            <w:r w:rsidRPr="00EB7EED">
              <w:rPr>
                <w:rStyle w:val="Codechar0"/>
              </w:rPr>
              <w:t>HIT</w:t>
            </w:r>
            <w:r>
              <w:t>) or whether there is a stale object cached (</w:t>
            </w:r>
            <w:r w:rsidRPr="00EB7EED">
              <w:rPr>
                <w:rStyle w:val="Codechar0"/>
              </w:rPr>
              <w:t>EXPIRED</w:t>
            </w:r>
            <w:r>
              <w:t>) or the requested object is not present in cache (</w:t>
            </w:r>
            <w:r w:rsidRPr="00B16BFB">
              <w:rPr>
                <w:rStyle w:val="Codechar0"/>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0"/>
              </w:rPr>
            </w:pPr>
            <w:proofErr w:type="spellStart"/>
            <w:r w:rsidRPr="13CA6CF0">
              <w:rPr>
                <w:rStyle w:val="Codechar0"/>
              </w:rPr>
              <w:t>responseMessage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0"/>
              </w:rPr>
            </w:pPr>
            <w:r>
              <w:rPr>
                <w:rStyle w:val="Codechar0"/>
              </w:rPr>
              <w:tab/>
            </w:r>
            <w:proofErr w:type="spellStart"/>
            <w:r w:rsidRPr="13CA6CF0">
              <w:rPr>
                <w:rStyle w:val="Codechar0"/>
              </w:rPr>
              <w:t>responseCode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0"/>
              </w:rPr>
            </w:pPr>
            <w:r>
              <w:rPr>
                <w:rStyle w:val="Codechar0"/>
              </w:rPr>
              <w:tab/>
            </w:r>
            <w:r w:rsidRPr="00BF796F">
              <w:rPr>
                <w:rStyle w:val="Codechar0"/>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0"/>
              </w:rPr>
            </w:pPr>
            <w:r>
              <w:rPr>
                <w:rStyle w:val="Codechar0"/>
              </w:rPr>
              <w:tab/>
            </w:r>
            <w:proofErr w:type="spellStart"/>
            <w:r w:rsidRPr="13CA6CF0">
              <w:rPr>
                <w:rStyle w:val="Codechar0"/>
              </w:rPr>
              <w:t>bodySize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0"/>
              </w:rPr>
            </w:pPr>
            <w:r>
              <w:rPr>
                <w:rStyle w:val="Codechar0"/>
              </w:rPr>
              <w:tab/>
            </w:r>
            <w:proofErr w:type="spellStart"/>
            <w:r w:rsidRPr="13CA6CF0">
              <w:rPr>
                <w:rStyle w:val="Codechar0"/>
              </w:rPr>
              <w:t>contentType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0"/>
              </w:rPr>
            </w:pPr>
            <w:proofErr w:type="spellStart"/>
            <w:r w:rsidRPr="13CA6CF0">
              <w:rPr>
                <w:rStyle w:val="Codechar0"/>
              </w:rPr>
              <w:t>processingLatency</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0"/>
              </w:rPr>
            </w:pPr>
            <w:proofErr w:type="spellStart"/>
            <w:r w:rsidRPr="13CA6CF0">
              <w:rPr>
                <w:rStyle w:val="Codechar0"/>
              </w:rPr>
              <w:t>connectionMetrics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0"/>
              </w:rPr>
            </w:pPr>
            <w:r>
              <w:rPr>
                <w:rStyle w:val="Codechar0"/>
              </w:rPr>
              <w:tab/>
            </w:r>
            <w:proofErr w:type="spellStart"/>
            <w:r w:rsidRPr="13CA6CF0">
              <w:rPr>
                <w:rStyle w:val="Codechar0"/>
              </w:rPr>
              <w:t>meanNetwork‌RoundTripTime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0"/>
              </w:rPr>
            </w:pPr>
            <w:r>
              <w:rPr>
                <w:rStyle w:val="Codechar0"/>
              </w:rPr>
              <w:tab/>
            </w:r>
            <w:proofErr w:type="spellStart"/>
            <w:r w:rsidRPr="13CA6CF0">
              <w:rPr>
                <w:rStyle w:val="Codechar0"/>
              </w:rPr>
              <w:t>networkRoundTrip‌Time‌Variation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proofErr w:type="spellStart"/>
            <w:r>
              <w:rPr>
                <w:rStyle w:val="Codechar0"/>
              </w:rPr>
              <w:t>m</w:t>
            </w:r>
            <w:r w:rsidRPr="00BF796F">
              <w:rPr>
                <w:rStyle w:val="Codechar0"/>
              </w:rPr>
              <w:t>ean</w:t>
            </w:r>
            <w:r>
              <w:rPr>
                <w:rStyle w:val="Codechar0"/>
              </w:rPr>
              <w:t>Network‌R</w:t>
            </w:r>
            <w:r w:rsidRPr="00BF796F">
              <w:rPr>
                <w:rStyle w:val="Codechar0"/>
              </w:rPr>
              <w:t>ound</w:t>
            </w:r>
            <w:r>
              <w:rPr>
                <w:rStyle w:val="Codechar0"/>
              </w:rPr>
              <w:t>T</w:t>
            </w:r>
            <w:r w:rsidRPr="00BF796F">
              <w:rPr>
                <w:rStyle w:val="Codechar0"/>
              </w:rPr>
              <w:t>rip</w:t>
            </w:r>
            <w:r>
              <w:rPr>
                <w:rStyle w:val="Codechar0"/>
              </w:rPr>
              <w:t>T</w:t>
            </w:r>
            <w:r w:rsidRPr="00BF796F">
              <w:rPr>
                <w:rStyle w:val="Codechar0"/>
              </w:rPr>
              <w:t>ime</w:t>
            </w:r>
            <w:proofErr w:type="spellEnd"/>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0"/>
              </w:rPr>
            </w:pPr>
            <w:r>
              <w:rPr>
                <w:rStyle w:val="Codechar0"/>
              </w:rPr>
              <w:tab/>
            </w:r>
            <w:proofErr w:type="spellStart"/>
            <w:r w:rsidRPr="13CA6CF0">
              <w:rPr>
                <w:rStyle w:val="Codechar0"/>
              </w:rPr>
              <w:t>congestion‌Window‌Size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proofErr w:type="spellStart"/>
            <w:r>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1085" w:name="_CR6_4_3_12"/>
      <w:bookmarkStart w:id="1086" w:name="_Toc187861779"/>
      <w:bookmarkEnd w:id="1085"/>
      <w:r>
        <w:t>6.4.3.12</w:t>
      </w:r>
      <w:r>
        <w:tab/>
      </w:r>
      <w:proofErr w:type="spellStart"/>
      <w:r>
        <w:t>NetworkAssistanceInvocation</w:t>
      </w:r>
      <w:proofErr w:type="spellEnd"/>
      <w:r>
        <w:t xml:space="preserve"> type</w:t>
      </w:r>
      <w:bookmarkEnd w:id="1086"/>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bookmarkStart w:id="1087" w:name="_CRTable6_4_3_111"/>
      <w:r>
        <w:t>Table </w:t>
      </w:r>
      <w:bookmarkEnd w:id="1087"/>
      <w:r>
        <w:t>6.4.3.11</w:t>
      </w:r>
      <w:r>
        <w:noBreakHyphen/>
        <w:t xml:space="preserve">1: Definition of </w:t>
      </w:r>
      <w:proofErr w:type="spellStart"/>
      <w:r>
        <w:t>NetworkAssistanceInvocation</w:t>
      </w:r>
      <w:proofErr w:type="spellEnd"/>
      <w:r>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CBCAB2" w14:textId="77777777" w:rsidR="001B7DB7" w:rsidRDefault="001B7DB7" w:rsidP="002E2BF2">
            <w:pPr>
              <w:pStyle w:val="TAL"/>
              <w:rPr>
                <w:rStyle w:val="Codechar0"/>
              </w:rPr>
            </w:pPr>
            <w:proofErr w:type="spellStart"/>
            <w:r w:rsidRPr="13CA6CF0">
              <w:rPr>
                <w:rStyle w:val="Codechar0"/>
              </w:rPr>
              <w:t>policy‌Template‌Id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2BDC24" w14:textId="77777777" w:rsidR="001B7DB7" w:rsidRDefault="001B7DB7" w:rsidP="002E2BF2">
            <w:pPr>
              <w:pStyle w:val="TAL"/>
              <w:rPr>
                <w:rStyle w:val="Datatypechar"/>
              </w:rPr>
            </w:pPr>
            <w:proofErr w:type="spellStart"/>
            <w:r>
              <w:rPr>
                <w:rStyle w:val="Datatypechar"/>
              </w:rPr>
              <w:t>ResourceId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AE3721" w14:textId="5458AA6A" w:rsidR="001B7DB7" w:rsidRDefault="001B7DB7" w:rsidP="002E2BF2">
            <w:pPr>
              <w:pStyle w:val="TAL"/>
              <w:rPr>
                <w:rStyle w:val="Codechar0"/>
              </w:rPr>
            </w:pPr>
            <w:proofErr w:type="spellStart"/>
            <w:r>
              <w:rPr>
                <w:rStyle w:val="Codechar0"/>
              </w:rPr>
              <w:t>application</w:t>
            </w:r>
            <w:r w:rsidRPr="13CA6CF0">
              <w:rPr>
                <w:rStyle w:val="Codechar0"/>
              </w:rPr>
              <w:t>‌Flow‌Descriptions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85D0DF" w14:textId="688E7F18" w:rsidR="001B7DB7" w:rsidRDefault="001B7DB7" w:rsidP="002E2BF2">
            <w:pPr>
              <w:pStyle w:val="TAL"/>
              <w:rPr>
                <w:rStyle w:val="Datatypechar"/>
              </w:rPr>
            </w:pPr>
            <w:r>
              <w:rPr>
                <w:rStyle w:val="Datatypechar"/>
              </w:rPr>
              <w:t>array(‌</w:t>
            </w:r>
            <w:proofErr w:type="spellStart"/>
            <w:r>
              <w:rPr>
                <w:rStyle w:val="Datatypechar"/>
              </w:rPr>
              <w:t>Application‌Flow‌Description</w:t>
            </w:r>
            <w:proofErr w:type="spellEnd"/>
            <w:r>
              <w:rPr>
                <w:rStyle w:val="Datatypechar"/>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78941A" w14:textId="77777777" w:rsidR="001B7DB7" w:rsidRDefault="001B7DB7" w:rsidP="002E2BF2">
            <w:pPr>
              <w:pStyle w:val="TAL"/>
              <w:rPr>
                <w:rStyle w:val="Codechar0"/>
              </w:rPr>
            </w:pPr>
            <w:proofErr w:type="spellStart"/>
            <w:r w:rsidRPr="13CA6CF0">
              <w:rPr>
                <w:rStyle w:val="Codechar0"/>
              </w:rPr>
              <w:t>requested‌QoS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D68A8D" w14:textId="77777777" w:rsidR="001B7DB7" w:rsidRDefault="001B7DB7" w:rsidP="002E2BF2">
            <w:pPr>
              <w:pStyle w:val="TAL"/>
              <w:rPr>
                <w:rStyle w:val="Datatypechar"/>
              </w:rPr>
            </w:pPr>
            <w:proofErr w:type="spellStart"/>
            <w:r w:rsidRPr="0010644E">
              <w:rPr>
                <w:rStyle w:val="Datatypechar"/>
              </w:rPr>
              <w:t>Unidirectional</w:t>
            </w:r>
            <w:r>
              <w:rPr>
                <w:rStyle w:val="Datatypechar"/>
              </w:rPr>
              <w:t>‌QoS‌Specification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D97716" w14:textId="77777777" w:rsidR="001B7DB7" w:rsidRDefault="001B7DB7" w:rsidP="002E2BF2">
            <w:pPr>
              <w:pStyle w:val="TAL"/>
              <w:rPr>
                <w:rStyle w:val="Codechar0"/>
              </w:rPr>
            </w:pPr>
            <w:proofErr w:type="spellStart"/>
            <w:r w:rsidRPr="13CA6CF0">
              <w:rPr>
                <w:rStyle w:val="Codechar0"/>
              </w:rPr>
              <w:t>recommended‌QoS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4791B7"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ADDF9C" w14:textId="77777777" w:rsidR="001B7DB7" w:rsidRDefault="001B7DB7" w:rsidP="002E2BF2">
            <w:pPr>
              <w:pStyle w:val="TAL"/>
              <w:rPr>
                <w:rStyle w:val="Codechar0"/>
              </w:rPr>
            </w:pPr>
            <w:proofErr w:type="spellStart"/>
            <w:r w:rsidRPr="13CA6CF0">
              <w:rPr>
                <w:rStyle w:val="Codechar0"/>
              </w:rPr>
              <w:t>maximum‌BitRate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686FF9" w14:textId="77777777" w:rsidR="001B7DB7" w:rsidRDefault="001B7DB7" w:rsidP="002E2BF2">
            <w:pPr>
              <w:pStyle w:val="TAL"/>
              <w:rPr>
                <w:rStyle w:val="Datatypechar"/>
              </w:rPr>
            </w:pPr>
            <w:proofErr w:type="spellStart"/>
            <w:r>
              <w:rPr>
                <w:rStyle w:val="Datatypechar"/>
              </w:rPr>
              <w:t>BitRate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6DB8DC" w14:textId="77777777" w:rsidR="001B7DB7" w:rsidRDefault="001B7DB7" w:rsidP="002E2BF2">
            <w:pPr>
              <w:pStyle w:val="TAL"/>
              <w:rPr>
                <w:rStyle w:val="Codechar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59B407" w14:textId="77777777" w:rsidR="001B7DB7" w:rsidRDefault="001B7DB7" w:rsidP="002E2BF2">
            <w:pPr>
              <w:pStyle w:val="TAL"/>
              <w:rPr>
                <w:rStyle w:val="Codechar0"/>
              </w:rPr>
            </w:pPr>
            <w:proofErr w:type="spellStart"/>
            <w:r w:rsidRPr="13CA6CF0">
              <w:rPr>
                <w:rStyle w:val="Codechar0"/>
              </w:rPr>
              <w:t>minimum‌BitRate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5C3DCB" w14:textId="77777777" w:rsidR="001B7DB7" w:rsidRDefault="001B7DB7" w:rsidP="002E2BF2">
            <w:pPr>
              <w:pStyle w:val="TAL"/>
              <w:rPr>
                <w:rStyle w:val="Datatypechar"/>
              </w:rPr>
            </w:pPr>
            <w:proofErr w:type="spellStart"/>
            <w:r>
              <w:rPr>
                <w:rStyle w:val="Datatypechar"/>
              </w:rPr>
              <w:t>BitRate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1088" w:name="_CR6_4_3_13"/>
      <w:bookmarkStart w:id="1089" w:name="_Toc187861780"/>
      <w:bookmarkEnd w:id="1088"/>
      <w:r>
        <w:t>6.4.3.13</w:t>
      </w:r>
      <w:r>
        <w:tab/>
      </w:r>
      <w:r w:rsidR="005A7EF3">
        <w:t>Void</w:t>
      </w:r>
      <w:bookmarkEnd w:id="1089"/>
    </w:p>
    <w:p w14:paraId="6EE54A2C" w14:textId="185A1E55" w:rsidR="00351F0D" w:rsidRPr="006436AF" w:rsidRDefault="00351F0D" w:rsidP="00351F0D">
      <w:pPr>
        <w:pStyle w:val="Heading3"/>
        <w:rPr>
          <w:noProof/>
        </w:rPr>
      </w:pPr>
      <w:bookmarkStart w:id="1090" w:name="_CRPropertyname"/>
      <w:bookmarkStart w:id="1091" w:name="_CR6_4_4"/>
      <w:bookmarkStart w:id="1092" w:name="_Toc187861781"/>
      <w:bookmarkEnd w:id="1090"/>
      <w:bookmarkEnd w:id="1091"/>
      <w:r w:rsidRPr="006436AF">
        <w:rPr>
          <w:noProof/>
        </w:rPr>
        <w:t>6.4.4</w:t>
      </w:r>
      <w:r w:rsidRPr="006436AF">
        <w:rPr>
          <w:noProof/>
        </w:rPr>
        <w:tab/>
        <w:t>Enumerated data types</w:t>
      </w:r>
      <w:bookmarkEnd w:id="1024"/>
      <w:bookmarkEnd w:id="1025"/>
      <w:bookmarkEnd w:id="1026"/>
      <w:bookmarkEnd w:id="1027"/>
      <w:bookmarkEnd w:id="1092"/>
    </w:p>
    <w:p w14:paraId="55A535ED" w14:textId="24015D5E" w:rsidR="001B7DB7" w:rsidRPr="006436AF" w:rsidRDefault="001B7DB7" w:rsidP="001B7DB7">
      <w:pPr>
        <w:pStyle w:val="Heading4"/>
        <w:rPr>
          <w:noProof/>
        </w:rPr>
      </w:pPr>
      <w:bookmarkStart w:id="1093" w:name="_CR6_4_4_1"/>
      <w:bookmarkStart w:id="1094" w:name="_Toc68899581"/>
      <w:bookmarkStart w:id="1095" w:name="_Toc71214332"/>
      <w:bookmarkStart w:id="1096" w:name="_Toc71722006"/>
      <w:bookmarkStart w:id="1097" w:name="_Toc74859058"/>
      <w:bookmarkStart w:id="1098" w:name="_Toc146626952"/>
      <w:bookmarkStart w:id="1099" w:name="_Toc68899584"/>
      <w:bookmarkStart w:id="1100" w:name="_Toc71214335"/>
      <w:bookmarkStart w:id="1101" w:name="_Toc71722009"/>
      <w:bookmarkStart w:id="1102" w:name="_Toc74859061"/>
      <w:bookmarkStart w:id="1103" w:name="_Toc187861782"/>
      <w:bookmarkEnd w:id="1093"/>
      <w:r w:rsidRPr="006436AF">
        <w:rPr>
          <w:noProof/>
        </w:rPr>
        <w:t>6.4.4.1</w:t>
      </w:r>
      <w:r w:rsidRPr="006436AF">
        <w:rPr>
          <w:noProof/>
        </w:rPr>
        <w:tab/>
      </w:r>
      <w:bookmarkEnd w:id="1094"/>
      <w:bookmarkEnd w:id="1095"/>
      <w:bookmarkEnd w:id="1096"/>
      <w:bookmarkEnd w:id="1097"/>
      <w:bookmarkEnd w:id="1098"/>
      <w:r>
        <w:rPr>
          <w:noProof/>
        </w:rPr>
        <w:t>Void</w:t>
      </w:r>
      <w:bookmarkEnd w:id="1103"/>
    </w:p>
    <w:p w14:paraId="2E551B4F" w14:textId="2795DBC1" w:rsidR="001B7DB7" w:rsidRPr="006436AF" w:rsidRDefault="001B7DB7" w:rsidP="001B7DB7">
      <w:pPr>
        <w:pStyle w:val="Heading4"/>
      </w:pPr>
      <w:bookmarkStart w:id="1104" w:name="_CR6_4_4_2"/>
      <w:bookmarkStart w:id="1105" w:name="_Toc68899582"/>
      <w:bookmarkStart w:id="1106" w:name="_Toc71214333"/>
      <w:bookmarkStart w:id="1107" w:name="_Toc71722007"/>
      <w:bookmarkStart w:id="1108" w:name="_Toc74859059"/>
      <w:bookmarkStart w:id="1109" w:name="_Toc146626953"/>
      <w:bookmarkStart w:id="1110" w:name="_Toc187861783"/>
      <w:bookmarkEnd w:id="1104"/>
      <w:r w:rsidRPr="006436AF">
        <w:t>6.4.4.2</w:t>
      </w:r>
      <w:r w:rsidRPr="006436AF">
        <w:tab/>
      </w:r>
      <w:bookmarkEnd w:id="1105"/>
      <w:bookmarkEnd w:id="1106"/>
      <w:bookmarkEnd w:id="1107"/>
      <w:bookmarkEnd w:id="1108"/>
      <w:bookmarkEnd w:id="1109"/>
      <w:r>
        <w:t>Void</w:t>
      </w:r>
      <w:bookmarkEnd w:id="1110"/>
    </w:p>
    <w:p w14:paraId="74D1C846" w14:textId="688296A4" w:rsidR="001B7DB7" w:rsidRPr="006436AF" w:rsidRDefault="001B7DB7" w:rsidP="001B7DB7">
      <w:pPr>
        <w:pStyle w:val="Heading4"/>
      </w:pPr>
      <w:bookmarkStart w:id="1111" w:name="_CR6_4_4_3"/>
      <w:bookmarkStart w:id="1112" w:name="_Toc68899583"/>
      <w:bookmarkStart w:id="1113" w:name="_Toc71214334"/>
      <w:bookmarkStart w:id="1114" w:name="_Toc71722008"/>
      <w:bookmarkStart w:id="1115" w:name="_Toc74859060"/>
      <w:bookmarkStart w:id="1116" w:name="_Toc146626954"/>
      <w:bookmarkStart w:id="1117" w:name="_Toc187861784"/>
      <w:bookmarkEnd w:id="1111"/>
      <w:r w:rsidRPr="006436AF">
        <w:t>6.4.4.3</w:t>
      </w:r>
      <w:r w:rsidRPr="006436AF">
        <w:tab/>
      </w:r>
      <w:bookmarkEnd w:id="1112"/>
      <w:bookmarkEnd w:id="1113"/>
      <w:bookmarkEnd w:id="1114"/>
      <w:bookmarkEnd w:id="1115"/>
      <w:bookmarkEnd w:id="1116"/>
      <w:r>
        <w:t>Void</w:t>
      </w:r>
      <w:bookmarkEnd w:id="1117"/>
    </w:p>
    <w:p w14:paraId="7E242095" w14:textId="5BB82C31" w:rsidR="001B7DB7" w:rsidRPr="006436AF" w:rsidRDefault="001B7DB7" w:rsidP="00E33028">
      <w:pPr>
        <w:pStyle w:val="Heading4"/>
        <w:keepNext w:val="0"/>
      </w:pPr>
      <w:bookmarkStart w:id="1118" w:name="_CR6_4_4_4"/>
      <w:bookmarkStart w:id="1119" w:name="_Toc146626955"/>
      <w:bookmarkStart w:id="1120" w:name="_Toc187861785"/>
      <w:bookmarkEnd w:id="1118"/>
      <w:r w:rsidRPr="006436AF">
        <w:t>6.4.4.4</w:t>
      </w:r>
      <w:r w:rsidRPr="006436AF">
        <w:tab/>
      </w:r>
      <w:bookmarkEnd w:id="1119"/>
      <w:r>
        <w:t>Void</w:t>
      </w:r>
      <w:bookmarkEnd w:id="1120"/>
    </w:p>
    <w:p w14:paraId="3BF50B51" w14:textId="531F8A86" w:rsidR="001B7DB7" w:rsidRPr="006436AF" w:rsidRDefault="001B7DB7" w:rsidP="001B7DB7">
      <w:pPr>
        <w:pStyle w:val="Heading4"/>
      </w:pPr>
      <w:bookmarkStart w:id="1121" w:name="_CR6_4_4_5"/>
      <w:bookmarkStart w:id="1122" w:name="_Toc146626956"/>
      <w:bookmarkStart w:id="1123" w:name="_Toc187861786"/>
      <w:bookmarkEnd w:id="1121"/>
      <w:r w:rsidRPr="006436AF">
        <w:t>6.4.4.</w:t>
      </w:r>
      <w:r>
        <w:t>5</w:t>
      </w:r>
      <w:r w:rsidRPr="006436AF">
        <w:tab/>
      </w:r>
      <w:proofErr w:type="spellStart"/>
      <w:r w:rsidRPr="006436AF">
        <w:t>CacheStatus</w:t>
      </w:r>
      <w:proofErr w:type="spellEnd"/>
      <w:r w:rsidRPr="006436AF">
        <w:t xml:space="preserve"> enumeration</w:t>
      </w:r>
      <w:bookmarkEnd w:id="1122"/>
      <w:bookmarkEnd w:id="1123"/>
    </w:p>
    <w:p w14:paraId="42C004E2" w14:textId="7C122605" w:rsidR="001B7DB7" w:rsidRPr="006436AF" w:rsidRDefault="001B7DB7" w:rsidP="001B7DB7">
      <w:pPr>
        <w:pStyle w:val="TH"/>
      </w:pPr>
      <w:bookmarkStart w:id="1124" w:name="_CRTable6_4_4_51"/>
      <w:r w:rsidRPr="006436AF">
        <w:t>Table </w:t>
      </w:r>
      <w:bookmarkEnd w:id="1124"/>
      <w:r w:rsidRPr="006436AF">
        <w:t>6.4.4.</w:t>
      </w:r>
      <w:r>
        <w:t>5</w:t>
      </w:r>
      <w:r w:rsidRPr="006436AF">
        <w:noBreakHyphen/>
        <w:t xml:space="preserve">1: Definition of </w:t>
      </w:r>
      <w:proofErr w:type="spellStart"/>
      <w:r w:rsidRPr="006436AF">
        <w:t>CacheStatus</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0"/>
              </w:rPr>
            </w:pPr>
            <w:r w:rsidRPr="006436AF">
              <w:rPr>
                <w:rStyle w:val="Codechar0"/>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0"/>
              </w:rPr>
            </w:pPr>
            <w:r w:rsidRPr="006436AF">
              <w:rPr>
                <w:rStyle w:val="Codechar0"/>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0"/>
              </w:rPr>
            </w:pPr>
            <w:r w:rsidRPr="006436AF">
              <w:rPr>
                <w:rStyle w:val="Codechar0"/>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C90B71">
      <w:pPr>
        <w:pStyle w:val="Heading2"/>
      </w:pPr>
      <w:bookmarkStart w:id="1125" w:name="_CR6_5"/>
      <w:bookmarkStart w:id="1126" w:name="_Toc68899585"/>
      <w:bookmarkStart w:id="1127" w:name="_Toc71214336"/>
      <w:bookmarkStart w:id="1128" w:name="_Toc71722010"/>
      <w:bookmarkStart w:id="1129" w:name="_Toc74859062"/>
      <w:bookmarkStart w:id="1130" w:name="_Toc187861787"/>
      <w:bookmarkEnd w:id="1099"/>
      <w:bookmarkEnd w:id="1100"/>
      <w:bookmarkEnd w:id="1101"/>
      <w:bookmarkEnd w:id="1102"/>
      <w:bookmarkEnd w:id="1125"/>
      <w:r w:rsidRPr="006436AF">
        <w:rPr>
          <w:rFonts w:eastAsia="Calibri"/>
        </w:rPr>
        <w:t>6.5</w:t>
      </w:r>
      <w:r w:rsidRPr="006436AF">
        <w:rPr>
          <w:rFonts w:eastAsia="Calibri"/>
        </w:rPr>
        <w:tab/>
      </w:r>
      <w:r>
        <w:t>Void</w:t>
      </w:r>
      <w:bookmarkEnd w:id="1130"/>
    </w:p>
    <w:p w14:paraId="092A4C7D" w14:textId="77777777" w:rsidR="00901AEE" w:rsidRDefault="00901AEE" w:rsidP="00C90B71">
      <w:pPr>
        <w:pStyle w:val="Heading2"/>
      </w:pPr>
      <w:bookmarkStart w:id="1131" w:name="_Toc156488749"/>
      <w:bookmarkStart w:id="1132" w:name="_Toc167455975"/>
      <w:bookmarkStart w:id="1133" w:name="_Toc187861788"/>
      <w:r>
        <w:rPr>
          <w:rFonts w:eastAsia="Calibri"/>
        </w:rPr>
        <w:t>6.6</w:t>
      </w:r>
      <w:r>
        <w:rPr>
          <w:rFonts w:eastAsia="Calibri"/>
        </w:rPr>
        <w:tab/>
      </w:r>
      <w:r w:rsidRPr="00A16B5B">
        <w:t>Security</w:t>
      </w:r>
      <w:bookmarkEnd w:id="1133"/>
    </w:p>
    <w:p w14:paraId="36C50DA9" w14:textId="77777777" w:rsidR="00901AEE" w:rsidRDefault="00901AEE" w:rsidP="00901AEE">
      <w:pPr>
        <w:pStyle w:val="Heading3"/>
        <w:rPr>
          <w:lang w:eastAsia="zh-CN"/>
        </w:rPr>
      </w:pPr>
      <w:bookmarkStart w:id="1134" w:name="_Toc187861789"/>
      <w:r>
        <w:rPr>
          <w:lang w:eastAsia="zh-CN"/>
        </w:rPr>
        <w:t>6.6.1</w:t>
      </w:r>
      <w:r>
        <w:rPr>
          <w:lang w:eastAsia="zh-CN"/>
        </w:rPr>
        <w:tab/>
        <w:t>General</w:t>
      </w:r>
      <w:bookmarkEnd w:id="1134"/>
    </w:p>
    <w:p w14:paraId="40A9D35A" w14:textId="77777777"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p>
    <w:p w14:paraId="4E1DFE0F" w14:textId="77777777" w:rsidR="00901AEE" w:rsidRDefault="00901AEE" w:rsidP="00C90B71">
      <w:pPr>
        <w:pStyle w:val="Heading3"/>
        <w:rPr>
          <w:lang w:eastAsia="zh-CN"/>
        </w:rPr>
      </w:pPr>
      <w:bookmarkStart w:id="1135" w:name="_Toc187861790"/>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1135"/>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1136" w:name="_Toc187861791"/>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1137"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1136"/>
      <w:bookmarkEnd w:id="1137"/>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proofErr w:type="spellStart"/>
      <w:r w:rsidRPr="00972CAA">
        <w:rPr>
          <w:rStyle w:val="Codechar0"/>
        </w:rPr>
        <w:t>Mas_Configuration</w:t>
      </w:r>
      <w:proofErr w:type="spellEnd"/>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proofErr w:type="spellStart"/>
      <w:r w:rsidRPr="00A16B5B">
        <w:rPr>
          <w:rStyle w:val="Codechar0"/>
        </w:rPr>
        <w:t>Ma</w:t>
      </w:r>
      <w:r>
        <w:rPr>
          <w:rStyle w:val="Codechar0"/>
        </w:rPr>
        <w:t>s</w:t>
      </w:r>
      <w:r w:rsidRPr="00A16B5B">
        <w:rPr>
          <w:rStyle w:val="Codechar0"/>
        </w:rPr>
        <w:t>_</w:t>
      </w:r>
      <w:r>
        <w:rPr>
          <w:rStyle w:val="Codechar0"/>
        </w:rPr>
        <w:t>Configuration</w:t>
      </w:r>
      <w:proofErr w:type="spellEnd"/>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proofErr w:type="spellStart"/>
      <w:r w:rsidRPr="00A16B5B">
        <w:rPr>
          <w:rStyle w:val="Codechar0"/>
        </w:rPr>
        <w:t>Ma</w:t>
      </w:r>
      <w:r>
        <w:rPr>
          <w:rStyle w:val="Codechar0"/>
        </w:rPr>
        <w:t>s</w:t>
      </w:r>
      <w:r w:rsidRPr="00A16B5B">
        <w:rPr>
          <w:rStyle w:val="Codechar0"/>
        </w:rPr>
        <w:t>_</w:t>
      </w:r>
      <w:r>
        <w:rPr>
          <w:rStyle w:val="Codechar0"/>
        </w:rPr>
        <w:t>Configuration</w:t>
      </w:r>
      <w:proofErr w:type="spellEnd"/>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proofErr w:type="spellStart"/>
      <w:r w:rsidRPr="00A16B5B">
        <w:rPr>
          <w:rStyle w:val="Codechar0"/>
        </w:rPr>
        <w:t>Obtain_Authorization</w:t>
      </w:r>
      <w:proofErr w:type="spellEnd"/>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proofErr w:type="spellStart"/>
      <w:r w:rsidRPr="00A16B5B">
        <w:rPr>
          <w:rStyle w:val="Codechar0"/>
        </w:rPr>
        <w:t>Ma</w:t>
      </w:r>
      <w:r>
        <w:rPr>
          <w:rStyle w:val="Codechar0"/>
        </w:rPr>
        <w:t>s</w:t>
      </w:r>
      <w:r w:rsidRPr="00A16B5B">
        <w:rPr>
          <w:rStyle w:val="Codechar0"/>
        </w:rPr>
        <w:t>_</w:t>
      </w:r>
      <w:r>
        <w:rPr>
          <w:rStyle w:val="Codechar0"/>
        </w:rPr>
        <w:t>Configuration</w:t>
      </w:r>
      <w:proofErr w:type="spellEnd"/>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77777777" w:rsidR="00901AEE" w:rsidRDefault="00901AEE" w:rsidP="00C90B71">
      <w:pPr>
        <w:pStyle w:val="Heading3"/>
        <w:rPr>
          <w:lang w:eastAsia="zh-CN"/>
        </w:rPr>
      </w:pPr>
      <w:bookmarkStart w:id="1138" w:name="_Toc187861792"/>
      <w:r>
        <w:rPr>
          <w:lang w:eastAsia="zh-CN"/>
        </w:rPr>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 xml:space="preserve">5GMS </w:t>
      </w:r>
      <w:r w:rsidRPr="00D30E7D">
        <w:rPr>
          <w:lang w:eastAsia="zh-CN"/>
        </w:rPr>
        <w:t>AF at reference point M5</w:t>
      </w:r>
      <w:bookmarkEnd w:id="1138"/>
    </w:p>
    <w:p w14:paraId="298D60CB" w14:textId="11ABA25B" w:rsidR="00901AEE" w:rsidRPr="00901AEE" w:rsidRDefault="00901AEE" w:rsidP="00901AEE">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1131"/>
      <w:bookmarkEnd w:id="1132"/>
    </w:p>
    <w:p w14:paraId="0EE4DCFA" w14:textId="4EB48E2C" w:rsidR="00F63B94" w:rsidRPr="006436AF" w:rsidRDefault="007D59CE" w:rsidP="009B6154">
      <w:pPr>
        <w:pStyle w:val="Heading1"/>
      </w:pPr>
      <w:bookmarkStart w:id="1139" w:name="_CR7"/>
      <w:bookmarkStart w:id="1140" w:name="_Toc187861793"/>
      <w:bookmarkEnd w:id="1139"/>
      <w:r w:rsidRPr="006436AF">
        <w:t>7</w:t>
      </w:r>
      <w:r w:rsidR="00A41C87" w:rsidRPr="006436AF">
        <w:tab/>
      </w:r>
      <w:r w:rsidRPr="006436AF">
        <w:t>Provisioning (M1) APIs</w:t>
      </w:r>
      <w:bookmarkEnd w:id="1126"/>
      <w:bookmarkEnd w:id="1127"/>
      <w:bookmarkEnd w:id="1128"/>
      <w:bookmarkEnd w:id="1129"/>
      <w:bookmarkEnd w:id="1140"/>
    </w:p>
    <w:p w14:paraId="0B60C8A0" w14:textId="77777777" w:rsidR="001B7DB7" w:rsidRPr="006436AF" w:rsidRDefault="001B7DB7" w:rsidP="001B7DB7">
      <w:pPr>
        <w:pStyle w:val="Heading2"/>
      </w:pPr>
      <w:bookmarkStart w:id="1141" w:name="_CR7_1"/>
      <w:bookmarkStart w:id="1142" w:name="_Toc68899586"/>
      <w:bookmarkStart w:id="1143" w:name="_Toc71214337"/>
      <w:bookmarkStart w:id="1144" w:name="_Toc71722011"/>
      <w:bookmarkStart w:id="1145" w:name="_Toc74859063"/>
      <w:bookmarkStart w:id="1146" w:name="_Toc146626959"/>
      <w:bookmarkStart w:id="1147" w:name="_Toc68899637"/>
      <w:bookmarkStart w:id="1148" w:name="_Toc71214388"/>
      <w:bookmarkStart w:id="1149" w:name="_Toc71722062"/>
      <w:bookmarkStart w:id="1150" w:name="_Toc74859114"/>
      <w:bookmarkStart w:id="1151" w:name="_Toc187861794"/>
      <w:bookmarkEnd w:id="1141"/>
      <w:r w:rsidRPr="006436AF">
        <w:t>7.1</w:t>
      </w:r>
      <w:r w:rsidRPr="006436AF">
        <w:tab/>
        <w:t>General</w:t>
      </w:r>
      <w:bookmarkEnd w:id="1142"/>
      <w:bookmarkEnd w:id="1143"/>
      <w:bookmarkEnd w:id="1144"/>
      <w:bookmarkEnd w:id="1145"/>
      <w:bookmarkEnd w:id="1146"/>
      <w:bookmarkEnd w:id="1151"/>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1152" w:name="_CR7_2"/>
      <w:bookmarkStart w:id="1153" w:name="_Toc68899587"/>
      <w:bookmarkStart w:id="1154" w:name="_Toc71214338"/>
      <w:bookmarkStart w:id="1155" w:name="_Toc71722012"/>
      <w:bookmarkStart w:id="1156" w:name="_Toc74859064"/>
      <w:bookmarkStart w:id="1157" w:name="_Toc146626960"/>
      <w:bookmarkStart w:id="1158" w:name="_Toc187861795"/>
      <w:bookmarkEnd w:id="1152"/>
      <w:r w:rsidRPr="006436AF">
        <w:t>7.2</w:t>
      </w:r>
      <w:r w:rsidRPr="006436AF">
        <w:tab/>
        <w:t>Provisioning Sessions API</w:t>
      </w:r>
      <w:bookmarkEnd w:id="1153"/>
      <w:bookmarkEnd w:id="1154"/>
      <w:bookmarkEnd w:id="1155"/>
      <w:bookmarkEnd w:id="1156"/>
      <w:bookmarkEnd w:id="1157"/>
      <w:bookmarkEnd w:id="1158"/>
    </w:p>
    <w:p w14:paraId="15F8F78C" w14:textId="77777777" w:rsidR="001B7DB7" w:rsidRPr="006436AF" w:rsidRDefault="001B7DB7" w:rsidP="001B7DB7">
      <w:pPr>
        <w:pStyle w:val="Heading3"/>
      </w:pPr>
      <w:bookmarkStart w:id="1159" w:name="_CR7_2_1"/>
      <w:bookmarkStart w:id="1160" w:name="_Toc68899588"/>
      <w:bookmarkStart w:id="1161" w:name="_Toc71214339"/>
      <w:bookmarkStart w:id="1162" w:name="_Toc71722013"/>
      <w:bookmarkStart w:id="1163" w:name="_Toc74859065"/>
      <w:bookmarkStart w:id="1164" w:name="_Toc146626961"/>
      <w:bookmarkStart w:id="1165" w:name="_Toc187861796"/>
      <w:bookmarkEnd w:id="1159"/>
      <w:r w:rsidRPr="006436AF">
        <w:t>7.2.1</w:t>
      </w:r>
      <w:r w:rsidRPr="006436AF">
        <w:tab/>
        <w:t>Overview</w:t>
      </w:r>
      <w:bookmarkEnd w:id="1160"/>
      <w:bookmarkEnd w:id="1161"/>
      <w:bookmarkEnd w:id="1162"/>
      <w:bookmarkEnd w:id="1163"/>
      <w:bookmarkEnd w:id="1164"/>
      <w:bookmarkEnd w:id="1165"/>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1166" w:name="_CR7_2_2"/>
      <w:bookmarkStart w:id="1167" w:name="_Toc68899589"/>
      <w:bookmarkStart w:id="1168" w:name="_Toc71214340"/>
      <w:bookmarkStart w:id="1169" w:name="_Toc71722014"/>
      <w:bookmarkStart w:id="1170" w:name="_Toc74859066"/>
      <w:bookmarkStart w:id="1171" w:name="_Toc146626962"/>
      <w:bookmarkStart w:id="1172" w:name="_Toc187861797"/>
      <w:bookmarkEnd w:id="1166"/>
      <w:r w:rsidRPr="006436AF">
        <w:t>7.2.2</w:t>
      </w:r>
      <w:r w:rsidRPr="006436AF">
        <w:tab/>
      </w:r>
      <w:bookmarkEnd w:id="1167"/>
      <w:bookmarkEnd w:id="1168"/>
      <w:bookmarkEnd w:id="1169"/>
      <w:bookmarkEnd w:id="1170"/>
      <w:bookmarkEnd w:id="1171"/>
      <w:r>
        <w:t>Void</w:t>
      </w:r>
      <w:bookmarkEnd w:id="1172"/>
    </w:p>
    <w:p w14:paraId="63854E24" w14:textId="6D8BFCCC" w:rsidR="001B7DB7" w:rsidRPr="006436AF" w:rsidRDefault="001B7DB7" w:rsidP="00E33028">
      <w:pPr>
        <w:pStyle w:val="Heading3"/>
        <w:keepNext w:val="0"/>
      </w:pPr>
      <w:bookmarkStart w:id="1173" w:name="_CR7_2_3"/>
      <w:bookmarkStart w:id="1174" w:name="_Toc68899590"/>
      <w:bookmarkStart w:id="1175" w:name="_Toc71214341"/>
      <w:bookmarkStart w:id="1176" w:name="_Toc71722015"/>
      <w:bookmarkStart w:id="1177" w:name="_Toc74859067"/>
      <w:bookmarkStart w:id="1178" w:name="_Toc146626963"/>
      <w:bookmarkStart w:id="1179" w:name="_Toc187861798"/>
      <w:bookmarkEnd w:id="1173"/>
      <w:r w:rsidRPr="006436AF">
        <w:t>7.2.3</w:t>
      </w:r>
      <w:r w:rsidRPr="006436AF">
        <w:tab/>
      </w:r>
      <w:bookmarkEnd w:id="1174"/>
      <w:bookmarkEnd w:id="1175"/>
      <w:bookmarkEnd w:id="1176"/>
      <w:bookmarkEnd w:id="1177"/>
      <w:bookmarkEnd w:id="1178"/>
      <w:r>
        <w:t>Void</w:t>
      </w:r>
      <w:bookmarkStart w:id="1180" w:name="_Toc68899592"/>
      <w:bookmarkStart w:id="1181" w:name="_Toc71214343"/>
      <w:bookmarkStart w:id="1182" w:name="_Toc71722017"/>
      <w:bookmarkStart w:id="1183" w:name="_Toc74859069"/>
      <w:bookmarkStart w:id="1184" w:name="_Toc146626965"/>
      <w:bookmarkEnd w:id="1179"/>
    </w:p>
    <w:p w14:paraId="0C13AEEC" w14:textId="77777777" w:rsidR="001B7DB7" w:rsidRPr="006436AF" w:rsidRDefault="001B7DB7" w:rsidP="001B7DB7">
      <w:pPr>
        <w:pStyle w:val="Heading2"/>
      </w:pPr>
      <w:bookmarkStart w:id="1185" w:name="_CR7_3"/>
      <w:bookmarkStart w:id="1186" w:name="_Toc187861799"/>
      <w:bookmarkEnd w:id="1185"/>
      <w:r w:rsidRPr="006436AF">
        <w:t>7.3</w:t>
      </w:r>
      <w:r w:rsidRPr="006436AF">
        <w:tab/>
        <w:t>Server Certificates Provisioning API</w:t>
      </w:r>
      <w:bookmarkEnd w:id="1180"/>
      <w:bookmarkEnd w:id="1181"/>
      <w:bookmarkEnd w:id="1182"/>
      <w:bookmarkEnd w:id="1183"/>
      <w:bookmarkEnd w:id="1184"/>
      <w:bookmarkEnd w:id="1186"/>
    </w:p>
    <w:p w14:paraId="6A2A402A" w14:textId="77777777" w:rsidR="001B7DB7" w:rsidRPr="006436AF" w:rsidRDefault="001B7DB7" w:rsidP="001B7DB7">
      <w:pPr>
        <w:pStyle w:val="Heading3"/>
      </w:pPr>
      <w:bookmarkStart w:id="1187" w:name="_CR7_3_1"/>
      <w:bookmarkStart w:id="1188" w:name="_Toc68899593"/>
      <w:bookmarkStart w:id="1189" w:name="_Toc71214344"/>
      <w:bookmarkStart w:id="1190" w:name="_Toc71722018"/>
      <w:bookmarkStart w:id="1191" w:name="_Toc74859070"/>
      <w:bookmarkStart w:id="1192" w:name="_Toc146626966"/>
      <w:bookmarkStart w:id="1193" w:name="_Toc187861800"/>
      <w:bookmarkEnd w:id="1187"/>
      <w:r w:rsidRPr="006436AF">
        <w:t>7.3.1</w:t>
      </w:r>
      <w:r w:rsidRPr="006436AF">
        <w:tab/>
        <w:t>Overview</w:t>
      </w:r>
      <w:bookmarkEnd w:id="1188"/>
      <w:bookmarkEnd w:id="1189"/>
      <w:bookmarkEnd w:id="1190"/>
      <w:bookmarkEnd w:id="1191"/>
      <w:bookmarkEnd w:id="1192"/>
      <w:bookmarkEnd w:id="1193"/>
    </w:p>
    <w:p w14:paraId="72D45177" w14:textId="233A3EC3" w:rsidR="00377A2B" w:rsidRPr="006436AF" w:rsidRDefault="00377A2B" w:rsidP="00377A2B">
      <w:bookmarkStart w:id="1194" w:name="_CR7_3_2"/>
      <w:bookmarkStart w:id="1195" w:name="_Toc68899594"/>
      <w:bookmarkStart w:id="1196" w:name="_Toc71214345"/>
      <w:bookmarkStart w:id="1197" w:name="_Toc71722019"/>
      <w:bookmarkStart w:id="1198" w:name="_Toc74859071"/>
      <w:bookmarkStart w:id="1199" w:name="_Toc146626967"/>
      <w:bookmarkEnd w:id="1194"/>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1200" w:name="_Toc187861801"/>
      <w:r w:rsidRPr="006436AF">
        <w:t>7.3.2</w:t>
      </w:r>
      <w:r w:rsidRPr="006436AF">
        <w:tab/>
      </w:r>
      <w:bookmarkEnd w:id="1195"/>
      <w:bookmarkEnd w:id="1196"/>
      <w:bookmarkEnd w:id="1197"/>
      <w:bookmarkEnd w:id="1198"/>
      <w:bookmarkEnd w:id="1199"/>
      <w:r>
        <w:t>Void</w:t>
      </w:r>
      <w:bookmarkEnd w:id="1200"/>
    </w:p>
    <w:p w14:paraId="544ACABF" w14:textId="299D229D" w:rsidR="001B7DB7" w:rsidRPr="006436AF" w:rsidRDefault="001B7DB7" w:rsidP="00E33028">
      <w:pPr>
        <w:pStyle w:val="Heading3"/>
        <w:keepNext w:val="0"/>
      </w:pPr>
      <w:bookmarkStart w:id="1201" w:name="_CR7_3_3"/>
      <w:bookmarkStart w:id="1202" w:name="_Toc68899595"/>
      <w:bookmarkStart w:id="1203" w:name="_Toc71214346"/>
      <w:bookmarkStart w:id="1204" w:name="_Toc71722020"/>
      <w:bookmarkStart w:id="1205" w:name="_Toc74859072"/>
      <w:bookmarkStart w:id="1206" w:name="_Toc146626968"/>
      <w:bookmarkStart w:id="1207" w:name="_Toc187861802"/>
      <w:bookmarkEnd w:id="1201"/>
      <w:r w:rsidRPr="006436AF">
        <w:t>7.3.3</w:t>
      </w:r>
      <w:r w:rsidRPr="006436AF">
        <w:tab/>
      </w:r>
      <w:bookmarkEnd w:id="1202"/>
      <w:bookmarkEnd w:id="1203"/>
      <w:bookmarkEnd w:id="1204"/>
      <w:bookmarkEnd w:id="1205"/>
      <w:bookmarkEnd w:id="1206"/>
      <w:r>
        <w:t>Void</w:t>
      </w:r>
      <w:bookmarkEnd w:id="1207"/>
    </w:p>
    <w:p w14:paraId="7828E669" w14:textId="77777777" w:rsidR="001B7DB7" w:rsidRPr="006436AF" w:rsidRDefault="001B7DB7" w:rsidP="001B7DB7">
      <w:pPr>
        <w:pStyle w:val="Heading2"/>
      </w:pPr>
      <w:bookmarkStart w:id="1208" w:name="_CR7_4"/>
      <w:bookmarkStart w:id="1209" w:name="_Toc68899599"/>
      <w:bookmarkStart w:id="1210" w:name="_Toc71214350"/>
      <w:bookmarkStart w:id="1211" w:name="_Toc71722024"/>
      <w:bookmarkStart w:id="1212" w:name="_Toc74859076"/>
      <w:bookmarkStart w:id="1213" w:name="_Toc146626972"/>
      <w:bookmarkStart w:id="1214" w:name="_Toc187861803"/>
      <w:bookmarkEnd w:id="1208"/>
      <w:r w:rsidRPr="006436AF">
        <w:t>7.4</w:t>
      </w:r>
      <w:r w:rsidRPr="006436AF">
        <w:tab/>
        <w:t>Content Preparation Templates Provisioning API</w:t>
      </w:r>
      <w:bookmarkEnd w:id="1209"/>
      <w:bookmarkEnd w:id="1210"/>
      <w:bookmarkEnd w:id="1211"/>
      <w:bookmarkEnd w:id="1212"/>
      <w:bookmarkEnd w:id="1213"/>
      <w:bookmarkEnd w:id="1214"/>
    </w:p>
    <w:p w14:paraId="541C4746" w14:textId="77777777" w:rsidR="001B7DB7" w:rsidRPr="006436AF" w:rsidRDefault="001B7DB7" w:rsidP="001B7DB7">
      <w:pPr>
        <w:pStyle w:val="Heading3"/>
      </w:pPr>
      <w:bookmarkStart w:id="1215" w:name="_CR7_4_1"/>
      <w:bookmarkStart w:id="1216" w:name="_Toc68899600"/>
      <w:bookmarkStart w:id="1217" w:name="_Toc71214351"/>
      <w:bookmarkStart w:id="1218" w:name="_Toc71722025"/>
      <w:bookmarkStart w:id="1219" w:name="_Toc74859077"/>
      <w:bookmarkStart w:id="1220" w:name="_Toc146626973"/>
      <w:bookmarkStart w:id="1221" w:name="_Toc187861804"/>
      <w:bookmarkEnd w:id="1215"/>
      <w:r w:rsidRPr="006436AF">
        <w:t>7.4.1</w:t>
      </w:r>
      <w:r w:rsidRPr="006436AF">
        <w:tab/>
        <w:t>Overview</w:t>
      </w:r>
      <w:bookmarkEnd w:id="1216"/>
      <w:bookmarkEnd w:id="1217"/>
      <w:bookmarkEnd w:id="1218"/>
      <w:bookmarkEnd w:id="1219"/>
      <w:bookmarkEnd w:id="1220"/>
      <w:bookmarkEnd w:id="1221"/>
    </w:p>
    <w:p w14:paraId="5BE72F74" w14:textId="77777777" w:rsidR="001B7DB7" w:rsidRPr="006436AF" w:rsidRDefault="001B7DB7" w:rsidP="001B7DB7">
      <w:pPr>
        <w:keepNext/>
        <w:keepLines/>
      </w:pPr>
      <w:r>
        <w:t>The API</w:t>
      </w:r>
      <w:r w:rsidRPr="006436AF">
        <w:t xml:space="preserve"> used by the 5GMS Application Provider</w:t>
      </w:r>
      <w:r>
        <w:t xml:space="preserve"> at reference point M1</w:t>
      </w:r>
      <w:r w:rsidRPr="006436AF">
        <w:t xml:space="preserve"> to instantiate and manipulate </w:t>
      </w:r>
      <w:r>
        <w:t>Content Preparation Templates associated with a particular downlink or uplink media streaming Provisioning Session</w:t>
      </w:r>
      <w:r w:rsidRPr="006436AF">
        <w:t xml:space="preserve"> in the </w:t>
      </w:r>
      <w:r>
        <w:t xml:space="preserve">5GMS AF is specified in clause 8.5 of TS 26.510 [56]. </w:t>
      </w: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 Preparation Template within the scope of a Provisioning Session that can subsequently be referenced from a Content Hosting Configuration.</w:t>
      </w:r>
      <w:bookmarkStart w:id="1222" w:name="_Toc68899601"/>
    </w:p>
    <w:p w14:paraId="4F146BFA" w14:textId="00C54FFE" w:rsidR="001B7DB7" w:rsidRPr="006436AF" w:rsidRDefault="001B7DB7" w:rsidP="001B7DB7">
      <w:pPr>
        <w:pStyle w:val="Heading3"/>
      </w:pPr>
      <w:bookmarkStart w:id="1223" w:name="_CR7_4_2"/>
      <w:bookmarkStart w:id="1224" w:name="_Toc71214352"/>
      <w:bookmarkStart w:id="1225" w:name="_Toc71722026"/>
      <w:bookmarkStart w:id="1226" w:name="_Toc74859078"/>
      <w:bookmarkStart w:id="1227" w:name="_Toc146626974"/>
      <w:bookmarkStart w:id="1228" w:name="_Toc187861805"/>
      <w:bookmarkEnd w:id="1223"/>
      <w:r w:rsidRPr="006436AF">
        <w:t>7.4.2</w:t>
      </w:r>
      <w:r w:rsidRPr="006436AF">
        <w:tab/>
      </w:r>
      <w:bookmarkEnd w:id="1222"/>
      <w:bookmarkEnd w:id="1224"/>
      <w:bookmarkEnd w:id="1225"/>
      <w:bookmarkEnd w:id="1226"/>
      <w:bookmarkEnd w:id="1227"/>
      <w:r>
        <w:t>Void</w:t>
      </w:r>
      <w:bookmarkEnd w:id="1228"/>
    </w:p>
    <w:p w14:paraId="721DB8C5" w14:textId="17F33EB3" w:rsidR="001B7DB7" w:rsidRPr="006436AF" w:rsidRDefault="001B7DB7" w:rsidP="001B7DB7">
      <w:pPr>
        <w:pStyle w:val="Heading3"/>
      </w:pPr>
      <w:bookmarkStart w:id="1229" w:name="_CR7_4_3"/>
      <w:bookmarkStart w:id="1230" w:name="_Toc68899602"/>
      <w:bookmarkStart w:id="1231" w:name="_Toc71214353"/>
      <w:bookmarkStart w:id="1232" w:name="_Toc71722027"/>
      <w:bookmarkStart w:id="1233" w:name="_Toc74859079"/>
      <w:bookmarkStart w:id="1234" w:name="_Toc146626975"/>
      <w:bookmarkStart w:id="1235" w:name="_Toc187861806"/>
      <w:bookmarkEnd w:id="1229"/>
      <w:r w:rsidRPr="006436AF">
        <w:t>7.4.3</w:t>
      </w:r>
      <w:r w:rsidRPr="006436AF">
        <w:tab/>
      </w:r>
      <w:bookmarkEnd w:id="1230"/>
      <w:bookmarkEnd w:id="1231"/>
      <w:bookmarkEnd w:id="1232"/>
      <w:bookmarkEnd w:id="1233"/>
      <w:bookmarkEnd w:id="1234"/>
      <w:r>
        <w:t>Void</w:t>
      </w:r>
      <w:bookmarkEnd w:id="1235"/>
    </w:p>
    <w:p w14:paraId="1CA1D3A4" w14:textId="14B82CA4" w:rsidR="001B7DB7" w:rsidRPr="006436AF" w:rsidRDefault="001B7DB7" w:rsidP="00E33028">
      <w:pPr>
        <w:pStyle w:val="Heading3"/>
        <w:keepNext w:val="0"/>
      </w:pPr>
      <w:bookmarkStart w:id="1236" w:name="_CR7_4_4"/>
      <w:bookmarkStart w:id="1237" w:name="_Toc68899603"/>
      <w:bookmarkStart w:id="1238" w:name="_Toc71214354"/>
      <w:bookmarkStart w:id="1239" w:name="_Toc71722028"/>
      <w:bookmarkStart w:id="1240" w:name="_Toc74859080"/>
      <w:bookmarkStart w:id="1241" w:name="_Toc146626976"/>
      <w:bookmarkStart w:id="1242" w:name="_Toc187861807"/>
      <w:bookmarkEnd w:id="1236"/>
      <w:r w:rsidRPr="006436AF">
        <w:t>7.4.4</w:t>
      </w:r>
      <w:r w:rsidRPr="006436AF">
        <w:tab/>
      </w:r>
      <w:bookmarkEnd w:id="1237"/>
      <w:bookmarkEnd w:id="1238"/>
      <w:bookmarkEnd w:id="1239"/>
      <w:bookmarkEnd w:id="1240"/>
      <w:bookmarkEnd w:id="1241"/>
      <w:r>
        <w:t>Void</w:t>
      </w:r>
      <w:bookmarkEnd w:id="1242"/>
    </w:p>
    <w:p w14:paraId="64ADF614" w14:textId="77777777" w:rsidR="001B7DB7" w:rsidRPr="006436AF" w:rsidRDefault="001B7DB7" w:rsidP="001B7DB7">
      <w:pPr>
        <w:pStyle w:val="Heading2"/>
      </w:pPr>
      <w:bookmarkStart w:id="1243" w:name="_CR7_5"/>
      <w:bookmarkStart w:id="1244" w:name="_Toc68899604"/>
      <w:bookmarkStart w:id="1245" w:name="_Toc71214355"/>
      <w:bookmarkStart w:id="1246" w:name="_Toc71722029"/>
      <w:bookmarkStart w:id="1247" w:name="_Toc74859081"/>
      <w:bookmarkStart w:id="1248" w:name="_Toc146626977"/>
      <w:bookmarkStart w:id="1249" w:name="_Toc187861808"/>
      <w:bookmarkEnd w:id="1243"/>
      <w:r w:rsidRPr="006436AF">
        <w:t>7.5</w:t>
      </w:r>
      <w:r w:rsidRPr="006436AF">
        <w:tab/>
        <w:t>Content Protocols Discovery API</w:t>
      </w:r>
      <w:bookmarkEnd w:id="1244"/>
      <w:bookmarkEnd w:id="1245"/>
      <w:bookmarkEnd w:id="1246"/>
      <w:bookmarkEnd w:id="1247"/>
      <w:bookmarkEnd w:id="1248"/>
      <w:bookmarkEnd w:id="1249"/>
    </w:p>
    <w:p w14:paraId="00C64BCA" w14:textId="77777777" w:rsidR="001B7DB7" w:rsidRPr="006436AF" w:rsidRDefault="001B7DB7" w:rsidP="001B7DB7">
      <w:pPr>
        <w:pStyle w:val="Heading3"/>
      </w:pPr>
      <w:bookmarkStart w:id="1250" w:name="_CR7_5_1"/>
      <w:bookmarkStart w:id="1251" w:name="_Toc68899605"/>
      <w:bookmarkStart w:id="1252" w:name="_Toc71214356"/>
      <w:bookmarkStart w:id="1253" w:name="_Toc71722030"/>
      <w:bookmarkStart w:id="1254" w:name="_Toc74859082"/>
      <w:bookmarkStart w:id="1255" w:name="_Toc146626978"/>
      <w:bookmarkStart w:id="1256" w:name="_Toc187861809"/>
      <w:bookmarkEnd w:id="1250"/>
      <w:r w:rsidRPr="006436AF">
        <w:t>7.5.1</w:t>
      </w:r>
      <w:r w:rsidRPr="006436AF">
        <w:tab/>
        <w:t>Overview</w:t>
      </w:r>
      <w:bookmarkEnd w:id="1251"/>
      <w:bookmarkEnd w:id="1252"/>
      <w:bookmarkEnd w:id="1253"/>
      <w:bookmarkEnd w:id="1254"/>
      <w:bookmarkEnd w:id="1255"/>
      <w:bookmarkEnd w:id="1256"/>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257" w:name="_Hlk152862511"/>
      <w:r>
        <w:t>One of the supported egest protocols may subsequently be provisioned in a Content Publishing Configuration for uplink media streaming (see clause </w:t>
      </w:r>
      <w:bookmarkEnd w:id="1257"/>
      <w:r>
        <w:t>7.6A).</w:t>
      </w:r>
    </w:p>
    <w:p w14:paraId="225326CD" w14:textId="77777777" w:rsidR="001B7DB7" w:rsidRDefault="001B7DB7" w:rsidP="001B7DB7">
      <w:bookmarkStart w:id="1258" w:name="_Toc68899606"/>
      <w:bookmarkStart w:id="1259" w:name="_Toc71214357"/>
      <w:bookmarkStart w:id="1260" w:name="_Toc71722031"/>
      <w:bookmarkStart w:id="1261" w:name="_Toc74859083"/>
      <w:bookmarkStart w:id="1262"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263" w:name="_CR7_5_2"/>
      <w:bookmarkStart w:id="1264" w:name="_Toc187861810"/>
      <w:bookmarkEnd w:id="1263"/>
      <w:r w:rsidRPr="006436AF">
        <w:t>7.5.2</w:t>
      </w:r>
      <w:r w:rsidRPr="006436AF">
        <w:tab/>
      </w:r>
      <w:bookmarkEnd w:id="1258"/>
      <w:bookmarkEnd w:id="1259"/>
      <w:bookmarkEnd w:id="1260"/>
      <w:bookmarkEnd w:id="1261"/>
      <w:bookmarkEnd w:id="1262"/>
      <w:r>
        <w:t>Void</w:t>
      </w:r>
      <w:bookmarkEnd w:id="1264"/>
    </w:p>
    <w:p w14:paraId="030C20D5" w14:textId="4CAD2482" w:rsidR="001B7DB7" w:rsidRPr="006436AF" w:rsidRDefault="001B7DB7" w:rsidP="00E33028">
      <w:pPr>
        <w:pStyle w:val="Heading3"/>
        <w:keepNext w:val="0"/>
      </w:pPr>
      <w:bookmarkStart w:id="1265" w:name="_CR7_5_3"/>
      <w:bookmarkStart w:id="1266" w:name="_Toc68899607"/>
      <w:bookmarkStart w:id="1267" w:name="_Toc71214358"/>
      <w:bookmarkStart w:id="1268" w:name="_Toc71722032"/>
      <w:bookmarkStart w:id="1269" w:name="_Toc74859084"/>
      <w:bookmarkStart w:id="1270" w:name="_Toc146626980"/>
      <w:bookmarkStart w:id="1271" w:name="_Toc187861811"/>
      <w:bookmarkEnd w:id="1265"/>
      <w:r w:rsidRPr="006436AF">
        <w:t>7.5.3</w:t>
      </w:r>
      <w:r w:rsidRPr="006436AF">
        <w:tab/>
      </w:r>
      <w:bookmarkEnd w:id="1266"/>
      <w:bookmarkEnd w:id="1267"/>
      <w:bookmarkEnd w:id="1268"/>
      <w:bookmarkEnd w:id="1269"/>
      <w:bookmarkEnd w:id="1270"/>
      <w:r>
        <w:t>Void</w:t>
      </w:r>
      <w:bookmarkEnd w:id="1271"/>
    </w:p>
    <w:p w14:paraId="410683C0" w14:textId="77777777" w:rsidR="001B7DB7" w:rsidRPr="006436AF" w:rsidRDefault="001B7DB7" w:rsidP="001B7DB7">
      <w:pPr>
        <w:pStyle w:val="Heading2"/>
      </w:pPr>
      <w:bookmarkStart w:id="1272" w:name="_CR7_6"/>
      <w:bookmarkStart w:id="1273" w:name="_Toc68899610"/>
      <w:bookmarkStart w:id="1274" w:name="_Toc71214361"/>
      <w:bookmarkStart w:id="1275" w:name="_Toc71722035"/>
      <w:bookmarkStart w:id="1276" w:name="_Toc74859087"/>
      <w:bookmarkStart w:id="1277" w:name="_Toc146626983"/>
      <w:bookmarkStart w:id="1278" w:name="_Toc187861812"/>
      <w:bookmarkEnd w:id="1272"/>
      <w:r w:rsidRPr="006436AF">
        <w:t>7.6</w:t>
      </w:r>
      <w:r w:rsidRPr="006436AF">
        <w:tab/>
        <w:t>Content Hosting Provisioning API</w:t>
      </w:r>
      <w:bookmarkEnd w:id="1273"/>
      <w:bookmarkEnd w:id="1274"/>
      <w:bookmarkEnd w:id="1275"/>
      <w:bookmarkEnd w:id="1276"/>
      <w:bookmarkEnd w:id="1277"/>
      <w:bookmarkEnd w:id="1278"/>
    </w:p>
    <w:p w14:paraId="31F92E33" w14:textId="77777777" w:rsidR="001B7DB7" w:rsidRPr="006436AF" w:rsidRDefault="001B7DB7" w:rsidP="001B7DB7">
      <w:pPr>
        <w:pStyle w:val="Heading3"/>
      </w:pPr>
      <w:bookmarkStart w:id="1279" w:name="_CR7_6_1"/>
      <w:bookmarkStart w:id="1280" w:name="_Toc68899611"/>
      <w:bookmarkStart w:id="1281" w:name="_Toc71214362"/>
      <w:bookmarkStart w:id="1282" w:name="_Toc71722036"/>
      <w:bookmarkStart w:id="1283" w:name="_Toc74859088"/>
      <w:bookmarkStart w:id="1284" w:name="_Toc146626984"/>
      <w:bookmarkStart w:id="1285" w:name="_Toc187861813"/>
      <w:bookmarkEnd w:id="1279"/>
      <w:r w:rsidRPr="006436AF">
        <w:t>7.6.1</w:t>
      </w:r>
      <w:r w:rsidRPr="006436AF">
        <w:tab/>
        <w:t>Overview</w:t>
      </w:r>
      <w:bookmarkEnd w:id="1280"/>
      <w:bookmarkEnd w:id="1281"/>
      <w:bookmarkEnd w:id="1282"/>
      <w:bookmarkEnd w:id="1283"/>
      <w:bookmarkEnd w:id="1284"/>
      <w:bookmarkEnd w:id="1285"/>
    </w:p>
    <w:p w14:paraId="3F6E1F03" w14:textId="1D5A9125" w:rsidR="001B7DB7" w:rsidRPr="006436AF" w:rsidRDefault="001B7DB7" w:rsidP="001B7DB7">
      <w:bookmarkStart w:id="1286" w:name="_MCCTEMPBM_CRPT71130273___7"/>
      <w:r>
        <w:t>The API used by</w:t>
      </w:r>
      <w:r w:rsidRPr="006436AF">
        <w:t xml:space="preserve"> </w:t>
      </w:r>
      <w:r>
        <w:t>the</w:t>
      </w:r>
      <w:r w:rsidRPr="006436AF">
        <w:t xml:space="preserve"> 5GMSd Application Provider </w:t>
      </w:r>
      <w:r>
        <w:t>at reference point</w:t>
      </w:r>
      <w:r w:rsidRPr="006436AF">
        <w:t xml:space="preserve"> M1d to </w:t>
      </w:r>
      <w:r>
        <w:t xml:space="preserve">create and manipulate the </w:t>
      </w:r>
      <w:r w:rsidRPr="006436AF">
        <w:t>5GMSd AS Content Hosting Configuration</w:t>
      </w:r>
      <w:r>
        <w:t xml:space="preserve"> associated with a particular downlink media streaming Provisioning Session</w:t>
      </w:r>
      <w:r w:rsidRPr="006436AF">
        <w:t xml:space="preserve"> </w:t>
      </w:r>
      <w:r>
        <w:t>in the</w:t>
      </w:r>
      <w:r w:rsidRPr="006436AF">
        <w:t xml:space="preserve"> 5GMSd AF</w:t>
      </w:r>
      <w:r>
        <w:t xml:space="preserve"> is specified in clause 8.8 of TS 26.510 [56]</w:t>
      </w:r>
      <w:r w:rsidRPr="006436AF">
        <w:t>.</w:t>
      </w:r>
    </w:p>
    <w:p w14:paraId="7EA890AD" w14:textId="367EEE17" w:rsidR="001B7DB7" w:rsidRPr="006436AF" w:rsidRDefault="001B7DB7" w:rsidP="001B7DB7">
      <w:pPr>
        <w:pStyle w:val="Heading3"/>
      </w:pPr>
      <w:bookmarkStart w:id="1287" w:name="_CR7_6_2"/>
      <w:bookmarkStart w:id="1288" w:name="_Toc68899612"/>
      <w:bookmarkStart w:id="1289" w:name="_Toc71214363"/>
      <w:bookmarkStart w:id="1290" w:name="_Toc71722037"/>
      <w:bookmarkStart w:id="1291" w:name="_Toc74859089"/>
      <w:bookmarkStart w:id="1292" w:name="_Toc146626985"/>
      <w:bookmarkStart w:id="1293" w:name="_Toc187861814"/>
      <w:bookmarkEnd w:id="1286"/>
      <w:bookmarkEnd w:id="1287"/>
      <w:r w:rsidRPr="006436AF">
        <w:t>7.6.2</w:t>
      </w:r>
      <w:r w:rsidRPr="006436AF">
        <w:tab/>
      </w:r>
      <w:bookmarkEnd w:id="1288"/>
      <w:bookmarkEnd w:id="1289"/>
      <w:bookmarkEnd w:id="1290"/>
      <w:bookmarkEnd w:id="1291"/>
      <w:bookmarkEnd w:id="1292"/>
      <w:r>
        <w:t>Void</w:t>
      </w:r>
      <w:bookmarkEnd w:id="1293"/>
    </w:p>
    <w:p w14:paraId="64057C1C" w14:textId="0F6DDCCA" w:rsidR="001B7DB7" w:rsidRPr="006436AF" w:rsidRDefault="001B7DB7" w:rsidP="00E33028">
      <w:pPr>
        <w:pStyle w:val="Heading3"/>
        <w:keepNext w:val="0"/>
      </w:pPr>
      <w:bookmarkStart w:id="1294" w:name="_CR7_6_3"/>
      <w:bookmarkStart w:id="1295" w:name="_Toc68899613"/>
      <w:bookmarkStart w:id="1296" w:name="_Toc71214364"/>
      <w:bookmarkStart w:id="1297" w:name="_Toc71722038"/>
      <w:bookmarkStart w:id="1298" w:name="_Toc74859090"/>
      <w:bookmarkStart w:id="1299" w:name="_Toc146626986"/>
      <w:bookmarkStart w:id="1300" w:name="_Toc187861815"/>
      <w:bookmarkEnd w:id="1294"/>
      <w:r w:rsidRPr="006436AF">
        <w:t>7.6.3</w:t>
      </w:r>
      <w:r w:rsidRPr="006436AF">
        <w:tab/>
      </w:r>
      <w:bookmarkEnd w:id="1295"/>
      <w:bookmarkEnd w:id="1296"/>
      <w:bookmarkEnd w:id="1297"/>
      <w:bookmarkEnd w:id="1298"/>
      <w:bookmarkEnd w:id="1299"/>
      <w:r>
        <w:t>Void</w:t>
      </w:r>
      <w:bookmarkEnd w:id="1300"/>
    </w:p>
    <w:p w14:paraId="40107ADB" w14:textId="78ADE2B3" w:rsidR="001B7DB7" w:rsidRPr="006436AF" w:rsidRDefault="001B7DB7" w:rsidP="001B7DB7">
      <w:pPr>
        <w:pStyle w:val="Heading3"/>
      </w:pPr>
      <w:bookmarkStart w:id="1301" w:name="_CR7_6_4"/>
      <w:bookmarkStart w:id="1302" w:name="_Toc68899615"/>
      <w:bookmarkStart w:id="1303" w:name="_Toc71214366"/>
      <w:bookmarkStart w:id="1304" w:name="_Toc71722040"/>
      <w:bookmarkStart w:id="1305" w:name="_Toc74859092"/>
      <w:bookmarkStart w:id="1306" w:name="_Toc146626990"/>
      <w:bookmarkStart w:id="1307" w:name="_Toc187861816"/>
      <w:bookmarkEnd w:id="1301"/>
      <w:r w:rsidRPr="006436AF">
        <w:t>7.6.4</w:t>
      </w:r>
      <w:r w:rsidRPr="006436AF">
        <w:tab/>
      </w:r>
      <w:bookmarkEnd w:id="1302"/>
      <w:bookmarkEnd w:id="1303"/>
      <w:bookmarkEnd w:id="1304"/>
      <w:bookmarkEnd w:id="1305"/>
      <w:bookmarkEnd w:id="1306"/>
      <w:r>
        <w:t>5GMS AS functions supporting Content Hosting</w:t>
      </w:r>
      <w:bookmarkEnd w:id="1307"/>
    </w:p>
    <w:p w14:paraId="53460B2F" w14:textId="77777777" w:rsidR="001B7DB7" w:rsidRPr="006436AF" w:rsidRDefault="001B7DB7" w:rsidP="001B7DB7">
      <w:pPr>
        <w:pStyle w:val="Heading4"/>
      </w:pPr>
      <w:bookmarkStart w:id="1308" w:name="_CR7_6_4_1"/>
      <w:bookmarkStart w:id="1309" w:name="_Toc68899616"/>
      <w:bookmarkStart w:id="1310" w:name="_Toc71214367"/>
      <w:bookmarkStart w:id="1311" w:name="_Toc71722041"/>
      <w:bookmarkStart w:id="1312" w:name="_Toc74859093"/>
      <w:bookmarkStart w:id="1313" w:name="_Toc146626991"/>
      <w:bookmarkStart w:id="1314" w:name="_Toc187861817"/>
      <w:bookmarkEnd w:id="1308"/>
      <w:r w:rsidRPr="006436AF">
        <w:t>7.6.4.1</w:t>
      </w:r>
      <w:r w:rsidRPr="006436AF">
        <w:tab/>
        <w:t>Overview</w:t>
      </w:r>
      <w:bookmarkEnd w:id="1309"/>
      <w:bookmarkEnd w:id="1310"/>
      <w:bookmarkEnd w:id="1311"/>
      <w:bookmarkEnd w:id="1312"/>
      <w:bookmarkEnd w:id="1313"/>
      <w:bookmarkEnd w:id="1314"/>
    </w:p>
    <w:p w14:paraId="4127EBEE" w14:textId="77777777" w:rsidR="001B7DB7" w:rsidRPr="006436AF" w:rsidRDefault="001B7DB7" w:rsidP="001B7DB7">
      <w:r w:rsidRPr="006436AF">
        <w:t>This clause defines the behaviour that is expected from the 5GMSd AS when the Content Hosting Configuration has been successfully provisioned. The main operations that are performed affect the caching and purging of cached content as well as the processing for media preparation and at the edge.</w:t>
      </w:r>
    </w:p>
    <w:p w14:paraId="3392EBD8" w14:textId="77777777" w:rsidR="001B7DB7" w:rsidRPr="006436AF" w:rsidRDefault="001B7DB7" w:rsidP="001B7DB7">
      <w:pPr>
        <w:pStyle w:val="Heading4"/>
      </w:pPr>
      <w:bookmarkStart w:id="1315" w:name="_CR7_6_4_2"/>
      <w:bookmarkStart w:id="1316" w:name="_Toc68899617"/>
      <w:bookmarkStart w:id="1317" w:name="_Toc71214368"/>
      <w:bookmarkStart w:id="1318" w:name="_Toc71722042"/>
      <w:bookmarkStart w:id="1319" w:name="_Toc74859094"/>
      <w:bookmarkStart w:id="1320" w:name="_Toc146626992"/>
      <w:bookmarkStart w:id="1321" w:name="_Toc187861818"/>
      <w:bookmarkEnd w:id="1315"/>
      <w:r w:rsidRPr="006436AF">
        <w:t>7.6.4.2</w:t>
      </w:r>
      <w:r w:rsidRPr="006436AF">
        <w:tab/>
        <w:t>Content caching</w:t>
      </w:r>
      <w:bookmarkEnd w:id="1316"/>
      <w:bookmarkEnd w:id="1317"/>
      <w:bookmarkEnd w:id="1318"/>
      <w:bookmarkEnd w:id="1319"/>
      <w:bookmarkEnd w:id="1320"/>
      <w:bookmarkEnd w:id="1321"/>
    </w:p>
    <w:p w14:paraId="266E83E7" w14:textId="5D9D694C" w:rsidR="001B7DB7" w:rsidRPr="006436AF" w:rsidRDefault="001B7DB7" w:rsidP="001B7DB7">
      <w:pPr>
        <w:keepLines/>
      </w:pPr>
      <w:bookmarkStart w:id="1322" w:name="_MCCTEMPBM_CRPT71130317___7"/>
      <w:r w:rsidRPr="006436AF">
        <w:t xml:space="preserve">A Content Hosting Configuration may specify caching rules to be applied to media resources when they are distributed by the 5GMSd AS over interface M4d. The </w:t>
      </w:r>
      <w:r>
        <w:t xml:space="preserve">5GMSd AS </w:t>
      </w:r>
      <w:r w:rsidRPr="006436AF">
        <w:t xml:space="preserve">distribution shall use the </w:t>
      </w:r>
      <w:proofErr w:type="spellStart"/>
      <w:r w:rsidRPr="006436AF">
        <w:rPr>
          <w:rStyle w:val="Codechar0"/>
        </w:rPr>
        <w:t>urlPatternFilter</w:t>
      </w:r>
      <w:proofErr w:type="spellEnd"/>
      <w:r w:rsidRPr="006436AF">
        <w:t xml:space="preserve"> in the </w:t>
      </w:r>
      <w:proofErr w:type="spellStart"/>
      <w:r>
        <w:rPr>
          <w:rStyle w:val="Codechar0"/>
        </w:rPr>
        <w:t>c</w:t>
      </w:r>
      <w:r w:rsidRPr="006436AF">
        <w:rPr>
          <w:rStyle w:val="Codechar0"/>
        </w:rPr>
        <w:t>achingConfiguration</w:t>
      </w:r>
      <w:proofErr w:type="spellEnd"/>
      <w:r w:rsidRPr="006436AF">
        <w:t xml:space="preserve"> </w:t>
      </w:r>
      <w:r>
        <w:t>property of the Content Hosting Configuration resource specified in clause 8.8.3.1 of TS 26.510 [56]</w:t>
      </w:r>
      <w:r w:rsidRPr="006436AF">
        <w:t xml:space="preserve"> to determine which caching directives apply to that </w:t>
      </w:r>
      <w:r>
        <w:t>media resource</w:t>
      </w:r>
      <w:r w:rsidRPr="006436AF">
        <w:t>. In case a media resource</w:t>
      </w:r>
      <w:r>
        <w:t>’</w:t>
      </w:r>
      <w:r w:rsidRPr="006436AF">
        <w:t xml:space="preserve">s URL matches the pattern filter of more than one </w:t>
      </w:r>
      <w:proofErr w:type="spellStart"/>
      <w:r>
        <w:rPr>
          <w:rStyle w:val="Codechar0"/>
        </w:rPr>
        <w:t>c</w:t>
      </w:r>
      <w:r w:rsidRPr="006436AF">
        <w:rPr>
          <w:rStyle w:val="Codechar0"/>
        </w:rPr>
        <w:t>achingConfiguration</w:t>
      </w:r>
      <w:proofErr w:type="spellEnd"/>
      <w:r w:rsidRPr="006436AF">
        <w:rPr>
          <w:rStyle w:val="Codechar0"/>
        </w:rPr>
        <w:t>,</w:t>
      </w:r>
      <w:r w:rsidRPr="006436AF">
        <w:t xml:space="preserve"> the first match shall apply. In case no </w:t>
      </w:r>
      <w:proofErr w:type="spellStart"/>
      <w:r>
        <w:rPr>
          <w:rStyle w:val="Codechar0"/>
        </w:rPr>
        <w:t>c</w:t>
      </w:r>
      <w:r w:rsidRPr="006436AF">
        <w:rPr>
          <w:rStyle w:val="Codechar0"/>
        </w:rPr>
        <w:t>achingConfiguration</w:t>
      </w:r>
      <w:proofErr w:type="spellEnd"/>
      <w:r w:rsidRPr="006436AF">
        <w:t xml:space="preserve"> is identified as a match, the 5GMSd AS shall apply the caching directives that were received from the origin. In the case where no match is found and the origin server does not supply caching directives at M2d, then default caching directives based on the media resource type shall be applied.</w:t>
      </w:r>
    </w:p>
    <w:p w14:paraId="78C704DD" w14:textId="77777777" w:rsidR="001B7DB7" w:rsidRPr="006436AF" w:rsidRDefault="001B7DB7" w:rsidP="001B7DB7">
      <w:r w:rsidRPr="006436AF">
        <w:t xml:space="preserve">A caching directive shall </w:t>
      </w:r>
      <w:r>
        <w:t>e</w:t>
      </w:r>
      <w:r w:rsidRPr="006436AF">
        <w:t>r indicate that a matching media resource is not to be cached by the 5GMSd AS, nor by downstream M4d clients (</w:t>
      </w:r>
      <w:proofErr w:type="spellStart"/>
      <w:r w:rsidRPr="006436AF">
        <w:rPr>
          <w:rStyle w:val="Codechar0"/>
        </w:rPr>
        <w:t>noCache</w:t>
      </w:r>
      <w:proofErr w:type="spellEnd"/>
      <w:r w:rsidRPr="006436AF">
        <w:t xml:space="preserve"> set to </w:t>
      </w:r>
      <w:r w:rsidRPr="006436AF">
        <w:rPr>
          <w:rStyle w:val="Codechar0"/>
        </w:rPr>
        <w:t>True</w:t>
      </w:r>
      <w:r w:rsidRPr="006436AF">
        <w:t xml:space="preserve">), or that the 5GMSd AS and downstream M4d clients are to cache it for </w:t>
      </w:r>
      <w:proofErr w:type="spellStart"/>
      <w:r w:rsidRPr="006436AF">
        <w:rPr>
          <w:rStyle w:val="Codechar0"/>
        </w:rPr>
        <w:t>maxAge</w:t>
      </w:r>
      <w:proofErr w:type="spellEnd"/>
      <w:r w:rsidRPr="006436AF">
        <w:t xml:space="preserve"> seconds. The </w:t>
      </w:r>
      <w:proofErr w:type="spellStart"/>
      <w:r w:rsidRPr="006436AF">
        <w:rPr>
          <w:rStyle w:val="Codechar0"/>
        </w:rPr>
        <w:t>maxAge</w:t>
      </w:r>
      <w:proofErr w:type="spellEnd"/>
      <w:r w:rsidRPr="006436AF">
        <w:t xml:space="preserve"> value applies relative to the time when a media resource was ingested, </w:t>
      </w:r>
      <w:proofErr w:type="spellStart"/>
      <w:r w:rsidRPr="006436AF">
        <w:rPr>
          <w:rStyle w:val="Codechar0"/>
        </w:rPr>
        <w:t>t_ingest</w:t>
      </w:r>
      <w:proofErr w:type="spellEnd"/>
      <w:r w:rsidRPr="006436AF">
        <w:t xml:space="preserve">. For an HTTP-based ingest, this corresponds to the </w:t>
      </w:r>
      <w:r w:rsidRPr="006436AF">
        <w:rPr>
          <w:rStyle w:val="Codechar0"/>
        </w:rPr>
        <w:t>Date</w:t>
      </w:r>
      <w:r w:rsidRPr="006436AF">
        <w:t xml:space="preserve"> header field in the HTTP request/response that carries the media resource at M2d. At the time </w:t>
      </w:r>
      <w:proofErr w:type="spellStart"/>
      <w:r w:rsidRPr="006436AF">
        <w:rPr>
          <w:rStyle w:val="Codechar0"/>
        </w:rPr>
        <w:t>t_ingest</w:t>
      </w:r>
      <w:proofErr w:type="spellEnd"/>
      <w:r w:rsidRPr="006436AF">
        <w:rPr>
          <w:rStyle w:val="Codechar0"/>
        </w:rPr>
        <w:t xml:space="preserve"> + </w:t>
      </w:r>
      <w:proofErr w:type="spellStart"/>
      <w:r w:rsidRPr="006436AF">
        <w:rPr>
          <w:rStyle w:val="Codechar0"/>
        </w:rPr>
        <w:t>maxAge</w:t>
      </w:r>
      <w:proofErr w:type="spellEnd"/>
      <w:r w:rsidRPr="006436AF">
        <w:t xml:space="preserve">, the object is considered stale and should not be served at M4d from the 5GMSd AS cache. The 5GMSd AS shall compensate for any synchronization skew between the origin and its own clock. This can be for instance done by including the </w:t>
      </w:r>
      <w:r w:rsidRPr="006436AF">
        <w:rPr>
          <w:rStyle w:val="HTTPHeader"/>
        </w:rPr>
        <w:t>max-stale</w:t>
      </w:r>
      <w:r w:rsidRPr="006436AF">
        <w:t xml:space="preserve"> HTTP cache directive in its M4d responses.</w:t>
      </w:r>
    </w:p>
    <w:p w14:paraId="06128B39" w14:textId="77777777" w:rsidR="001B7DB7" w:rsidRPr="006436AF" w:rsidRDefault="001B7DB7" w:rsidP="001B7DB7">
      <w:r w:rsidRPr="006436AF">
        <w:t xml:space="preserve">The </w:t>
      </w:r>
      <w:proofErr w:type="spellStart"/>
      <w:r w:rsidRPr="006436AF">
        <w:rPr>
          <w:rStyle w:val="Codechar0"/>
        </w:rPr>
        <w:t>maxAge</w:t>
      </w:r>
      <w:proofErr w:type="spellEnd"/>
      <w:r w:rsidRPr="006436AF">
        <w:t xml:space="preserve"> value may be signalled at M4d by the 5GMSd AS using the </w:t>
      </w:r>
      <w:r w:rsidRPr="006436AF">
        <w:rPr>
          <w:rStyle w:val="HTTPHeader"/>
        </w:rPr>
        <w:t>Expires</w:t>
      </w:r>
      <w:r w:rsidRPr="006436AF">
        <w:t xml:space="preserve"> HTTP response header or the HTTP </w:t>
      </w:r>
      <w:r w:rsidRPr="006436AF">
        <w:rPr>
          <w:rStyle w:val="HTTPHeader"/>
        </w:rPr>
        <w:t>Cache-Control</w:t>
      </w:r>
      <w:r w:rsidRPr="006436AF">
        <w:t xml:space="preserve"> directives </w:t>
      </w:r>
      <w:r w:rsidRPr="006436AF">
        <w:rPr>
          <w:rStyle w:val="HTTPHeader"/>
        </w:rPr>
        <w:t>max</w:t>
      </w:r>
      <w:r w:rsidRPr="006436AF">
        <w:rPr>
          <w:rStyle w:val="HTTPHeader"/>
        </w:rPr>
        <w:noBreakHyphen/>
        <w:t>age</w:t>
      </w:r>
      <w:r w:rsidRPr="006436AF">
        <w:t xml:space="preserve"> or </w:t>
      </w:r>
      <w:r w:rsidRPr="006436AF">
        <w:rPr>
          <w:rStyle w:val="HTTPHeader"/>
        </w:rPr>
        <w:t>s</w:t>
      </w:r>
      <w:r w:rsidRPr="006436AF">
        <w:rPr>
          <w:rStyle w:val="HTTPHeader"/>
        </w:rPr>
        <w:noBreakHyphen/>
      </w:r>
      <w:proofErr w:type="spellStart"/>
      <w:r w:rsidRPr="006436AF">
        <w:rPr>
          <w:rStyle w:val="HTTPHeader"/>
        </w:rPr>
        <w:t>maxage</w:t>
      </w:r>
      <w:proofErr w:type="spellEnd"/>
      <w:r w:rsidRPr="006436AF">
        <w:t>.</w:t>
      </w:r>
    </w:p>
    <w:p w14:paraId="1073C3C8" w14:textId="77777777" w:rsidR="001B7DB7" w:rsidRPr="006436AF" w:rsidRDefault="001B7DB7" w:rsidP="001B7DB7">
      <w:r w:rsidRPr="006436AF">
        <w:t xml:space="preserve">When distributing a media resource using HTTP, a </w:t>
      </w:r>
      <w:r w:rsidRPr="006436AF">
        <w:rPr>
          <w:rStyle w:val="Codechar0"/>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HTTP </w:t>
      </w:r>
      <w:r w:rsidRPr="006436AF">
        <w:rPr>
          <w:rStyle w:val="HTTPHeader"/>
        </w:rPr>
        <w:t>Cache-Control</w:t>
      </w:r>
      <w:r w:rsidRPr="006436AF">
        <w:t xml:space="preserve"> directive and/or a </w:t>
      </w:r>
      <w:r w:rsidRPr="006436AF">
        <w:rPr>
          <w:rStyle w:val="HTTPHeader"/>
        </w:rPr>
        <w:t>max-age=0</w:t>
      </w:r>
      <w:r w:rsidRPr="006436AF">
        <w:t xml:space="preserve"> HTTP </w:t>
      </w:r>
      <w:r w:rsidRPr="006436AF">
        <w:rPr>
          <w:rStyle w:val="HTTPHeader"/>
        </w:rPr>
        <w:t>Cache-Control</w:t>
      </w:r>
      <w:r w:rsidRPr="006436AF">
        <w:t xml:space="preserve"> directive.</w:t>
      </w:r>
    </w:p>
    <w:p w14:paraId="442A7A5E" w14:textId="77777777" w:rsidR="001B7DB7" w:rsidRPr="006436AF" w:rsidRDefault="001B7DB7" w:rsidP="001B7DB7">
      <w:r w:rsidRPr="006436AF">
        <w:t>By default, all origin HTTP header fields shall be assumed as not forwarded by the 5GMSd</w:t>
      </w:r>
      <w:r>
        <w:t> </w:t>
      </w:r>
      <w:r w:rsidRPr="006436AF">
        <w:t xml:space="preserve">AS, unless specified otherwise by setting the flag </w:t>
      </w:r>
      <w:proofErr w:type="spellStart"/>
      <w:r w:rsidRPr="006436AF">
        <w:rPr>
          <w:rStyle w:val="Codechar0"/>
        </w:rPr>
        <w:t>originCacheHeaders</w:t>
      </w:r>
      <w:proofErr w:type="spellEnd"/>
      <w:r w:rsidRPr="006436AF">
        <w:t xml:space="preserve"> to </w:t>
      </w:r>
      <w:r w:rsidRPr="006436AF">
        <w:rPr>
          <w:rStyle w:val="Codechar0"/>
        </w:rPr>
        <w:t>True</w:t>
      </w:r>
      <w:r w:rsidRPr="006436AF">
        <w:t>.</w:t>
      </w:r>
    </w:p>
    <w:p w14:paraId="2CA53028" w14:textId="77777777" w:rsidR="001B7DB7" w:rsidRPr="006436AF" w:rsidRDefault="001B7DB7" w:rsidP="001B7DB7">
      <w:pPr>
        <w:pStyle w:val="Heading4"/>
      </w:pPr>
      <w:bookmarkStart w:id="1323" w:name="_CR7_6_4_3"/>
      <w:bookmarkStart w:id="1324" w:name="_Toc68899618"/>
      <w:bookmarkStart w:id="1325" w:name="_Toc71214369"/>
      <w:bookmarkStart w:id="1326" w:name="_Toc71722043"/>
      <w:bookmarkStart w:id="1327" w:name="_Toc74859095"/>
      <w:bookmarkStart w:id="1328" w:name="_Toc146626993"/>
      <w:bookmarkStart w:id="1329" w:name="_Toc187861819"/>
      <w:bookmarkEnd w:id="1322"/>
      <w:bookmarkEnd w:id="1323"/>
      <w:r w:rsidRPr="006436AF">
        <w:t>7.6.4.3</w:t>
      </w:r>
      <w:r w:rsidRPr="006436AF">
        <w:tab/>
        <w:t>Cache purging</w:t>
      </w:r>
      <w:bookmarkEnd w:id="1324"/>
      <w:bookmarkEnd w:id="1325"/>
      <w:bookmarkEnd w:id="1326"/>
      <w:bookmarkEnd w:id="1327"/>
      <w:bookmarkEnd w:id="1328"/>
      <w:bookmarkEnd w:id="1329"/>
    </w:p>
    <w:p w14:paraId="5835375C" w14:textId="1FF4A990" w:rsidR="001B7DB7" w:rsidRPr="006436AF" w:rsidRDefault="001B7DB7" w:rsidP="001B7DB7">
      <w:bookmarkStart w:id="1330" w:name="_MCCTEMPBM_CRPT71130318___7"/>
      <w:bookmarkStart w:id="1331" w:name="_Toc68899619"/>
      <w:bookmarkStart w:id="1332" w:name="_Toc71214370"/>
      <w:bookmarkStart w:id="1333" w:name="_Toc71722044"/>
      <w:bookmarkStart w:id="1334" w:name="_Toc74859096"/>
      <w:r w:rsidRPr="006436AF">
        <w:t xml:space="preserve">The 5GMSd Application Provider </w:t>
      </w:r>
      <w:r>
        <w:t>shall use the procedures and operations specified in clause 5.2.8.6 of TS 26.510 [56]</w:t>
      </w:r>
      <w:r w:rsidRPr="006436AF">
        <w:t xml:space="preserve"> to invalidate some or all cached media resources of a particular Content Hosting Configuration.</w:t>
      </w:r>
      <w:r>
        <w:t xml:space="preserve"> As a consequence, the 5GMSd AF shall invoke an operation on the 5GMSd AS at reference point M3d to remove those media resources from the distribution content cache associated with that Content Hosting Configuration, as specified in clause 9.</w:t>
      </w:r>
    </w:p>
    <w:p w14:paraId="2C0F505A" w14:textId="77777777" w:rsidR="001B7DB7" w:rsidRPr="006436AF" w:rsidRDefault="001B7DB7" w:rsidP="001B7DB7">
      <w:pPr>
        <w:pStyle w:val="Heading4"/>
      </w:pPr>
      <w:bookmarkStart w:id="1335" w:name="_CR7_6_4_4"/>
      <w:bookmarkStart w:id="1336" w:name="_Toc146626994"/>
      <w:bookmarkStart w:id="1337" w:name="_Toc187861820"/>
      <w:bookmarkEnd w:id="1330"/>
      <w:bookmarkEnd w:id="1335"/>
      <w:r w:rsidRPr="006436AF">
        <w:t>7.6.4.4</w:t>
      </w:r>
      <w:r w:rsidRPr="006436AF">
        <w:tab/>
        <w:t>Content processing</w:t>
      </w:r>
      <w:bookmarkEnd w:id="1331"/>
      <w:bookmarkEnd w:id="1332"/>
      <w:bookmarkEnd w:id="1333"/>
      <w:bookmarkEnd w:id="1334"/>
      <w:bookmarkEnd w:id="1336"/>
      <w:bookmarkEnd w:id="1337"/>
    </w:p>
    <w:p w14:paraId="628A68DB" w14:textId="00C03C17" w:rsidR="001B7DB7" w:rsidRPr="006436AF" w:rsidRDefault="001B7DB7" w:rsidP="001B7DB7">
      <w:r w:rsidRPr="006436AF">
        <w:t xml:space="preserve">The 5GMSd AS </w:t>
      </w:r>
      <w:r>
        <w:t>may be required to</w:t>
      </w:r>
      <w:r w:rsidRPr="006436AF">
        <w:t xml:space="preserve"> perform various content processing tasks (such as repackaging, encryption, ABR transcoding) on media resources ingested at </w:t>
      </w:r>
      <w:r>
        <w:t xml:space="preserve">reference point </w:t>
      </w:r>
      <w:r w:rsidRPr="006436AF">
        <w:t xml:space="preserve">M2d prior to </w:t>
      </w:r>
      <w:r>
        <w:t>distributing</w:t>
      </w:r>
      <w:r w:rsidRPr="006436AF">
        <w:t xml:space="preserve"> them at </w:t>
      </w:r>
      <w:r>
        <w:t xml:space="preserve">reference point </w:t>
      </w:r>
      <w:r w:rsidRPr="006436AF">
        <w:t>M4d. These processing tasks shall be specified in a Content Preparation Template resource referenced from the Content Hosting Configuration object.</w:t>
      </w:r>
    </w:p>
    <w:p w14:paraId="72E5836E" w14:textId="77777777" w:rsidR="001B7DB7" w:rsidRPr="006436AF" w:rsidRDefault="001B7DB7" w:rsidP="001B7DB7">
      <w:pPr>
        <w:pStyle w:val="Heading4"/>
      </w:pPr>
      <w:bookmarkStart w:id="1338" w:name="_CR7_6_4_5"/>
      <w:bookmarkStart w:id="1339" w:name="_Toc68899620"/>
      <w:bookmarkStart w:id="1340" w:name="_Toc71214371"/>
      <w:bookmarkStart w:id="1341" w:name="_Toc71722045"/>
      <w:bookmarkStart w:id="1342" w:name="_Toc74859097"/>
      <w:bookmarkStart w:id="1343" w:name="_Toc146626995"/>
      <w:bookmarkStart w:id="1344" w:name="_Toc187861821"/>
      <w:bookmarkEnd w:id="1338"/>
      <w:r w:rsidRPr="006436AF">
        <w:t>7.6.4.5</w:t>
      </w:r>
      <w:r w:rsidRPr="006436AF">
        <w:tab/>
        <w:t>URL signing</w:t>
      </w:r>
      <w:bookmarkEnd w:id="1339"/>
      <w:bookmarkEnd w:id="1340"/>
      <w:bookmarkEnd w:id="1341"/>
      <w:bookmarkEnd w:id="1342"/>
      <w:bookmarkEnd w:id="1343"/>
      <w:bookmarkEnd w:id="1344"/>
    </w:p>
    <w:p w14:paraId="69F0060C" w14:textId="77777777" w:rsidR="001B7DB7" w:rsidRPr="006436AF" w:rsidRDefault="001B7DB7" w:rsidP="001B7DB7">
      <w:r w:rsidRPr="006436AF">
        <w:t>The URL signing procedure allows the 5GMSd Application Provider to prevent deep linking and unauthorized access to M4d media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media resource. The 5GMSd AS</w:t>
      </w:r>
      <w:r>
        <w:t xml:space="preserve"> instance</w:t>
      </w:r>
      <w:r w:rsidRPr="006436AF">
        <w:t>(s) and the origin share a secret that is encoded as part of the query parameter hash, but not shared with the 5GMSd Media Player.</w:t>
      </w:r>
    </w:p>
    <w:p w14:paraId="3824FA90" w14:textId="77777777" w:rsidR="001B7DB7" w:rsidRPr="006436AF" w:rsidRDefault="001B7DB7" w:rsidP="001B7DB7">
      <w:bookmarkStart w:id="1345" w:name="_MCCTEMPBM_CRPT71130319___7"/>
      <w:r w:rsidRPr="006436AF">
        <w:t xml:space="preserve">The validity of the authentication token can also be limited to a single UE. If </w:t>
      </w:r>
      <w:proofErr w:type="spellStart"/>
      <w:r w:rsidRPr="006436AF">
        <w:rPr>
          <w:rStyle w:val="Codechar0"/>
        </w:rPr>
        <w:t>useIPAddress</w:t>
      </w:r>
      <w:proofErr w:type="spellEnd"/>
      <w:r w:rsidRPr="006436AF">
        <w:t xml:space="preserve"> is set to True, then the public IP address of the UE as viewed by the 5GMSd AS, </w:t>
      </w:r>
      <w:proofErr w:type="spellStart"/>
      <w:r w:rsidRPr="006436AF">
        <w:rPr>
          <w:rStyle w:val="Codechar0"/>
        </w:rPr>
        <w:t>ue_public_ip_address</w:t>
      </w:r>
      <w:proofErr w:type="spellEnd"/>
      <w:r w:rsidRPr="006436AF">
        <w:t xml:space="preserve">, shall be incorporated into the token calculation. The parameter name shall be indicated by </w:t>
      </w:r>
      <w:proofErr w:type="spellStart"/>
      <w:r w:rsidRPr="006436AF">
        <w:rPr>
          <w:rStyle w:val="Codechar0"/>
        </w:rPr>
        <w:t>ipAddressName</w:t>
      </w:r>
      <w:proofErr w:type="spellEnd"/>
      <w:r w:rsidRPr="006436AF">
        <w:t>.</w:t>
      </w:r>
    </w:p>
    <w:p w14:paraId="7DAD37FB" w14:textId="1EB6039E" w:rsidR="001B7DB7" w:rsidRPr="006436AF" w:rsidRDefault="001B7DB7" w:rsidP="001B7DB7">
      <w:r w:rsidRPr="006436AF">
        <w:t xml:space="preserve">The shared secret shall be provided in </w:t>
      </w:r>
      <w:r>
        <w:t xml:space="preserve">the </w:t>
      </w:r>
      <w:proofErr w:type="spellStart"/>
      <w:r>
        <w:rPr>
          <w:rStyle w:val="Codechar0"/>
        </w:rPr>
        <w:t>u</w:t>
      </w:r>
      <w:r w:rsidRPr="006436AF">
        <w:rPr>
          <w:rStyle w:val="Codechar0"/>
        </w:rPr>
        <w:t>rlSignature.passphrase</w:t>
      </w:r>
      <w:proofErr w:type="spellEnd"/>
      <w:r>
        <w:t xml:space="preserve"> property of the Content Hosting Configuration resource</w:t>
      </w:r>
      <w:r w:rsidRPr="006436AF">
        <w:t xml:space="preserve">. The parameter name for the passphrase </w:t>
      </w:r>
      <w:r>
        <w:t xml:space="preserve">to be used in the authentication token </w:t>
      </w:r>
      <w:r w:rsidRPr="006436AF">
        <w:t xml:space="preserve">shall be provided by </w:t>
      </w:r>
      <w:proofErr w:type="spellStart"/>
      <w:r w:rsidRPr="006436AF">
        <w:rPr>
          <w:rStyle w:val="Codechar0"/>
        </w:rPr>
        <w:t>passphraseName</w:t>
      </w:r>
      <w:proofErr w:type="spellEnd"/>
      <w:r w:rsidRPr="006436AF">
        <w:t>.</w:t>
      </w:r>
    </w:p>
    <w:p w14:paraId="794997EF" w14:textId="47B57DA5" w:rsidR="001B7DB7" w:rsidRPr="006436AF" w:rsidRDefault="001B7DB7" w:rsidP="001B7DB7">
      <w:r w:rsidRPr="006436AF">
        <w:t xml:space="preserve">The expiry time of the signed URL, </w:t>
      </w:r>
      <w:proofErr w:type="spellStart"/>
      <w:r w:rsidRPr="006436AF">
        <w:rPr>
          <w:rStyle w:val="Codechar0"/>
        </w:rPr>
        <w:t>tokenExpiry</w:t>
      </w:r>
      <w:proofErr w:type="spellEnd"/>
      <w:r w:rsidRPr="006436AF">
        <w:t xml:space="preserve">, shall be included as an additional query parameter in the URL exposed at M4d with the name indicated in </w:t>
      </w:r>
      <w:proofErr w:type="spellStart"/>
      <w:r w:rsidRPr="006436AF">
        <w:rPr>
          <w:rStyle w:val="Codechar0"/>
        </w:rPr>
        <w:t>tokenExpiryName</w:t>
      </w:r>
      <w:proofErr w:type="spellEnd"/>
      <w:r w:rsidRPr="006436AF">
        <w:t xml:space="preserve">. The expiry time shall be the string representation of the number of seconds from 1970-01-01T00:00:00Z UTC until the </w:t>
      </w:r>
      <w:r>
        <w:t>desired expiry</w:t>
      </w:r>
      <w:r w:rsidRPr="006436AF">
        <w:t xml:space="preserve"> UTC date/time, ignoring leap seconds, as defined in section 4.16 of POSIX.1 [11].</w:t>
      </w:r>
    </w:p>
    <w:bookmarkEnd w:id="1345"/>
    <w:p w14:paraId="1756A07E" w14:textId="77777777" w:rsidR="001B7DB7" w:rsidRPr="006436AF" w:rsidRDefault="001B7DB7" w:rsidP="001B7DB7">
      <w:pPr>
        <w:keepNext/>
      </w:pPr>
      <w:r w:rsidRPr="006436AF">
        <w:t>Given the above, the authentication token shall be calculated as:</w:t>
      </w:r>
    </w:p>
    <w:p w14:paraId="7157AE34" w14:textId="77777777" w:rsidR="001B7DB7" w:rsidRPr="006436AF" w:rsidRDefault="001B7DB7" w:rsidP="001B7DB7">
      <w:pPr>
        <w:pStyle w:val="B1"/>
      </w:pPr>
      <w:bookmarkStart w:id="1346" w:name="_MCCTEMPBM_CRPT71130320___7"/>
      <w:r w:rsidRPr="006436AF">
        <w:rPr>
          <w:rStyle w:val="Codechar0"/>
        </w:rPr>
        <w:t>token</w:t>
      </w:r>
      <w:r w:rsidRPr="006436AF">
        <w:t xml:space="preserve"> := SHA512(</w:t>
      </w:r>
      <w:r w:rsidRPr="006436AF">
        <w:rPr>
          <w:rStyle w:val="Codechar0"/>
        </w:rPr>
        <w:t>url</w:t>
      </w:r>
      <w:r w:rsidRPr="006436AF">
        <w:t>&amp;</w:t>
      </w:r>
      <w:r w:rsidRPr="006436AF">
        <w:rPr>
          <w:rStyle w:val="Codechar0"/>
        </w:rPr>
        <w:t>UrlSignature.tokenExpiryName</w:t>
      </w:r>
      <w:r w:rsidRPr="006436AF">
        <w:t>=</w:t>
      </w:r>
      <w:r w:rsidRPr="006436AF">
        <w:rPr>
          <w:rStyle w:val="Codechar0"/>
        </w:rPr>
        <w:t>token_expiry</w:t>
      </w:r>
      <w:r w:rsidRPr="006436AF">
        <w:t>&amp;</w:t>
      </w:r>
      <w:r w:rsidRPr="006436AF">
        <w:rPr>
          <w:rStyle w:val="Codechar0"/>
        </w:rPr>
        <w:t>UrlSignature.ipAddressName</w:t>
      </w:r>
      <w:r w:rsidRPr="006436AF">
        <w:t>=‌</w:t>
      </w:r>
      <w:r w:rsidRPr="006436AF">
        <w:rPr>
          <w:rStyle w:val="Codechar0"/>
        </w:rPr>
        <w:t>ue_public_ip_address</w:t>
      </w:r>
      <w:r w:rsidRPr="006436AF">
        <w:t>&amp;‌</w:t>
      </w:r>
      <w:r w:rsidRPr="006436AF">
        <w:rPr>
          <w:rStyle w:val="Codechar0"/>
        </w:rPr>
        <w:t>UrlSignature.passphraseName</w:t>
      </w:r>
      <w:r w:rsidRPr="006436AF">
        <w:t>=</w:t>
      </w:r>
      <w:r w:rsidRPr="006436AF">
        <w:rPr>
          <w:rStyle w:val="Codechar0"/>
        </w:rPr>
        <w:t>passphrase</w:t>
      </w:r>
      <w:r w:rsidRPr="006436AF">
        <w:t>)</w:t>
      </w:r>
    </w:p>
    <w:p w14:paraId="4BC2F614" w14:textId="77777777" w:rsidR="001B7DB7" w:rsidRPr="006436AF" w:rsidRDefault="001B7DB7" w:rsidP="001B7DB7">
      <w:bookmarkStart w:id="1347" w:name="_MCCTEMPBM_CRPT71130321___7"/>
      <w:bookmarkEnd w:id="1346"/>
      <w:r w:rsidRPr="006436AF">
        <w:t>where the SHA512 function shall be the SHA</w:t>
      </w:r>
      <w:r w:rsidRPr="006436AF">
        <w:noBreakHyphen/>
        <w:t>512 hash</w:t>
      </w:r>
      <w:r>
        <w:t> </w:t>
      </w:r>
      <w:r w:rsidRPr="006436AF">
        <w:t xml:space="preserve">[6] of the enclosed string. The </w:t>
      </w:r>
      <w:proofErr w:type="spellStart"/>
      <w:r w:rsidRPr="006436AF">
        <w:rPr>
          <w:rStyle w:val="Codechar0"/>
        </w:rPr>
        <w:t>url</w:t>
      </w:r>
      <w:proofErr w:type="spellEnd"/>
      <w:r w:rsidRPr="006436AF">
        <w:t xml:space="preserve"> parameter shall be the original M4d media resource request URL, including the scheme, authority and path components but excluding any query and fragment components.</w:t>
      </w:r>
    </w:p>
    <w:bookmarkEnd w:id="1347"/>
    <w:p w14:paraId="11673A68" w14:textId="77777777" w:rsidR="001B7DB7" w:rsidRPr="006436AF" w:rsidRDefault="001B7DB7" w:rsidP="001B7DB7">
      <w:r w:rsidRPr="006436AF">
        <w:t xml:space="preserve">The resulting token value shall be </w:t>
      </w:r>
      <w:r>
        <w:t>“</w:t>
      </w:r>
      <w:r w:rsidRPr="006436AF">
        <w:t>base64url</w:t>
      </w:r>
      <w:r>
        <w:t>”</w:t>
      </w:r>
      <w:r w:rsidRPr="006436AF">
        <w:t xml:space="preserve"> encoded, as specified in section 5 of RFC 4648</w:t>
      </w:r>
      <w:r>
        <w:t> </w:t>
      </w:r>
      <w:r w:rsidRPr="006436AF">
        <w:t>[10], prior to inclusion in the M4d URL.</w:t>
      </w:r>
    </w:p>
    <w:p w14:paraId="403852CA" w14:textId="77777777" w:rsidR="001B7DB7" w:rsidRPr="006436AF" w:rsidRDefault="001B7DB7" w:rsidP="001B7DB7">
      <w:pPr>
        <w:keepNext/>
      </w:pPr>
      <w:r w:rsidRPr="006436AF">
        <w:t>The query part of the signed URL presented by the 5GMSd Media Player at M4d as proof of authenticity shall be composed as follows:</w:t>
      </w:r>
    </w:p>
    <w:p w14:paraId="4BCCF343" w14:textId="181DE555" w:rsidR="001B7DB7" w:rsidRPr="006436AF" w:rsidRDefault="001B7DB7" w:rsidP="001B7DB7">
      <w:pPr>
        <w:ind w:left="284"/>
      </w:pPr>
      <w:bookmarkStart w:id="1348" w:name="_MCCTEMPBM_CRPT71130322___2"/>
      <w:r w:rsidRPr="006436AF">
        <w:rPr>
          <w:rStyle w:val="Codechar0"/>
        </w:rPr>
        <w:t>query</w:t>
      </w:r>
      <w:r w:rsidRPr="006436AF">
        <w:t xml:space="preserve"> := </w:t>
      </w:r>
      <w:r>
        <w:rPr>
          <w:rStyle w:val="Codechar0"/>
        </w:rPr>
        <w:t>u</w:t>
      </w:r>
      <w:r w:rsidRPr="006436AF">
        <w:rPr>
          <w:rStyle w:val="Codechar0"/>
        </w:rPr>
        <w:t>rlSignature.tokenExpiryName</w:t>
      </w:r>
      <w:r w:rsidRPr="006436AF">
        <w:t>=</w:t>
      </w:r>
      <w:r w:rsidRPr="006436AF">
        <w:rPr>
          <w:rStyle w:val="Codechar0"/>
        </w:rPr>
        <w:t>token_expiry</w:t>
      </w:r>
      <w:r w:rsidRPr="006436AF">
        <w:t>&amp;</w:t>
      </w:r>
      <w:r>
        <w:rPr>
          <w:rStyle w:val="Codechar0"/>
        </w:rPr>
        <w:t>u</w:t>
      </w:r>
      <w:r w:rsidRPr="006436AF">
        <w:rPr>
          <w:rStyle w:val="Codechar0"/>
        </w:rPr>
        <w:t>rlSignature.tokenName</w:t>
      </w:r>
      <w:r w:rsidRPr="006436AF">
        <w:t>=base64url(</w:t>
      </w:r>
      <w:r w:rsidRPr="006436AF">
        <w:rPr>
          <w:rStyle w:val="Codechar0"/>
        </w:rPr>
        <w:t>token</w:t>
      </w:r>
      <w:r w:rsidRPr="006436AF">
        <w:t>)</w:t>
      </w:r>
    </w:p>
    <w:p w14:paraId="109D300D" w14:textId="4DF3B296" w:rsidR="001B7DB7" w:rsidRPr="006436AF" w:rsidRDefault="001B7DB7" w:rsidP="001B7DB7">
      <w:bookmarkStart w:id="1349" w:name="_MCCTEMPBM_CRPT71130323___7"/>
      <w:bookmarkEnd w:id="1348"/>
      <w:r w:rsidRPr="006436AF">
        <w:t xml:space="preserve">For all media resources requested at reference point M4d that match the regular expression specified in </w:t>
      </w:r>
      <w:proofErr w:type="spellStart"/>
      <w:r>
        <w:rPr>
          <w:rStyle w:val="Codechar0"/>
        </w:rPr>
        <w:t>u</w:t>
      </w:r>
      <w:r w:rsidRPr="006436AF">
        <w:rPr>
          <w:rStyle w:val="Codechar0"/>
        </w:rPr>
        <w:t>rlSignature</w:t>
      </w:r>
      <w:proofErr w:type="spellEnd"/>
      <w:r w:rsidRPr="006436AF">
        <w:rPr>
          <w:rStyle w:val="Codechar0"/>
        </w:rPr>
        <w:t>.</w:t>
      </w:r>
      <w:r>
        <w:rPr>
          <w:rStyle w:val="Codechar0"/>
        </w:rPr>
        <w:t>‌</w:t>
      </w:r>
      <w:proofErr w:type="spellStart"/>
      <w:r w:rsidRPr="006436AF">
        <w:rPr>
          <w:rStyle w:val="Codechar0"/>
        </w:rPr>
        <w:t>urlPattern</w:t>
      </w:r>
      <w:proofErr w:type="spellEnd"/>
      <w:r w:rsidRPr="006436AF">
        <w:t xml:space="preserve">, the 5GMSd AS shall validate the </w:t>
      </w:r>
      <w:r w:rsidRPr="006436AF">
        <w:rPr>
          <w:rStyle w:val="Codechar0"/>
        </w:rPr>
        <w:t>query</w:t>
      </w:r>
      <w:r w:rsidRPr="006436AF">
        <w:t xml:space="preserve"> presented in the request URL according to the following steps:</w:t>
      </w:r>
    </w:p>
    <w:p w14:paraId="79492CF9" w14:textId="191713FD" w:rsidR="001B7DB7" w:rsidRPr="006436AF" w:rsidRDefault="001B7DB7" w:rsidP="001B7DB7">
      <w:pPr>
        <w:pStyle w:val="B1"/>
      </w:pPr>
      <w:bookmarkStart w:id="1350" w:name="_MCCTEMPBM_CRPT71130324___7"/>
      <w:bookmarkEnd w:id="1349"/>
      <w:r w:rsidRPr="006436AF">
        <w:t>1)</w:t>
      </w:r>
      <w:r w:rsidRPr="006436AF">
        <w:tab/>
        <w:t xml:space="preserve">If the parameter indicated by </w:t>
      </w:r>
      <w:proofErr w:type="spellStart"/>
      <w:r>
        <w:rPr>
          <w:rStyle w:val="Codechar0"/>
        </w:rPr>
        <w:t>u</w:t>
      </w:r>
      <w:r w:rsidRPr="006436AF">
        <w:rPr>
          <w:rStyle w:val="Codechar0"/>
        </w:rPr>
        <w:t>rlSignature.tokenName</w:t>
      </w:r>
      <w:proofErr w:type="spellEnd"/>
      <w:r w:rsidRPr="006436AF">
        <w:t xml:space="preserve"> is absent from </w:t>
      </w:r>
      <w:r w:rsidRPr="006436AF">
        <w:rPr>
          <w:rStyle w:val="Codechar0"/>
        </w:rPr>
        <w:t>query</w:t>
      </w:r>
      <w:r w:rsidRPr="006436AF">
        <w:t xml:space="preserve">, or if the supplied </w:t>
      </w:r>
      <w:r w:rsidRPr="006436AF">
        <w:rPr>
          <w:rStyle w:val="Codechar0"/>
        </w:rPr>
        <w:t>token</w:t>
      </w:r>
      <w:r w:rsidRPr="006436AF">
        <w:t xml:space="preserve"> value is malformed, the 5GMSd AS shall respond with a </w:t>
      </w:r>
      <w:r w:rsidRPr="006436AF">
        <w:rPr>
          <w:rStyle w:val="HTTPResponse"/>
        </w:rPr>
        <w:t>403</w:t>
      </w:r>
      <w:r>
        <w:rPr>
          <w:rStyle w:val="HTTPResponse"/>
        </w:rPr>
        <w:t> </w:t>
      </w:r>
      <w:r w:rsidRPr="006436AF">
        <w:rPr>
          <w:rStyle w:val="HTTPResponse"/>
        </w:rPr>
        <w:t>(Forbidden)</w:t>
      </w:r>
      <w:r w:rsidRPr="006436AF">
        <w:t xml:space="preserve"> error response message and terminate further processing of the M4d request.</w:t>
      </w:r>
    </w:p>
    <w:p w14:paraId="074F4CE3" w14:textId="25668F2D" w:rsidR="001B7DB7" w:rsidRPr="006436AF" w:rsidRDefault="001B7DB7" w:rsidP="001B7DB7">
      <w:pPr>
        <w:pStyle w:val="B1"/>
      </w:pPr>
      <w:r w:rsidRPr="006436AF">
        <w:t>2)</w:t>
      </w:r>
      <w:r w:rsidRPr="006436AF">
        <w:tab/>
        <w:t xml:space="preserve">If the parameter indicated by </w:t>
      </w:r>
      <w:proofErr w:type="spellStart"/>
      <w:r>
        <w:rPr>
          <w:rStyle w:val="Codechar0"/>
        </w:rPr>
        <w:t>u</w:t>
      </w:r>
      <w:r w:rsidRPr="006436AF">
        <w:rPr>
          <w:rStyle w:val="Codechar0"/>
        </w:rPr>
        <w:t>rlSignature.tokenExpiryName</w:t>
      </w:r>
      <w:proofErr w:type="spellEnd"/>
      <w:r w:rsidRPr="006436AF">
        <w:t xml:space="preserve"> is absent from </w:t>
      </w:r>
      <w:r w:rsidRPr="006436AF">
        <w:rPr>
          <w:rStyle w:val="Codechar0"/>
        </w:rPr>
        <w:t>query</w:t>
      </w:r>
      <w:r w:rsidRPr="006436AF">
        <w:t xml:space="preserve">, or if the supplied </w:t>
      </w:r>
      <w:proofErr w:type="spellStart"/>
      <w:r w:rsidRPr="006436AF">
        <w:rPr>
          <w:rStyle w:val="Codechar0"/>
        </w:rPr>
        <w:t>token_expiry</w:t>
      </w:r>
      <w:proofErr w:type="spellEnd"/>
      <w:r w:rsidRPr="006436AF">
        <w:t xml:space="preserve"> value has expired, or if the supplied </w:t>
      </w:r>
      <w:proofErr w:type="spellStart"/>
      <w:r w:rsidRPr="006436AF">
        <w:rPr>
          <w:rStyle w:val="Codechar0"/>
        </w:rPr>
        <w:t>token_expiry</w:t>
      </w:r>
      <w:proofErr w:type="spellEnd"/>
      <w:r w:rsidRPr="006436AF">
        <w:t xml:space="preserve"> is malformed, the 5GMSd AS shall respond with a </w:t>
      </w:r>
      <w:r w:rsidRPr="006436AF">
        <w:rPr>
          <w:rStyle w:val="HTTPResponse"/>
        </w:rPr>
        <w:t>403 (Forbidden)</w:t>
      </w:r>
      <w:r w:rsidRPr="006436AF">
        <w:t xml:space="preserve"> error response message and terminate further processing of the M4d request.</w:t>
      </w:r>
    </w:p>
    <w:p w14:paraId="084560D5" w14:textId="1F8825DD" w:rsidR="001B7DB7" w:rsidRPr="006436AF" w:rsidRDefault="001B7DB7" w:rsidP="001B7DB7">
      <w:pPr>
        <w:pStyle w:val="B1"/>
      </w:pPr>
      <w:r w:rsidRPr="006436AF">
        <w:t>3)</w:t>
      </w:r>
      <w:r w:rsidRPr="006436AF">
        <w:tab/>
        <w:t xml:space="preserve">The 5GMSd AS shall compute the authentication token according to the </w:t>
      </w:r>
      <w:r w:rsidRPr="006436AF">
        <w:rPr>
          <w:rStyle w:val="Codechar0"/>
        </w:rPr>
        <w:t>token</w:t>
      </w:r>
      <w:r w:rsidRPr="006436AF">
        <w:t xml:space="preserve"> production specified above using the requesting UE</w:t>
      </w:r>
      <w:r>
        <w:t>’</w:t>
      </w:r>
      <w:r w:rsidRPr="006436AF">
        <w:t xml:space="preserve">s public IP address as the value of </w:t>
      </w:r>
      <w:proofErr w:type="spellStart"/>
      <w:r w:rsidRPr="006436AF">
        <w:rPr>
          <w:rStyle w:val="Codechar0"/>
        </w:rPr>
        <w:t>ue_public_ip_address</w:t>
      </w:r>
      <w:proofErr w:type="spellEnd"/>
      <w:r w:rsidRPr="006436AF">
        <w:t xml:space="preserve"> if required by </w:t>
      </w:r>
      <w:proofErr w:type="spellStart"/>
      <w:r>
        <w:rPr>
          <w:rStyle w:val="Codechar0"/>
        </w:rPr>
        <w:t>u</w:t>
      </w:r>
      <w:r w:rsidRPr="006436AF">
        <w:rPr>
          <w:rStyle w:val="Codechar0"/>
        </w:rPr>
        <w:t>rlSignature.useIPAddress</w:t>
      </w:r>
      <w:proofErr w:type="spellEnd"/>
      <w:r w:rsidRPr="006436AF">
        <w:t xml:space="preserve"> being set to </w:t>
      </w:r>
      <w:r w:rsidRPr="006436AF">
        <w:rPr>
          <w:rStyle w:val="Codechar0"/>
        </w:rPr>
        <w:t>True</w:t>
      </w:r>
      <w:r w:rsidRPr="006436AF">
        <w:t xml:space="preserve">. After applying </w:t>
      </w:r>
      <w:r>
        <w:t>“</w:t>
      </w:r>
      <w:r w:rsidRPr="006436AF">
        <w:t>base64url</w:t>
      </w:r>
      <w:r>
        <w:t>”</w:t>
      </w:r>
      <w:r w:rsidRPr="006436AF">
        <w:t xml:space="preserve"> encoding, the 5GMSd AS shall compare this with the value supplied in the URL </w:t>
      </w:r>
      <w:r w:rsidRPr="006436AF">
        <w:rPr>
          <w:rStyle w:val="Codechar0"/>
        </w:rPr>
        <w:t>query</w:t>
      </w:r>
      <w:r w:rsidRPr="006436AF">
        <w:t xml:space="preserve"> parameter whose name is </w:t>
      </w:r>
      <w:proofErr w:type="spellStart"/>
      <w:r>
        <w:rPr>
          <w:rStyle w:val="Codechar0"/>
        </w:rPr>
        <w:t>u</w:t>
      </w:r>
      <w:r w:rsidRPr="006436AF">
        <w:rPr>
          <w:rStyle w:val="Codechar0"/>
        </w:rPr>
        <w:t>rlSignature.tokenName</w:t>
      </w:r>
      <w:proofErr w:type="spellEnd"/>
      <w:r w:rsidRPr="006436AF">
        <w:t xml:space="preserve">. If the two values differ, the 5GMSd AS shall respond with a </w:t>
      </w:r>
      <w:r w:rsidRPr="006436AF">
        <w:rPr>
          <w:rStyle w:val="HTTPResponse"/>
        </w:rPr>
        <w:t>403 (Forbidden)</w:t>
      </w:r>
      <w:r w:rsidRPr="006436AF">
        <w:t xml:space="preserve"> error response message and terminate further processing of the M4d request.</w:t>
      </w:r>
    </w:p>
    <w:p w14:paraId="68A07FFA" w14:textId="77777777" w:rsidR="001B7DB7" w:rsidRPr="006436AF" w:rsidRDefault="001B7DB7" w:rsidP="001B7DB7">
      <w:pPr>
        <w:pStyle w:val="B1"/>
      </w:pPr>
      <w:r w:rsidRPr="006436AF">
        <w:t>4)</w:t>
      </w:r>
      <w:r w:rsidRPr="006436AF">
        <w:tab/>
        <w:t xml:space="preserve">Otherwise, the presented authentication token is valid. The 5GMSd AS shall either return the media resource in a </w:t>
      </w:r>
      <w:r w:rsidRPr="006436AF">
        <w:rPr>
          <w:rStyle w:val="HTTPResponse"/>
        </w:rPr>
        <w:t>200 (OK)</w:t>
      </w:r>
      <w:r w:rsidRPr="006436AF">
        <w:t xml:space="preserve"> response message (if it is able to serve that media resource), or else return an appropriate error response, such as </w:t>
      </w:r>
      <w:r w:rsidRPr="006436AF">
        <w:rPr>
          <w:rStyle w:val="HTTPResponse"/>
        </w:rPr>
        <w:t>404 (Not Found)</w:t>
      </w:r>
      <w:r w:rsidRPr="006436AF">
        <w:t xml:space="preserve"> or </w:t>
      </w:r>
      <w:r w:rsidRPr="006436AF">
        <w:rPr>
          <w:rStyle w:val="HTTPResponse"/>
        </w:rPr>
        <w:t>503 (Service Unavailable)</w:t>
      </w:r>
      <w:r w:rsidRPr="006436AF">
        <w:rPr>
          <w:rStyle w:val="Codechar0"/>
        </w:rPr>
        <w:t>.</w:t>
      </w:r>
    </w:p>
    <w:p w14:paraId="705A874A" w14:textId="77777777" w:rsidR="001B7DB7" w:rsidRPr="006436AF" w:rsidRDefault="001B7DB7" w:rsidP="001B7DB7">
      <w:pPr>
        <w:pStyle w:val="Heading4"/>
      </w:pPr>
      <w:bookmarkStart w:id="1351" w:name="_CR7_6_4_6"/>
      <w:bookmarkStart w:id="1352" w:name="_Toc68899621"/>
      <w:bookmarkStart w:id="1353" w:name="_Toc71214372"/>
      <w:bookmarkStart w:id="1354" w:name="_Toc71722046"/>
      <w:bookmarkStart w:id="1355" w:name="_Toc74859098"/>
      <w:bookmarkStart w:id="1356" w:name="_Toc146626996"/>
      <w:bookmarkStart w:id="1357" w:name="_Toc187861822"/>
      <w:bookmarkEnd w:id="1350"/>
      <w:bookmarkEnd w:id="1351"/>
      <w:r w:rsidRPr="006436AF">
        <w:t>7.6.4.6</w:t>
      </w:r>
      <w:r w:rsidRPr="006436AF">
        <w:tab/>
        <w:t>Geofencing</w:t>
      </w:r>
      <w:bookmarkEnd w:id="1352"/>
      <w:bookmarkEnd w:id="1353"/>
      <w:bookmarkEnd w:id="1354"/>
      <w:bookmarkEnd w:id="1355"/>
      <w:bookmarkEnd w:id="1356"/>
      <w:bookmarkEnd w:id="1357"/>
    </w:p>
    <w:p w14:paraId="5C050A2E" w14:textId="77777777" w:rsidR="001B7DB7" w:rsidRPr="006436AF" w:rsidRDefault="001B7DB7" w:rsidP="001B7DB7">
      <w:pPr>
        <w:keepNext/>
      </w:pPr>
      <w:r w:rsidRPr="006436AF">
        <w:t>The 5GMSd Application Provider may wish to limit access to its media content at interface M2d to UEs located in certain geographical zones. Geofencing is used to configure the zone from which content is accessible.</w:t>
      </w:r>
    </w:p>
    <w:p w14:paraId="025D068C" w14:textId="5814FB85" w:rsidR="001B7DB7" w:rsidRDefault="001B7DB7" w:rsidP="001B7DB7">
      <w:bookmarkStart w:id="1358" w:name="_Toc68899622"/>
      <w:bookmarkStart w:id="1359" w:name="_Toc71214373"/>
      <w:bookmarkStart w:id="1360" w:name="_Toc71722047"/>
      <w:bookmarkStart w:id="1361" w:name="_Toc74859099"/>
      <w:bookmarkStart w:id="1362" w:name="_Toc146626997"/>
      <w:r>
        <w:t xml:space="preserve">The </w:t>
      </w:r>
      <w:proofErr w:type="spellStart"/>
      <w:r>
        <w:rPr>
          <w:rStyle w:val="Codechar0"/>
        </w:rPr>
        <w:t>g</w:t>
      </w:r>
      <w:r w:rsidRPr="006436AF">
        <w:rPr>
          <w:rStyle w:val="Codechar0"/>
        </w:rPr>
        <w:t>eoFencing.locatorType</w:t>
      </w:r>
      <w:proofErr w:type="spellEnd"/>
      <w:r>
        <w:t xml:space="preserve"> shall be set to one of the controlled term identifiers in the </w:t>
      </w:r>
      <w:r w:rsidR="005A7EF3">
        <w:t>first</w:t>
      </w:r>
      <w:r>
        <w:t xml:space="preserve"> column of  table</w:t>
      </w:r>
      <w:r w:rsidR="005A7EF3">
        <w:t> B.1</w:t>
      </w:r>
      <w:r w:rsidR="005A7EF3">
        <w:noBreakHyphen/>
        <w:t>1 of TS 26.510 [56]</w:t>
      </w:r>
      <w:r>
        <w:t xml:space="preserve">and each member of the </w:t>
      </w:r>
      <w:proofErr w:type="spellStart"/>
      <w:r>
        <w:rPr>
          <w:rStyle w:val="Codechar0"/>
        </w:rPr>
        <w:t>g</w:t>
      </w:r>
      <w:r w:rsidRPr="006436AF">
        <w:rPr>
          <w:rStyle w:val="Codechar0"/>
        </w:rPr>
        <w:t>eoFencing.locators</w:t>
      </w:r>
      <w:proofErr w:type="spellEnd"/>
      <w:r w:rsidRPr="006436AF">
        <w:t xml:space="preserve"> array </w:t>
      </w:r>
      <w:r>
        <w:t xml:space="preserve">in the distribution configuration </w:t>
      </w:r>
      <w:r w:rsidRPr="006436AF">
        <w:t xml:space="preserve">shall </w:t>
      </w:r>
      <w:r>
        <w:t xml:space="preserve">then </w:t>
      </w:r>
      <w:r w:rsidRPr="006436AF">
        <w:t xml:space="preserve">be </w:t>
      </w:r>
      <w:r>
        <w:t>set as specified in</w:t>
      </w:r>
      <w:r w:rsidR="00100497">
        <w:t xml:space="preserve"> the third column of that table</w:t>
      </w:r>
      <w:r>
        <w:t>.</w:t>
      </w:r>
    </w:p>
    <w:p w14:paraId="45D0DBE3" w14:textId="77777777" w:rsidR="001B7DB7" w:rsidRPr="006436AF" w:rsidRDefault="001B7DB7" w:rsidP="001B7DB7">
      <w:pPr>
        <w:pStyle w:val="Heading2"/>
      </w:pPr>
      <w:bookmarkStart w:id="1363" w:name="_CR7_6A"/>
      <w:bookmarkStart w:id="1364" w:name="_Toc187861823"/>
      <w:bookmarkEnd w:id="1363"/>
      <w:r w:rsidRPr="006436AF">
        <w:t>7.6</w:t>
      </w:r>
      <w:r>
        <w:t>A</w:t>
      </w:r>
      <w:r w:rsidRPr="006436AF">
        <w:tab/>
        <w:t xml:space="preserve">Content </w:t>
      </w:r>
      <w:r>
        <w:t>Publish</w:t>
      </w:r>
      <w:r w:rsidRPr="006436AF">
        <w:t>ing Provisioning API</w:t>
      </w:r>
      <w:bookmarkEnd w:id="1364"/>
    </w:p>
    <w:p w14:paraId="789061B0" w14:textId="77777777" w:rsidR="001B7DB7" w:rsidRPr="006436AF" w:rsidRDefault="001B7DB7" w:rsidP="001B7DB7">
      <w:pPr>
        <w:pStyle w:val="Heading3"/>
      </w:pPr>
      <w:bookmarkStart w:id="1365" w:name="_CR7_6A_1"/>
      <w:bookmarkStart w:id="1366" w:name="_Toc187861824"/>
      <w:bookmarkEnd w:id="1365"/>
      <w:r w:rsidRPr="006436AF">
        <w:t>7.6</w:t>
      </w:r>
      <w:r>
        <w:t>A</w:t>
      </w:r>
      <w:r w:rsidRPr="006436AF">
        <w:t>.1</w:t>
      </w:r>
      <w:r w:rsidRPr="006436AF">
        <w:tab/>
        <w:t>Overview</w:t>
      </w:r>
      <w:bookmarkEnd w:id="1366"/>
    </w:p>
    <w:p w14:paraId="5600A60E" w14:textId="77777777" w:rsidR="001B7DB7" w:rsidRPr="006436AF" w:rsidRDefault="001B7DB7" w:rsidP="001B7DB7">
      <w:r>
        <w:t>The API used by</w:t>
      </w:r>
      <w:r w:rsidRPr="006436AF">
        <w:t xml:space="preserve"> </w:t>
      </w:r>
      <w:r>
        <w:t>the</w:t>
      </w:r>
      <w:r w:rsidRPr="006436AF">
        <w:t xml:space="preserve"> 5GMS</w:t>
      </w:r>
      <w:r>
        <w:t>u</w:t>
      </w:r>
      <w:r w:rsidRPr="006436AF">
        <w:t xml:space="preserve"> Application Provider </w:t>
      </w:r>
      <w:r>
        <w:t>at reference point</w:t>
      </w:r>
      <w:r w:rsidRPr="006436AF">
        <w:t xml:space="preserve"> M1</w:t>
      </w:r>
      <w:r>
        <w:t>u</w:t>
      </w:r>
      <w:r w:rsidRPr="006436AF">
        <w:t xml:space="preserve"> to </w:t>
      </w:r>
      <w:r>
        <w:t xml:space="preserve">create and manipulate the </w:t>
      </w:r>
      <w:r w:rsidRPr="006436AF">
        <w:t>5GMS</w:t>
      </w:r>
      <w:r>
        <w:t>u</w:t>
      </w:r>
      <w:r w:rsidRPr="006436AF">
        <w:t xml:space="preserve"> AS Content </w:t>
      </w:r>
      <w:r>
        <w:t>Publish</w:t>
      </w:r>
      <w:r w:rsidRPr="006436AF">
        <w:t>ing Configuration</w:t>
      </w:r>
      <w:r>
        <w:t xml:space="preserve"> associated with a particular uplink media streaming Provisioning Session</w:t>
      </w:r>
      <w:r w:rsidRPr="006436AF">
        <w:t xml:space="preserve"> </w:t>
      </w:r>
      <w:r>
        <w:t>in</w:t>
      </w:r>
      <w:r w:rsidRPr="006436AF">
        <w:t xml:space="preserve"> </w:t>
      </w:r>
      <w:r>
        <w:t>the</w:t>
      </w:r>
      <w:r w:rsidRPr="006436AF">
        <w:t xml:space="preserve"> 5GMS</w:t>
      </w:r>
      <w:r>
        <w:t>u</w:t>
      </w:r>
      <w:r w:rsidRPr="006436AF">
        <w:t> AF</w:t>
      </w:r>
      <w:r>
        <w:t xml:space="preserve"> is specified in clause 8.9 of TS 26.510 [56]</w:t>
      </w:r>
      <w:r w:rsidRPr="006436AF">
        <w:t>.</w:t>
      </w:r>
    </w:p>
    <w:p w14:paraId="71EF5082" w14:textId="77777777" w:rsidR="001B7DB7" w:rsidRPr="006436AF" w:rsidRDefault="001B7DB7" w:rsidP="001B7DB7">
      <w:pPr>
        <w:pStyle w:val="Heading2"/>
      </w:pPr>
      <w:bookmarkStart w:id="1367" w:name="_CR7_7"/>
      <w:bookmarkStart w:id="1368" w:name="_Toc187861825"/>
      <w:bookmarkEnd w:id="1367"/>
      <w:r w:rsidRPr="006436AF">
        <w:t>7.7</w:t>
      </w:r>
      <w:r w:rsidRPr="006436AF">
        <w:tab/>
        <w:t>Consumption Reporting Provisioning API</w:t>
      </w:r>
      <w:bookmarkEnd w:id="1358"/>
      <w:bookmarkEnd w:id="1359"/>
      <w:bookmarkEnd w:id="1360"/>
      <w:bookmarkEnd w:id="1361"/>
      <w:bookmarkEnd w:id="1362"/>
      <w:bookmarkEnd w:id="1368"/>
    </w:p>
    <w:p w14:paraId="04F07AE0" w14:textId="77777777" w:rsidR="001B7DB7" w:rsidRPr="006436AF" w:rsidRDefault="001B7DB7" w:rsidP="001B7DB7">
      <w:pPr>
        <w:pStyle w:val="Heading3"/>
      </w:pPr>
      <w:bookmarkStart w:id="1369" w:name="_CR7_7_1"/>
      <w:bookmarkStart w:id="1370" w:name="_Toc68899623"/>
      <w:bookmarkStart w:id="1371" w:name="_Toc71214374"/>
      <w:bookmarkStart w:id="1372" w:name="_Toc71722048"/>
      <w:bookmarkStart w:id="1373" w:name="_Toc74859100"/>
      <w:bookmarkStart w:id="1374" w:name="_Toc146626998"/>
      <w:bookmarkStart w:id="1375" w:name="_Toc187861826"/>
      <w:bookmarkEnd w:id="1369"/>
      <w:r w:rsidRPr="006436AF">
        <w:t>7.7.1</w:t>
      </w:r>
      <w:r w:rsidRPr="006436AF">
        <w:tab/>
        <w:t>Overview</w:t>
      </w:r>
      <w:bookmarkEnd w:id="1370"/>
      <w:bookmarkEnd w:id="1371"/>
      <w:bookmarkEnd w:id="1372"/>
      <w:bookmarkEnd w:id="1373"/>
      <w:bookmarkEnd w:id="1374"/>
      <w:bookmarkEnd w:id="1375"/>
    </w:p>
    <w:p w14:paraId="18A6895E" w14:textId="23FE78ED" w:rsidR="001B7DB7" w:rsidRPr="006436AF" w:rsidRDefault="001B7DB7" w:rsidP="001B7DB7">
      <w:pPr>
        <w:keepNext/>
        <w:keepLines/>
      </w:pPr>
      <w:bookmarkStart w:id="1376"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377" w:name="_CR7_7_2"/>
      <w:bookmarkStart w:id="1378" w:name="_Toc68899624"/>
      <w:bookmarkStart w:id="1379" w:name="_Toc71214375"/>
      <w:bookmarkStart w:id="1380" w:name="_Toc71722049"/>
      <w:bookmarkStart w:id="1381" w:name="_Toc74859101"/>
      <w:bookmarkStart w:id="1382" w:name="_Toc146626999"/>
      <w:bookmarkStart w:id="1383" w:name="_Toc187861827"/>
      <w:bookmarkEnd w:id="1376"/>
      <w:bookmarkEnd w:id="1377"/>
      <w:r w:rsidRPr="006436AF">
        <w:t>7.7.2</w:t>
      </w:r>
      <w:r w:rsidRPr="006436AF">
        <w:tab/>
      </w:r>
      <w:bookmarkEnd w:id="1378"/>
      <w:bookmarkEnd w:id="1379"/>
      <w:bookmarkEnd w:id="1380"/>
      <w:bookmarkEnd w:id="1381"/>
      <w:bookmarkEnd w:id="1382"/>
      <w:r>
        <w:t>Void</w:t>
      </w:r>
      <w:bookmarkEnd w:id="1383"/>
    </w:p>
    <w:p w14:paraId="6F8EDC7D" w14:textId="42CF7EF5" w:rsidR="001B7DB7" w:rsidRPr="006436AF" w:rsidRDefault="001B7DB7" w:rsidP="00E33028">
      <w:pPr>
        <w:pStyle w:val="Heading3"/>
        <w:keepNext w:val="0"/>
      </w:pPr>
      <w:bookmarkStart w:id="1384" w:name="_CR7_7_3"/>
      <w:bookmarkStart w:id="1385" w:name="_Toc68899625"/>
      <w:bookmarkStart w:id="1386" w:name="_Toc71214376"/>
      <w:bookmarkStart w:id="1387" w:name="_Toc71722050"/>
      <w:bookmarkStart w:id="1388" w:name="_Toc74859102"/>
      <w:bookmarkStart w:id="1389" w:name="_Toc146627000"/>
      <w:bookmarkStart w:id="1390" w:name="_Toc187861828"/>
      <w:bookmarkEnd w:id="1384"/>
      <w:r w:rsidRPr="006436AF">
        <w:t>7.7.3</w:t>
      </w:r>
      <w:r w:rsidRPr="006436AF">
        <w:tab/>
      </w:r>
      <w:bookmarkEnd w:id="1385"/>
      <w:bookmarkEnd w:id="1386"/>
      <w:bookmarkEnd w:id="1387"/>
      <w:bookmarkEnd w:id="1388"/>
      <w:bookmarkEnd w:id="1389"/>
      <w:r>
        <w:t>Void</w:t>
      </w:r>
      <w:bookmarkEnd w:id="1390"/>
    </w:p>
    <w:p w14:paraId="505EC3C4" w14:textId="77777777" w:rsidR="001B7DB7" w:rsidRPr="006436AF" w:rsidRDefault="001B7DB7" w:rsidP="001B7DB7">
      <w:pPr>
        <w:pStyle w:val="Heading2"/>
      </w:pPr>
      <w:bookmarkStart w:id="1391" w:name="_CR7_8"/>
      <w:bookmarkStart w:id="1392" w:name="_Toc68899627"/>
      <w:bookmarkStart w:id="1393" w:name="_Toc71214378"/>
      <w:bookmarkStart w:id="1394" w:name="_Toc71722052"/>
      <w:bookmarkStart w:id="1395" w:name="_Toc74859104"/>
      <w:bookmarkStart w:id="1396" w:name="_Toc146627002"/>
      <w:bookmarkStart w:id="1397" w:name="_Toc187861829"/>
      <w:bookmarkEnd w:id="1391"/>
      <w:r w:rsidRPr="006436AF">
        <w:t>7.8</w:t>
      </w:r>
      <w:r w:rsidRPr="006436AF">
        <w:tab/>
        <w:t>Metrics Reporting Provisioning API</w:t>
      </w:r>
      <w:bookmarkEnd w:id="1392"/>
      <w:bookmarkEnd w:id="1393"/>
      <w:bookmarkEnd w:id="1394"/>
      <w:bookmarkEnd w:id="1395"/>
      <w:bookmarkEnd w:id="1396"/>
      <w:bookmarkEnd w:id="1397"/>
    </w:p>
    <w:p w14:paraId="5E8917AF" w14:textId="77777777" w:rsidR="001B7DB7" w:rsidRPr="006436AF" w:rsidRDefault="001B7DB7" w:rsidP="001B7DB7">
      <w:pPr>
        <w:pStyle w:val="Heading3"/>
      </w:pPr>
      <w:bookmarkStart w:id="1398" w:name="_CR7_8_1"/>
      <w:bookmarkStart w:id="1399" w:name="_Toc68899628"/>
      <w:bookmarkStart w:id="1400" w:name="_Toc71214379"/>
      <w:bookmarkStart w:id="1401" w:name="_Toc71722053"/>
      <w:bookmarkStart w:id="1402" w:name="_Toc74859105"/>
      <w:bookmarkStart w:id="1403" w:name="_Toc146627003"/>
      <w:bookmarkStart w:id="1404" w:name="_Toc187861830"/>
      <w:bookmarkEnd w:id="1398"/>
      <w:r w:rsidRPr="006436AF">
        <w:t>7.8.1</w:t>
      </w:r>
      <w:r w:rsidRPr="006436AF">
        <w:tab/>
        <w:t>Overview</w:t>
      </w:r>
      <w:bookmarkEnd w:id="1399"/>
      <w:bookmarkEnd w:id="1400"/>
      <w:bookmarkEnd w:id="1401"/>
      <w:bookmarkEnd w:id="1402"/>
      <w:bookmarkEnd w:id="1403"/>
      <w:bookmarkEnd w:id="1404"/>
    </w:p>
    <w:p w14:paraId="4C5E7A7A" w14:textId="4990C593" w:rsidR="001B7DB7" w:rsidRPr="006436AF" w:rsidRDefault="001B7DB7" w:rsidP="001B7DB7">
      <w:pPr>
        <w:keepLines/>
      </w:pPr>
      <w:bookmarkStart w:id="1405" w:name="_MCCTEMPBM_CRPT71130338___5"/>
      <w:r>
        <w:rPr>
          <w:color w:val="000000"/>
        </w:rPr>
        <w:t>The API used by the</w:t>
      </w:r>
      <w:r w:rsidRPr="006436AF">
        <w:rPr>
          <w:color w:val="000000"/>
        </w:rPr>
        <w:t xml:space="preserve"> 5GMS Application Provider </w:t>
      </w:r>
      <w:r>
        <w:rPr>
          <w:color w:val="000000"/>
        </w:rPr>
        <w:t xml:space="preserve">at reference point M1 </w:t>
      </w:r>
      <w:r>
        <w:t>to instantiate and manipulate Metrics Reporting Configurations</w:t>
      </w:r>
      <w:r w:rsidRPr="006436AF">
        <w:t xml:space="preserve"> </w:t>
      </w:r>
      <w:r>
        <w:t>associated with</w:t>
      </w:r>
      <w:r w:rsidRPr="006436AF">
        <w:t xml:space="preserve"> a particular downlink or uplink media streaming</w:t>
      </w:r>
      <w:r>
        <w:t xml:space="preserve"> </w:t>
      </w:r>
      <w:r w:rsidRPr="006436AF">
        <w:t xml:space="preserve">Provisioning Session </w:t>
      </w:r>
      <w:r>
        <w:t>in the 5GMS AF is specified in clause 8.11 of TS 25.510 [56]</w:t>
      </w:r>
      <w:r w:rsidRPr="006436AF">
        <w:t>.</w:t>
      </w:r>
    </w:p>
    <w:p w14:paraId="5F8D755B" w14:textId="77777777" w:rsidR="001B7DB7" w:rsidRPr="006436AF" w:rsidRDefault="001B7DB7" w:rsidP="001B7DB7">
      <w:bookmarkStart w:id="1406" w:name="_Toc68899629"/>
      <w:bookmarkStart w:id="1407" w:name="_Toc71214380"/>
      <w:bookmarkStart w:id="1408" w:name="_Toc71722054"/>
      <w:bookmarkStart w:id="1409" w:name="_Toc74859106"/>
      <w:bookmarkStart w:id="1410" w:name="_Toc146627004"/>
      <w:bookmarkEnd w:id="1405"/>
      <w:r w:rsidRPr="006436AF">
        <w:t xml:space="preserve">In the case of downlink media </w:t>
      </w:r>
      <w:r>
        <w:t>streaming, the metrics</w:t>
      </w:r>
      <w:r w:rsidRPr="006436AF">
        <w:t xml:space="preserve"> scheme</w:t>
      </w:r>
      <w:r>
        <w:t xml:space="preserve"> indicated in the </w:t>
      </w:r>
      <w:r w:rsidRPr="00E1029E">
        <w:rPr>
          <w:rStyle w:val="Codechar0"/>
        </w:rPr>
        <w:t>scheme</w:t>
      </w:r>
      <w:r>
        <w:t xml:space="preserve"> property of the Metrics Reporting Configuration shall be</w:t>
      </w:r>
      <w:r w:rsidRPr="006436AF">
        <w:t xml:space="preserve"> </w:t>
      </w:r>
      <w:r w:rsidRPr="00766762">
        <w:rPr>
          <w:rStyle w:val="Codechar0"/>
        </w:rPr>
        <w:t>urn:‌3GPP:‌ns:‌PSS:‌DASH:‌QM10</w:t>
      </w:r>
      <w:r w:rsidRPr="006436AF">
        <w:t xml:space="preserve"> </w:t>
      </w:r>
      <w:r>
        <w:t xml:space="preserve">and </w:t>
      </w:r>
      <w:r w:rsidRPr="006436AF">
        <w:t xml:space="preserve">the </w:t>
      </w:r>
      <w:proofErr w:type="spellStart"/>
      <w:r>
        <w:t>QoE</w:t>
      </w:r>
      <w:proofErr w:type="spellEnd"/>
      <w:r>
        <w:t xml:space="preserve"> </w:t>
      </w:r>
      <w:r w:rsidRPr="006436AF">
        <w:t xml:space="preserve">metrics </w:t>
      </w:r>
      <w:r>
        <w:t xml:space="preserve">(if any) listed in the </w:t>
      </w:r>
      <w:r w:rsidRPr="00E1029E">
        <w:rPr>
          <w:rStyle w:val="Codechar0"/>
        </w:rPr>
        <w:t>metrics</w:t>
      </w:r>
      <w:r>
        <w:t xml:space="preserve"> property </w:t>
      </w:r>
      <w:r w:rsidRPr="006436AF">
        <w:t xml:space="preserve">shall </w:t>
      </w:r>
      <w:r>
        <w:t>be term identifiers from the vocabulary specified in clause E.2.1</w:t>
      </w:r>
      <w:r w:rsidRPr="006436AF">
        <w:t>.</w:t>
      </w:r>
    </w:p>
    <w:p w14:paraId="50DC187F" w14:textId="77777777" w:rsidR="001B7DB7" w:rsidRPr="006436AF" w:rsidRDefault="001B7DB7" w:rsidP="001B7DB7">
      <w:r w:rsidRPr="006436AF">
        <w:t xml:space="preserve">Metrics related to virtual reality media, as specified in TS 26.118 [42] clause 9.3, may be listed in </w:t>
      </w:r>
      <w:r>
        <w:t xml:space="preserve">the </w:t>
      </w:r>
      <w:r w:rsidRPr="009B5DA6">
        <w:rPr>
          <w:rStyle w:val="Codechar0"/>
        </w:rPr>
        <w:t>metrics</w:t>
      </w:r>
      <w:r>
        <w:t xml:space="preserve"> property of a</w:t>
      </w:r>
      <w:r w:rsidRPr="006436AF">
        <w:t xml:space="preserve"> metrics configuration</w:t>
      </w:r>
      <w:r>
        <w:t xml:space="preserve"> when the </w:t>
      </w:r>
      <w:r w:rsidRPr="009B5DA6">
        <w:rPr>
          <w:rStyle w:val="Codechar0"/>
        </w:rPr>
        <w:t>scheme</w:t>
      </w:r>
      <w:r>
        <w:t xml:space="preserve"> property indicates that metrics scheme</w:t>
      </w:r>
      <w:r w:rsidRPr="006436AF">
        <w:t>.</w:t>
      </w:r>
      <w:r>
        <w:t xml:space="preserve"> These shall be term identifiers from the vocabulary specified in clause E.2.2.</w:t>
      </w:r>
    </w:p>
    <w:p w14:paraId="26A4A451" w14:textId="77777777" w:rsidR="001B7DB7" w:rsidRPr="006436AF" w:rsidRDefault="001B7DB7" w:rsidP="001B7DB7">
      <w:r>
        <w:t>N</w:t>
      </w:r>
      <w:r w:rsidRPr="006436AF">
        <w:t>o standardi</w:t>
      </w:r>
      <w:r>
        <w:t>s</w:t>
      </w:r>
      <w:r w:rsidRPr="006436AF">
        <w:t xml:space="preserve">ed metrics </w:t>
      </w:r>
      <w:r>
        <w:t>schemes</w:t>
      </w:r>
      <w:r w:rsidRPr="006436AF">
        <w:t xml:space="preserve"> are defined in the present document</w:t>
      </w:r>
      <w:r>
        <w:t xml:space="preserve"> for uplink media streaming</w:t>
      </w:r>
      <w:r w:rsidRPr="006436AF">
        <w:t>.</w:t>
      </w:r>
    </w:p>
    <w:p w14:paraId="15408BA6" w14:textId="51F87B75" w:rsidR="001B7DB7" w:rsidRPr="006436AF" w:rsidRDefault="001B7DB7" w:rsidP="001B7DB7">
      <w:pPr>
        <w:pStyle w:val="Heading3"/>
      </w:pPr>
      <w:bookmarkStart w:id="1411" w:name="_CR7_8_2"/>
      <w:bookmarkStart w:id="1412" w:name="_Toc187861831"/>
      <w:bookmarkEnd w:id="1411"/>
      <w:r w:rsidRPr="006436AF">
        <w:t>7.8.2</w:t>
      </w:r>
      <w:r w:rsidRPr="006436AF">
        <w:tab/>
      </w:r>
      <w:bookmarkEnd w:id="1406"/>
      <w:bookmarkEnd w:id="1407"/>
      <w:bookmarkEnd w:id="1408"/>
      <w:bookmarkEnd w:id="1409"/>
      <w:bookmarkEnd w:id="1410"/>
      <w:r>
        <w:t>Void</w:t>
      </w:r>
      <w:bookmarkEnd w:id="1412"/>
    </w:p>
    <w:p w14:paraId="197A31F8" w14:textId="44B72345" w:rsidR="001B7DB7" w:rsidRPr="006436AF" w:rsidRDefault="001B7DB7" w:rsidP="00E33028">
      <w:pPr>
        <w:pStyle w:val="Heading3"/>
        <w:keepNext w:val="0"/>
      </w:pPr>
      <w:bookmarkStart w:id="1413" w:name="_CR7_8_3"/>
      <w:bookmarkStart w:id="1414" w:name="_Toc68899630"/>
      <w:bookmarkStart w:id="1415" w:name="_Toc71214381"/>
      <w:bookmarkStart w:id="1416" w:name="_Toc71722055"/>
      <w:bookmarkStart w:id="1417" w:name="_Toc74859107"/>
      <w:bookmarkStart w:id="1418" w:name="_Toc146627005"/>
      <w:bookmarkStart w:id="1419" w:name="_Toc187861832"/>
      <w:bookmarkEnd w:id="1413"/>
      <w:r w:rsidRPr="006436AF">
        <w:t>7.8.3</w:t>
      </w:r>
      <w:r w:rsidRPr="006436AF">
        <w:tab/>
      </w:r>
      <w:bookmarkEnd w:id="1414"/>
      <w:bookmarkEnd w:id="1415"/>
      <w:bookmarkEnd w:id="1416"/>
      <w:bookmarkEnd w:id="1417"/>
      <w:bookmarkEnd w:id="1418"/>
      <w:r>
        <w:t>Void</w:t>
      </w:r>
      <w:bookmarkEnd w:id="1419"/>
    </w:p>
    <w:p w14:paraId="2ECE4632" w14:textId="77777777" w:rsidR="001B7DB7" w:rsidRPr="006436AF" w:rsidRDefault="001B7DB7" w:rsidP="001B7DB7">
      <w:pPr>
        <w:pStyle w:val="Heading2"/>
      </w:pPr>
      <w:bookmarkStart w:id="1420" w:name="_CR7_9"/>
      <w:bookmarkStart w:id="1421" w:name="_Toc68899632"/>
      <w:bookmarkStart w:id="1422" w:name="_Toc71214383"/>
      <w:bookmarkStart w:id="1423" w:name="_Toc71722057"/>
      <w:bookmarkStart w:id="1424" w:name="_Toc74859109"/>
      <w:bookmarkStart w:id="1425" w:name="_Toc146627007"/>
      <w:bookmarkStart w:id="1426" w:name="_Toc187861833"/>
      <w:bookmarkEnd w:id="1420"/>
      <w:r w:rsidRPr="006436AF">
        <w:t>7.9</w:t>
      </w:r>
      <w:r w:rsidRPr="006436AF">
        <w:tab/>
        <w:t>Policy Templates Provisioning API</w:t>
      </w:r>
      <w:bookmarkEnd w:id="1421"/>
      <w:bookmarkEnd w:id="1422"/>
      <w:bookmarkEnd w:id="1423"/>
      <w:bookmarkEnd w:id="1424"/>
      <w:bookmarkEnd w:id="1425"/>
      <w:bookmarkEnd w:id="1426"/>
    </w:p>
    <w:p w14:paraId="3A67B4D8" w14:textId="77777777" w:rsidR="001B7DB7" w:rsidRPr="006436AF" w:rsidRDefault="001B7DB7" w:rsidP="001B7DB7">
      <w:pPr>
        <w:pStyle w:val="Heading3"/>
      </w:pPr>
      <w:bookmarkStart w:id="1427" w:name="_CR7_9_1"/>
      <w:bookmarkStart w:id="1428" w:name="_Toc68899633"/>
      <w:bookmarkStart w:id="1429" w:name="_Toc71214384"/>
      <w:bookmarkStart w:id="1430" w:name="_Toc71722058"/>
      <w:bookmarkStart w:id="1431" w:name="_Toc74859110"/>
      <w:bookmarkStart w:id="1432" w:name="_Toc146627008"/>
      <w:bookmarkStart w:id="1433" w:name="_Toc187861834"/>
      <w:bookmarkEnd w:id="1427"/>
      <w:r w:rsidRPr="006436AF">
        <w:t>7.9.1</w:t>
      </w:r>
      <w:r w:rsidRPr="006436AF">
        <w:tab/>
        <w:t>Overview</w:t>
      </w:r>
      <w:bookmarkEnd w:id="1428"/>
      <w:bookmarkEnd w:id="1429"/>
      <w:bookmarkEnd w:id="1430"/>
      <w:bookmarkEnd w:id="1431"/>
      <w:bookmarkEnd w:id="1432"/>
      <w:bookmarkEnd w:id="1433"/>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434" w:name="_CR7_9_2"/>
      <w:bookmarkStart w:id="1435" w:name="_Toc68899634"/>
      <w:bookmarkStart w:id="1436" w:name="_Toc71214385"/>
      <w:bookmarkStart w:id="1437" w:name="_Toc71722059"/>
      <w:bookmarkStart w:id="1438" w:name="_Toc74859111"/>
      <w:bookmarkStart w:id="1439" w:name="_Toc146627009"/>
      <w:bookmarkStart w:id="1440" w:name="_Toc187861835"/>
      <w:bookmarkEnd w:id="1434"/>
      <w:r w:rsidRPr="006436AF">
        <w:t>7.9.2</w:t>
      </w:r>
      <w:r w:rsidRPr="006436AF">
        <w:tab/>
      </w:r>
      <w:bookmarkEnd w:id="1435"/>
      <w:bookmarkEnd w:id="1436"/>
      <w:bookmarkEnd w:id="1437"/>
      <w:bookmarkEnd w:id="1438"/>
      <w:bookmarkEnd w:id="1439"/>
      <w:r>
        <w:t>Void</w:t>
      </w:r>
      <w:bookmarkEnd w:id="1440"/>
    </w:p>
    <w:p w14:paraId="5AD35245" w14:textId="0F76D246" w:rsidR="001B7DB7" w:rsidRPr="006436AF" w:rsidRDefault="001B7DB7" w:rsidP="00E33028">
      <w:pPr>
        <w:pStyle w:val="Heading3"/>
        <w:keepNext w:val="0"/>
      </w:pPr>
      <w:bookmarkStart w:id="1441" w:name="_CR7_9_3"/>
      <w:bookmarkStart w:id="1442" w:name="_Toc68899635"/>
      <w:bookmarkStart w:id="1443" w:name="_Toc71214386"/>
      <w:bookmarkStart w:id="1444" w:name="_Toc71722060"/>
      <w:bookmarkStart w:id="1445" w:name="_Toc74859112"/>
      <w:bookmarkStart w:id="1446" w:name="_Toc146627010"/>
      <w:bookmarkStart w:id="1447" w:name="_Toc187861836"/>
      <w:bookmarkEnd w:id="1441"/>
      <w:r w:rsidRPr="006436AF">
        <w:t>7.9.3</w:t>
      </w:r>
      <w:r w:rsidRPr="006436AF">
        <w:tab/>
      </w:r>
      <w:bookmarkEnd w:id="1442"/>
      <w:bookmarkEnd w:id="1443"/>
      <w:bookmarkEnd w:id="1444"/>
      <w:bookmarkEnd w:id="1445"/>
      <w:bookmarkEnd w:id="1446"/>
      <w:r>
        <w:t>Void</w:t>
      </w:r>
      <w:bookmarkEnd w:id="1447"/>
    </w:p>
    <w:p w14:paraId="6DB3A033" w14:textId="77777777" w:rsidR="001B7DB7" w:rsidRPr="006436AF" w:rsidRDefault="001B7DB7" w:rsidP="001B7DB7">
      <w:pPr>
        <w:pStyle w:val="Heading2"/>
      </w:pPr>
      <w:bookmarkStart w:id="1448" w:name="_CR7_10"/>
      <w:bookmarkStart w:id="1449" w:name="_Toc146627012"/>
      <w:bookmarkStart w:id="1450" w:name="_Toc187861837"/>
      <w:bookmarkEnd w:id="1448"/>
      <w:r w:rsidRPr="006436AF">
        <w:t>7.10</w:t>
      </w:r>
      <w:r w:rsidRPr="006436AF">
        <w:tab/>
        <w:t>Edge Resources Provisioning API</w:t>
      </w:r>
      <w:bookmarkEnd w:id="1449"/>
      <w:bookmarkEnd w:id="1450"/>
    </w:p>
    <w:p w14:paraId="1F15C209" w14:textId="77777777" w:rsidR="001B7DB7" w:rsidRPr="006436AF" w:rsidRDefault="001B7DB7" w:rsidP="001B7DB7">
      <w:pPr>
        <w:pStyle w:val="Heading3"/>
      </w:pPr>
      <w:bookmarkStart w:id="1451" w:name="_CR7_10_1"/>
      <w:bookmarkStart w:id="1452" w:name="_Toc146627013"/>
      <w:bookmarkStart w:id="1453" w:name="_Toc187861838"/>
      <w:bookmarkEnd w:id="1451"/>
      <w:r w:rsidRPr="006436AF">
        <w:t>7.10.1</w:t>
      </w:r>
      <w:r w:rsidRPr="006436AF">
        <w:tab/>
        <w:t>General</w:t>
      </w:r>
      <w:bookmarkEnd w:id="1452"/>
      <w:bookmarkEnd w:id="1453"/>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454" w:name="_CR7_10_2"/>
      <w:bookmarkStart w:id="1455" w:name="_Toc146627014"/>
      <w:bookmarkStart w:id="1456" w:name="_Toc187861839"/>
      <w:bookmarkEnd w:id="1454"/>
      <w:r w:rsidRPr="006436AF">
        <w:t>7.10.2</w:t>
      </w:r>
      <w:r w:rsidRPr="006436AF">
        <w:tab/>
      </w:r>
      <w:bookmarkEnd w:id="1455"/>
      <w:r>
        <w:t>Void</w:t>
      </w:r>
      <w:bookmarkEnd w:id="1456"/>
    </w:p>
    <w:p w14:paraId="06C33835" w14:textId="09ADE46C" w:rsidR="001B7DB7" w:rsidRPr="006436AF" w:rsidRDefault="001B7DB7" w:rsidP="00E33028">
      <w:pPr>
        <w:pStyle w:val="Heading3"/>
        <w:keepNext w:val="0"/>
      </w:pPr>
      <w:bookmarkStart w:id="1457" w:name="_CR7_10_3"/>
      <w:bookmarkStart w:id="1458" w:name="_Toc146627015"/>
      <w:bookmarkStart w:id="1459" w:name="_Toc187861840"/>
      <w:bookmarkEnd w:id="1457"/>
      <w:r w:rsidRPr="006436AF">
        <w:t>7.10.3</w:t>
      </w:r>
      <w:r w:rsidRPr="006436AF">
        <w:tab/>
      </w:r>
      <w:bookmarkEnd w:id="1458"/>
      <w:r>
        <w:t>Void</w:t>
      </w:r>
      <w:bookmarkEnd w:id="1459"/>
    </w:p>
    <w:p w14:paraId="614F8621" w14:textId="77777777" w:rsidR="001B7DB7" w:rsidRPr="006436AF" w:rsidRDefault="001B7DB7" w:rsidP="001B7DB7">
      <w:pPr>
        <w:pStyle w:val="Heading2"/>
        <w:spacing w:before="240"/>
        <w:ind w:left="1138" w:hanging="1138"/>
      </w:pPr>
      <w:bookmarkStart w:id="1460" w:name="_CR7_11"/>
      <w:bookmarkStart w:id="1461" w:name="_Toc146627020"/>
      <w:bookmarkStart w:id="1462" w:name="_Toc187861841"/>
      <w:bookmarkEnd w:id="1460"/>
      <w:r w:rsidRPr="006436AF">
        <w:t>7.11</w:t>
      </w:r>
      <w:r w:rsidRPr="006436AF">
        <w:tab/>
        <w:t>Event Data Processing Provisioning API</w:t>
      </w:r>
      <w:bookmarkEnd w:id="1461"/>
      <w:bookmarkEnd w:id="1462"/>
    </w:p>
    <w:p w14:paraId="42D97D59" w14:textId="77777777" w:rsidR="001B7DB7" w:rsidRPr="006436AF" w:rsidRDefault="001B7DB7" w:rsidP="001B7DB7">
      <w:pPr>
        <w:pStyle w:val="Heading3"/>
      </w:pPr>
      <w:bookmarkStart w:id="1463" w:name="_CR7_11_1"/>
      <w:bookmarkStart w:id="1464" w:name="_Toc146627021"/>
      <w:bookmarkStart w:id="1465" w:name="_Toc187861842"/>
      <w:bookmarkEnd w:id="1463"/>
      <w:r w:rsidRPr="006436AF">
        <w:t>7.11.1</w:t>
      </w:r>
      <w:r w:rsidRPr="006436AF">
        <w:tab/>
        <w:t>General</w:t>
      </w:r>
      <w:bookmarkEnd w:id="1464"/>
      <w:bookmarkEnd w:id="1465"/>
    </w:p>
    <w:p w14:paraId="2CAAA59C" w14:textId="0C4181B1" w:rsidR="001B7DB7" w:rsidRPr="006436AF" w:rsidRDefault="001B7DB7" w:rsidP="001B7DB7">
      <w:bookmarkStart w:id="1466"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467" w:name="_CR7_11_2"/>
      <w:bookmarkStart w:id="1468" w:name="_Toc146627022"/>
      <w:bookmarkStart w:id="1469" w:name="_Toc187861843"/>
      <w:bookmarkEnd w:id="1466"/>
      <w:bookmarkEnd w:id="1467"/>
      <w:r w:rsidRPr="006436AF">
        <w:t>7.11.2</w:t>
      </w:r>
      <w:r w:rsidRPr="006436AF">
        <w:tab/>
      </w:r>
      <w:bookmarkEnd w:id="1468"/>
      <w:r>
        <w:t>Void</w:t>
      </w:r>
      <w:bookmarkEnd w:id="1469"/>
    </w:p>
    <w:p w14:paraId="6488A564" w14:textId="4063A05C" w:rsidR="001B7DB7" w:rsidRPr="006436AF" w:rsidRDefault="001B7DB7" w:rsidP="00E33028">
      <w:pPr>
        <w:pStyle w:val="Heading3"/>
        <w:keepNext w:val="0"/>
      </w:pPr>
      <w:bookmarkStart w:id="1470" w:name="_CR7_11_3"/>
      <w:bookmarkStart w:id="1471" w:name="_Toc146627023"/>
      <w:bookmarkStart w:id="1472" w:name="_Toc187861844"/>
      <w:bookmarkEnd w:id="1470"/>
      <w:r w:rsidRPr="006436AF">
        <w:t>7.11.3</w:t>
      </w:r>
      <w:r w:rsidRPr="006436AF">
        <w:tab/>
      </w:r>
      <w:bookmarkEnd w:id="1471"/>
      <w:r>
        <w:t>Void</w:t>
      </w:r>
      <w:bookmarkEnd w:id="1472"/>
    </w:p>
    <w:p w14:paraId="359A5B6B" w14:textId="0A043FC9" w:rsidR="00EB6454" w:rsidRPr="00586B6B" w:rsidRDefault="00EB6454" w:rsidP="00EB6454">
      <w:pPr>
        <w:pStyle w:val="Heading1"/>
      </w:pPr>
      <w:bookmarkStart w:id="1473" w:name="_CR8"/>
      <w:bookmarkStart w:id="1474" w:name="_Toc68899641"/>
      <w:bookmarkStart w:id="1475" w:name="_Toc71214392"/>
      <w:bookmarkStart w:id="1476" w:name="_Toc71722066"/>
      <w:bookmarkStart w:id="1477" w:name="_Toc74859118"/>
      <w:bookmarkStart w:id="1478" w:name="_Toc187861845"/>
      <w:bookmarkEnd w:id="1147"/>
      <w:bookmarkEnd w:id="1148"/>
      <w:bookmarkEnd w:id="1149"/>
      <w:bookmarkEnd w:id="1150"/>
      <w:bookmarkEnd w:id="1473"/>
      <w:r>
        <w:t>8</w:t>
      </w:r>
      <w:r>
        <w:tab/>
      </w:r>
      <w:r w:rsidRPr="00586B6B">
        <w:t xml:space="preserve">Media </w:t>
      </w:r>
      <w:r>
        <w:t>i</w:t>
      </w:r>
      <w:r w:rsidRPr="00586B6B">
        <w:t xml:space="preserve">ngest and </w:t>
      </w:r>
      <w:r>
        <w:t>p</w:t>
      </w:r>
      <w:r w:rsidRPr="00586B6B">
        <w:t>ublish (M2) protocols</w:t>
      </w:r>
      <w:bookmarkEnd w:id="1478"/>
    </w:p>
    <w:p w14:paraId="7DB1E7F7" w14:textId="77777777" w:rsidR="00EB6454" w:rsidRPr="00586B6B" w:rsidRDefault="00EB6454" w:rsidP="00EB6454">
      <w:pPr>
        <w:pStyle w:val="Heading2"/>
      </w:pPr>
      <w:bookmarkStart w:id="1479" w:name="_CR8_1"/>
      <w:bookmarkStart w:id="1480" w:name="_Toc68899638"/>
      <w:bookmarkStart w:id="1481" w:name="_Toc71214389"/>
      <w:bookmarkStart w:id="1482" w:name="_Toc71722063"/>
      <w:bookmarkStart w:id="1483" w:name="_Toc74859115"/>
      <w:bookmarkStart w:id="1484" w:name="_Toc123800863"/>
      <w:bookmarkStart w:id="1485" w:name="_Toc187861846"/>
      <w:bookmarkEnd w:id="1479"/>
      <w:r w:rsidRPr="00586B6B">
        <w:t>8.1</w:t>
      </w:r>
      <w:r w:rsidRPr="00586B6B">
        <w:tab/>
        <w:t>General</w:t>
      </w:r>
      <w:bookmarkEnd w:id="1480"/>
      <w:bookmarkEnd w:id="1481"/>
      <w:bookmarkEnd w:id="1482"/>
      <w:bookmarkEnd w:id="1483"/>
      <w:bookmarkEnd w:id="1484"/>
      <w:bookmarkEnd w:id="1485"/>
    </w:p>
    <w:p w14:paraId="2D1CF59A" w14:textId="77777777" w:rsidR="00EB6454" w:rsidRPr="00586B6B" w:rsidRDefault="00EB6454" w:rsidP="00EB6454">
      <w:pPr>
        <w:keepNext/>
      </w:pPr>
      <w:r w:rsidRPr="00586B6B">
        <w:t>The set of content protocols supported by the 5GMS AS is listed in table 8.1-1 below:</w:t>
      </w:r>
    </w:p>
    <w:p w14:paraId="4B06ECFC" w14:textId="77777777" w:rsidR="00EB6454" w:rsidRPr="00586B6B" w:rsidRDefault="00EB6454" w:rsidP="00EB6454">
      <w:pPr>
        <w:pStyle w:val="TH"/>
      </w:pPr>
      <w:bookmarkStart w:id="1486" w:name="_CRTable8_11"/>
      <w:r w:rsidRPr="00586B6B">
        <w:t>Table </w:t>
      </w:r>
      <w:bookmarkEnd w:id="1486"/>
      <w:r w:rsidRPr="00586B6B">
        <w:t>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EB6454" w:rsidRPr="00586B6B" w14:paraId="219BEEF1" w14:textId="77777777" w:rsidTr="002E2BF2">
        <w:trPr>
          <w:tblHeader/>
        </w:trPr>
        <w:tc>
          <w:tcPr>
            <w:tcW w:w="3681" w:type="dxa"/>
            <w:shd w:val="clear" w:color="auto" w:fill="BFBFBF" w:themeFill="background1" w:themeFillShade="BF"/>
          </w:tcPr>
          <w:p w14:paraId="63BE69CB" w14:textId="77777777" w:rsidR="00EB6454" w:rsidRPr="00586B6B" w:rsidRDefault="00EB6454" w:rsidP="002E2BF2">
            <w:pPr>
              <w:pStyle w:val="TAH"/>
            </w:pPr>
            <w:r w:rsidRPr="00586B6B">
              <w:t>Description</w:t>
            </w:r>
          </w:p>
        </w:tc>
        <w:tc>
          <w:tcPr>
            <w:tcW w:w="5103" w:type="dxa"/>
            <w:shd w:val="clear" w:color="auto" w:fill="BFBFBF" w:themeFill="background1" w:themeFillShade="BF"/>
          </w:tcPr>
          <w:p w14:paraId="1AED8051" w14:textId="77777777" w:rsidR="00EB6454" w:rsidRPr="00586B6B" w:rsidRDefault="00EB6454" w:rsidP="002E2BF2">
            <w:pPr>
              <w:pStyle w:val="TAH"/>
            </w:pPr>
            <w:r w:rsidRPr="00586B6B">
              <w:t>Term identifier</w:t>
            </w:r>
          </w:p>
        </w:tc>
        <w:tc>
          <w:tcPr>
            <w:tcW w:w="845" w:type="dxa"/>
            <w:shd w:val="clear" w:color="auto" w:fill="BFBFBF" w:themeFill="background1" w:themeFillShade="BF"/>
          </w:tcPr>
          <w:p w14:paraId="246068A9" w14:textId="77777777" w:rsidR="00EB6454" w:rsidRPr="00586B6B" w:rsidRDefault="00EB6454" w:rsidP="002E2BF2">
            <w:pPr>
              <w:pStyle w:val="TAH"/>
            </w:pPr>
            <w:r w:rsidRPr="00586B6B">
              <w:t>Clause</w:t>
            </w:r>
          </w:p>
        </w:tc>
      </w:tr>
      <w:tr w:rsidR="00EB6454" w:rsidRPr="00586B6B" w14:paraId="51FEA62B" w14:textId="77777777" w:rsidTr="002E2BF2">
        <w:tc>
          <w:tcPr>
            <w:tcW w:w="9629" w:type="dxa"/>
            <w:gridSpan w:val="3"/>
            <w:shd w:val="clear" w:color="auto" w:fill="auto"/>
          </w:tcPr>
          <w:p w14:paraId="762A5B54" w14:textId="600FCA06" w:rsidR="00EB6454" w:rsidRPr="00586B6B" w:rsidRDefault="00EB6454" w:rsidP="002E2BF2">
            <w:pPr>
              <w:pStyle w:val="TAH"/>
            </w:pPr>
            <w:r w:rsidRPr="00586B6B">
              <w:t xml:space="preserve">Content ingest protocols at </w:t>
            </w:r>
            <w:r>
              <w:t>reference point</w:t>
            </w:r>
            <w:r w:rsidRPr="00586B6B">
              <w:t xml:space="preserve"> M2d</w:t>
            </w:r>
          </w:p>
        </w:tc>
      </w:tr>
      <w:tr w:rsidR="00EB6454" w:rsidRPr="00586B6B" w14:paraId="03F7FE56"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994D1" w14:textId="77777777" w:rsidR="00EB6454" w:rsidRPr="00586B6B" w:rsidRDefault="00EB6454" w:rsidP="002E2BF2">
            <w:pPr>
              <w:pStyle w:val="TAL"/>
            </w:pPr>
            <w:r w:rsidRPr="00586B6B">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0EDD90" w14:textId="77777777" w:rsidR="00EB6454" w:rsidRPr="007B6909" w:rsidRDefault="00EB6454" w:rsidP="002E2BF2">
            <w:pPr>
              <w:pStyle w:val="TAL"/>
            </w:pPr>
            <w:r w:rsidRPr="007B6909">
              <w:rPr>
                <w:rStyle w:val="Codechar0"/>
              </w:rPr>
              <w:t>urn:3gpp:5gms:content-protocol:http-pull</w:t>
            </w:r>
            <w:r w:rsidRPr="007B6909">
              <w:t xml:space="preserve"> or </w:t>
            </w:r>
            <w:r w:rsidRPr="007B6909">
              <w:rPr>
                <w:rStyle w:val="Codechar0"/>
              </w:rPr>
              <w:t>urn:3gpp:5gms:content-protocol:http-pull-ingest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6834E" w14:textId="77777777" w:rsidR="00EB6454" w:rsidRPr="00586B6B" w:rsidRDefault="00EB6454" w:rsidP="002E2BF2">
            <w:pPr>
              <w:pStyle w:val="TAC"/>
            </w:pPr>
            <w:r w:rsidRPr="00586B6B">
              <w:t>8.2</w:t>
            </w:r>
          </w:p>
        </w:tc>
      </w:tr>
      <w:tr w:rsidR="00EB6454" w:rsidRPr="00586B6B" w14:paraId="1D394CEE"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E4E928" w14:textId="77777777" w:rsidR="00EB6454" w:rsidRPr="00586B6B" w:rsidRDefault="00EB6454" w:rsidP="002E2BF2">
            <w:pPr>
              <w:pStyle w:val="TAL"/>
            </w:pPr>
            <w:r w:rsidRPr="00586B6B">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D17B0B" w14:textId="77777777" w:rsidR="00EB6454" w:rsidRPr="007B6909" w:rsidRDefault="00EB6454" w:rsidP="002E2BF2">
            <w:pPr>
              <w:pStyle w:val="TAL"/>
            </w:pPr>
            <w:hyperlink r:id="rId23" w:history="1">
              <w:r w:rsidRPr="007B6909">
                <w:rPr>
                  <w:rStyle w:val="Codechar0"/>
                </w:rPr>
                <w:t>http://dashif.org/ingest/v1.2</w:t>
              </w:r>
            </w:hyperlink>
            <w:r w:rsidRPr="007B6909">
              <w:rPr>
                <w:rStyle w:val="Codechar0"/>
              </w:rPr>
              <w:t>/interface-1</w:t>
            </w:r>
            <w:r w:rsidRPr="007B6909">
              <w:t xml:space="preserve"> or</w:t>
            </w:r>
            <w:r w:rsidRPr="007B6909">
              <w:br/>
            </w:r>
            <w:r w:rsidRPr="007B6909">
              <w:rPr>
                <w:rStyle w:val="Codechar0"/>
              </w:rPr>
              <w:t xml:space="preserve">http://dashif.org/ingest/v1.2/interface-2 </w:t>
            </w:r>
            <w:r w:rsidRPr="007B6909">
              <w:t>or</w:t>
            </w:r>
            <w:r w:rsidRPr="007B6909">
              <w:br/>
            </w:r>
            <w:r w:rsidRPr="007B6909">
              <w:rPr>
                <w:rStyle w:val="Codechar0"/>
              </w:rPr>
              <w:t>urn:3gpp:5gms:content-protocol:dash-if-ingest</w:t>
            </w:r>
            <w:r w:rsidRPr="007B6909">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A5B31" w14:textId="77777777" w:rsidR="00EB6454" w:rsidRPr="00586B6B" w:rsidRDefault="00EB6454" w:rsidP="002E2BF2">
            <w:pPr>
              <w:pStyle w:val="TAC"/>
            </w:pPr>
            <w:r w:rsidRPr="00586B6B">
              <w:t>8.3</w:t>
            </w:r>
          </w:p>
        </w:tc>
      </w:tr>
      <w:tr w:rsidR="00EB6454" w:rsidRPr="00586B6B" w14:paraId="0A9E091B" w14:textId="77777777" w:rsidTr="002E2BF2">
        <w:tc>
          <w:tcPr>
            <w:tcW w:w="3681" w:type="dxa"/>
            <w:shd w:val="clear" w:color="auto" w:fill="auto"/>
          </w:tcPr>
          <w:p w14:paraId="3A49100B" w14:textId="77777777" w:rsidR="00EB6454" w:rsidRPr="00586B6B" w:rsidRDefault="00EB6454" w:rsidP="002E2BF2">
            <w:pPr>
              <w:pStyle w:val="TAL"/>
            </w:pPr>
            <w:r w:rsidRPr="00586B6B">
              <w:t xml:space="preserve">HTTP </w:t>
            </w:r>
            <w:r>
              <w:t xml:space="preserve">low-latency </w:t>
            </w:r>
            <w:r w:rsidRPr="00586B6B">
              <w:t>pull-based content ingest protocol</w:t>
            </w:r>
          </w:p>
        </w:tc>
        <w:tc>
          <w:tcPr>
            <w:tcW w:w="5103" w:type="dxa"/>
            <w:shd w:val="clear" w:color="auto" w:fill="auto"/>
          </w:tcPr>
          <w:p w14:paraId="1FF937B6" w14:textId="77777777" w:rsidR="00EB6454" w:rsidRPr="007B6909" w:rsidRDefault="00EB6454" w:rsidP="002E2BF2">
            <w:pPr>
              <w:pStyle w:val="TAL"/>
              <w:rPr>
                <w:rStyle w:val="Codechar0"/>
              </w:rPr>
            </w:pPr>
            <w:r w:rsidRPr="007B6909">
              <w:rPr>
                <w:rStyle w:val="Codechar0"/>
              </w:rPr>
              <w:t>urn:3gpp:5gms:content-protocol:http-ll-pull</w:t>
            </w:r>
          </w:p>
        </w:tc>
        <w:tc>
          <w:tcPr>
            <w:tcW w:w="845" w:type="dxa"/>
          </w:tcPr>
          <w:p w14:paraId="36DB000F" w14:textId="77777777" w:rsidR="00EB6454" w:rsidRPr="00586B6B" w:rsidRDefault="00EB6454" w:rsidP="002E2BF2">
            <w:pPr>
              <w:pStyle w:val="TAC"/>
            </w:pPr>
            <w:r w:rsidRPr="00586B6B">
              <w:t>8.</w:t>
            </w:r>
            <w:r>
              <w:t>4</w:t>
            </w:r>
          </w:p>
        </w:tc>
      </w:tr>
      <w:tr w:rsidR="00EB6454" w:rsidRPr="00586B6B" w14:paraId="296EB198" w14:textId="77777777" w:rsidTr="002E2BF2">
        <w:tc>
          <w:tcPr>
            <w:tcW w:w="9629" w:type="dxa"/>
            <w:gridSpan w:val="3"/>
            <w:shd w:val="clear" w:color="auto" w:fill="auto"/>
          </w:tcPr>
          <w:p w14:paraId="6BD0197D" w14:textId="58C6375F" w:rsidR="00EB6454" w:rsidRPr="007B6909" w:rsidRDefault="00EB6454" w:rsidP="002E2BF2">
            <w:pPr>
              <w:pStyle w:val="TAH"/>
            </w:pPr>
            <w:r w:rsidRPr="007B6909">
              <w:t>Content egest protocols at reference point M2u</w:t>
            </w:r>
          </w:p>
        </w:tc>
      </w:tr>
      <w:tr w:rsidR="00EB6454" w:rsidRPr="00586B6B" w14:paraId="6F0BCF4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9FDE53" w14:textId="77777777" w:rsidR="00EB6454" w:rsidRPr="00586B6B" w:rsidRDefault="00EB6454" w:rsidP="002E2BF2">
            <w:pPr>
              <w:pStyle w:val="TAL"/>
            </w:pPr>
            <w:r w:rsidRPr="00406258">
              <w:t>HTTP pull-based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20E248" w14:textId="77777777" w:rsidR="00EB6454" w:rsidRPr="007B6909" w:rsidRDefault="00EB6454" w:rsidP="002E2BF2">
            <w:pPr>
              <w:pStyle w:val="TAL"/>
              <w:rPr>
                <w:rStyle w:val="Codechar0"/>
              </w:rPr>
            </w:pPr>
            <w:r w:rsidRPr="007B6909">
              <w:rPr>
                <w:rStyle w:val="Codechar0"/>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95AC9D" w14:textId="77777777" w:rsidR="00EB6454" w:rsidRPr="00586B6B" w:rsidRDefault="00EB6454" w:rsidP="002E2BF2">
            <w:pPr>
              <w:pStyle w:val="TAC"/>
            </w:pPr>
            <w:r w:rsidRPr="00406258">
              <w:t>8.</w:t>
            </w:r>
            <w:r>
              <w:t>5</w:t>
            </w:r>
          </w:p>
        </w:tc>
      </w:tr>
      <w:tr w:rsidR="00EB6454" w:rsidRPr="00406258" w14:paraId="596FE5AD"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1D0675" w14:textId="77777777" w:rsidR="00EB6454" w:rsidRPr="00406258" w:rsidRDefault="00EB6454" w:rsidP="002E2BF2">
            <w:pPr>
              <w:pStyle w:val="TAL"/>
            </w:pPr>
            <w:r w:rsidRPr="00406258">
              <w:t>DASH-IF push-based content</w:t>
            </w:r>
            <w:r>
              <w:t xml:space="preserve"> egest</w:t>
            </w:r>
            <w:r w:rsidRPr="00406258">
              <w:t xml:space="preserve">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8D7A9C" w14:textId="77777777" w:rsidR="00EB6454" w:rsidRPr="007B6909" w:rsidRDefault="00EB6454" w:rsidP="002E2BF2">
            <w:pPr>
              <w:pStyle w:val="TAL"/>
            </w:pPr>
            <w:r w:rsidRPr="007B6909">
              <w:rPr>
                <w:rStyle w:val="Codechar0"/>
              </w:rPr>
              <w:t>http://dashif.org/ingest/v1.2/interface-1</w:t>
            </w:r>
            <w:r w:rsidRPr="007B6909">
              <w:t xml:space="preserve"> or</w:t>
            </w:r>
            <w:r w:rsidRPr="007B6909">
              <w:br/>
            </w:r>
            <w:r w:rsidRPr="007B6909">
              <w:rPr>
                <w:rStyle w:val="Codechar0"/>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A5B724" w14:textId="77777777" w:rsidR="00EB6454" w:rsidRPr="00406258" w:rsidRDefault="00EB6454" w:rsidP="002E2BF2">
            <w:pPr>
              <w:pStyle w:val="TAC"/>
            </w:pPr>
            <w:r w:rsidRPr="00406258">
              <w:t>8.</w:t>
            </w:r>
            <w:r>
              <w:t>6</w:t>
            </w:r>
          </w:p>
        </w:tc>
      </w:tr>
      <w:tr w:rsidR="00EB6454" w:rsidRPr="00586B6B" w14:paraId="7570443F" w14:textId="77777777" w:rsidTr="002E2BF2">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CAF298" w14:textId="77777777" w:rsidR="00EB6454" w:rsidRPr="00586B6B" w:rsidRDefault="00EB6454" w:rsidP="002E2BF2">
            <w:pPr>
              <w:pStyle w:val="TAL"/>
            </w:pPr>
            <w:r w:rsidRPr="00586B6B">
              <w:t xml:space="preserve">HTTP </w:t>
            </w:r>
            <w:r>
              <w:t xml:space="preserve">low-latency </w:t>
            </w:r>
            <w:r w:rsidRPr="00586B6B">
              <w:t xml:space="preserve">pull-based content </w:t>
            </w:r>
            <w:r>
              <w:t>e</w:t>
            </w:r>
            <w:r w:rsidRPr="00586B6B">
              <w:t>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C97567" w14:textId="77777777" w:rsidR="00EB6454" w:rsidRPr="00321CDE" w:rsidRDefault="00EB6454" w:rsidP="002E2BF2">
            <w:pPr>
              <w:pStyle w:val="TAL"/>
              <w:rPr>
                <w:rStyle w:val="Codechar0"/>
              </w:rPr>
            </w:pPr>
            <w:r w:rsidRPr="24EAC35C">
              <w:rPr>
                <w:rStyle w:val="Codechar0"/>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A9D580" w14:textId="77777777" w:rsidR="00EB6454" w:rsidRPr="00586B6B" w:rsidRDefault="00EB6454" w:rsidP="002E2BF2">
            <w:pPr>
              <w:pStyle w:val="TAC"/>
            </w:pPr>
            <w:r>
              <w:t>8.7</w:t>
            </w:r>
          </w:p>
        </w:tc>
      </w:tr>
      <w:tr w:rsidR="00EB6454" w:rsidRPr="00586B6B" w14:paraId="199EBD62" w14:textId="77777777" w:rsidTr="002E2BF2">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F7204B" w14:textId="77777777" w:rsidR="00EB6454" w:rsidRPr="00063FF4" w:rsidRDefault="00EB6454" w:rsidP="002E2BF2">
            <w:pPr>
              <w:pStyle w:val="TAN"/>
            </w:pPr>
            <w:r>
              <w:t>NOTE:</w:t>
            </w:r>
            <w:r>
              <w:tab/>
              <w:t>Term identifier deprecated in this version of the present document.</w:t>
            </w:r>
          </w:p>
        </w:tc>
      </w:tr>
    </w:tbl>
    <w:p w14:paraId="79D40DDF" w14:textId="77777777" w:rsidR="00EB6454" w:rsidRPr="00586B6B" w:rsidRDefault="00EB6454" w:rsidP="00EB6454">
      <w:pPr>
        <w:pStyle w:val="TAN"/>
        <w:keepNext w:val="0"/>
      </w:pPr>
    </w:p>
    <w:p w14:paraId="572529D5" w14:textId="77777777" w:rsidR="00EB6454" w:rsidRPr="00586B6B" w:rsidRDefault="00EB6454" w:rsidP="00EB6454">
      <w:pPr>
        <w:pStyle w:val="Heading2"/>
      </w:pPr>
      <w:bookmarkStart w:id="1487" w:name="_CR8_2"/>
      <w:bookmarkStart w:id="1488" w:name="_Toc68899639"/>
      <w:bookmarkStart w:id="1489" w:name="_Toc71214390"/>
      <w:bookmarkStart w:id="1490" w:name="_Toc71722064"/>
      <w:bookmarkStart w:id="1491" w:name="_Toc74859116"/>
      <w:bookmarkStart w:id="1492" w:name="_Toc123800864"/>
      <w:bookmarkStart w:id="1493" w:name="_Toc187861847"/>
      <w:bookmarkEnd w:id="1487"/>
      <w:r w:rsidRPr="00586B6B">
        <w:t>8.2</w:t>
      </w:r>
      <w:r w:rsidRPr="00586B6B">
        <w:tab/>
        <w:t>HTTP pull-based content ingest protocol</w:t>
      </w:r>
      <w:bookmarkEnd w:id="1488"/>
      <w:bookmarkEnd w:id="1489"/>
      <w:bookmarkEnd w:id="1490"/>
      <w:bookmarkEnd w:id="1491"/>
      <w:bookmarkEnd w:id="1492"/>
      <w:bookmarkEnd w:id="1493"/>
    </w:p>
    <w:p w14:paraId="47C2BA1A" w14:textId="65EAB310" w:rsidR="00EB6454" w:rsidRDefault="00EB6454" w:rsidP="00EB6454">
      <w:pPr>
        <w:keepNext/>
        <w:keepLines/>
      </w:pPr>
      <w:bookmarkStart w:id="1494" w:name="_Toc68899640"/>
      <w:bookmarkStart w:id="1495" w:name="_Toc71214391"/>
      <w:bookmarkStart w:id="1496" w:name="_Toc71722065"/>
      <w:bookmarkStart w:id="1497" w:name="_Toc74859117"/>
      <w:r>
        <w:t xml:space="preserve">The following provisions shall apply if </w:t>
      </w:r>
      <w:proofErr w:type="spellStart"/>
      <w:r w:rsidRPr="00321CDE">
        <w:rPr>
          <w:rStyle w:val="Codechar0"/>
        </w:rPr>
        <w:t>IngestConfiguration.protocol</w:t>
      </w:r>
      <w:proofErr w:type="spellEnd"/>
      <w:r>
        <w:t xml:space="preserve"> is set </w:t>
      </w:r>
      <w:r w:rsidRPr="00E817AC">
        <w:t xml:space="preserve">to </w:t>
      </w:r>
      <w:r w:rsidRPr="00E817AC">
        <w:rPr>
          <w:rStyle w:val="Codechar0"/>
        </w:rPr>
        <w:t>urn:3gpp:</w:t>
      </w:r>
      <w:r w:rsidR="00BB51AC">
        <w:rPr>
          <w:rStyle w:val="Codechar0"/>
        </w:rPr>
        <w:t>‌</w:t>
      </w:r>
      <w:r w:rsidRPr="00E817AC">
        <w:rPr>
          <w:rStyle w:val="Codechar0"/>
        </w:rPr>
        <w:t>5gms:</w:t>
      </w:r>
      <w:r w:rsidR="00BB51AC">
        <w:rPr>
          <w:rStyle w:val="Codechar0"/>
        </w:rPr>
        <w:t>‌</w:t>
      </w:r>
      <w:r w:rsidRPr="00E817AC">
        <w:rPr>
          <w:rStyle w:val="Codechar0"/>
        </w:rPr>
        <w:t>content-protocol:</w:t>
      </w:r>
      <w:r w:rsidR="00BB51AC">
        <w:rPr>
          <w:rStyle w:val="Codechar0"/>
        </w:rPr>
        <w:t>‌</w:t>
      </w:r>
      <w:r w:rsidRPr="00E817AC">
        <w:rPr>
          <w:rStyle w:val="Codechar0"/>
        </w:rPr>
        <w:t>http-pull</w:t>
      </w:r>
      <w:r w:rsidRPr="00E817AC">
        <w:t xml:space="preserve"> or to the deprecated value</w:t>
      </w:r>
      <w:r>
        <w:t xml:space="preserve"> </w:t>
      </w:r>
      <w:r w:rsidRPr="00321CDE">
        <w:rPr>
          <w:rStyle w:val="Codechar0"/>
        </w:rPr>
        <w:t>urn:‌3gpp:‌5gms:‌content-protocol:‌http-pull</w:t>
      </w:r>
      <w:r>
        <w:t xml:space="preserve"> in the Content Hosting Configuration</w:t>
      </w:r>
      <w:r w:rsidR="00BB51AC">
        <w:t>:</w:t>
      </w:r>
    </w:p>
    <w:p w14:paraId="146A5C9A" w14:textId="7AF7A53B" w:rsidR="00EB6454" w:rsidRDefault="00EB6454" w:rsidP="00EB6454">
      <w:pPr>
        <w:pStyle w:val="B1"/>
      </w:pPr>
      <w:r>
        <w:t>-</w:t>
      </w:r>
      <w:r>
        <w:tab/>
      </w:r>
      <w:r w:rsidR="00BB51AC">
        <w:t>M</w:t>
      </w:r>
      <w:r>
        <w:t>edia resources shall be ingested by the 5GMSd AS from the 5GMSd Application Provider using HTTP [25].</w:t>
      </w:r>
    </w:p>
    <w:p w14:paraId="4F6F3BAA" w14:textId="77777777" w:rsidR="00EB6454" w:rsidRDefault="00EB6454" w:rsidP="00EB6454">
      <w:pPr>
        <w:pStyle w:val="NO"/>
      </w:pPr>
      <w:r>
        <w:t>NOTE 0:</w:t>
      </w:r>
      <w:r>
        <w:tab/>
        <w:t xml:space="preserve">Any supported HTTP protocol version may be used for </w:t>
      </w:r>
      <w:r w:rsidRPr="00586B6B">
        <w:t xml:space="preserve">HTTP pull-based content ingest </w:t>
      </w:r>
      <w:r>
        <w:t>at reference point M2d.</w:t>
      </w:r>
    </w:p>
    <w:p w14:paraId="7950B9AD" w14:textId="675A8CC1" w:rsidR="00EB6454" w:rsidRDefault="00EB6454" w:rsidP="00F13C21">
      <w:pPr>
        <w:pStyle w:val="B1"/>
        <w:keepNext/>
        <w:keepLines/>
      </w:pPr>
      <w:r>
        <w:t>-</w:t>
      </w:r>
      <w:r>
        <w:tab/>
        <w:t xml:space="preserve">The </w:t>
      </w:r>
      <w:proofErr w:type="spellStart"/>
      <w:r w:rsidRPr="00E817AC">
        <w:rPr>
          <w:rStyle w:val="Codechar0"/>
        </w:rPr>
        <w:t>IngestConfiguration.mode</w:t>
      </w:r>
      <w:proofErr w:type="spellEnd"/>
      <w:r w:rsidRPr="00E817AC">
        <w:t xml:space="preserve"> property shall be set to </w:t>
      </w:r>
      <w:r w:rsidRPr="00F13C21">
        <w:rPr>
          <w:rStyle w:val="Codechar0"/>
        </w:rPr>
        <w:t>PULL</w:t>
      </w:r>
      <w:r w:rsidRPr="00394BD5">
        <w:t>,</w:t>
      </w:r>
      <w:r>
        <w:t xml:space="preserve"> indicating that a </w:t>
      </w:r>
      <w:r w:rsidR="000C2AC9">
        <w:t>p</w:t>
      </w:r>
      <w:r>
        <w:t>ull-based protocol is used.</w:t>
      </w:r>
    </w:p>
    <w:p w14:paraId="28F028A5" w14:textId="3105E851" w:rsidR="00EB6454" w:rsidRDefault="00EB6454" w:rsidP="00F13C21">
      <w:pPr>
        <w:pStyle w:val="B1"/>
        <w:keepLines/>
      </w:pPr>
      <w:r>
        <w:t>-</w:t>
      </w:r>
      <w:r>
        <w:tab/>
        <w:t xml:space="preserve">The </w:t>
      </w:r>
      <w:proofErr w:type="spellStart"/>
      <w:r w:rsidRPr="00321CDE">
        <w:rPr>
          <w:rStyle w:val="Codechar0"/>
        </w:rPr>
        <w:t>IngestConfiguration.baseURL</w:t>
      </w:r>
      <w:proofErr w:type="spellEnd"/>
      <w:r>
        <w:t xml:space="preserve"> property shall point at the 5GMSd Application Provider's origin server, as specified in table 7.6.3.1</w:t>
      </w:r>
      <w:r>
        <w:noBreakHyphen/>
        <w:t>1, and may indicate the use of HTTPS [30].</w:t>
      </w:r>
    </w:p>
    <w:p w14:paraId="20541317" w14:textId="77777777" w:rsidR="00EB6454" w:rsidRDefault="00EB6454" w:rsidP="00EB6454">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546D2854" w14:textId="77777777" w:rsidR="00EB6454" w:rsidRDefault="00EB6454" w:rsidP="00EB6454">
      <w:pPr>
        <w:pStyle w:val="B1"/>
        <w:keepNext/>
      </w:pPr>
      <w:r>
        <w:t>1.</w:t>
      </w:r>
      <w:r>
        <w:tab/>
        <w:t xml:space="preserve">The prefix of the request URL indicated in the </w:t>
      </w:r>
      <w:proofErr w:type="spellStart"/>
      <w:r w:rsidRPr="00321CDE">
        <w:rPr>
          <w:rStyle w:val="Codechar0"/>
        </w:rPr>
        <w:t>Distribution‌Configuration</w:t>
      </w:r>
      <w:proofErr w:type="spellEnd"/>
      <w:r w:rsidRPr="00321CDE">
        <w:rPr>
          <w:rStyle w:val="Codechar0"/>
        </w:rPr>
        <w:t>.‌</w:t>
      </w:r>
      <w:proofErr w:type="spellStart"/>
      <w:r w:rsidRPr="00321CDE">
        <w:rPr>
          <w:rStyle w:val="Codechar0"/>
        </w:rPr>
        <w:t>baseURL</w:t>
      </w:r>
      <w:proofErr w:type="spellEnd"/>
      <w:r>
        <w:t xml:space="preserve"> of the applicable Content Hosting Configuration is replaced with that of the corresponding </w:t>
      </w:r>
      <w:proofErr w:type="spellStart"/>
      <w:r w:rsidRPr="00321CDE">
        <w:rPr>
          <w:rStyle w:val="Codechar0"/>
        </w:rPr>
        <w:t>Ingest‌Configuration</w:t>
      </w:r>
      <w:proofErr w:type="spellEnd"/>
      <w:r w:rsidRPr="00321CDE">
        <w:rPr>
          <w:rStyle w:val="Codechar0"/>
        </w:rPr>
        <w:t>‌.</w:t>
      </w:r>
      <w:proofErr w:type="spellStart"/>
      <w:r w:rsidRPr="00321CDE">
        <w:rPr>
          <w:rStyle w:val="Codechar0"/>
        </w:rPr>
        <w:t>baseURL</w:t>
      </w:r>
      <w:proofErr w:type="spellEnd"/>
      <w:r w:rsidRPr="006A653E">
        <w:t>.</w:t>
      </w:r>
    </w:p>
    <w:p w14:paraId="7AB10996" w14:textId="77777777" w:rsidR="00EB6454" w:rsidRDefault="00EB6454" w:rsidP="00EB6454">
      <w:pPr>
        <w:pStyle w:val="NO"/>
      </w:pPr>
      <w:r>
        <w:t>NOTE 1:</w:t>
      </w:r>
      <w:r>
        <w:tab/>
        <w:t>It is the responsibility of the 5GMSd AF to assign unique M4d base URLs to each provisioned Content Hosting Configuration so as to ensure that this substitution is unambiguous.</w:t>
      </w:r>
    </w:p>
    <w:p w14:paraId="74C9AEFC" w14:textId="77777777" w:rsidR="00EB6454" w:rsidRPr="000E2778" w:rsidRDefault="00EB6454" w:rsidP="00EB6454">
      <w:pPr>
        <w:pStyle w:val="B1"/>
      </w:pPr>
      <w:r>
        <w:t>2.</w:t>
      </w:r>
      <w:r>
        <w:tab/>
        <w:t xml:space="preserve">The path rewrite rules (if provisioned in </w:t>
      </w:r>
      <w:proofErr w:type="spellStart"/>
      <w:r w:rsidRPr="00321CDE">
        <w:rPr>
          <w:rStyle w:val="Codechar0"/>
        </w:rPr>
        <w:t>DistributionConfiguration.PathRewriteRules</w:t>
      </w:r>
      <w:proofErr w:type="spellEnd"/>
      <w:r>
        <w:t xml:space="preserve">) are applied in strict order to the remainder of the request URL (i.e., the path segments following </w:t>
      </w:r>
      <w:proofErr w:type="spellStart"/>
      <w:r w:rsidRPr="00321CDE">
        <w:rPr>
          <w:rStyle w:val="Codechar0"/>
        </w:rPr>
        <w:t>Distribution‌Configuration</w:t>
      </w:r>
      <w:proofErr w:type="spellEnd"/>
      <w:r w:rsidRPr="00321CDE">
        <w:rPr>
          <w:rStyle w:val="Codechar0"/>
        </w:rPr>
        <w:t>.‌</w:t>
      </w:r>
      <w:proofErr w:type="spellStart"/>
      <w:r w:rsidRPr="00321CDE">
        <w:rPr>
          <w:rStyle w:val="Codechar0"/>
        </w:rPr>
        <w:t>baseURL</w:t>
      </w:r>
      <w:proofErr w:type="spellEnd"/>
      <w:r w:rsidRPr="000E2778">
        <w:t>).</w:t>
      </w:r>
      <w:r>
        <w:t xml:space="preserve"> The </w:t>
      </w:r>
      <w:proofErr w:type="spellStart"/>
      <w:r w:rsidRPr="00321CDE">
        <w:rPr>
          <w:rStyle w:val="Codechar0"/>
        </w:rPr>
        <w:t>requestPathPattern</w:t>
      </w:r>
      <w:proofErr w:type="spellEnd"/>
      <w:r>
        <w:t xml:space="preserve"> of the first matching path rewrite rule is replaced with the corresponding </w:t>
      </w:r>
      <w:proofErr w:type="spellStart"/>
      <w:r w:rsidRPr="00321CDE">
        <w:rPr>
          <w:rStyle w:val="Codechar0"/>
        </w:rPr>
        <w:t>mappedPath</w:t>
      </w:r>
      <w:proofErr w:type="spellEnd"/>
      <w:r w:rsidRPr="000E2778">
        <w:t>.</w:t>
      </w:r>
    </w:p>
    <w:p w14:paraId="784ADE2C" w14:textId="77777777" w:rsidR="00EB6454" w:rsidRPr="006436AF" w:rsidRDefault="00EB6454" w:rsidP="00EB6454">
      <w:bookmarkStart w:id="1498" w:name="_Toc123800865"/>
      <w:r w:rsidRPr="006436AF">
        <w:t xml:space="preserve">In the case where the 5GMSd Application Provider's origin server issues an HTTP </w:t>
      </w:r>
      <w:r w:rsidRPr="00321CDE">
        <w:rPr>
          <w:rStyle w:val="Codechar0"/>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6B3A3C16" w14:textId="77777777" w:rsidR="00EB6454" w:rsidRPr="006436AF" w:rsidRDefault="00EB6454" w:rsidP="00EB6454">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34200CCE" w14:textId="77777777" w:rsidR="00EB6454" w:rsidRPr="00586B6B" w:rsidRDefault="00EB6454" w:rsidP="00EB6454">
      <w:pPr>
        <w:pStyle w:val="Heading2"/>
      </w:pPr>
      <w:bookmarkStart w:id="1499" w:name="_CR8_3"/>
      <w:bookmarkStart w:id="1500" w:name="_Toc187861848"/>
      <w:bookmarkEnd w:id="1499"/>
      <w:r w:rsidRPr="00586B6B">
        <w:t>8.3</w:t>
      </w:r>
      <w:r w:rsidRPr="00586B6B">
        <w:tab/>
        <w:t>DASH-IF push-based content ingest protocol</w:t>
      </w:r>
      <w:bookmarkEnd w:id="1494"/>
      <w:bookmarkEnd w:id="1495"/>
      <w:bookmarkEnd w:id="1496"/>
      <w:bookmarkEnd w:id="1497"/>
      <w:bookmarkEnd w:id="1498"/>
      <w:bookmarkEnd w:id="1500"/>
    </w:p>
    <w:p w14:paraId="4C981B91" w14:textId="7695CD15" w:rsidR="00EB6454" w:rsidRDefault="00EB6454" w:rsidP="00BB51AC">
      <w:pPr>
        <w:keepNext/>
      </w:pPr>
      <w:r>
        <w:t xml:space="preserve">The following provisions shall apply if </w:t>
      </w:r>
      <w:proofErr w:type="spellStart"/>
      <w:r w:rsidRPr="00321CDE">
        <w:rPr>
          <w:rStyle w:val="Codechar0"/>
        </w:rPr>
        <w:t>IngestConfiguration.protocol</w:t>
      </w:r>
      <w:proofErr w:type="spellEnd"/>
      <w:r>
        <w:t xml:space="preserve"> is set to </w:t>
      </w:r>
      <w:r w:rsidRPr="00E817AC">
        <w:rPr>
          <w:rStyle w:val="Codechar0"/>
        </w:rPr>
        <w:t>http://dashif.org/‌ingest/‌v1.2‌/interface-1</w:t>
      </w:r>
      <w:r w:rsidRPr="00E817AC">
        <w:t xml:space="preserve"> or </w:t>
      </w:r>
      <w:r w:rsidRPr="00E817AC">
        <w:rPr>
          <w:rStyle w:val="Codechar0"/>
        </w:rPr>
        <w:t>http://dashif.org/‌ingest/‌v1.2/‌interface-2</w:t>
      </w:r>
      <w:r w:rsidRPr="00E817AC">
        <w:t xml:space="preserve"> or to the deprecated value </w:t>
      </w:r>
      <w:r w:rsidRPr="00E817AC">
        <w:rPr>
          <w:rStyle w:val="Codechar0"/>
        </w:rPr>
        <w:t>urn:‌3gpp:‌5gms:‌content-protocol:‌dash-if-ingest</w:t>
      </w:r>
      <w:r w:rsidRPr="00E817AC">
        <w:t xml:space="preserve"> in the Content Hosting Configuration</w:t>
      </w:r>
      <w:r w:rsidR="00BB51AC">
        <w:t>:</w:t>
      </w:r>
    </w:p>
    <w:p w14:paraId="026676A0" w14:textId="22D174A1" w:rsidR="00EB6454" w:rsidRDefault="002923FE" w:rsidP="002923FE">
      <w:pPr>
        <w:pStyle w:val="B1"/>
      </w:pPr>
      <w:r>
        <w:t>-</w:t>
      </w:r>
      <w:r>
        <w:tab/>
      </w:r>
      <w:r w:rsidR="00EB6454">
        <w:t>M</w:t>
      </w:r>
      <w:r w:rsidR="00EB6454" w:rsidRPr="00E817AC">
        <w:t>edia resources shall be published by the</w:t>
      </w:r>
      <w:r w:rsidR="00EB6454">
        <w:t xml:space="preserve"> 5GMSd Application Provider to the 5GMSd AS </w:t>
      </w:r>
      <w:proofErr w:type="spellStart"/>
      <w:r w:rsidR="00EB6454">
        <w:t>as</w:t>
      </w:r>
      <w:proofErr w:type="spellEnd"/>
      <w:r w:rsidR="00EB6454">
        <w:t xml:space="preserve"> specified by the DASH</w:t>
      </w:r>
      <w:r w:rsidR="00EB6454">
        <w:noBreakHyphen/>
        <w:t>IF Live Media Ingest specification [3].</w:t>
      </w:r>
    </w:p>
    <w:p w14:paraId="2FE18FA6" w14:textId="77777777" w:rsidR="00EB6454" w:rsidRDefault="00EB6454" w:rsidP="00EB6454">
      <w:pPr>
        <w:pStyle w:val="NO"/>
      </w:pPr>
      <w:r>
        <w:t>NOTE:</w:t>
      </w:r>
      <w:r>
        <w:tab/>
        <w:t>The protocol in [3] is specified for use with HTTP/1.1 [24] only.</w:t>
      </w:r>
    </w:p>
    <w:p w14:paraId="7B509DA2" w14:textId="6BEF0B17" w:rsidR="00EB6454" w:rsidRDefault="00EB6454" w:rsidP="002923FE">
      <w:pPr>
        <w:pStyle w:val="B1"/>
      </w:pPr>
      <w:r>
        <w:t>-</w:t>
      </w:r>
      <w:r>
        <w:tab/>
        <w:t xml:space="preserve">The </w:t>
      </w:r>
      <w:proofErr w:type="spellStart"/>
      <w:r w:rsidRPr="00905D0F">
        <w:rPr>
          <w:rStyle w:val="Codechar0"/>
        </w:rPr>
        <w:t>IngestConfiguration.mode</w:t>
      </w:r>
      <w:proofErr w:type="spellEnd"/>
      <w:r w:rsidRPr="00905D0F">
        <w:rPr>
          <w:rStyle w:val="Codechar0"/>
        </w:rPr>
        <w:t xml:space="preserve"> </w:t>
      </w:r>
      <w:r w:rsidRPr="00905D0F">
        <w:t xml:space="preserve">property shall be set to </w:t>
      </w:r>
      <w:r w:rsidRPr="00905D0F">
        <w:rPr>
          <w:rStyle w:val="Codechar0"/>
        </w:rPr>
        <w:t>PUSH</w:t>
      </w:r>
      <w:r w:rsidRPr="00905D0F">
        <w:t>, indicating</w:t>
      </w:r>
      <w:r>
        <w:t xml:space="preserve"> that a push-based protocol is used.</w:t>
      </w:r>
    </w:p>
    <w:p w14:paraId="5EBC47E3" w14:textId="4C8959A8" w:rsidR="00EB6454" w:rsidRDefault="00EB6454" w:rsidP="002923FE">
      <w:pPr>
        <w:pStyle w:val="B1"/>
      </w:pPr>
      <w:r>
        <w:t>-</w:t>
      </w:r>
      <w:r>
        <w:tab/>
        <w:t xml:space="preserve">The </w:t>
      </w:r>
      <w:proofErr w:type="spellStart"/>
      <w:r w:rsidRPr="00321CDE">
        <w:rPr>
          <w:rStyle w:val="Codechar0"/>
        </w:rPr>
        <w:t>IngestConfiguration.baseURL</w:t>
      </w:r>
      <w:proofErr w:type="spellEnd"/>
      <w:r>
        <w:t xml:space="preserve"> property shall be set by the 5GMSd AF to the base URL that is to be used by the 5GMSd Application Provider to upload the DASH segments and MPD(s) to the 5GMSd AS at reference point M2d.</w:t>
      </w:r>
    </w:p>
    <w:p w14:paraId="781EA900" w14:textId="77777777" w:rsidR="00EB6454" w:rsidRDefault="00EB6454" w:rsidP="00EB6454">
      <w:pPr>
        <w:pStyle w:val="Heading2"/>
      </w:pPr>
      <w:bookmarkStart w:id="1501" w:name="_CR8_4"/>
      <w:bookmarkStart w:id="1502" w:name="_Hlk151059447"/>
      <w:bookmarkStart w:id="1503" w:name="_Toc187861849"/>
      <w:bookmarkEnd w:id="1501"/>
      <w:r>
        <w:t>8.4</w:t>
      </w:r>
      <w:r>
        <w:tab/>
      </w:r>
      <w:r w:rsidRPr="00586B6B">
        <w:t xml:space="preserve">HTTP </w:t>
      </w:r>
      <w:r>
        <w:t xml:space="preserve">low-latency </w:t>
      </w:r>
      <w:r w:rsidRPr="00586B6B">
        <w:t>pull-based content ingest protocol</w:t>
      </w:r>
      <w:bookmarkEnd w:id="1503"/>
    </w:p>
    <w:bookmarkEnd w:id="1502"/>
    <w:p w14:paraId="4B466786" w14:textId="4FB6164C" w:rsidR="00EB6454" w:rsidRDefault="00EB6454" w:rsidP="00EB6454">
      <w:pPr>
        <w:keepNext/>
        <w:keepLines/>
      </w:pPr>
      <w:r>
        <w:t xml:space="preserve">The provisions specified in clause 8.2 shall apply if </w:t>
      </w:r>
      <w:proofErr w:type="spellStart"/>
      <w:r w:rsidRPr="00321CDE">
        <w:rPr>
          <w:rStyle w:val="Codechar0"/>
        </w:rPr>
        <w:t>IngestConfiguration.protocol</w:t>
      </w:r>
      <w:proofErr w:type="spellEnd"/>
      <w:r>
        <w:t xml:space="preserve"> is set to </w:t>
      </w:r>
      <w:r w:rsidRPr="00321CDE">
        <w:rPr>
          <w:rStyle w:val="Codechar0"/>
        </w:rPr>
        <w:t>urn:3gpp:</w:t>
      </w:r>
      <w:r w:rsidR="00BB51AC">
        <w:rPr>
          <w:rStyle w:val="Codechar0"/>
        </w:rPr>
        <w:t>‌</w:t>
      </w:r>
      <w:r w:rsidRPr="00321CDE">
        <w:rPr>
          <w:rStyle w:val="Codechar0"/>
        </w:rPr>
        <w:t>5gms:</w:t>
      </w:r>
      <w:r w:rsidR="00BB51AC">
        <w:rPr>
          <w:rStyle w:val="Codechar0"/>
        </w:rPr>
        <w:t>‌</w:t>
      </w:r>
      <w:r w:rsidRPr="00321CDE">
        <w:rPr>
          <w:rStyle w:val="Codechar0"/>
        </w:rPr>
        <w:t>content-protocol:</w:t>
      </w:r>
      <w:r w:rsidR="00BB51AC">
        <w:rPr>
          <w:rStyle w:val="Codechar0"/>
        </w:rPr>
        <w:t>‌</w:t>
      </w:r>
      <w:r w:rsidRPr="00321CDE">
        <w:rPr>
          <w:rStyle w:val="Codechar0"/>
        </w:rPr>
        <w:t>http-</w:t>
      </w:r>
      <w:proofErr w:type="spellStart"/>
      <w:r w:rsidRPr="00321CDE">
        <w:rPr>
          <w:rStyle w:val="Codechar0"/>
        </w:rPr>
        <w:t>ll</w:t>
      </w:r>
      <w:proofErr w:type="spellEnd"/>
      <w:r w:rsidRPr="00321CDE">
        <w:rPr>
          <w:rStyle w:val="Codechar0"/>
        </w:rPr>
        <w:t>-pull</w:t>
      </w:r>
      <w:r>
        <w:t>.</w:t>
      </w:r>
    </w:p>
    <w:p w14:paraId="66FE69B3" w14:textId="77777777" w:rsidR="00EB6454" w:rsidRDefault="00EB6454" w:rsidP="00EB6454">
      <w:pPr>
        <w:keepNext/>
        <w:keepLines/>
      </w:pPr>
      <w:r w:rsidRPr="00B53C6B">
        <w:t>In addition</w:t>
      </w:r>
      <w:r>
        <w:t>, if</w:t>
      </w:r>
      <w:r w:rsidRPr="00B53C6B">
        <w:t xml:space="preserve"> HTTP/1.1 [24] is used by at reference point M2d</w:t>
      </w:r>
      <w:r>
        <w:t>:</w:t>
      </w:r>
    </w:p>
    <w:p w14:paraId="4929F90E" w14:textId="77777777" w:rsidR="00EB6454" w:rsidRPr="00B53C6B" w:rsidRDefault="00EB6454" w:rsidP="002923FE">
      <w:pPr>
        <w:pStyle w:val="B1"/>
      </w:pPr>
      <w:r>
        <w:t>-</w:t>
      </w:r>
      <w:r>
        <w:tab/>
      </w:r>
      <w:r w:rsidRPr="00D06ADA">
        <w:t>The requesting 5GMSd AS shall make partially received media segments available immediately for retrieval by 5GMS Clients at reference point M4d instead of waiting until the full segment is received.</w:t>
      </w:r>
    </w:p>
    <w:p w14:paraId="6A445FAE" w14:textId="77777777" w:rsidR="00EB6454" w:rsidRPr="00B53C6B" w:rsidRDefault="00EB6454" w:rsidP="002923FE">
      <w:pPr>
        <w:pStyle w:val="B1"/>
      </w:pPr>
      <w:r>
        <w:t>-</w:t>
      </w:r>
      <w:r>
        <w:tab/>
        <w:t>T</w:t>
      </w:r>
      <w:r w:rsidRPr="00B53C6B">
        <w:t xml:space="preserve">he 5GMSd Application Provider </w:t>
      </w:r>
      <w:r>
        <w:t>should</w:t>
      </w:r>
      <w:r w:rsidRPr="00B53C6B">
        <w:t xml:space="preserve"> use HTTP chunked transfer coding as defined in section 7.1 of [24]. </w:t>
      </w:r>
      <w:r>
        <w:t>In this case, t</w:t>
      </w:r>
      <w:r w:rsidRPr="00B53C6B">
        <w:t>he requesting 5GMSd AS shall accept chunked HTTP/1.1 response messages and shall make partially received media segments (i.e., HTTP Chunks) available immediately for retrieval by 5GMS Clients at reference point M4d instead of waiting until the full segment is received.</w:t>
      </w:r>
    </w:p>
    <w:p w14:paraId="5C178EFE" w14:textId="7137C296" w:rsidR="00EB6454" w:rsidRPr="00B53C6B" w:rsidRDefault="00EB6454" w:rsidP="002923FE">
      <w:pPr>
        <w:pStyle w:val="B1"/>
      </w:pPr>
      <w:r w:rsidRPr="00B53C6B">
        <w:t>-</w:t>
      </w:r>
      <w:r w:rsidRPr="00B53C6B">
        <w:tab/>
        <w:t xml:space="preserve">If the DASH-IF Low Latency mode as defined in </w:t>
      </w:r>
      <w:r w:rsidR="008C550F">
        <w:t>[63]</w:t>
      </w:r>
      <w:r w:rsidRPr="00B53C6B">
        <w:t xml:space="preserve"> is used,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ccording to</w:t>
      </w:r>
      <w:r>
        <w:t xml:space="preserve"> 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p>
    <w:p w14:paraId="0ED59EFC" w14:textId="77777777" w:rsidR="00EB6454" w:rsidRDefault="00EB6454" w:rsidP="00EB6454">
      <w:pPr>
        <w:pStyle w:val="NO"/>
      </w:pPr>
      <w:r w:rsidRPr="00B53C6B">
        <w:t>NOTE:</w:t>
      </w:r>
      <w:r>
        <w:tab/>
      </w:r>
      <w:r w:rsidRPr="00B53C6B">
        <w:t>Usage of HTTP/2.0 at reference point M2d is for future study.</w:t>
      </w:r>
    </w:p>
    <w:p w14:paraId="3440F4ED" w14:textId="77777777" w:rsidR="00EB6454" w:rsidRPr="00905D0F" w:rsidRDefault="00EB6454" w:rsidP="00EB6454">
      <w:pPr>
        <w:pStyle w:val="Heading2"/>
      </w:pPr>
      <w:bookmarkStart w:id="1504" w:name="_CR8_5"/>
      <w:bookmarkStart w:id="1505" w:name="_Toc187861850"/>
      <w:bookmarkEnd w:id="1504"/>
      <w:r w:rsidRPr="00586B6B">
        <w:t>8.</w:t>
      </w:r>
      <w:r>
        <w:t>5</w:t>
      </w:r>
      <w:r w:rsidRPr="00586B6B">
        <w:tab/>
      </w:r>
      <w:bookmarkStart w:id="1506" w:name="_Hlk162711912"/>
      <w:r w:rsidRPr="00905D0F">
        <w:t>HTTP pull-based content egest protocol</w:t>
      </w:r>
      <w:bookmarkEnd w:id="1505"/>
      <w:bookmarkEnd w:id="1506"/>
    </w:p>
    <w:p w14:paraId="3B00F799" w14:textId="0C2F8197" w:rsidR="00EB6454" w:rsidRDefault="00EB6454" w:rsidP="00EB6454">
      <w:pPr>
        <w:keepLines/>
      </w:pPr>
      <w:r w:rsidRPr="00905D0F">
        <w:t xml:space="preserve">If </w:t>
      </w:r>
      <w:proofErr w:type="spellStart"/>
      <w:r w:rsidRPr="00905D0F">
        <w:rPr>
          <w:rStyle w:val="Codechar0"/>
        </w:rPr>
        <w:t>EgestConfiguration</w:t>
      </w:r>
      <w:proofErr w:type="spellEnd"/>
      <w:r w:rsidRPr="00905D0F">
        <w:rPr>
          <w:rStyle w:val="Codechar0"/>
        </w:rPr>
        <w:t>.‌protocol</w:t>
      </w:r>
      <w:r w:rsidRPr="00905D0F">
        <w:t xml:space="preserve"> is set to </w:t>
      </w:r>
      <w:r w:rsidRPr="00905D0F">
        <w:rPr>
          <w:rStyle w:val="Codechar0"/>
        </w:rPr>
        <w:t>urn:3gpp:</w:t>
      </w:r>
      <w:r w:rsidR="00BB51AC">
        <w:rPr>
          <w:rStyle w:val="Codechar0"/>
        </w:rPr>
        <w:t>‌</w:t>
      </w:r>
      <w:r w:rsidRPr="00905D0F">
        <w:rPr>
          <w:rStyle w:val="Codechar0"/>
        </w:rPr>
        <w:t>5gms:</w:t>
      </w:r>
      <w:r w:rsidR="00BB51AC">
        <w:rPr>
          <w:rStyle w:val="Codechar0"/>
        </w:rPr>
        <w:t>‌</w:t>
      </w:r>
      <w:r w:rsidRPr="00905D0F">
        <w:rPr>
          <w:rStyle w:val="Codechar0"/>
        </w:rPr>
        <w:t>content-protocol:</w:t>
      </w:r>
      <w:r w:rsidR="00BB51AC">
        <w:rPr>
          <w:rStyle w:val="Codechar0"/>
        </w:rPr>
        <w:t>‌</w:t>
      </w:r>
      <w:r w:rsidRPr="00905D0F">
        <w:rPr>
          <w:rStyle w:val="Codechar0"/>
        </w:rPr>
        <w:t>http-pull-egest</w:t>
      </w:r>
      <w:r w:rsidRPr="00905D0F">
        <w:t xml:space="preserve"> in the Content Publishing Configuration, media resources shall be retrieved by the 5GMSu Application Provider from the 5GMSu AS at reference point M2u using HTTP [25]. Media segments contributed to the 5GMSu AS by the 5GMSu Client shall be processed according to the Content Preparation Template(s) specified in the corresponding Content Publishing Configuration (if any) prior to making them available at reference point M2u.</w:t>
      </w:r>
    </w:p>
    <w:p w14:paraId="2F2777B5" w14:textId="77777777" w:rsidR="00EB6454" w:rsidRDefault="00EB6454" w:rsidP="00EB6454">
      <w:pPr>
        <w:keepNext/>
      </w:pPr>
      <w:r>
        <w:t>In this case:</w:t>
      </w:r>
    </w:p>
    <w:p w14:paraId="18282D67" w14:textId="77777777" w:rsidR="00EB6454" w:rsidRPr="00905D0F" w:rsidRDefault="00EB6454" w:rsidP="002923FE">
      <w:pPr>
        <w:pStyle w:val="B1"/>
      </w:pPr>
      <w:r>
        <w:t>-</w:t>
      </w:r>
      <w:r>
        <w:tab/>
      </w:r>
      <w:r w:rsidRPr="00905D0F">
        <w:t xml:space="preserve">The </w:t>
      </w:r>
      <w:proofErr w:type="spellStart"/>
      <w:r w:rsidRPr="00905D0F">
        <w:rPr>
          <w:rStyle w:val="Codechar0"/>
        </w:rPr>
        <w:t>EgestConfiguration</w:t>
      </w:r>
      <w:proofErr w:type="spellEnd"/>
      <w:r w:rsidRPr="00905D0F">
        <w:rPr>
          <w:rStyle w:val="Codechar0"/>
        </w:rPr>
        <w:t xml:space="preserve">.‌mode </w:t>
      </w:r>
      <w:r w:rsidRPr="00905D0F">
        <w:t xml:space="preserve">property shall be set to </w:t>
      </w:r>
      <w:r w:rsidRPr="00905D0F">
        <w:rPr>
          <w:rStyle w:val="Codechar0"/>
        </w:rPr>
        <w:t>PULL</w:t>
      </w:r>
      <w:r w:rsidRPr="00905D0F">
        <w:t>, indicating that a pull-based protocol is used.</w:t>
      </w:r>
    </w:p>
    <w:p w14:paraId="5862894E" w14:textId="77777777" w:rsidR="00EB6454" w:rsidRPr="00905D0F" w:rsidRDefault="00EB6454" w:rsidP="002923FE">
      <w:pPr>
        <w:pStyle w:val="B1"/>
      </w:pPr>
      <w:r w:rsidRPr="00905D0F">
        <w:t>-</w:t>
      </w:r>
      <w:r w:rsidRPr="00905D0F">
        <w:tab/>
        <w:t xml:space="preserve">The </w:t>
      </w:r>
      <w:proofErr w:type="spellStart"/>
      <w:r w:rsidRPr="00905D0F">
        <w:rPr>
          <w:rStyle w:val="Codechar0"/>
        </w:rPr>
        <w:t>EgestConfiguration</w:t>
      </w:r>
      <w:proofErr w:type="spellEnd"/>
      <w:r w:rsidRPr="00905D0F">
        <w:rPr>
          <w:rStyle w:val="Codechar0"/>
        </w:rPr>
        <w:t>.‌</w:t>
      </w:r>
      <w:proofErr w:type="spellStart"/>
      <w:r w:rsidRPr="00905D0F">
        <w:rPr>
          <w:rStyle w:val="Codechar0"/>
        </w:rPr>
        <w:t>baseURL</w:t>
      </w:r>
      <w:proofErr w:type="spellEnd"/>
      <w:r w:rsidRPr="00905D0F">
        <w:t xml:space="preserve"> property shall be set by the 5GMSu AF to the base URL on the 5GMSu AS where it will publish media segments, presentation manifests and metadata for retrieval by the 5GMSu Application Provider at reference point M2u.</w:t>
      </w:r>
    </w:p>
    <w:p w14:paraId="573A5AB6" w14:textId="77777777" w:rsidR="00EB6454" w:rsidRPr="00905D0F" w:rsidRDefault="00EB6454" w:rsidP="002923FE">
      <w:pPr>
        <w:pStyle w:val="B1"/>
      </w:pPr>
      <w:r w:rsidRPr="00905D0F">
        <w:t>-</w:t>
      </w:r>
      <w:r w:rsidRPr="00905D0F">
        <w:tab/>
        <w:t xml:space="preserve">The </w:t>
      </w:r>
      <w:proofErr w:type="spellStart"/>
      <w:r w:rsidRPr="00905D0F">
        <w:rPr>
          <w:rStyle w:val="Codechar0"/>
        </w:rPr>
        <w:t>EgestConfiguration</w:t>
      </w:r>
      <w:proofErr w:type="spellEnd"/>
      <w:r w:rsidRPr="00905D0F">
        <w:rPr>
          <w:rStyle w:val="Codechar0"/>
        </w:rPr>
        <w:t>.‌</w:t>
      </w:r>
      <w:proofErr w:type="spellStart"/>
      <w:r w:rsidRPr="00905D0F">
        <w:rPr>
          <w:rStyle w:val="Codechar0"/>
        </w:rPr>
        <w:t>entryPoint</w:t>
      </w:r>
      <w:proofErr w:type="spellEnd"/>
      <w:r w:rsidRPr="00905D0F">
        <w:rPr>
          <w:rStyle w:val="Codechar0"/>
        </w:rPr>
        <w:t>.‌</w:t>
      </w:r>
      <w:proofErr w:type="spellStart"/>
      <w:r w:rsidRPr="00905D0F">
        <w:rPr>
          <w:rStyle w:val="Codechar0"/>
        </w:rPr>
        <w:t>relativePath</w:t>
      </w:r>
      <w:proofErr w:type="spellEnd"/>
      <w:r w:rsidRPr="00905D0F">
        <w:t xml:space="preserve"> property shall point at a Media Entry Point document below this base URL, as specified in table 7.12.2-1, and may indicate the use of HTTPS [30]. This document describes the location of media content and associated metadata exposed by the 5GMSu AS at reference point M2u which are expected to be pulled by the 5GMSu Application Provider.</w:t>
      </w:r>
    </w:p>
    <w:p w14:paraId="74B6EF1A" w14:textId="77777777" w:rsidR="00EB6454" w:rsidRDefault="00EB6454" w:rsidP="00EB6454">
      <w:r w:rsidRPr="00905D0F">
        <w:t>In the absence of content preparation, t</w:t>
      </w:r>
      <w:r w:rsidRPr="00905D0F">
        <w:rPr>
          <w:rStyle w:val="Codechar0"/>
          <w:rFonts w:asciiTheme="majorBidi" w:hAnsiTheme="majorBidi" w:cstheme="majorBidi"/>
          <w:iCs/>
        </w:rPr>
        <w:t xml:space="preserve">he 5GMSu AS shall </w:t>
      </w:r>
      <w:r w:rsidRPr="00905D0F">
        <w:t xml:space="preserve">publish media resources by replacing the prefix </w:t>
      </w:r>
      <w:proofErr w:type="spellStart"/>
      <w:r w:rsidRPr="00905D0F">
        <w:rPr>
          <w:rStyle w:val="Codechar0"/>
        </w:rPr>
        <w:t>contribution‌Configurations</w:t>
      </w:r>
      <w:proofErr w:type="spellEnd"/>
      <w:r w:rsidRPr="00905D0F">
        <w:rPr>
          <w:rStyle w:val="Codechar0"/>
        </w:rPr>
        <w:t>[ ].‌</w:t>
      </w:r>
      <w:proofErr w:type="spellStart"/>
      <w:r w:rsidRPr="00905D0F">
        <w:rPr>
          <w:rStyle w:val="Codechar0"/>
        </w:rPr>
        <w:t>baseURL</w:t>
      </w:r>
      <w:proofErr w:type="spellEnd"/>
      <w:r w:rsidRPr="00905D0F">
        <w:rPr>
          <w:rStyle w:val="Codechar0"/>
        </w:rPr>
        <w:t xml:space="preserve"> </w:t>
      </w:r>
      <w:r w:rsidRPr="00905D0F">
        <w:t xml:space="preserve">of its URL at M4u with that of the corresponding </w:t>
      </w:r>
      <w:proofErr w:type="spellStart"/>
      <w:r w:rsidRPr="00905D0F">
        <w:rPr>
          <w:rStyle w:val="Codechar0"/>
        </w:rPr>
        <w:t>egestConfiguration</w:t>
      </w:r>
      <w:proofErr w:type="spellEnd"/>
      <w:r w:rsidRPr="00905D0F">
        <w:rPr>
          <w:rStyle w:val="Codechar0"/>
        </w:rPr>
        <w:t>.‌</w:t>
      </w:r>
      <w:proofErr w:type="spellStart"/>
      <w:r w:rsidRPr="00905D0F">
        <w:rPr>
          <w:rStyle w:val="Codechar0"/>
        </w:rPr>
        <w:t>baseURL</w:t>
      </w:r>
      <w:proofErr w:type="spellEnd"/>
      <w:r w:rsidRPr="00905D0F">
        <w:t>.</w:t>
      </w:r>
    </w:p>
    <w:p w14:paraId="28FFA35F" w14:textId="77777777" w:rsidR="00EB6454" w:rsidRPr="00586B6B" w:rsidRDefault="00EB6454" w:rsidP="00EB6454">
      <w:pPr>
        <w:pStyle w:val="Heading2"/>
      </w:pPr>
      <w:bookmarkStart w:id="1507" w:name="_CR8_6"/>
      <w:bookmarkStart w:id="1508" w:name="_Toc187861851"/>
      <w:bookmarkEnd w:id="1507"/>
      <w:r w:rsidRPr="00586B6B">
        <w:t>8.</w:t>
      </w:r>
      <w:r>
        <w:t>6</w:t>
      </w:r>
      <w:r w:rsidRPr="00586B6B">
        <w:tab/>
        <w:t>DASH-IF push-based content</w:t>
      </w:r>
      <w:r>
        <w:t xml:space="preserve"> egest</w:t>
      </w:r>
      <w:r w:rsidRPr="00586B6B">
        <w:t xml:space="preserve"> protocol</w:t>
      </w:r>
      <w:bookmarkEnd w:id="1508"/>
    </w:p>
    <w:p w14:paraId="722B2EC7" w14:textId="77777777" w:rsidR="00EB6454" w:rsidRPr="00905D0F" w:rsidRDefault="00EB6454" w:rsidP="00EB6454">
      <w:pPr>
        <w:keepLines/>
        <w:rPr>
          <w:rStyle w:val="Code"/>
        </w:rPr>
      </w:pPr>
      <w:r>
        <w:t xml:space="preserve">If </w:t>
      </w:r>
      <w:proofErr w:type="spellStart"/>
      <w:r w:rsidRPr="00905D0F">
        <w:rPr>
          <w:rStyle w:val="Codechar0"/>
        </w:rPr>
        <w:t>EgestConfiguration</w:t>
      </w:r>
      <w:proofErr w:type="spellEnd"/>
      <w:r w:rsidRPr="00905D0F">
        <w:rPr>
          <w:rStyle w:val="Codechar0"/>
        </w:rPr>
        <w:t>.‌protocol</w:t>
      </w:r>
      <w:r w:rsidRPr="00905D0F">
        <w:t xml:space="preserve"> is set to </w:t>
      </w:r>
      <w:r w:rsidRPr="00905D0F">
        <w:rPr>
          <w:rStyle w:val="Codechar0"/>
        </w:rPr>
        <w:t>http://dashif.org/‌ingest/‌v1.2/‌interface-1</w:t>
      </w:r>
      <w:r w:rsidRPr="00905D0F">
        <w:t xml:space="preserve"> or </w:t>
      </w:r>
      <w:r w:rsidRPr="00905D0F">
        <w:rPr>
          <w:rStyle w:val="Codechar0"/>
        </w:rPr>
        <w:t xml:space="preserve">http://dashif.org/‌ingest/‌v1.2/‌interface-2 </w:t>
      </w:r>
      <w:r w:rsidRPr="00905D0F">
        <w:t>in the Content Publishing Configuration, media resources shall be published by the 5GMSu AS to the 5GMSu Application Provider at reference point M2u as specified in the DASH</w:t>
      </w:r>
      <w:r w:rsidRPr="00905D0F">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w:t>
      </w:r>
    </w:p>
    <w:p w14:paraId="7DAE7C21" w14:textId="77777777" w:rsidR="00EB6454" w:rsidRPr="00C62EAE" w:rsidRDefault="00EB6454" w:rsidP="00EB6454">
      <w:pPr>
        <w:pStyle w:val="NO"/>
      </w:pPr>
      <w:r>
        <w:t>NOTE 1:</w:t>
      </w:r>
      <w:r>
        <w:tab/>
        <w:t>The protocol in [3] is specified for use with HTTP/1.1 [24] only.</w:t>
      </w:r>
    </w:p>
    <w:p w14:paraId="29DCF74D" w14:textId="77777777" w:rsidR="00EB6454" w:rsidRDefault="00EB6454" w:rsidP="00EB6454">
      <w:pPr>
        <w:pStyle w:val="NO"/>
      </w:pPr>
      <w:r w:rsidRPr="00905D0F">
        <w:t>NOTE</w:t>
      </w:r>
      <w:r>
        <w:t> 2</w:t>
      </w:r>
      <w:r w:rsidRPr="00905D0F">
        <w:t>:</w:t>
      </w:r>
      <w:r w:rsidRPr="00905D0F">
        <w:tab/>
        <w:t>A 5GMSu AS implementation that advertises support for the egest of content at reference point M2u using interface 2 of the DASH-IF Live Media Ingest specification [3] is required to produce a suitable DASH presentation manifest.</w:t>
      </w:r>
    </w:p>
    <w:p w14:paraId="1D07FB73" w14:textId="77777777" w:rsidR="00EB6454" w:rsidRDefault="00EB6454" w:rsidP="00EB6454">
      <w:r>
        <w:t>In this case:</w:t>
      </w:r>
    </w:p>
    <w:p w14:paraId="56462046" w14:textId="77777777" w:rsidR="00EB6454" w:rsidRPr="00905D0F" w:rsidRDefault="00EB6454" w:rsidP="002923FE">
      <w:pPr>
        <w:pStyle w:val="B1"/>
      </w:pPr>
      <w:r>
        <w:t>-</w:t>
      </w:r>
      <w:r>
        <w:tab/>
        <w:t xml:space="preserve">The </w:t>
      </w:r>
      <w:proofErr w:type="spellStart"/>
      <w:r w:rsidRPr="00905D0F">
        <w:rPr>
          <w:rStyle w:val="Codechar0"/>
        </w:rPr>
        <w:t>EgestConfiguration</w:t>
      </w:r>
      <w:proofErr w:type="spellEnd"/>
      <w:r w:rsidRPr="00905D0F">
        <w:rPr>
          <w:rStyle w:val="Codechar0"/>
        </w:rPr>
        <w:t xml:space="preserve">.‌mode </w:t>
      </w:r>
      <w:r w:rsidRPr="00905D0F">
        <w:t xml:space="preserve">property shall be set to </w:t>
      </w:r>
      <w:r w:rsidRPr="00905D0F">
        <w:rPr>
          <w:rStyle w:val="Codechar0"/>
        </w:rPr>
        <w:t>PUSH</w:t>
      </w:r>
      <w:r w:rsidRPr="00905D0F">
        <w:t>, indicating that a push-based protocol is used.</w:t>
      </w:r>
    </w:p>
    <w:p w14:paraId="5B5111CB" w14:textId="77777777" w:rsidR="00EB6454" w:rsidRPr="00905D0F" w:rsidRDefault="00EB6454" w:rsidP="002923FE">
      <w:pPr>
        <w:pStyle w:val="B1"/>
      </w:pPr>
      <w:r w:rsidRPr="00905D0F">
        <w:t>-</w:t>
      </w:r>
      <w:r w:rsidRPr="00905D0F">
        <w:tab/>
        <w:t xml:space="preserve">The </w:t>
      </w:r>
      <w:proofErr w:type="spellStart"/>
      <w:r w:rsidRPr="00905D0F">
        <w:rPr>
          <w:rStyle w:val="Codechar0"/>
        </w:rPr>
        <w:t>EgestConfiguration</w:t>
      </w:r>
      <w:proofErr w:type="spellEnd"/>
      <w:r w:rsidRPr="00905D0F">
        <w:rPr>
          <w:rStyle w:val="Codechar0"/>
        </w:rPr>
        <w:t>.‌</w:t>
      </w:r>
      <w:proofErr w:type="spellStart"/>
      <w:r w:rsidRPr="00905D0F">
        <w:rPr>
          <w:rStyle w:val="Codechar0"/>
        </w:rPr>
        <w:t>baseURL</w:t>
      </w:r>
      <w:proofErr w:type="spellEnd"/>
      <w:r w:rsidRPr="00905D0F">
        <w:t xml:space="preserve"> property shall be set by the 5GMSu Application Provider to the base URL that is to be used by the 5GMSu AS to upload media segments and presentation manifests to the 5GMSu Application Provider at reference point M2u.</w:t>
      </w:r>
    </w:p>
    <w:p w14:paraId="502475F5" w14:textId="77777777" w:rsidR="00EB6454" w:rsidRPr="00905D0F" w:rsidRDefault="00EB6454" w:rsidP="00EB6454">
      <w:r w:rsidRPr="00905D0F">
        <w:t xml:space="preserve">If the 5GMSu Application Provider has provisioned an egest Media Entry Point, and if such document has been contributed to or produced by 5GMSu AS, the 5GMSu AS shall publish this document to the URL formed by the concatenation of </w:t>
      </w:r>
      <w:proofErr w:type="spellStart"/>
      <w:r w:rsidRPr="00905D0F">
        <w:rPr>
          <w:rStyle w:val="Codechar0"/>
        </w:rPr>
        <w:t>EgestConfiguration</w:t>
      </w:r>
      <w:proofErr w:type="spellEnd"/>
      <w:r w:rsidRPr="00905D0F">
        <w:rPr>
          <w:rStyle w:val="Codechar0"/>
        </w:rPr>
        <w:t>.‌</w:t>
      </w:r>
      <w:proofErr w:type="spellStart"/>
      <w:r w:rsidRPr="00905D0F">
        <w:rPr>
          <w:rStyle w:val="Codechar0"/>
        </w:rPr>
        <w:t>baseURL</w:t>
      </w:r>
      <w:proofErr w:type="spellEnd"/>
      <w:r w:rsidRPr="00905D0F">
        <w:t xml:space="preserve"> with </w:t>
      </w:r>
      <w:proofErr w:type="spellStart"/>
      <w:r w:rsidRPr="00905D0F">
        <w:rPr>
          <w:rStyle w:val="Codechar0"/>
        </w:rPr>
        <w:t>EgestConfiguration</w:t>
      </w:r>
      <w:proofErr w:type="spellEnd"/>
      <w:r w:rsidRPr="00905D0F">
        <w:rPr>
          <w:rStyle w:val="Codechar0"/>
        </w:rPr>
        <w:t>.‌</w:t>
      </w:r>
      <w:proofErr w:type="spellStart"/>
      <w:r w:rsidRPr="00905D0F">
        <w:rPr>
          <w:rStyle w:val="Codechar0"/>
        </w:rPr>
        <w:t>entryPoint</w:t>
      </w:r>
      <w:proofErr w:type="spellEnd"/>
      <w:r w:rsidRPr="00905D0F">
        <w:rPr>
          <w:rStyle w:val="Codechar0"/>
        </w:rPr>
        <w:t>.‌</w:t>
      </w:r>
      <w:proofErr w:type="spellStart"/>
      <w:r w:rsidRPr="00905D0F">
        <w:rPr>
          <w:rStyle w:val="Codechar0"/>
        </w:rPr>
        <w:t>relativePath</w:t>
      </w:r>
      <w:proofErr w:type="spellEnd"/>
      <w:r w:rsidRPr="00905D0F">
        <w:t>, as specified in table 7.12.2-1. This URL may indicate the use of HTTPS [30].</w:t>
      </w:r>
    </w:p>
    <w:p w14:paraId="21CE1059" w14:textId="77777777" w:rsidR="00EB6454" w:rsidRPr="00321CDE" w:rsidRDefault="00EB6454" w:rsidP="00EB6454">
      <w:r w:rsidRPr="00905D0F">
        <w:t xml:space="preserve">In the absence of any content preparation, each media resource uploaded at reference point M4u shall be published to the 5GMSu Application Provider at the URL formed by replacing the prefix </w:t>
      </w:r>
      <w:proofErr w:type="spellStart"/>
      <w:r w:rsidRPr="00905D0F">
        <w:rPr>
          <w:rStyle w:val="Codechar0"/>
        </w:rPr>
        <w:t>contribution‌Configurations</w:t>
      </w:r>
      <w:proofErr w:type="spellEnd"/>
      <w:r w:rsidRPr="00905D0F">
        <w:rPr>
          <w:rStyle w:val="Codechar0"/>
        </w:rPr>
        <w:t>[ ].‌</w:t>
      </w:r>
      <w:proofErr w:type="spellStart"/>
      <w:r w:rsidRPr="00905D0F">
        <w:rPr>
          <w:rStyle w:val="Codechar0"/>
        </w:rPr>
        <w:t>baseURL</w:t>
      </w:r>
      <w:proofErr w:type="spellEnd"/>
      <w:r w:rsidRPr="00905D0F">
        <w:rPr>
          <w:rStyle w:val="Codechar0"/>
        </w:rPr>
        <w:t xml:space="preserve"> </w:t>
      </w:r>
      <w:r w:rsidRPr="00905D0F">
        <w:t xml:space="preserve">of its URL at M4u with that of the corresponding </w:t>
      </w:r>
      <w:proofErr w:type="spellStart"/>
      <w:r w:rsidRPr="00905D0F">
        <w:rPr>
          <w:rStyle w:val="Codechar0"/>
        </w:rPr>
        <w:t>egestConfiguration</w:t>
      </w:r>
      <w:proofErr w:type="spellEnd"/>
      <w:r w:rsidRPr="00905D0F">
        <w:rPr>
          <w:rStyle w:val="Codechar0"/>
        </w:rPr>
        <w:t>.‌</w:t>
      </w:r>
      <w:proofErr w:type="spellStart"/>
      <w:r w:rsidRPr="00905D0F">
        <w:rPr>
          <w:rStyle w:val="Codechar0"/>
        </w:rPr>
        <w:t>baseURL</w:t>
      </w:r>
      <w:proofErr w:type="spellEnd"/>
      <w:r w:rsidRPr="00905D0F">
        <w:t>.</w:t>
      </w:r>
    </w:p>
    <w:p w14:paraId="7955DFB9" w14:textId="77777777" w:rsidR="00EB6454" w:rsidRDefault="00EB6454" w:rsidP="00EB6454">
      <w:pPr>
        <w:pStyle w:val="Heading2"/>
      </w:pPr>
      <w:bookmarkStart w:id="1509" w:name="_CR8_7"/>
      <w:bookmarkStart w:id="1510" w:name="_Toc187861852"/>
      <w:bookmarkEnd w:id="1509"/>
      <w:r>
        <w:t>8.7</w:t>
      </w:r>
      <w:r>
        <w:tab/>
      </w:r>
      <w:r w:rsidRPr="00586B6B">
        <w:t xml:space="preserve">HTTP </w:t>
      </w:r>
      <w:r>
        <w:t xml:space="preserve">low-latency </w:t>
      </w:r>
      <w:r w:rsidRPr="00586B6B">
        <w:t xml:space="preserve">pull-based content </w:t>
      </w:r>
      <w:r>
        <w:t>e</w:t>
      </w:r>
      <w:r w:rsidRPr="00586B6B">
        <w:t>gest protocol</w:t>
      </w:r>
      <w:bookmarkEnd w:id="1510"/>
    </w:p>
    <w:p w14:paraId="6E74C1A7" w14:textId="77777777" w:rsidR="00EB6454" w:rsidRDefault="00EB6454" w:rsidP="00EB6454">
      <w:pPr>
        <w:keepNext/>
        <w:keepLines/>
      </w:pPr>
      <w:r>
        <w:t xml:space="preserve">The following provisions shall apply if </w:t>
      </w:r>
      <w:proofErr w:type="spellStart"/>
      <w:r w:rsidRPr="00321CDE">
        <w:rPr>
          <w:rStyle w:val="Codechar0"/>
        </w:rPr>
        <w:t>EgestConfiguration.protocol</w:t>
      </w:r>
      <w:proofErr w:type="spellEnd"/>
      <w:r>
        <w:t xml:space="preserve"> is set to </w:t>
      </w:r>
      <w:r w:rsidRPr="00321CDE">
        <w:rPr>
          <w:rStyle w:val="Codechar0"/>
        </w:rPr>
        <w:t>urn:3gpp:5gms:content-protocol:http-ll-pull</w:t>
      </w:r>
      <w:r>
        <w:t xml:space="preserve"> the following provisions shall apply.</w:t>
      </w:r>
    </w:p>
    <w:p w14:paraId="103610D7" w14:textId="77777777" w:rsidR="00EB6454" w:rsidRDefault="00EB6454" w:rsidP="00EB6454">
      <w:r>
        <w:t>The content shall be packaged as a series of CMAF Segments [40]. Each CMAF Segment shall be subdivided into multiple one or more CMAF Chunks.</w:t>
      </w:r>
    </w:p>
    <w:p w14:paraId="0530D49C" w14:textId="77777777" w:rsidR="00EB6454" w:rsidRDefault="00EB6454" w:rsidP="00EB6454">
      <w:pPr>
        <w:keepNext/>
        <w:keepLines/>
      </w:pPr>
      <w:r>
        <w:t>In addition:</w:t>
      </w:r>
    </w:p>
    <w:p w14:paraId="3D59299B" w14:textId="4A71D94F" w:rsidR="00EB6454" w:rsidRPr="00A56F1E" w:rsidRDefault="00EB6454" w:rsidP="00EB6454">
      <w:pPr>
        <w:pStyle w:val="B1"/>
      </w:pPr>
      <w:r>
        <w:t>-</w:t>
      </w:r>
      <w:r>
        <w:tab/>
      </w:r>
      <w:r w:rsidRPr="00A56F1E">
        <w:t>If HTTP/1.1</w:t>
      </w:r>
      <w:r>
        <w:t> </w:t>
      </w:r>
      <w:r w:rsidRPr="00A56F1E">
        <w:t>[</w:t>
      </w:r>
      <w:r>
        <w:t>24</w:t>
      </w:r>
      <w:r w:rsidRPr="00A56F1E">
        <w:t>] is used at reference point M</w:t>
      </w:r>
      <w:r>
        <w:t>2u</w:t>
      </w:r>
      <w:r w:rsidRPr="00A56F1E">
        <w:t xml:space="preserve">, </w:t>
      </w:r>
      <w:r>
        <w:t>p</w:t>
      </w:r>
      <w:r w:rsidRPr="00B7695D">
        <w:t xml:space="preserve">artially available </w:t>
      </w:r>
      <w:r>
        <w:t>media s</w:t>
      </w:r>
      <w:r w:rsidRPr="00B7695D">
        <w:t xml:space="preserve">egments may be accessed </w:t>
      </w:r>
      <w:r>
        <w:t>by the 5GMSu Application Provider using an HTTP</w:t>
      </w:r>
      <w:r w:rsidRPr="00B7695D">
        <w:t xml:space="preserve"> byte range request</w:t>
      </w:r>
      <w:r>
        <w:t>, as specified in section 14 of RFC 9110 [25]</w:t>
      </w:r>
      <w:r w:rsidRPr="00B7695D">
        <w:t xml:space="preserve">. If </w:t>
      </w:r>
      <w:r>
        <w:t>the 5GMS Application Provider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w:t>
      </w:r>
      <w:proofErr w:type="spellStart"/>
      <w:r w:rsidRPr="00A56F1E">
        <w:rPr>
          <w:rStyle w:val="HTTPHeader"/>
        </w:rPr>
        <w:t>pos</w:t>
      </w:r>
      <w:proofErr w:type="spellEnd"/>
      <w:r w:rsidRPr="00B7695D">
        <w:t xml:space="preserve"> of that range is non-zero and the </w:t>
      </w:r>
      <w:r>
        <w:t>5GMS Application Provider</w:t>
      </w:r>
      <w:r w:rsidRPr="00B7695D">
        <w:t xml:space="preserve"> is expecting an aggregating response, then the </w:t>
      </w:r>
      <w:r>
        <w:t>5GMS Application Provider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proofErr w:type="spellStart"/>
      <w:r>
        <w:rPr>
          <w:rStyle w:val="HTTPHeader"/>
        </w:rPr>
        <w:t>pos</w:t>
      </w:r>
      <w:proofErr w:type="spellEnd"/>
      <w:r w:rsidRPr="00B7695D">
        <w:t xml:space="preserve"> value of 9007199254740991. </w:t>
      </w:r>
      <w:r>
        <w:t>In this case, the 5GMSu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26D89AB7" w14:textId="4C98405D" w:rsidR="0033474B" w:rsidRDefault="0033474B" w:rsidP="0033474B">
      <w:pPr>
        <w:pStyle w:val="Heading1"/>
      </w:pPr>
      <w:bookmarkStart w:id="1511" w:name="_CR9"/>
      <w:bookmarkStart w:id="1512" w:name="_Toc68899642"/>
      <w:bookmarkStart w:id="1513" w:name="_Toc71214393"/>
      <w:bookmarkStart w:id="1514" w:name="_Toc71722067"/>
      <w:bookmarkStart w:id="1515" w:name="_Toc74859119"/>
      <w:bookmarkStart w:id="1516" w:name="_Toc187861853"/>
      <w:bookmarkEnd w:id="1474"/>
      <w:bookmarkEnd w:id="1475"/>
      <w:bookmarkEnd w:id="1476"/>
      <w:bookmarkEnd w:id="1477"/>
      <w:bookmarkEnd w:id="1511"/>
      <w:r>
        <w:t>9</w:t>
      </w:r>
      <w:r>
        <w:tab/>
        <w:t>Application Server Configuration (M3) APIs</w:t>
      </w:r>
      <w:bookmarkEnd w:id="1516"/>
    </w:p>
    <w:p w14:paraId="3FE7B5BC" w14:textId="77777777" w:rsidR="0033474B" w:rsidRDefault="0033474B" w:rsidP="0033474B">
      <w:pPr>
        <w:pStyle w:val="Heading2"/>
      </w:pPr>
      <w:bookmarkStart w:id="1517" w:name="_CR9_1"/>
      <w:bookmarkStart w:id="1518" w:name="_Toc187861854"/>
      <w:bookmarkEnd w:id="1517"/>
      <w:r>
        <w:t>9.1</w:t>
      </w:r>
      <w:r>
        <w:tab/>
        <w:t>General</w:t>
      </w:r>
      <w:bookmarkEnd w:id="1518"/>
    </w:p>
    <w:p w14:paraId="3733B23B" w14:textId="77777777" w:rsidR="0033474B" w:rsidRPr="009C1EA0" w:rsidRDefault="0033474B" w:rsidP="0033474B">
      <w:r>
        <w:t xml:space="preserve">This clause defines the </w:t>
      </w:r>
      <w:proofErr w:type="spellStart"/>
      <w:r w:rsidRPr="00972CAA">
        <w:rPr>
          <w:rStyle w:val="Codechar0"/>
        </w:rPr>
        <w:t>Mas_Configuration</w:t>
      </w:r>
      <w:proofErr w:type="spellEnd"/>
      <w:r>
        <w:t xml:space="preserve"> API invoked by a 5GMS AF on a 5GMS AS instance at reference point M3 to configure downlink or uplink 5G Media Streaming services in that 5GMS AS instance. The </w:t>
      </w:r>
      <w:proofErr w:type="spellStart"/>
      <w:r>
        <w:t>OpenAPI</w:t>
      </w:r>
      <w:proofErr w:type="spellEnd"/>
      <w:r>
        <w:t xml:space="preserve"> definitions for this API are specified in clause C.3A.</w:t>
      </w:r>
    </w:p>
    <w:p w14:paraId="55495F78" w14:textId="77777777" w:rsidR="0033474B" w:rsidRDefault="0033474B" w:rsidP="0033474B">
      <w:pPr>
        <w:pStyle w:val="Heading2"/>
      </w:pPr>
      <w:bookmarkStart w:id="1519" w:name="_CR9_2"/>
      <w:bookmarkStart w:id="1520" w:name="_Toc187861855"/>
      <w:bookmarkEnd w:id="1519"/>
      <w:r>
        <w:t>9.2</w:t>
      </w:r>
      <w:r>
        <w:tab/>
        <w:t>Server Certificates Configuration API</w:t>
      </w:r>
      <w:bookmarkEnd w:id="1520"/>
    </w:p>
    <w:p w14:paraId="7AE056DB" w14:textId="77777777" w:rsidR="0033474B" w:rsidRDefault="0033474B" w:rsidP="0033474B">
      <w:pPr>
        <w:pStyle w:val="Heading3"/>
      </w:pPr>
      <w:bookmarkStart w:id="1521" w:name="_CR9_2_1"/>
      <w:bookmarkStart w:id="1522" w:name="_Toc187861856"/>
      <w:bookmarkEnd w:id="1521"/>
      <w:r>
        <w:t>9.2.1</w:t>
      </w:r>
      <w:r>
        <w:tab/>
        <w:t>Overview</w:t>
      </w:r>
      <w:bookmarkEnd w:id="1522"/>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523" w:name="_CR9_2_2"/>
      <w:bookmarkStart w:id="1524" w:name="_Toc187861857"/>
      <w:bookmarkEnd w:id="1523"/>
      <w:r>
        <w:t>9.2.2</w:t>
      </w:r>
      <w:r>
        <w:tab/>
        <w:t>Resource structure</w:t>
      </w:r>
      <w:bookmarkEnd w:id="1524"/>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0"/>
        </w:rPr>
      </w:pPr>
      <w:r w:rsidRPr="00E97EAC">
        <w:rPr>
          <w:rStyle w:val="Codechar0"/>
        </w:rPr>
        <w:t>{</w:t>
      </w:r>
      <w:proofErr w:type="spellStart"/>
      <w:r w:rsidRPr="00E97EAC">
        <w:rPr>
          <w:rStyle w:val="Codechar0"/>
        </w:rPr>
        <w:t>apiRoot</w:t>
      </w:r>
      <w:proofErr w:type="spellEnd"/>
      <w:r w:rsidRPr="00E97EAC">
        <w:rPr>
          <w:rStyle w:val="Codechar0"/>
        </w:rPr>
        <w:t>}</w:t>
      </w:r>
      <w:r w:rsidRPr="00D41AA2">
        <w:t>/</w:t>
      </w:r>
      <w:r w:rsidRPr="00893A07">
        <w:rPr>
          <w:iCs w:val="0"/>
        </w:rPr>
        <w:t>3gpp-</w:t>
      </w:r>
      <w:r>
        <w:rPr>
          <w:iCs w:val="0"/>
        </w:rPr>
        <w:t>mas-configuration</w:t>
      </w:r>
      <w:r w:rsidRPr="00E801F2">
        <w:rPr>
          <w:iCs w:val="0"/>
        </w:rPr>
        <w:t>/</w:t>
      </w:r>
      <w:r w:rsidRPr="00D41AA2">
        <w:rPr>
          <w:rStyle w:val="Codechar0"/>
        </w:rPr>
        <w:t>{</w:t>
      </w:r>
      <w:proofErr w:type="spellStart"/>
      <w:r w:rsidRPr="00D41AA2">
        <w:rPr>
          <w:rStyle w:val="Codechar0"/>
        </w:rPr>
        <w:t>apiVersion</w:t>
      </w:r>
      <w:proofErr w:type="spellEnd"/>
      <w:r w:rsidRPr="00D41AA2">
        <w:rPr>
          <w:rStyle w:val="Codechar0"/>
        </w:rPr>
        <w:t>}</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bookmarkStart w:id="1525" w:name="_CRTable9_2_21"/>
      <w:r w:rsidRPr="00586B6B">
        <w:t>Table</w:t>
      </w:r>
      <w:r>
        <w:t> </w:t>
      </w:r>
      <w:bookmarkEnd w:id="1525"/>
      <w:r>
        <w:t>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1FCDC935" w14:textId="77777777" w:rsidTr="002E2BF2">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2E2BF2">
        <w:tc>
          <w:tcPr>
            <w:tcW w:w="1339" w:type="dxa"/>
            <w:tcBorders>
              <w:top w:val="single" w:sz="4" w:space="0" w:color="000000"/>
            </w:tcBorders>
            <w:shd w:val="clear" w:color="auto" w:fill="auto"/>
          </w:tcPr>
          <w:p w14:paraId="34ACCA1A" w14:textId="77777777" w:rsidR="0033474B" w:rsidRPr="00586B6B" w:rsidRDefault="0033474B" w:rsidP="002E2BF2">
            <w:pPr>
              <w:pStyle w:val="TAL"/>
            </w:pPr>
            <w:r>
              <w:t>Enumerate Server Certificates</w:t>
            </w:r>
          </w:p>
        </w:tc>
        <w:tc>
          <w:tcPr>
            <w:tcW w:w="2521" w:type="dxa"/>
            <w:tcBorders>
              <w:top w:val="single" w:sz="4" w:space="0" w:color="000000"/>
            </w:tcBorders>
          </w:tcPr>
          <w:p w14:paraId="63D204BC"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2E2BF2">
        <w:tc>
          <w:tcPr>
            <w:tcW w:w="1339" w:type="dxa"/>
            <w:shd w:val="clear" w:color="auto" w:fill="auto"/>
          </w:tcPr>
          <w:p w14:paraId="7FC5AE1A" w14:textId="77777777" w:rsidR="0033474B" w:rsidRPr="00586B6B" w:rsidRDefault="0033474B" w:rsidP="002E2BF2">
            <w:pPr>
              <w:pStyle w:val="TAL"/>
            </w:pPr>
            <w:r w:rsidRPr="00586B6B">
              <w:t>Create Server Certificate</w:t>
            </w:r>
          </w:p>
        </w:tc>
        <w:tc>
          <w:tcPr>
            <w:tcW w:w="2521" w:type="dxa"/>
            <w:tcBorders>
              <w:bottom w:val="nil"/>
            </w:tcBorders>
          </w:tcPr>
          <w:p w14:paraId="5DB50791" w14:textId="77777777" w:rsidR="0033474B" w:rsidRPr="00D41AA2" w:rsidRDefault="0033474B" w:rsidP="002E2BF2">
            <w:pPr>
              <w:pStyle w:val="TAL"/>
              <w:rPr>
                <w:rStyle w:val="URLchar"/>
              </w:rPr>
            </w:pP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p>
        </w:tc>
        <w:tc>
          <w:tcPr>
            <w:tcW w:w="1518" w:type="dxa"/>
            <w:shd w:val="clear" w:color="auto" w:fill="auto"/>
          </w:tcPr>
          <w:p w14:paraId="04F023B7"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2E2BF2">
        <w:tc>
          <w:tcPr>
            <w:tcW w:w="1339" w:type="dxa"/>
            <w:shd w:val="clear" w:color="auto" w:fill="auto"/>
          </w:tcPr>
          <w:p w14:paraId="0CE4B4F9" w14:textId="77777777" w:rsidR="0033474B" w:rsidRPr="00586B6B" w:rsidRDefault="0033474B" w:rsidP="002E2BF2">
            <w:pPr>
              <w:pStyle w:val="TAL"/>
            </w:pPr>
            <w:r w:rsidRPr="00586B6B">
              <w:t>U</w:t>
            </w:r>
            <w:r>
              <w:t>pdate</w:t>
            </w:r>
            <w:r w:rsidRPr="00586B6B">
              <w:t xml:space="preserve"> Server Certificate</w:t>
            </w:r>
          </w:p>
        </w:tc>
        <w:tc>
          <w:tcPr>
            <w:tcW w:w="2521" w:type="dxa"/>
            <w:tcBorders>
              <w:top w:val="nil"/>
              <w:bottom w:val="nil"/>
            </w:tcBorders>
          </w:tcPr>
          <w:p w14:paraId="3CFF64C9" w14:textId="77777777" w:rsidR="0033474B" w:rsidRPr="00586B6B" w:rsidRDefault="0033474B" w:rsidP="002E2BF2">
            <w:pPr>
              <w:pStyle w:val="TAL"/>
            </w:pPr>
          </w:p>
        </w:tc>
        <w:tc>
          <w:tcPr>
            <w:tcW w:w="1518" w:type="dxa"/>
            <w:shd w:val="clear" w:color="auto" w:fill="auto"/>
          </w:tcPr>
          <w:p w14:paraId="2CCA52EE" w14:textId="77777777" w:rsidR="0033474B" w:rsidRPr="00586B6B" w:rsidRDefault="0033474B" w:rsidP="002E2BF2">
            <w:pPr>
              <w:pStyle w:val="TAL"/>
            </w:pPr>
            <w:r w:rsidRPr="00586B6B">
              <w:rPr>
                <w:rStyle w:val="HTTPMethod"/>
              </w:rPr>
              <w:t>PUT</w:t>
            </w:r>
          </w:p>
        </w:tc>
        <w:tc>
          <w:tcPr>
            <w:tcW w:w="4251" w:type="dxa"/>
            <w:shd w:val="clear" w:color="auto" w:fill="auto"/>
          </w:tcPr>
          <w:p w14:paraId="68DC3B1E" w14:textId="77777777" w:rsidR="0033474B" w:rsidRDefault="0033474B" w:rsidP="002E2BF2">
            <w:pPr>
              <w:pStyle w:val="TAL"/>
            </w:pPr>
            <w:r>
              <w:t xml:space="preserve">Used by the 5GMS AF to replace an existing Server Certificate resource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2E2BF2">
        <w:tc>
          <w:tcPr>
            <w:tcW w:w="1339" w:type="dxa"/>
            <w:shd w:val="clear" w:color="auto" w:fill="auto"/>
          </w:tcPr>
          <w:p w14:paraId="58CDB732" w14:textId="77777777" w:rsidR="0033474B" w:rsidRPr="00586B6B" w:rsidRDefault="0033474B" w:rsidP="002E2BF2">
            <w:pPr>
              <w:pStyle w:val="TAL"/>
            </w:pPr>
            <w:r w:rsidRPr="00586B6B">
              <w:t>Destroy Server Certificate</w:t>
            </w:r>
          </w:p>
        </w:tc>
        <w:tc>
          <w:tcPr>
            <w:tcW w:w="2521" w:type="dxa"/>
            <w:tcBorders>
              <w:top w:val="nil"/>
            </w:tcBorders>
          </w:tcPr>
          <w:p w14:paraId="66F9D819" w14:textId="77777777" w:rsidR="0033474B" w:rsidRPr="00586B6B" w:rsidDel="008F384E" w:rsidRDefault="0033474B" w:rsidP="002E2BF2">
            <w:pPr>
              <w:pStyle w:val="TAL"/>
            </w:pPr>
          </w:p>
        </w:tc>
        <w:tc>
          <w:tcPr>
            <w:tcW w:w="1518" w:type="dxa"/>
            <w:shd w:val="clear" w:color="auto" w:fill="auto"/>
          </w:tcPr>
          <w:p w14:paraId="19E4163E" w14:textId="77777777" w:rsidR="0033474B" w:rsidRPr="00586B6B" w:rsidRDefault="0033474B" w:rsidP="002E2BF2">
            <w:pPr>
              <w:pStyle w:val="TAL"/>
            </w:pPr>
            <w:r w:rsidRPr="00586B6B">
              <w:rPr>
                <w:rStyle w:val="HTTPMethod"/>
              </w:rPr>
              <w:t>DELETE</w:t>
            </w:r>
          </w:p>
        </w:tc>
        <w:tc>
          <w:tcPr>
            <w:tcW w:w="4251" w:type="dxa"/>
            <w:shd w:val="clear" w:color="auto" w:fill="auto"/>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shd w:val="clear" w:color="auto" w:fill="auto"/>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w:t>
            </w:r>
            <w:proofErr w:type="spellStart"/>
            <w:r w:rsidRPr="00450E15">
              <w:rPr>
                <w:i/>
                <w:iCs/>
              </w:rPr>
              <w:t>certificateId</w:t>
            </w:r>
            <w:proofErr w:type="spellEnd"/>
            <w:r w:rsidRPr="00450E15">
              <w:rPr>
                <w:i/>
                <w:iCs/>
              </w:rPr>
              <w:t>}</w:t>
            </w:r>
            <w:r w:rsidRPr="00586B6B">
              <w:t xml:space="preserve"> differs from the serial number of the X.509 certificate.</w:t>
            </w:r>
          </w:p>
        </w:tc>
      </w:tr>
    </w:tbl>
    <w:p w14:paraId="7E3B79FF" w14:textId="77777777" w:rsidR="0033474B" w:rsidRDefault="0033474B" w:rsidP="0033474B">
      <w:pPr>
        <w:pStyle w:val="TAN"/>
        <w:keepNext w:val="0"/>
      </w:pPr>
    </w:p>
    <w:p w14:paraId="4AC42E16" w14:textId="77777777" w:rsidR="0033474B" w:rsidRDefault="0033474B" w:rsidP="0033474B">
      <w:pPr>
        <w:pStyle w:val="Heading3"/>
      </w:pPr>
      <w:bookmarkStart w:id="1526" w:name="_CR9_2_3"/>
      <w:bookmarkStart w:id="1527" w:name="_Toc187861858"/>
      <w:bookmarkEnd w:id="1526"/>
      <w:r>
        <w:t>9.2.3</w:t>
      </w:r>
      <w:r>
        <w:tab/>
        <w:t>Data model</w:t>
      </w:r>
      <w:bookmarkEnd w:id="1527"/>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528" w:name="_CR9_3"/>
      <w:bookmarkStart w:id="1529" w:name="_Toc187861859"/>
      <w:bookmarkEnd w:id="1528"/>
      <w:r w:rsidRPr="00DD3B97">
        <w:t>9.</w:t>
      </w:r>
      <w:r>
        <w:t>3</w:t>
      </w:r>
      <w:r w:rsidRPr="00DD3B97">
        <w:tab/>
        <w:t>Content Preparation Templates Configuration API</w:t>
      </w:r>
      <w:bookmarkEnd w:id="1529"/>
    </w:p>
    <w:p w14:paraId="15AEDEC7" w14:textId="77777777" w:rsidR="0033474B" w:rsidRDefault="0033474B" w:rsidP="0033474B">
      <w:pPr>
        <w:pStyle w:val="Heading3"/>
      </w:pPr>
      <w:bookmarkStart w:id="1530" w:name="_CR9_3_1"/>
      <w:bookmarkStart w:id="1531" w:name="_Toc187861860"/>
      <w:bookmarkEnd w:id="1530"/>
      <w:r>
        <w:t>9.3.1</w:t>
      </w:r>
      <w:r>
        <w:tab/>
        <w:t>Overview</w:t>
      </w:r>
      <w:bookmarkEnd w:id="1531"/>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532" w:name="_CR9_3_2"/>
      <w:bookmarkStart w:id="1533" w:name="_Toc187861861"/>
      <w:bookmarkEnd w:id="1532"/>
      <w:r>
        <w:t>9.3.2</w:t>
      </w:r>
      <w:r>
        <w:tab/>
        <w:t>Resource structure</w:t>
      </w:r>
      <w:bookmarkEnd w:id="1533"/>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bookmarkStart w:id="1534" w:name="_CRTable9_3_21"/>
      <w:r w:rsidRPr="00586B6B">
        <w:t>Table</w:t>
      </w:r>
      <w:r>
        <w:t> </w:t>
      </w:r>
      <w:bookmarkEnd w:id="1534"/>
      <w:r>
        <w:t>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33474B" w:rsidRPr="00586B6B" w14:paraId="06D45217" w14:textId="77777777" w:rsidTr="002E2BF2">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252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18"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4251"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2E2BF2">
        <w:tc>
          <w:tcPr>
            <w:tcW w:w="1339" w:type="dxa"/>
            <w:tcBorders>
              <w:top w:val="single" w:sz="4" w:space="0" w:color="000000"/>
            </w:tcBorders>
            <w:shd w:val="clear" w:color="auto" w:fill="auto"/>
          </w:tcPr>
          <w:p w14:paraId="1A5DE738" w14:textId="77777777" w:rsidR="0033474B" w:rsidRPr="00586B6B" w:rsidRDefault="0033474B" w:rsidP="002E2BF2">
            <w:pPr>
              <w:pStyle w:val="TAL"/>
            </w:pPr>
            <w:r>
              <w:t>Enumerate Content Preparation Templates</w:t>
            </w:r>
          </w:p>
        </w:tc>
        <w:tc>
          <w:tcPr>
            <w:tcW w:w="2521" w:type="dxa"/>
            <w:tcBorders>
              <w:top w:val="single" w:sz="4" w:space="0" w:color="000000"/>
            </w:tcBorders>
          </w:tcPr>
          <w:p w14:paraId="1F7BFEED" w14:textId="77777777" w:rsidR="0033474B" w:rsidRPr="00D41AA2" w:rsidRDefault="0033474B" w:rsidP="002E2BF2">
            <w:pPr>
              <w:pStyle w:val="TAL"/>
              <w:rPr>
                <w:rStyle w:val="URLchar"/>
              </w:rPr>
            </w:pPr>
          </w:p>
        </w:tc>
        <w:tc>
          <w:tcPr>
            <w:tcW w:w="1518" w:type="dxa"/>
            <w:tcBorders>
              <w:top w:val="single" w:sz="4" w:space="0" w:color="000000"/>
            </w:tcBorders>
            <w:shd w:val="clear" w:color="auto" w:fill="auto"/>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51" w:type="dxa"/>
            <w:tcBorders>
              <w:top w:val="single" w:sz="4" w:space="0" w:color="000000"/>
            </w:tcBorders>
            <w:shd w:val="clear" w:color="auto" w:fill="auto"/>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2E2BF2">
        <w:tc>
          <w:tcPr>
            <w:tcW w:w="1339" w:type="dxa"/>
            <w:shd w:val="clear" w:color="auto" w:fill="auto"/>
          </w:tcPr>
          <w:p w14:paraId="0B799C2E" w14:textId="77777777" w:rsidR="0033474B" w:rsidRPr="00586B6B" w:rsidRDefault="0033474B" w:rsidP="002E2BF2">
            <w:pPr>
              <w:pStyle w:val="TAL"/>
            </w:pPr>
            <w:r w:rsidRPr="00586B6B">
              <w:t xml:space="preserve">Create </w:t>
            </w:r>
            <w:r>
              <w:t>Content Preparation Template</w:t>
            </w:r>
          </w:p>
        </w:tc>
        <w:tc>
          <w:tcPr>
            <w:tcW w:w="2521" w:type="dxa"/>
            <w:tcBorders>
              <w:bottom w:val="nil"/>
            </w:tcBorders>
          </w:tcPr>
          <w:p w14:paraId="536936EC" w14:textId="77777777" w:rsidR="0033474B" w:rsidRPr="00D41AA2" w:rsidRDefault="0033474B" w:rsidP="002E2BF2">
            <w:pPr>
              <w:pStyle w:val="TAL"/>
              <w:rPr>
                <w:rStyle w:val="URLchar"/>
              </w:rPr>
            </w:pP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p>
        </w:tc>
        <w:tc>
          <w:tcPr>
            <w:tcW w:w="1518" w:type="dxa"/>
            <w:shd w:val="clear" w:color="auto" w:fill="auto"/>
          </w:tcPr>
          <w:p w14:paraId="066CEE01" w14:textId="77777777" w:rsidR="0033474B" w:rsidRPr="00586B6B" w:rsidRDefault="0033474B" w:rsidP="002E2BF2">
            <w:pPr>
              <w:pStyle w:val="TAL"/>
              <w:rPr>
                <w:rStyle w:val="HTTPMethod"/>
              </w:rPr>
            </w:pPr>
            <w:r w:rsidRPr="00586B6B">
              <w:rPr>
                <w:rStyle w:val="HTTPMethod"/>
              </w:rPr>
              <w:t>POST</w:t>
            </w:r>
          </w:p>
        </w:tc>
        <w:tc>
          <w:tcPr>
            <w:tcW w:w="4251" w:type="dxa"/>
            <w:shd w:val="clear" w:color="auto" w:fill="auto"/>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2E2BF2">
        <w:tc>
          <w:tcPr>
            <w:tcW w:w="1339" w:type="dxa"/>
            <w:shd w:val="clear" w:color="auto" w:fill="auto"/>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2521" w:type="dxa"/>
            <w:tcBorders>
              <w:top w:val="nil"/>
              <w:bottom w:val="nil"/>
            </w:tcBorders>
          </w:tcPr>
          <w:p w14:paraId="0FC705F5" w14:textId="77777777" w:rsidR="0033474B" w:rsidRPr="00586B6B" w:rsidRDefault="0033474B" w:rsidP="002E2BF2">
            <w:pPr>
              <w:pStyle w:val="TAL"/>
            </w:pPr>
          </w:p>
        </w:tc>
        <w:tc>
          <w:tcPr>
            <w:tcW w:w="1518" w:type="dxa"/>
            <w:shd w:val="clear" w:color="auto" w:fill="auto"/>
          </w:tcPr>
          <w:p w14:paraId="613C4478" w14:textId="77777777" w:rsidR="0033474B" w:rsidRPr="00586B6B" w:rsidRDefault="0033474B" w:rsidP="002E2BF2">
            <w:pPr>
              <w:pStyle w:val="TAL"/>
            </w:pPr>
            <w:r w:rsidRPr="00586B6B">
              <w:rPr>
                <w:rStyle w:val="HTTPMethod"/>
              </w:rPr>
              <w:t>PUT</w:t>
            </w:r>
          </w:p>
        </w:tc>
        <w:tc>
          <w:tcPr>
            <w:tcW w:w="4251" w:type="dxa"/>
            <w:shd w:val="clear" w:color="auto" w:fill="auto"/>
          </w:tcPr>
          <w:p w14:paraId="601B9FD6" w14:textId="77777777" w:rsidR="0033474B" w:rsidRDefault="0033474B" w:rsidP="002E2BF2">
            <w:pPr>
              <w:pStyle w:val="TAL"/>
            </w:pPr>
            <w:r>
              <w:t xml:space="preserve">Used by the 5GMS AF to replace an existing Content Preparation Template resource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2E2BF2">
        <w:tc>
          <w:tcPr>
            <w:tcW w:w="1339" w:type="dxa"/>
            <w:tcBorders>
              <w:bottom w:val="single" w:sz="4" w:space="0" w:color="000000"/>
            </w:tcBorders>
            <w:shd w:val="clear" w:color="auto" w:fill="auto"/>
          </w:tcPr>
          <w:p w14:paraId="0EB44F66" w14:textId="77777777" w:rsidR="0033474B" w:rsidRPr="00586B6B" w:rsidRDefault="0033474B" w:rsidP="002E2BF2">
            <w:pPr>
              <w:pStyle w:val="TAL"/>
            </w:pPr>
            <w:r w:rsidRPr="00586B6B">
              <w:t xml:space="preserve">Destroy </w:t>
            </w:r>
            <w:r>
              <w:t>Content Preparation Template</w:t>
            </w:r>
          </w:p>
        </w:tc>
        <w:tc>
          <w:tcPr>
            <w:tcW w:w="2521" w:type="dxa"/>
            <w:tcBorders>
              <w:top w:val="nil"/>
              <w:bottom w:val="single" w:sz="4" w:space="0" w:color="000000"/>
            </w:tcBorders>
          </w:tcPr>
          <w:p w14:paraId="3656B6A6" w14:textId="77777777" w:rsidR="0033474B" w:rsidRPr="00586B6B" w:rsidDel="008F384E" w:rsidRDefault="0033474B" w:rsidP="002E2BF2">
            <w:pPr>
              <w:pStyle w:val="TAL"/>
            </w:pPr>
          </w:p>
        </w:tc>
        <w:tc>
          <w:tcPr>
            <w:tcW w:w="1518" w:type="dxa"/>
            <w:tcBorders>
              <w:bottom w:val="single" w:sz="4" w:space="0" w:color="000000"/>
            </w:tcBorders>
            <w:shd w:val="clear" w:color="auto" w:fill="auto"/>
          </w:tcPr>
          <w:p w14:paraId="37A9D9CB" w14:textId="77777777" w:rsidR="0033474B" w:rsidRPr="00586B6B" w:rsidRDefault="0033474B" w:rsidP="002E2BF2">
            <w:pPr>
              <w:pStyle w:val="TAL"/>
            </w:pPr>
            <w:r w:rsidRPr="00586B6B">
              <w:rPr>
                <w:rStyle w:val="HTTPMethod"/>
              </w:rPr>
              <w:t>DELETE</w:t>
            </w:r>
          </w:p>
        </w:tc>
        <w:tc>
          <w:tcPr>
            <w:tcW w:w="4251" w:type="dxa"/>
            <w:tcBorders>
              <w:bottom w:val="single" w:sz="4" w:space="0" w:color="000000"/>
            </w:tcBorders>
            <w:shd w:val="clear" w:color="auto" w:fill="auto"/>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535" w:name="_CR9_3_3"/>
      <w:bookmarkStart w:id="1536" w:name="_Toc187861862"/>
      <w:bookmarkEnd w:id="1535"/>
      <w:r>
        <w:t>9.3.3</w:t>
      </w:r>
      <w:r>
        <w:tab/>
        <w:t>Data model</w:t>
      </w:r>
      <w:bookmarkEnd w:id="1536"/>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537" w:name="_CR9_4"/>
      <w:bookmarkStart w:id="1538" w:name="_Toc187861863"/>
      <w:bookmarkEnd w:id="1537"/>
      <w:r>
        <w:t>9.4</w:t>
      </w:r>
      <w:r>
        <w:tab/>
        <w:t>Content Hosting Configuration API</w:t>
      </w:r>
      <w:bookmarkEnd w:id="1538"/>
    </w:p>
    <w:p w14:paraId="6BA328F1" w14:textId="77777777" w:rsidR="0033474B" w:rsidRDefault="0033474B" w:rsidP="0033474B">
      <w:pPr>
        <w:pStyle w:val="Heading3"/>
      </w:pPr>
      <w:bookmarkStart w:id="1539" w:name="_CR9_4_1"/>
      <w:bookmarkStart w:id="1540" w:name="_Toc187861864"/>
      <w:bookmarkEnd w:id="1539"/>
      <w:r>
        <w:t>9.4.1</w:t>
      </w:r>
      <w:r>
        <w:tab/>
        <w:t>Overview</w:t>
      </w:r>
      <w:bookmarkEnd w:id="1540"/>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541" w:name="_CR9_4_2"/>
      <w:bookmarkStart w:id="1542" w:name="_Toc187861865"/>
      <w:bookmarkEnd w:id="1541"/>
      <w:r>
        <w:t>9.4.2</w:t>
      </w:r>
      <w:r>
        <w:tab/>
        <w:t>Resource structure</w:t>
      </w:r>
      <w:bookmarkEnd w:id="1542"/>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bookmarkStart w:id="1543" w:name="_CRTable9_4_21"/>
      <w:r w:rsidRPr="00586B6B">
        <w:t>Table</w:t>
      </w:r>
      <w:r>
        <w:t> </w:t>
      </w:r>
      <w:bookmarkEnd w:id="1543"/>
      <w:r>
        <w:t>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457C6615" w14:textId="77777777" w:rsidTr="002E2BF2">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2E2BF2">
        <w:tc>
          <w:tcPr>
            <w:tcW w:w="1810" w:type="dxa"/>
            <w:tcBorders>
              <w:top w:val="single" w:sz="4" w:space="0" w:color="000000"/>
            </w:tcBorders>
            <w:shd w:val="clear" w:color="auto" w:fill="auto"/>
          </w:tcPr>
          <w:p w14:paraId="50651BDA" w14:textId="77777777" w:rsidR="0033474B" w:rsidRPr="00586B6B" w:rsidRDefault="0033474B" w:rsidP="002E2BF2">
            <w:pPr>
              <w:pStyle w:val="TAL"/>
            </w:pPr>
            <w:r>
              <w:t>Enumerate Content Hosting Configurations</w:t>
            </w:r>
          </w:p>
        </w:tc>
        <w:tc>
          <w:tcPr>
            <w:tcW w:w="2278" w:type="dxa"/>
            <w:tcBorders>
              <w:top w:val="single" w:sz="4" w:space="0" w:color="000000"/>
            </w:tcBorders>
          </w:tcPr>
          <w:p w14:paraId="51EA6D6F"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2E2BF2">
        <w:tc>
          <w:tcPr>
            <w:tcW w:w="1810" w:type="dxa"/>
            <w:shd w:val="clear" w:color="auto" w:fill="auto"/>
          </w:tcPr>
          <w:p w14:paraId="0F8AF6A0" w14:textId="77777777" w:rsidR="0033474B" w:rsidRPr="00586B6B" w:rsidRDefault="0033474B" w:rsidP="002E2BF2">
            <w:pPr>
              <w:pStyle w:val="TAL"/>
            </w:pPr>
            <w:r w:rsidRPr="00586B6B">
              <w:t xml:space="preserve">Create </w:t>
            </w:r>
            <w:r>
              <w:t>Content Hosting Configuration</w:t>
            </w:r>
          </w:p>
        </w:tc>
        <w:tc>
          <w:tcPr>
            <w:tcW w:w="2278" w:type="dxa"/>
            <w:tcBorders>
              <w:bottom w:val="nil"/>
            </w:tcBorders>
          </w:tcPr>
          <w:p w14:paraId="6124018F" w14:textId="77777777" w:rsidR="0033474B" w:rsidRPr="00D41AA2" w:rsidRDefault="0033474B" w:rsidP="002E2BF2">
            <w:pPr>
              <w:pStyle w:val="TAL"/>
              <w:rPr>
                <w:rStyle w:val="URLchar"/>
              </w:rPr>
            </w:pP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p>
        </w:tc>
        <w:tc>
          <w:tcPr>
            <w:tcW w:w="1488" w:type="dxa"/>
            <w:shd w:val="clear" w:color="auto" w:fill="auto"/>
          </w:tcPr>
          <w:p w14:paraId="3D5CB5F3"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2E2BF2">
        <w:tc>
          <w:tcPr>
            <w:tcW w:w="1810" w:type="dxa"/>
            <w:shd w:val="clear" w:color="auto" w:fill="auto"/>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278" w:type="dxa"/>
            <w:tcBorders>
              <w:top w:val="nil"/>
              <w:bottom w:val="nil"/>
            </w:tcBorders>
          </w:tcPr>
          <w:p w14:paraId="0C8B8D3D" w14:textId="77777777" w:rsidR="0033474B" w:rsidRPr="00586B6B" w:rsidRDefault="0033474B" w:rsidP="002E2BF2">
            <w:pPr>
              <w:pStyle w:val="TAL"/>
            </w:pPr>
          </w:p>
        </w:tc>
        <w:tc>
          <w:tcPr>
            <w:tcW w:w="1488" w:type="dxa"/>
            <w:shd w:val="clear" w:color="auto" w:fill="auto"/>
          </w:tcPr>
          <w:p w14:paraId="60B60791" w14:textId="77777777" w:rsidR="0033474B" w:rsidRPr="00586B6B" w:rsidRDefault="0033474B" w:rsidP="002E2BF2">
            <w:pPr>
              <w:pStyle w:val="TAL"/>
            </w:pPr>
            <w:r w:rsidRPr="00586B6B">
              <w:rPr>
                <w:rStyle w:val="HTTPMethod"/>
              </w:rPr>
              <w:t>PUT</w:t>
            </w:r>
          </w:p>
        </w:tc>
        <w:tc>
          <w:tcPr>
            <w:tcW w:w="4053" w:type="dxa"/>
            <w:shd w:val="clear" w:color="auto" w:fill="auto"/>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2E2BF2">
        <w:tc>
          <w:tcPr>
            <w:tcW w:w="1810" w:type="dxa"/>
            <w:tcBorders>
              <w:bottom w:val="single" w:sz="4" w:space="0" w:color="000000"/>
            </w:tcBorders>
            <w:shd w:val="clear" w:color="auto" w:fill="auto"/>
          </w:tcPr>
          <w:p w14:paraId="6183AD1F" w14:textId="77777777" w:rsidR="0033474B" w:rsidRPr="00586B6B" w:rsidRDefault="0033474B" w:rsidP="002E2BF2">
            <w:pPr>
              <w:pStyle w:val="TAL"/>
            </w:pPr>
            <w:r w:rsidRPr="00586B6B">
              <w:t xml:space="preserve">Destroy </w:t>
            </w:r>
            <w:r>
              <w:t>Content Hosting Configuration</w:t>
            </w:r>
          </w:p>
        </w:tc>
        <w:tc>
          <w:tcPr>
            <w:tcW w:w="2278" w:type="dxa"/>
            <w:tcBorders>
              <w:top w:val="nil"/>
              <w:bottom w:val="single" w:sz="4" w:space="0" w:color="000000"/>
            </w:tcBorders>
          </w:tcPr>
          <w:p w14:paraId="1395703B"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66FF4579"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2E2BF2">
        <w:tc>
          <w:tcPr>
            <w:tcW w:w="1810" w:type="dxa"/>
            <w:tcBorders>
              <w:top w:val="single" w:sz="4" w:space="0" w:color="000000"/>
              <w:bottom w:val="single" w:sz="4" w:space="0" w:color="000000"/>
            </w:tcBorders>
            <w:shd w:val="clear" w:color="auto" w:fill="auto"/>
          </w:tcPr>
          <w:p w14:paraId="3A997485" w14:textId="77777777" w:rsidR="0033474B" w:rsidRDefault="0033474B" w:rsidP="002E2BF2">
            <w:pPr>
              <w:pStyle w:val="TAL"/>
            </w:pPr>
            <w:r>
              <w:t>(De)activate Content Hosting Configuration</w:t>
            </w:r>
          </w:p>
        </w:tc>
        <w:tc>
          <w:tcPr>
            <w:tcW w:w="2278" w:type="dxa"/>
            <w:tcBorders>
              <w:top w:val="single" w:sz="4" w:space="0" w:color="000000"/>
              <w:bottom w:val="nil"/>
            </w:tcBorders>
          </w:tcPr>
          <w:p w14:paraId="2C17EEC8" w14:textId="77777777" w:rsidR="0033474B" w:rsidRPr="00D41AA2" w:rsidRDefault="0033474B" w:rsidP="002E2BF2">
            <w:pPr>
              <w:pStyle w:val="TAL"/>
              <w:rPr>
                <w:rStyle w:val="Codechar0"/>
              </w:rPr>
            </w:pP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t>/active</w:t>
            </w:r>
          </w:p>
        </w:tc>
        <w:tc>
          <w:tcPr>
            <w:tcW w:w="1488" w:type="dxa"/>
            <w:tcBorders>
              <w:top w:val="single" w:sz="4" w:space="0" w:color="000000"/>
              <w:bottom w:val="single" w:sz="4" w:space="0" w:color="000000"/>
            </w:tcBorders>
            <w:shd w:val="clear" w:color="auto" w:fill="auto"/>
          </w:tcPr>
          <w:p w14:paraId="2D3027AE"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B6EFA74" w14:textId="77777777" w:rsidR="0033474B" w:rsidRDefault="0033474B" w:rsidP="002E2BF2">
            <w:pPr>
              <w:pStyle w:val="TAL"/>
            </w:pPr>
            <w:r>
              <w:t xml:space="preserve">Used by the 5GMSd AF to (de)activate Content Hosting Configuration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in the 5GMSd AS instance.</w:t>
            </w:r>
          </w:p>
        </w:tc>
      </w:tr>
      <w:tr w:rsidR="0033474B" w:rsidRPr="00586B6B" w14:paraId="20AB40B8" w14:textId="77777777" w:rsidTr="002E2BF2">
        <w:tc>
          <w:tcPr>
            <w:tcW w:w="1810" w:type="dxa"/>
            <w:tcBorders>
              <w:top w:val="single" w:sz="4" w:space="0" w:color="000000"/>
              <w:bottom w:val="single" w:sz="4" w:space="0" w:color="000000"/>
            </w:tcBorders>
            <w:shd w:val="clear" w:color="auto" w:fill="auto"/>
          </w:tcPr>
          <w:p w14:paraId="00DDA546" w14:textId="77777777" w:rsidR="0033474B" w:rsidRDefault="0033474B" w:rsidP="002E2BF2">
            <w:pPr>
              <w:pStyle w:val="TAL"/>
            </w:pPr>
            <w:r>
              <w:t>Interrogate Content Hosting Configuration state</w:t>
            </w:r>
          </w:p>
        </w:tc>
        <w:tc>
          <w:tcPr>
            <w:tcW w:w="2278" w:type="dxa"/>
            <w:tcBorders>
              <w:top w:val="nil"/>
              <w:bottom w:val="single" w:sz="4" w:space="0" w:color="000000"/>
            </w:tcBorders>
          </w:tcPr>
          <w:p w14:paraId="521A1BC3"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4EA7DD8F"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18EB9476" w14:textId="77777777" w:rsidR="0033474B" w:rsidRDefault="0033474B" w:rsidP="002E2BF2">
            <w:pPr>
              <w:pStyle w:val="TAL"/>
            </w:pPr>
            <w:r>
              <w:t xml:space="preserve">Used by the 5GMSd AF to interrogate the state of Content Hosting Configuration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in the 5GMSd AS instance.</w:t>
            </w:r>
          </w:p>
        </w:tc>
      </w:tr>
      <w:tr w:rsidR="0033474B" w:rsidRPr="00586B6B" w14:paraId="33F45D28" w14:textId="77777777" w:rsidTr="002E2BF2">
        <w:tc>
          <w:tcPr>
            <w:tcW w:w="1810" w:type="dxa"/>
            <w:tcBorders>
              <w:top w:val="single" w:sz="4" w:space="0" w:color="000000"/>
              <w:bottom w:val="single" w:sz="4" w:space="0" w:color="000000"/>
            </w:tcBorders>
            <w:shd w:val="clear" w:color="auto" w:fill="auto"/>
          </w:tcPr>
          <w:p w14:paraId="64DEA21E" w14:textId="77777777" w:rsidR="0033474B" w:rsidRPr="00586B6B" w:rsidRDefault="0033474B" w:rsidP="002E2BF2">
            <w:pPr>
              <w:pStyle w:val="TAL"/>
            </w:pPr>
            <w:r>
              <w:t>Purge Content Hosting cache</w:t>
            </w:r>
          </w:p>
        </w:tc>
        <w:tc>
          <w:tcPr>
            <w:tcW w:w="2278"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t>/purge</w:t>
            </w:r>
          </w:p>
        </w:tc>
        <w:tc>
          <w:tcPr>
            <w:tcW w:w="1488" w:type="dxa"/>
            <w:tcBorders>
              <w:top w:val="single" w:sz="4" w:space="0" w:color="000000"/>
              <w:bottom w:val="single" w:sz="4" w:space="0" w:color="000000"/>
            </w:tcBorders>
            <w:shd w:val="clear" w:color="auto" w:fill="auto"/>
          </w:tcPr>
          <w:p w14:paraId="72F002B1"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544" w:name="_CR9_4_3"/>
      <w:bookmarkStart w:id="1545" w:name="_Toc187861866"/>
      <w:bookmarkEnd w:id="1544"/>
      <w:r>
        <w:t>9.4.3</w:t>
      </w:r>
      <w:r>
        <w:tab/>
        <w:t>Data model</w:t>
      </w:r>
      <w:bookmarkEnd w:id="1545"/>
    </w:p>
    <w:p w14:paraId="495E34A8" w14:textId="77777777" w:rsidR="007C224A" w:rsidRPr="002C612C" w:rsidRDefault="007C224A" w:rsidP="007C224A">
      <w:bookmarkStart w:id="1546" w:name="_CR9_5"/>
      <w:bookmarkEnd w:id="1546"/>
      <w:r>
        <w:t xml:space="preserve">The representation of the Content Hosting Configuration resource shall be the same as that specified in clause 8.8.3.1 of TS 26.510 [56] except that </w:t>
      </w:r>
      <w:proofErr w:type="spellStart"/>
      <w:r w:rsidRPr="003B6037">
        <w:rPr>
          <w:rStyle w:val="Codechar0"/>
        </w:rPr>
        <w:t>canonicalDomainName</w:t>
      </w:r>
      <w:proofErr w:type="spellEnd"/>
      <w:r>
        <w:t xml:space="preserve"> and </w:t>
      </w:r>
      <w:proofErr w:type="spellStart"/>
      <w:r w:rsidRPr="003B6037">
        <w:rPr>
          <w:rStyle w:val="Codechar0"/>
        </w:rPr>
        <w:t>baseURL</w:t>
      </w:r>
      <w:proofErr w:type="spellEnd"/>
      <w:r>
        <w:t xml:space="preserve"> are read/write properties when used by the 5GMS AF to configure the 5GMS AS at reference point M3.</w:t>
      </w:r>
    </w:p>
    <w:p w14:paraId="1A1D095F" w14:textId="04A6A55D" w:rsidR="0033474B" w:rsidRPr="0050324D" w:rsidRDefault="0033474B" w:rsidP="0033474B">
      <w:pPr>
        <w:pStyle w:val="Heading2"/>
      </w:pPr>
      <w:bookmarkStart w:id="1547" w:name="_Toc187861867"/>
      <w:r>
        <w:t>9.5</w:t>
      </w:r>
      <w:r>
        <w:tab/>
        <w:t xml:space="preserve">Content </w:t>
      </w:r>
      <w:r w:rsidR="00100497">
        <w:t>Publishing</w:t>
      </w:r>
      <w:r>
        <w:t xml:space="preserve"> Configuration API</w:t>
      </w:r>
      <w:bookmarkEnd w:id="1547"/>
    </w:p>
    <w:p w14:paraId="66FD38CF" w14:textId="77777777" w:rsidR="0033474B" w:rsidRDefault="0033474B" w:rsidP="0033474B">
      <w:pPr>
        <w:pStyle w:val="Heading3"/>
      </w:pPr>
      <w:bookmarkStart w:id="1548" w:name="_CR9_5_1"/>
      <w:bookmarkStart w:id="1549" w:name="_Toc187861868"/>
      <w:bookmarkEnd w:id="1548"/>
      <w:r>
        <w:t>9.5.1</w:t>
      </w:r>
      <w:r>
        <w:tab/>
        <w:t>Overview</w:t>
      </w:r>
      <w:bookmarkEnd w:id="1549"/>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550" w:name="_CR9_5_2"/>
      <w:bookmarkStart w:id="1551" w:name="_Toc187861869"/>
      <w:bookmarkEnd w:id="1550"/>
      <w:r>
        <w:t>9.5.2</w:t>
      </w:r>
      <w:r>
        <w:tab/>
        <w:t>Resource structure</w:t>
      </w:r>
      <w:bookmarkEnd w:id="1551"/>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0"/>
        </w:rPr>
      </w:pPr>
      <w:r w:rsidRPr="00E97EAC">
        <w:rPr>
          <w:rStyle w:val="Codechar0"/>
        </w:rPr>
        <w:t>{apiRoot}</w:t>
      </w:r>
      <w:r w:rsidRPr="00D41AA2">
        <w:t>/</w:t>
      </w:r>
      <w:r w:rsidRPr="00893A07">
        <w:rPr>
          <w:iCs w:val="0"/>
        </w:rPr>
        <w:t>3gpp-</w:t>
      </w:r>
      <w:r>
        <w:rPr>
          <w:iCs w:val="0"/>
        </w:rPr>
        <w:t>mas-configuration</w:t>
      </w:r>
      <w:r w:rsidRPr="00E801F2">
        <w:rPr>
          <w:iCs w:val="0"/>
        </w:rPr>
        <w:t>/</w:t>
      </w:r>
      <w:r w:rsidRPr="00D41AA2">
        <w:rPr>
          <w:rStyle w:val="Codechar0"/>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bookmarkStart w:id="1552" w:name="_CRTable9_5_21"/>
      <w:r w:rsidRPr="00586B6B">
        <w:t>Table</w:t>
      </w:r>
      <w:r>
        <w:t> </w:t>
      </w:r>
      <w:bookmarkEnd w:id="1552"/>
      <w:r>
        <w:t>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278"/>
        <w:gridCol w:w="1488"/>
        <w:gridCol w:w="4053"/>
      </w:tblGrid>
      <w:tr w:rsidR="0033474B" w:rsidRPr="00586B6B" w14:paraId="7FC06618" w14:textId="77777777" w:rsidTr="002E2BF2">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278"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488"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053"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2E2BF2">
        <w:tc>
          <w:tcPr>
            <w:tcW w:w="1810" w:type="dxa"/>
            <w:tcBorders>
              <w:top w:val="single" w:sz="4" w:space="0" w:color="000000"/>
            </w:tcBorders>
            <w:shd w:val="clear" w:color="auto" w:fill="auto"/>
          </w:tcPr>
          <w:p w14:paraId="1319A80C" w14:textId="77777777" w:rsidR="0033474B" w:rsidRPr="00586B6B" w:rsidRDefault="0033474B" w:rsidP="002E2BF2">
            <w:pPr>
              <w:pStyle w:val="TAL"/>
            </w:pPr>
            <w:r>
              <w:t>Enumerate Content Publishing Configurations</w:t>
            </w:r>
          </w:p>
        </w:tc>
        <w:tc>
          <w:tcPr>
            <w:tcW w:w="2278" w:type="dxa"/>
            <w:tcBorders>
              <w:top w:val="single" w:sz="4" w:space="0" w:color="000000"/>
            </w:tcBorders>
          </w:tcPr>
          <w:p w14:paraId="5A509B9D" w14:textId="77777777" w:rsidR="0033474B" w:rsidRPr="00D41AA2" w:rsidRDefault="0033474B" w:rsidP="002E2BF2">
            <w:pPr>
              <w:pStyle w:val="TAL"/>
              <w:rPr>
                <w:rStyle w:val="URLchar"/>
              </w:rPr>
            </w:pPr>
          </w:p>
        </w:tc>
        <w:tc>
          <w:tcPr>
            <w:tcW w:w="1488" w:type="dxa"/>
            <w:tcBorders>
              <w:top w:val="single" w:sz="4" w:space="0" w:color="000000"/>
            </w:tcBorders>
            <w:shd w:val="clear" w:color="auto" w:fill="auto"/>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053" w:type="dxa"/>
            <w:tcBorders>
              <w:top w:val="single" w:sz="4" w:space="0" w:color="000000"/>
            </w:tcBorders>
            <w:shd w:val="clear" w:color="auto" w:fill="auto"/>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2E2BF2">
        <w:tc>
          <w:tcPr>
            <w:tcW w:w="1810" w:type="dxa"/>
            <w:shd w:val="clear" w:color="auto" w:fill="auto"/>
          </w:tcPr>
          <w:p w14:paraId="7093DD6B" w14:textId="77777777" w:rsidR="0033474B" w:rsidRPr="00586B6B" w:rsidRDefault="0033474B" w:rsidP="002E2BF2">
            <w:pPr>
              <w:pStyle w:val="TAL"/>
            </w:pPr>
            <w:r w:rsidRPr="00586B6B">
              <w:t xml:space="preserve">Create </w:t>
            </w:r>
            <w:r>
              <w:t>Content Publishing Configuration</w:t>
            </w:r>
          </w:p>
        </w:tc>
        <w:tc>
          <w:tcPr>
            <w:tcW w:w="2278" w:type="dxa"/>
            <w:tcBorders>
              <w:bottom w:val="nil"/>
            </w:tcBorders>
          </w:tcPr>
          <w:p w14:paraId="73A254EB" w14:textId="77777777" w:rsidR="0033474B" w:rsidRPr="00D41AA2" w:rsidRDefault="0033474B" w:rsidP="002E2BF2">
            <w:pPr>
              <w:pStyle w:val="TAL"/>
              <w:rPr>
                <w:rStyle w:val="URLchar"/>
              </w:rPr>
            </w:pP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p>
        </w:tc>
        <w:tc>
          <w:tcPr>
            <w:tcW w:w="1488" w:type="dxa"/>
            <w:shd w:val="clear" w:color="auto" w:fill="auto"/>
          </w:tcPr>
          <w:p w14:paraId="35A0AFBC" w14:textId="77777777" w:rsidR="0033474B" w:rsidRPr="00586B6B" w:rsidRDefault="0033474B" w:rsidP="002E2BF2">
            <w:pPr>
              <w:pStyle w:val="TAL"/>
              <w:rPr>
                <w:rStyle w:val="HTTPMethod"/>
              </w:rPr>
            </w:pPr>
            <w:r w:rsidRPr="00586B6B">
              <w:rPr>
                <w:rStyle w:val="HTTPMethod"/>
              </w:rPr>
              <w:t>POST</w:t>
            </w:r>
          </w:p>
        </w:tc>
        <w:tc>
          <w:tcPr>
            <w:tcW w:w="4053" w:type="dxa"/>
            <w:shd w:val="clear" w:color="auto" w:fill="auto"/>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2E2BF2">
        <w:tc>
          <w:tcPr>
            <w:tcW w:w="1810" w:type="dxa"/>
            <w:shd w:val="clear" w:color="auto" w:fill="auto"/>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278" w:type="dxa"/>
            <w:tcBorders>
              <w:top w:val="nil"/>
              <w:bottom w:val="nil"/>
            </w:tcBorders>
          </w:tcPr>
          <w:p w14:paraId="69E3741A" w14:textId="77777777" w:rsidR="0033474B" w:rsidRPr="00586B6B" w:rsidRDefault="0033474B" w:rsidP="002E2BF2">
            <w:pPr>
              <w:pStyle w:val="TAL"/>
            </w:pPr>
          </w:p>
        </w:tc>
        <w:tc>
          <w:tcPr>
            <w:tcW w:w="1488" w:type="dxa"/>
            <w:shd w:val="clear" w:color="auto" w:fill="auto"/>
          </w:tcPr>
          <w:p w14:paraId="55E9F3C4" w14:textId="77777777" w:rsidR="0033474B" w:rsidRPr="00586B6B" w:rsidRDefault="0033474B" w:rsidP="002E2BF2">
            <w:pPr>
              <w:pStyle w:val="TAL"/>
            </w:pPr>
            <w:r w:rsidRPr="00586B6B">
              <w:rPr>
                <w:rStyle w:val="HTTPMethod"/>
              </w:rPr>
              <w:t>PUT</w:t>
            </w:r>
          </w:p>
        </w:tc>
        <w:tc>
          <w:tcPr>
            <w:tcW w:w="4053" w:type="dxa"/>
            <w:shd w:val="clear" w:color="auto" w:fill="auto"/>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2E2BF2">
        <w:tc>
          <w:tcPr>
            <w:tcW w:w="1810" w:type="dxa"/>
            <w:tcBorders>
              <w:bottom w:val="single" w:sz="4" w:space="0" w:color="000000"/>
            </w:tcBorders>
            <w:shd w:val="clear" w:color="auto" w:fill="auto"/>
          </w:tcPr>
          <w:p w14:paraId="76925179" w14:textId="77777777" w:rsidR="0033474B" w:rsidRPr="00586B6B" w:rsidRDefault="0033474B" w:rsidP="002E2BF2">
            <w:pPr>
              <w:pStyle w:val="TAL"/>
            </w:pPr>
            <w:r w:rsidRPr="00586B6B">
              <w:t xml:space="preserve">Destroy </w:t>
            </w:r>
            <w:r>
              <w:t>Content Publishing Configuration</w:t>
            </w:r>
          </w:p>
        </w:tc>
        <w:tc>
          <w:tcPr>
            <w:tcW w:w="2278" w:type="dxa"/>
            <w:tcBorders>
              <w:top w:val="nil"/>
              <w:bottom w:val="single" w:sz="4" w:space="0" w:color="000000"/>
            </w:tcBorders>
          </w:tcPr>
          <w:p w14:paraId="664C7B00" w14:textId="77777777" w:rsidR="0033474B" w:rsidRPr="00586B6B" w:rsidDel="008F384E" w:rsidRDefault="0033474B" w:rsidP="002E2BF2">
            <w:pPr>
              <w:pStyle w:val="TAL"/>
            </w:pPr>
          </w:p>
        </w:tc>
        <w:tc>
          <w:tcPr>
            <w:tcW w:w="1488" w:type="dxa"/>
            <w:tcBorders>
              <w:bottom w:val="single" w:sz="4" w:space="0" w:color="000000"/>
            </w:tcBorders>
            <w:shd w:val="clear" w:color="auto" w:fill="auto"/>
          </w:tcPr>
          <w:p w14:paraId="1F17AC82" w14:textId="77777777" w:rsidR="0033474B" w:rsidRPr="00586B6B" w:rsidRDefault="0033474B" w:rsidP="002E2BF2">
            <w:pPr>
              <w:pStyle w:val="TAL"/>
            </w:pPr>
            <w:r w:rsidRPr="00586B6B">
              <w:rPr>
                <w:rStyle w:val="HTTPMethod"/>
              </w:rPr>
              <w:t>DELETE</w:t>
            </w:r>
          </w:p>
        </w:tc>
        <w:tc>
          <w:tcPr>
            <w:tcW w:w="4053" w:type="dxa"/>
            <w:tcBorders>
              <w:bottom w:val="single" w:sz="4" w:space="0" w:color="000000"/>
            </w:tcBorders>
            <w:shd w:val="clear" w:color="auto" w:fill="auto"/>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2E2BF2">
        <w:tc>
          <w:tcPr>
            <w:tcW w:w="1810" w:type="dxa"/>
            <w:tcBorders>
              <w:top w:val="single" w:sz="4" w:space="0" w:color="000000"/>
              <w:bottom w:val="single" w:sz="4" w:space="0" w:color="000000"/>
            </w:tcBorders>
            <w:shd w:val="clear" w:color="auto" w:fill="auto"/>
          </w:tcPr>
          <w:p w14:paraId="25E9EF84" w14:textId="77777777" w:rsidR="0033474B" w:rsidRDefault="0033474B" w:rsidP="002E2BF2">
            <w:pPr>
              <w:pStyle w:val="TAL"/>
            </w:pPr>
            <w:r>
              <w:t>(De)activate Content Publishing Configuration</w:t>
            </w:r>
          </w:p>
        </w:tc>
        <w:tc>
          <w:tcPr>
            <w:tcW w:w="2278" w:type="dxa"/>
            <w:tcBorders>
              <w:top w:val="single" w:sz="4" w:space="0" w:color="000000"/>
              <w:bottom w:val="nil"/>
            </w:tcBorders>
          </w:tcPr>
          <w:p w14:paraId="1A965EEA" w14:textId="77777777" w:rsidR="0033474B" w:rsidRPr="00D41AA2" w:rsidRDefault="0033474B" w:rsidP="002E2BF2">
            <w:pPr>
              <w:pStyle w:val="TAL"/>
              <w:rPr>
                <w:rStyle w:val="Codechar0"/>
              </w:rPr>
            </w:pP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t>/active</w:t>
            </w:r>
          </w:p>
        </w:tc>
        <w:tc>
          <w:tcPr>
            <w:tcW w:w="1488" w:type="dxa"/>
            <w:tcBorders>
              <w:top w:val="single" w:sz="4" w:space="0" w:color="000000"/>
              <w:bottom w:val="single" w:sz="4" w:space="0" w:color="000000"/>
            </w:tcBorders>
            <w:shd w:val="clear" w:color="auto" w:fill="auto"/>
          </w:tcPr>
          <w:p w14:paraId="15C4072F"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1C545730" w14:textId="77777777" w:rsidR="0033474B" w:rsidRDefault="0033474B" w:rsidP="002E2BF2">
            <w:pPr>
              <w:pStyle w:val="TAL"/>
            </w:pPr>
            <w:r>
              <w:t xml:space="preserve">Used by the 5GMSd AF to (de)activate Content Publishing Configuration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in the 5GMSd AS instance.</w:t>
            </w:r>
          </w:p>
        </w:tc>
      </w:tr>
      <w:tr w:rsidR="0033474B" w:rsidRPr="00586B6B" w14:paraId="7ED2631F" w14:textId="77777777" w:rsidTr="002E2BF2">
        <w:tc>
          <w:tcPr>
            <w:tcW w:w="1810" w:type="dxa"/>
            <w:tcBorders>
              <w:top w:val="single" w:sz="4" w:space="0" w:color="000000"/>
              <w:bottom w:val="single" w:sz="4" w:space="0" w:color="000000"/>
            </w:tcBorders>
            <w:shd w:val="clear" w:color="auto" w:fill="auto"/>
          </w:tcPr>
          <w:p w14:paraId="5591ADAE" w14:textId="77777777" w:rsidR="0033474B" w:rsidRDefault="0033474B" w:rsidP="002E2BF2">
            <w:pPr>
              <w:pStyle w:val="TAL"/>
            </w:pPr>
            <w:r>
              <w:t>Interrogate Content Publishing Configuration state</w:t>
            </w:r>
          </w:p>
        </w:tc>
        <w:tc>
          <w:tcPr>
            <w:tcW w:w="2278" w:type="dxa"/>
            <w:tcBorders>
              <w:top w:val="nil"/>
              <w:bottom w:val="single" w:sz="4" w:space="0" w:color="000000"/>
            </w:tcBorders>
          </w:tcPr>
          <w:p w14:paraId="50C0D842" w14:textId="77777777" w:rsidR="0033474B" w:rsidRPr="00D41AA2" w:rsidRDefault="0033474B" w:rsidP="002E2BF2">
            <w:pPr>
              <w:pStyle w:val="TAL"/>
              <w:rPr>
                <w:rStyle w:val="Codechar0"/>
              </w:rPr>
            </w:pPr>
          </w:p>
        </w:tc>
        <w:tc>
          <w:tcPr>
            <w:tcW w:w="1488" w:type="dxa"/>
            <w:tcBorders>
              <w:top w:val="single" w:sz="4" w:space="0" w:color="000000"/>
              <w:bottom w:val="single" w:sz="4" w:space="0" w:color="000000"/>
            </w:tcBorders>
            <w:shd w:val="clear" w:color="auto" w:fill="auto"/>
          </w:tcPr>
          <w:p w14:paraId="113532F9" w14:textId="77777777" w:rsidR="0033474B" w:rsidRDefault="0033474B" w:rsidP="002E2BF2">
            <w:pPr>
              <w:pStyle w:val="TAL"/>
              <w:rPr>
                <w:rStyle w:val="HTTPMethod"/>
              </w:rPr>
            </w:pPr>
            <w:r>
              <w:rPr>
                <w:rStyle w:val="HTTPMethod"/>
              </w:rPr>
              <w:t>GET</w:t>
            </w:r>
          </w:p>
        </w:tc>
        <w:tc>
          <w:tcPr>
            <w:tcW w:w="4053" w:type="dxa"/>
            <w:tcBorders>
              <w:top w:val="single" w:sz="4" w:space="0" w:color="000000"/>
              <w:bottom w:val="single" w:sz="4" w:space="0" w:color="000000"/>
            </w:tcBorders>
            <w:shd w:val="clear" w:color="auto" w:fill="auto"/>
          </w:tcPr>
          <w:p w14:paraId="40F12983" w14:textId="77777777" w:rsidR="0033474B" w:rsidRDefault="0033474B" w:rsidP="002E2BF2">
            <w:pPr>
              <w:pStyle w:val="TAL"/>
            </w:pPr>
            <w:r>
              <w:t xml:space="preserve">Used by the 5GMSd AF to interrogate the state of Content Publishing Configuration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in the 5GMSd AS instance.</w:t>
            </w:r>
          </w:p>
        </w:tc>
      </w:tr>
      <w:tr w:rsidR="0033474B" w:rsidRPr="00586B6B" w14:paraId="1A0A874A" w14:textId="77777777" w:rsidTr="002E2BF2">
        <w:tc>
          <w:tcPr>
            <w:tcW w:w="1810" w:type="dxa"/>
            <w:tcBorders>
              <w:top w:val="single" w:sz="4" w:space="0" w:color="000000"/>
              <w:bottom w:val="single" w:sz="4" w:space="0" w:color="000000"/>
            </w:tcBorders>
            <w:shd w:val="clear" w:color="auto" w:fill="auto"/>
          </w:tcPr>
          <w:p w14:paraId="6831A8FA" w14:textId="77777777" w:rsidR="0033474B" w:rsidRPr="00586B6B" w:rsidRDefault="0033474B" w:rsidP="002E2BF2">
            <w:pPr>
              <w:pStyle w:val="TAL"/>
            </w:pPr>
            <w:r>
              <w:t>Purge Content Publishing cache</w:t>
            </w:r>
          </w:p>
        </w:tc>
        <w:tc>
          <w:tcPr>
            <w:tcW w:w="2278"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t>/purge</w:t>
            </w:r>
          </w:p>
        </w:tc>
        <w:tc>
          <w:tcPr>
            <w:tcW w:w="1488" w:type="dxa"/>
            <w:tcBorders>
              <w:top w:val="single" w:sz="4" w:space="0" w:color="000000"/>
              <w:bottom w:val="single" w:sz="4" w:space="0" w:color="000000"/>
            </w:tcBorders>
            <w:shd w:val="clear" w:color="auto" w:fill="auto"/>
          </w:tcPr>
          <w:p w14:paraId="450A14CA" w14:textId="77777777" w:rsidR="0033474B" w:rsidRPr="00586B6B" w:rsidRDefault="0033474B" w:rsidP="002E2BF2">
            <w:pPr>
              <w:pStyle w:val="TAL"/>
              <w:rPr>
                <w:rStyle w:val="HTTPMethod"/>
              </w:rPr>
            </w:pPr>
            <w:r w:rsidRPr="00586B6B">
              <w:rPr>
                <w:rStyle w:val="HTTPMethod"/>
              </w:rPr>
              <w:t>POST</w:t>
            </w:r>
          </w:p>
        </w:tc>
        <w:tc>
          <w:tcPr>
            <w:tcW w:w="4053" w:type="dxa"/>
            <w:tcBorders>
              <w:top w:val="single" w:sz="4" w:space="0" w:color="000000"/>
              <w:bottom w:val="single" w:sz="4" w:space="0" w:color="000000"/>
            </w:tcBorders>
            <w:shd w:val="clear" w:color="auto" w:fill="auto"/>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0"/>
              </w:rPr>
              <w:t>{</w:t>
            </w:r>
            <w:proofErr w:type="spellStart"/>
            <w:r>
              <w:rPr>
                <w:rStyle w:val="Codechar0"/>
              </w:rPr>
              <w:t>afResource</w:t>
            </w:r>
            <w:r w:rsidRPr="00D41AA2">
              <w:rPr>
                <w:rStyle w:val="Codechar0"/>
              </w:rPr>
              <w:t>Id</w:t>
            </w:r>
            <w:proofErr w:type="spellEnd"/>
            <w:r w:rsidRPr="00D41AA2">
              <w:rPr>
                <w:rStyle w:val="Codechar0"/>
              </w:rPr>
              <w:t>}</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553" w:name="_CR9_5_3"/>
      <w:bookmarkStart w:id="1554" w:name="_Toc187861870"/>
      <w:bookmarkEnd w:id="1553"/>
      <w:r>
        <w:t>9.5.3</w:t>
      </w:r>
      <w:r>
        <w:tab/>
        <w:t>Data model</w:t>
      </w:r>
      <w:bookmarkEnd w:id="1554"/>
    </w:p>
    <w:p w14:paraId="6669DCD7" w14:textId="77777777" w:rsidR="007C224A" w:rsidRPr="002C612C" w:rsidRDefault="007C224A" w:rsidP="007C224A">
      <w:bookmarkStart w:id="1555" w:name="_CR10"/>
      <w:bookmarkStart w:id="1556" w:name="_Toc68899644"/>
      <w:bookmarkStart w:id="1557" w:name="_Toc71214395"/>
      <w:bookmarkStart w:id="1558" w:name="_Toc71722069"/>
      <w:bookmarkStart w:id="1559" w:name="_Toc74859121"/>
      <w:bookmarkStart w:id="1560" w:name="_Toc123800869"/>
      <w:bookmarkStart w:id="1561" w:name="_Toc68899645"/>
      <w:bookmarkStart w:id="1562" w:name="_Toc71214396"/>
      <w:bookmarkStart w:id="1563" w:name="_Toc71722070"/>
      <w:bookmarkStart w:id="1564" w:name="_Toc74859122"/>
      <w:bookmarkEnd w:id="1512"/>
      <w:bookmarkEnd w:id="1513"/>
      <w:bookmarkEnd w:id="1514"/>
      <w:bookmarkEnd w:id="1515"/>
      <w:bookmarkEnd w:id="1555"/>
      <w:r>
        <w:t xml:space="preserve">The representation of the Content Publishing Configuration resource shall be the same as that specified in clause 8.9.3.1 of TS 26.510 [56] except that </w:t>
      </w:r>
      <w:proofErr w:type="spellStart"/>
      <w:r w:rsidRPr="003B6037">
        <w:rPr>
          <w:rStyle w:val="Codechar0"/>
        </w:rPr>
        <w:t>canonicalDomainName</w:t>
      </w:r>
      <w:proofErr w:type="spellEnd"/>
      <w:r>
        <w:t xml:space="preserve"> and </w:t>
      </w:r>
      <w:proofErr w:type="spellStart"/>
      <w:r w:rsidRPr="003B6037">
        <w:rPr>
          <w:rStyle w:val="Codechar0"/>
        </w:rPr>
        <w:t>baseURL</w:t>
      </w:r>
      <w:proofErr w:type="spellEnd"/>
      <w:r w:rsidRPr="00476508">
        <w:t xml:space="preserve"> </w:t>
      </w:r>
      <w:r>
        <w:t>are read/write properties when used by the 5GMS AF to configure the 5GMS AS at reference point M3.</w:t>
      </w:r>
    </w:p>
    <w:p w14:paraId="2B9F4C02" w14:textId="64175CF6" w:rsidR="00D10CDC" w:rsidRPr="006436AF" w:rsidRDefault="00D10CDC" w:rsidP="00D10CDC">
      <w:pPr>
        <w:pStyle w:val="Heading1"/>
      </w:pPr>
      <w:bookmarkStart w:id="1565" w:name="_Toc187861871"/>
      <w:r w:rsidRPr="006436AF">
        <w:t>10</w:t>
      </w:r>
      <w:r w:rsidRPr="006436AF">
        <w:tab/>
        <w:t xml:space="preserve">Media Streaming (M4) </w:t>
      </w:r>
      <w:r>
        <w:t>interface</w:t>
      </w:r>
      <w:bookmarkEnd w:id="1565"/>
    </w:p>
    <w:p w14:paraId="1933B1B6" w14:textId="77777777" w:rsidR="00D10CDC" w:rsidRPr="006436AF" w:rsidRDefault="00D10CDC" w:rsidP="00D10CDC">
      <w:pPr>
        <w:pStyle w:val="Heading2"/>
      </w:pPr>
      <w:bookmarkStart w:id="1566" w:name="_CR10_1"/>
      <w:bookmarkStart w:id="1567" w:name="_Toc187861872"/>
      <w:bookmarkEnd w:id="1566"/>
      <w:r w:rsidRPr="006436AF">
        <w:t>10.1</w:t>
      </w:r>
      <w:r w:rsidRPr="006436AF">
        <w:tab/>
        <w:t>General</w:t>
      </w:r>
      <w:bookmarkEnd w:id="1567"/>
    </w:p>
    <w:p w14:paraId="6F354372" w14:textId="46C8379B" w:rsidR="00D10CDC" w:rsidRPr="006436AF" w:rsidRDefault="00D10CDC" w:rsidP="00D10CDC">
      <w:pPr>
        <w:keepNext/>
        <w:keepLines/>
      </w:pPr>
      <w:r w:rsidRPr="006436AF">
        <w:t xml:space="preserve">This clause </w:t>
      </w:r>
      <w:r>
        <w:t>specifies</w:t>
      </w:r>
      <w:r w:rsidRPr="006436AF">
        <w:t xml:space="preserve"> the interface for </w:t>
      </w:r>
      <w:r>
        <w:t xml:space="preserve">downlink and uplink </w:t>
      </w:r>
      <w:r w:rsidRPr="006436AF">
        <w:t>media streaming</w:t>
      </w:r>
      <w:r>
        <w:t xml:space="preserve"> at reference point M4</w:t>
      </w:r>
      <w:r w:rsidRPr="006436AF">
        <w:t xml:space="preserve"> </w:t>
      </w:r>
      <w:r>
        <w:t>using</w:t>
      </w:r>
      <w:r w:rsidRPr="006436AF">
        <w:t xml:space="preserve"> different distribution formats and protocols. TS</w:t>
      </w:r>
      <w:r>
        <w:t> </w:t>
      </w:r>
      <w:r w:rsidRPr="006436AF">
        <w:t>26.511</w:t>
      </w:r>
      <w:r>
        <w:t> </w:t>
      </w:r>
      <w:r w:rsidRPr="006436AF">
        <w:t>[35] defines the integration of several media codecs into 5G Media Streaming,</w:t>
      </w:r>
      <w:r>
        <w:t xml:space="preserve"> </w:t>
      </w:r>
      <w:r w:rsidRPr="006436AF">
        <w:t>and provides requirements and recommendations for the support of these media profiles in specific 5G Media Streaming profiles. However, 5GMS is not restricted to the media profiles defined in TS</w:t>
      </w:r>
      <w:r>
        <w:t> </w:t>
      </w:r>
      <w:r w:rsidRPr="006436AF">
        <w:t>26.511</w:t>
      </w:r>
      <w:r>
        <w:t> </w:t>
      </w:r>
      <w:r w:rsidRPr="006436AF">
        <w:t>[35]</w:t>
      </w:r>
      <w:r>
        <w:t>: a</w:t>
      </w:r>
      <w:r w:rsidRPr="006436AF">
        <w:t xml:space="preserve">ny CMAF media profile </w:t>
      </w:r>
      <w:r>
        <w:t xml:space="preserve">that integrates with the APIs specified in the present document </w:t>
      </w:r>
      <w:r w:rsidRPr="006436AF">
        <w:t xml:space="preserve">may be used </w:t>
      </w:r>
      <w:r>
        <w:t>for media streaming at this reference point</w:t>
      </w:r>
      <w:r w:rsidRPr="006436AF">
        <w:t>.</w:t>
      </w:r>
    </w:p>
    <w:p w14:paraId="69694C52" w14:textId="77777777" w:rsidR="00D10CDC" w:rsidRDefault="00D10CDC" w:rsidP="00D10CDC">
      <w:pPr>
        <w:pStyle w:val="Heading2"/>
      </w:pPr>
      <w:bookmarkStart w:id="1568" w:name="_CR10_1A"/>
      <w:bookmarkStart w:id="1569" w:name="_Toc187861873"/>
      <w:bookmarkEnd w:id="1568"/>
      <w:r>
        <w:t>10.1A</w:t>
      </w:r>
      <w:r>
        <w:tab/>
        <w:t>Media delivery session identification</w:t>
      </w:r>
      <w:bookmarkEnd w:id="1569"/>
    </w:p>
    <w:p w14:paraId="07A1D2D0" w14:textId="77777777" w:rsidR="00D10CDC" w:rsidRDefault="00D10CDC" w:rsidP="00D10CDC">
      <w:r>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570" w:name="_Hlk165659367"/>
      <w:r>
        <w:t xml:space="preserve">shall </w:t>
      </w:r>
      <w:bookmarkEnd w:id="1570"/>
      <w:r>
        <w:t>be different for every media streaming session.</w:t>
      </w:r>
    </w:p>
    <w:p w14:paraId="4D23A675" w14:textId="0A0A12E6" w:rsidR="00EB6454" w:rsidRPr="00450E15" w:rsidRDefault="00EB6454" w:rsidP="00EB6454">
      <w:pPr>
        <w:pStyle w:val="Heading2"/>
      </w:pPr>
      <w:bookmarkStart w:id="1571" w:name="_CR10_2"/>
      <w:bookmarkStart w:id="1572" w:name="_Toc187861874"/>
      <w:bookmarkEnd w:id="1571"/>
      <w:r w:rsidRPr="00450E15">
        <w:t>10.2</w:t>
      </w:r>
      <w:r w:rsidRPr="00450E15">
        <w:tab/>
        <w:t xml:space="preserve">DASH </w:t>
      </w:r>
      <w:r>
        <w:t>d</w:t>
      </w:r>
      <w:r w:rsidRPr="00450E15">
        <w:t>istribution</w:t>
      </w:r>
      <w:bookmarkEnd w:id="1556"/>
      <w:bookmarkEnd w:id="1557"/>
      <w:bookmarkEnd w:id="1558"/>
      <w:bookmarkEnd w:id="1559"/>
      <w:bookmarkEnd w:id="1560"/>
      <w:bookmarkEnd w:id="1572"/>
    </w:p>
    <w:p w14:paraId="6BB5A2C7" w14:textId="77777777" w:rsidR="00EB6454" w:rsidRPr="00586B6B" w:rsidRDefault="00EB6454" w:rsidP="00EB6454">
      <w:pPr>
        <w:keepNext/>
      </w:pPr>
      <w:r w:rsidRPr="00586B6B">
        <w:t xml:space="preserve">In the case of DASH distribution, M4d is relevant for the distribution as shown in </w:t>
      </w:r>
      <w:r>
        <w:t>f</w:t>
      </w:r>
      <w:r w:rsidRPr="00586B6B">
        <w:t>igure 10.</w:t>
      </w:r>
      <w:r>
        <w:t>2</w:t>
      </w:r>
      <w:r w:rsidRPr="00586B6B">
        <w:t>-1.</w:t>
      </w:r>
    </w:p>
    <w:p w14:paraId="3232A90D" w14:textId="77777777" w:rsidR="00EB6454" w:rsidRPr="00586B6B" w:rsidRDefault="00EB6454" w:rsidP="00EB6454">
      <w:pPr>
        <w:pStyle w:val="TH"/>
      </w:pPr>
      <w:r w:rsidRPr="00586B6B">
        <w:object w:dxaOrig="25635" w:dyaOrig="10950" w14:anchorId="4B887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5pt;height:205.3pt" o:ole="">
            <v:imagedata r:id="rId24" o:title=""/>
          </v:shape>
          <o:OLEObject Type="Embed" ProgID="Visio.Drawing.15" ShapeID="_x0000_i1025" DrawAspect="Content" ObjectID="_1798477501" r:id="rId25"/>
        </w:object>
      </w:r>
    </w:p>
    <w:p w14:paraId="5C8C1BD5" w14:textId="77777777" w:rsidR="00EB6454" w:rsidRPr="00586B6B" w:rsidRDefault="00EB6454" w:rsidP="00EB6454">
      <w:pPr>
        <w:pStyle w:val="TF"/>
      </w:pPr>
      <w:bookmarkStart w:id="1573" w:name="_CRFigure10_21"/>
      <w:r w:rsidRPr="00732C99">
        <w:t xml:space="preserve">Figure </w:t>
      </w:r>
      <w:bookmarkEnd w:id="1573"/>
      <w:r w:rsidRPr="00732C99">
        <w:t>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E85BC41" w14:textId="77777777" w:rsidR="00EB6454" w:rsidRPr="00586B6B" w:rsidRDefault="00EB6454" w:rsidP="00EB6454">
      <w:r w:rsidRPr="00586B6B">
        <w:t>Other resources may be referenced in the MPD, for example DRM 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2A764288" w14:textId="77777777" w:rsidR="00EB6454" w:rsidRDefault="00EB6454" w:rsidP="00EB6454">
      <w:bookmarkStart w:id="1574" w:name="_MCCTEMPBM_CRPT71130441___7"/>
      <w:r w:rsidRPr="00A9644E">
        <w:t xml:space="preserve">The MPD may contain a one or several </w:t>
      </w:r>
      <w:proofErr w:type="spellStart"/>
      <w:r w:rsidRPr="00A9644E">
        <w:rPr>
          <w:rStyle w:val="XMLElementChar"/>
        </w:rPr>
        <w:t>ServiceDescription</w:t>
      </w:r>
      <w:proofErr w:type="spellEnd"/>
      <w:r w:rsidRPr="00A9644E">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15E31C72" w14:textId="643E323A" w:rsidR="00EB6454" w:rsidRDefault="00EB6454" w:rsidP="00EB6454">
      <w:r>
        <w:t>If t</w:t>
      </w:r>
      <w:r w:rsidRPr="00586B6B">
        <w:t xml:space="preserve">he </w:t>
      </w:r>
      <w:r>
        <w:t>media s</w:t>
      </w:r>
      <w:r w:rsidRPr="00586B6B">
        <w:t xml:space="preserve">egment formats conform to CMAF addressable resources </w:t>
      </w:r>
      <w:r>
        <w:t>as defined ISO/IEC 23000-19 </w:t>
      </w:r>
      <w:r w:rsidRPr="00573149">
        <w:t>[</w:t>
      </w:r>
      <w:r>
        <w:t>27</w:t>
      </w:r>
      <w:r w:rsidRPr="00573149">
        <w:t>]</w:t>
      </w:r>
      <w:r>
        <w:t>, the same CMAF content may then be provided for DASH and HLS. In order to support common deployment, the media segment content should conform to CTA</w:t>
      </w:r>
      <w:r>
        <w:noBreakHyphen/>
        <w:t>5005</w:t>
      </w:r>
      <w:r>
        <w:noBreakHyphen/>
        <w:t>A </w:t>
      </w:r>
      <w:r w:rsidR="008C550F">
        <w:t>[62]</w:t>
      </w:r>
      <w:r>
        <w:t>.</w:t>
      </w:r>
    </w:p>
    <w:p w14:paraId="75DB2147" w14:textId="77777777" w:rsidR="00EB6454" w:rsidRDefault="00EB6454" w:rsidP="00EB6454">
      <w:pPr>
        <w:pStyle w:val="Heading2"/>
      </w:pPr>
      <w:bookmarkStart w:id="1575" w:name="_CR10_3"/>
      <w:bookmarkStart w:id="1576" w:name="_Toc187861875"/>
      <w:bookmarkEnd w:id="1575"/>
      <w:r>
        <w:t>10.3</w:t>
      </w:r>
      <w:r>
        <w:tab/>
      </w:r>
      <w:r w:rsidRPr="00586B6B">
        <w:t xml:space="preserve">HTTP </w:t>
      </w:r>
      <w:r>
        <w:t xml:space="preserve">low-latency </w:t>
      </w:r>
      <w:r w:rsidRPr="00586B6B">
        <w:t xml:space="preserve">content </w:t>
      </w:r>
      <w:r>
        <w:t>distribution</w:t>
      </w:r>
      <w:bookmarkEnd w:id="1576"/>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1283E7CF"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w:t>
      </w:r>
      <w:proofErr w:type="spellStart"/>
      <w:r>
        <w:t>identifed</w:t>
      </w:r>
      <w:proofErr w:type="spellEnd"/>
      <w:r>
        <w:t xml:space="preserve"> in the MPD by the profile indicator </w:t>
      </w:r>
      <w:r w:rsidRPr="00953412">
        <w:rPr>
          <w:rStyle w:val="Codechar0"/>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w:t>
      </w:r>
      <w:proofErr w:type="spellStart"/>
      <w:r w:rsidRPr="00A56F1E">
        <w:rPr>
          <w:rStyle w:val="HTTPHeader"/>
        </w:rPr>
        <w:t>pos</w:t>
      </w:r>
      <w:proofErr w:type="spellEnd"/>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proofErr w:type="spellStart"/>
      <w:r>
        <w:rPr>
          <w:rStyle w:val="HTTPHeader"/>
        </w:rPr>
        <w:t>pos</w:t>
      </w:r>
      <w:proofErr w:type="spellEnd"/>
      <w:r w:rsidRPr="00B7695D">
        <w:t xml:space="preserve"> value of 9007199254740991. </w:t>
      </w:r>
      <w:r>
        <w:t>In this case, the 5GMSd AS</w:t>
      </w:r>
      <w:r w:rsidRPr="00B7695D">
        <w:t xml:space="preserve"> </w:t>
      </w:r>
      <w:r>
        <w:t xml:space="preserve">is required to </w:t>
      </w:r>
      <w:r w:rsidRPr="00B7695D">
        <w:t xml:space="preserve">respond with a </w:t>
      </w:r>
      <w:r w:rsidRPr="00321CDE">
        <w:rPr>
          <w:rStyle w:val="Codechar0"/>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321CDE">
        <w:rPr>
          <w:rStyle w:val="Codechar0"/>
        </w:rPr>
        <w:t>200 (OK)</w:t>
      </w:r>
      <w:r>
        <w:t xml:space="preserve"> HTTP </w:t>
      </w:r>
      <w:r w:rsidRPr="00B7695D">
        <w:t>response code.</w:t>
      </w:r>
    </w:p>
    <w:p w14:paraId="4C405190" w14:textId="77777777" w:rsidR="00EB6454" w:rsidRDefault="00EB6454" w:rsidP="00EB6454">
      <w:pPr>
        <w:pStyle w:val="Heading2"/>
      </w:pPr>
      <w:bookmarkStart w:id="1577" w:name="_CR10_4"/>
      <w:bookmarkStart w:id="1578" w:name="_Toc187861876"/>
      <w:bookmarkEnd w:id="1577"/>
      <w:r>
        <w:t>10.4</w:t>
      </w:r>
      <w:r>
        <w:tab/>
        <w:t>Contribution protocols</w:t>
      </w:r>
      <w:bookmarkEnd w:id="1578"/>
    </w:p>
    <w:p w14:paraId="5A85CD37" w14:textId="77777777" w:rsidR="00EB6454" w:rsidRDefault="00EB6454" w:rsidP="00EB6454">
      <w:pPr>
        <w:pStyle w:val="Heading3"/>
      </w:pPr>
      <w:bookmarkStart w:id="1579" w:name="_CR10_4_1"/>
      <w:bookmarkStart w:id="1580" w:name="_Toc187861877"/>
      <w:bookmarkEnd w:id="1579"/>
      <w:r>
        <w:t>10.4.1</w:t>
      </w:r>
      <w:r>
        <w:tab/>
        <w:t>General</w:t>
      </w:r>
      <w:bookmarkEnd w:id="1580"/>
    </w:p>
    <w:p w14:paraId="5A1E90E5" w14:textId="77777777" w:rsidR="00EB6454" w:rsidRPr="00586B6B" w:rsidRDefault="00EB6454" w:rsidP="00EB6454">
      <w:pPr>
        <w:keepNext/>
      </w:pPr>
      <w:r w:rsidRPr="00586B6B">
        <w:t>The co</w:t>
      </w:r>
      <w:r>
        <w:t>ntribution</w:t>
      </w:r>
      <w:r w:rsidRPr="00586B6B">
        <w:t xml:space="preserve"> protocol</w:t>
      </w:r>
      <w:r>
        <w:t>s</w:t>
      </w:r>
      <w:r w:rsidRPr="00586B6B">
        <w:t xml:space="preserve"> supported by the 5GMS</w:t>
      </w:r>
      <w:r>
        <w:t>u</w:t>
      </w:r>
      <w:r w:rsidRPr="00586B6B">
        <w:t xml:space="preserve"> AS </w:t>
      </w:r>
      <w:r>
        <w:t>at reference point M4u are</w:t>
      </w:r>
      <w:r w:rsidRPr="00586B6B">
        <w:t xml:space="preserve"> listed in table </w:t>
      </w:r>
      <w:r>
        <w:t>10</w:t>
      </w:r>
      <w:r w:rsidRPr="00586B6B">
        <w:t>.</w:t>
      </w:r>
      <w:r>
        <w:t>4.1</w:t>
      </w:r>
      <w:r w:rsidRPr="00586B6B">
        <w:t>-1 below:</w:t>
      </w:r>
    </w:p>
    <w:p w14:paraId="61A979D4" w14:textId="77777777" w:rsidR="00EB6454" w:rsidRPr="00586B6B" w:rsidRDefault="00EB6454" w:rsidP="00EB6454">
      <w:pPr>
        <w:pStyle w:val="TH"/>
      </w:pPr>
      <w:bookmarkStart w:id="1581" w:name="_CRTable10_4_11"/>
      <w:r w:rsidRPr="00586B6B">
        <w:t>Table </w:t>
      </w:r>
      <w:bookmarkEnd w:id="1581"/>
      <w:r>
        <w:t>10</w:t>
      </w:r>
      <w:r w:rsidRPr="00586B6B">
        <w:t>.</w:t>
      </w:r>
      <w:r>
        <w:t>4.1</w:t>
      </w:r>
      <w:r w:rsidRPr="00586B6B">
        <w:t xml:space="preserve">-1: Supported </w:t>
      </w:r>
      <w:r>
        <w:t>contribution protocols at reference point M4u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shd w:val="clear" w:color="auto" w:fill="auto"/>
          </w:tcPr>
          <w:p w14:paraId="5EA88CE8" w14:textId="77777777" w:rsidR="00EB6454" w:rsidRPr="006436AF" w:rsidRDefault="00EB6454" w:rsidP="002E2BF2">
            <w:pPr>
              <w:pStyle w:val="TAL"/>
            </w:pPr>
            <w:r w:rsidRPr="006436AF">
              <w:t>DASH-IF push-based content ingest protocol</w:t>
            </w:r>
          </w:p>
        </w:tc>
        <w:tc>
          <w:tcPr>
            <w:tcW w:w="4561" w:type="dxa"/>
            <w:shd w:val="clear" w:color="auto" w:fill="auto"/>
          </w:tcPr>
          <w:p w14:paraId="0332898F" w14:textId="77777777" w:rsidR="00EB6454" w:rsidRPr="00321CDE" w:rsidRDefault="00EB6454" w:rsidP="002E2BF2">
            <w:pPr>
              <w:pStyle w:val="TAL"/>
              <w:rPr>
                <w:rStyle w:val="Codechar0"/>
              </w:rPr>
            </w:pPr>
            <w:r w:rsidRPr="00321CDE">
              <w:rPr>
                <w:rStyle w:val="Codechar0"/>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582" w:name="_CR10_4_2"/>
      <w:bookmarkStart w:id="1583" w:name="_Toc187861878"/>
      <w:bookmarkEnd w:id="1582"/>
      <w:r>
        <w:t>10.4.2</w:t>
      </w:r>
      <w:r>
        <w:tab/>
      </w:r>
      <w:r w:rsidRPr="00586B6B">
        <w:t>DASH-IF push-base</w:t>
      </w:r>
      <w:r>
        <w:t>d contribution</w:t>
      </w:r>
      <w:r w:rsidRPr="00586B6B">
        <w:t xml:space="preserve"> protocol</w:t>
      </w:r>
      <w:bookmarkEnd w:id="1583"/>
    </w:p>
    <w:p w14:paraId="45929ADD" w14:textId="77777777" w:rsidR="00EB6454" w:rsidRDefault="00EB6454" w:rsidP="00EB6454">
      <w:r w:rsidRPr="006436AF">
        <w:t>If</w:t>
      </w:r>
      <w:r>
        <w:t xml:space="preserve"> </w:t>
      </w:r>
      <w:proofErr w:type="spellStart"/>
      <w:r w:rsidRPr="00321CDE">
        <w:rPr>
          <w:rStyle w:val="Codechar0"/>
        </w:rPr>
        <w:t>streamingAccess</w:t>
      </w:r>
      <w:proofErr w:type="spellEnd"/>
      <w:r w:rsidRPr="00321CDE">
        <w:rPr>
          <w:rStyle w:val="Codechar0"/>
        </w:rPr>
        <w:t>.</w:t>
      </w:r>
      <w:r w:rsidRPr="00905D0F">
        <w:rPr>
          <w:rStyle w:val="Codechar0"/>
        </w:rPr>
        <w:t>‌</w:t>
      </w:r>
      <w:proofErr w:type="spellStart"/>
      <w:r w:rsidRPr="00905D0F">
        <w:rPr>
          <w:rStyle w:val="Codechar0"/>
        </w:rPr>
        <w:t>entryPoints</w:t>
      </w:r>
      <w:proofErr w:type="spellEnd"/>
      <w:r w:rsidRPr="00905D0F">
        <w:rPr>
          <w:rStyle w:val="Codechar0"/>
        </w:rPr>
        <w:t xml:space="preserve">.‌protocol </w:t>
      </w:r>
      <w:r w:rsidRPr="00905D0F">
        <w:t>is set</w:t>
      </w:r>
      <w:r w:rsidRPr="006436AF">
        <w:t xml:space="preserve"> to </w:t>
      </w:r>
      <w:r w:rsidRPr="00CA247C">
        <w:rPr>
          <w:rStyle w:val="Codechar0"/>
        </w:rPr>
        <w:t>http://dashif.org/ingest/v1.2/interface-1</w:t>
      </w:r>
      <w:r w:rsidRPr="00321CDE">
        <w:rPr>
          <w:rStyle w:val="Codechar0"/>
        </w:rPr>
        <w:t xml:space="preserve"> </w:t>
      </w:r>
      <w:r w:rsidRPr="006436AF">
        <w:t xml:space="preserve">in the </w:t>
      </w:r>
      <w:r>
        <w:t>Service Access Information</w:t>
      </w:r>
      <w:r w:rsidRPr="006436AF">
        <w:t xml:space="preserve">, media resources shall be </w:t>
      </w:r>
      <w:r>
        <w:t>streamed to</w:t>
      </w:r>
      <w:r w:rsidRPr="006436AF">
        <w:t xml:space="preserve"> the 5GMS</w:t>
      </w:r>
      <w:r>
        <w:t>u</w:t>
      </w:r>
      <w:r w:rsidRPr="006436AF">
        <w:t xml:space="preserve"> AS </w:t>
      </w:r>
      <w:proofErr w:type="spellStart"/>
      <w:r w:rsidRPr="006436AF">
        <w:t>as</w:t>
      </w:r>
      <w:proofErr w:type="spellEnd"/>
      <w:r w:rsidRPr="006436AF">
        <w:t xml:space="preserve"> specified by the DASH</w:t>
      </w:r>
      <w:r w:rsidRPr="006436AF">
        <w:noBreakHyphen/>
        <w:t>IF Live Media Ingest specification</w:t>
      </w:r>
      <w:r>
        <w:t xml:space="preserve"> Interface-1 </w:t>
      </w:r>
      <w:r w:rsidRPr="006436AF">
        <w:t>[3].</w:t>
      </w:r>
      <w:r w:rsidRPr="007B1E9A">
        <w:t xml:space="preserve"> The content shall conform to at least one of the conformance profiles listed in </w:t>
      </w:r>
      <w:proofErr w:type="spellStart"/>
      <w:r w:rsidRPr="00321CDE">
        <w:rPr>
          <w:rStyle w:val="Codechar0"/>
        </w:rPr>
        <w:t>streamingAccess.profiles</w:t>
      </w:r>
      <w:proofErr w:type="spellEnd"/>
      <w:r w:rsidRPr="007B1E9A">
        <w:t>, if any.</w:t>
      </w:r>
    </w:p>
    <w:p w14:paraId="3A88C0CC" w14:textId="70BACD02" w:rsidR="00EB6454" w:rsidRDefault="00EB6454" w:rsidP="00EB6454">
      <w:pPr>
        <w:keepLines/>
      </w:pPr>
      <w:r w:rsidRPr="00632150">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using the egest protocol indicated in </w:t>
      </w:r>
      <w:proofErr w:type="spellStart"/>
      <w:r w:rsidRPr="00632150">
        <w:rPr>
          <w:rStyle w:val="Codechar0"/>
        </w:rPr>
        <w:t>EgestConfiguration</w:t>
      </w:r>
      <w:proofErr w:type="spellEnd"/>
      <w:r w:rsidRPr="00632150">
        <w:t xml:space="preserve"> as specified in clause 8.</w:t>
      </w:r>
    </w:p>
    <w:p w14:paraId="3F72E8E7" w14:textId="7B1D9890" w:rsidR="007D59CE" w:rsidRPr="006436AF" w:rsidRDefault="007D59CE" w:rsidP="007D59CE">
      <w:pPr>
        <w:pStyle w:val="Heading1"/>
      </w:pPr>
      <w:bookmarkStart w:id="1584" w:name="_CR11"/>
      <w:bookmarkStart w:id="1585" w:name="_Toc187861879"/>
      <w:bookmarkEnd w:id="1574"/>
      <w:bookmarkEnd w:id="1584"/>
      <w:r w:rsidRPr="006436AF">
        <w:t>11</w:t>
      </w:r>
      <w:r w:rsidRPr="006436AF">
        <w:tab/>
        <w:t>Media Session Handling (M5) APIs</w:t>
      </w:r>
      <w:bookmarkEnd w:id="1561"/>
      <w:bookmarkEnd w:id="1562"/>
      <w:bookmarkEnd w:id="1563"/>
      <w:bookmarkEnd w:id="1564"/>
      <w:bookmarkEnd w:id="1585"/>
    </w:p>
    <w:p w14:paraId="365DBBF0" w14:textId="75E9A403" w:rsidR="007D59CE" w:rsidRPr="006436AF" w:rsidRDefault="007D59CE" w:rsidP="007D59CE">
      <w:pPr>
        <w:pStyle w:val="Heading2"/>
      </w:pPr>
      <w:bookmarkStart w:id="1586" w:name="_CR11_1"/>
      <w:bookmarkStart w:id="1587" w:name="_Toc68899646"/>
      <w:bookmarkStart w:id="1588" w:name="_Toc71214397"/>
      <w:bookmarkStart w:id="1589" w:name="_Toc71722071"/>
      <w:bookmarkStart w:id="1590" w:name="_Toc74859123"/>
      <w:bookmarkStart w:id="1591" w:name="_Toc187861880"/>
      <w:bookmarkEnd w:id="1586"/>
      <w:r w:rsidRPr="006436AF">
        <w:t>11.1</w:t>
      </w:r>
      <w:r w:rsidRPr="006436AF">
        <w:tab/>
        <w:t>General</w:t>
      </w:r>
      <w:bookmarkEnd w:id="1587"/>
      <w:bookmarkEnd w:id="1588"/>
      <w:bookmarkEnd w:id="1589"/>
      <w:bookmarkEnd w:id="1590"/>
      <w:bookmarkEnd w:id="1591"/>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592" w:name="_CR11_2"/>
      <w:bookmarkStart w:id="1593" w:name="_Toc68899647"/>
      <w:bookmarkStart w:id="1594" w:name="_Toc71214398"/>
      <w:bookmarkStart w:id="1595" w:name="_Toc71722072"/>
      <w:bookmarkStart w:id="1596" w:name="_Toc74859124"/>
      <w:bookmarkStart w:id="1597" w:name="_Toc146627035"/>
      <w:bookmarkStart w:id="1598" w:name="_Toc68899675"/>
      <w:bookmarkStart w:id="1599" w:name="_Toc71214426"/>
      <w:bookmarkStart w:id="1600" w:name="_Toc71722100"/>
      <w:bookmarkStart w:id="1601" w:name="_Toc74859152"/>
      <w:bookmarkStart w:id="1602" w:name="_Toc187861881"/>
      <w:bookmarkEnd w:id="1592"/>
      <w:r w:rsidRPr="006436AF">
        <w:t>11.2</w:t>
      </w:r>
      <w:r w:rsidRPr="006436AF">
        <w:tab/>
        <w:t>Service Access Information API</w:t>
      </w:r>
      <w:bookmarkEnd w:id="1593"/>
      <w:bookmarkEnd w:id="1594"/>
      <w:bookmarkEnd w:id="1595"/>
      <w:bookmarkEnd w:id="1596"/>
      <w:bookmarkEnd w:id="1597"/>
      <w:bookmarkEnd w:id="1602"/>
    </w:p>
    <w:p w14:paraId="43F6ED2F" w14:textId="77777777" w:rsidR="001B7DB7" w:rsidRPr="006436AF" w:rsidRDefault="001B7DB7" w:rsidP="001B7DB7">
      <w:pPr>
        <w:pStyle w:val="Heading3"/>
      </w:pPr>
      <w:bookmarkStart w:id="1603" w:name="_CR11_2_1"/>
      <w:bookmarkStart w:id="1604" w:name="_Toc68899648"/>
      <w:bookmarkStart w:id="1605" w:name="_Toc71214399"/>
      <w:bookmarkStart w:id="1606" w:name="_Toc71722073"/>
      <w:bookmarkStart w:id="1607" w:name="_Toc74859125"/>
      <w:bookmarkStart w:id="1608" w:name="_Toc146627036"/>
      <w:bookmarkStart w:id="1609" w:name="_Toc187861882"/>
      <w:bookmarkEnd w:id="1603"/>
      <w:r w:rsidRPr="006436AF">
        <w:t>11.2.1</w:t>
      </w:r>
      <w:r w:rsidRPr="006436AF">
        <w:tab/>
        <w:t>General</w:t>
      </w:r>
      <w:bookmarkEnd w:id="1604"/>
      <w:bookmarkEnd w:id="1605"/>
      <w:bookmarkEnd w:id="1606"/>
      <w:bookmarkEnd w:id="1607"/>
      <w:bookmarkEnd w:id="1608"/>
      <w:bookmarkEnd w:id="1609"/>
    </w:p>
    <w:p w14:paraId="72F5F871" w14:textId="2198F482" w:rsidR="001B7DB7" w:rsidRPr="006436AF" w:rsidRDefault="001B7DB7" w:rsidP="001B7DB7">
      <w:r>
        <w:t>The API used by the Media Session Handler to acquire Service Access Information from the 5GMS AF at reference point M5 is specified in clause 9.2 of TS 26.510 [56]. The Service Access Information</w:t>
      </w:r>
      <w:r w:rsidRPr="006436AF">
        <w:t xml:space="preserve"> enables </w:t>
      </w:r>
      <w:r>
        <w:t>the Media Session Handler</w:t>
      </w:r>
      <w:r w:rsidRPr="006436AF">
        <w:t xml:space="preserve"> to </w:t>
      </w:r>
      <w:r>
        <w:t xml:space="preserve">go on to </w:t>
      </w:r>
      <w:r w:rsidRPr="006436AF">
        <w:t>use the other Media Session Handling APIs specified in clause</w:t>
      </w:r>
      <w:r>
        <w:t> </w:t>
      </w:r>
      <w:r w:rsidRPr="006436AF">
        <w:t xml:space="preserve">11.3 </w:t>
      </w:r>
      <w:r w:rsidRPr="006436AF">
        <w:rPr>
          <w:i/>
        </w:rPr>
        <w:t>et seq.</w:t>
      </w:r>
    </w:p>
    <w:p w14:paraId="6148F51E" w14:textId="03E8EAAF" w:rsidR="001B7DB7" w:rsidRPr="006436AF" w:rsidRDefault="001B7DB7" w:rsidP="001B7DB7">
      <w:pPr>
        <w:pStyle w:val="Heading3"/>
      </w:pPr>
      <w:bookmarkStart w:id="1610" w:name="_CR11_2_2"/>
      <w:bookmarkStart w:id="1611" w:name="_Toc68899649"/>
      <w:bookmarkStart w:id="1612" w:name="_Toc71214400"/>
      <w:bookmarkStart w:id="1613" w:name="_Toc71722074"/>
      <w:bookmarkStart w:id="1614" w:name="_Toc74859126"/>
      <w:bookmarkStart w:id="1615" w:name="_Toc146627037"/>
      <w:bookmarkStart w:id="1616" w:name="_Toc187861883"/>
      <w:bookmarkEnd w:id="1610"/>
      <w:r w:rsidRPr="006436AF">
        <w:t>11.2.2</w:t>
      </w:r>
      <w:r w:rsidRPr="006436AF">
        <w:tab/>
      </w:r>
      <w:bookmarkEnd w:id="1611"/>
      <w:bookmarkEnd w:id="1612"/>
      <w:bookmarkEnd w:id="1613"/>
      <w:bookmarkEnd w:id="1614"/>
      <w:bookmarkEnd w:id="1615"/>
      <w:r>
        <w:t>Void</w:t>
      </w:r>
      <w:bookmarkEnd w:id="1616"/>
    </w:p>
    <w:p w14:paraId="1C27899C" w14:textId="32F8D273" w:rsidR="001B7DB7" w:rsidRPr="006436AF" w:rsidRDefault="001B7DB7" w:rsidP="00BB51AC">
      <w:pPr>
        <w:pStyle w:val="Heading3"/>
        <w:keepNext w:val="0"/>
      </w:pPr>
      <w:bookmarkStart w:id="1617" w:name="_CR11_2_3"/>
      <w:bookmarkStart w:id="1618" w:name="_Toc68899650"/>
      <w:bookmarkStart w:id="1619" w:name="_Toc71214401"/>
      <w:bookmarkStart w:id="1620" w:name="_Toc71722075"/>
      <w:bookmarkStart w:id="1621" w:name="_Toc74859127"/>
      <w:bookmarkStart w:id="1622" w:name="_Toc146627038"/>
      <w:bookmarkStart w:id="1623" w:name="_Toc187861884"/>
      <w:bookmarkEnd w:id="1617"/>
      <w:r w:rsidRPr="006436AF">
        <w:t>11.2.3</w:t>
      </w:r>
      <w:r w:rsidRPr="006436AF">
        <w:tab/>
      </w:r>
      <w:bookmarkEnd w:id="1618"/>
      <w:bookmarkEnd w:id="1619"/>
      <w:bookmarkEnd w:id="1620"/>
      <w:bookmarkEnd w:id="1621"/>
      <w:bookmarkEnd w:id="1622"/>
      <w:r>
        <w:t>Void</w:t>
      </w:r>
      <w:bookmarkEnd w:id="1623"/>
    </w:p>
    <w:p w14:paraId="1D9C7FFA" w14:textId="77777777" w:rsidR="001B7DB7" w:rsidRPr="006436AF" w:rsidRDefault="001B7DB7" w:rsidP="001B7DB7">
      <w:pPr>
        <w:pStyle w:val="Heading2"/>
      </w:pPr>
      <w:bookmarkStart w:id="1624" w:name="_CR11_3"/>
      <w:bookmarkStart w:id="1625" w:name="_Toc68899653"/>
      <w:bookmarkStart w:id="1626" w:name="_Toc71214404"/>
      <w:bookmarkStart w:id="1627" w:name="_Toc71722078"/>
      <w:bookmarkStart w:id="1628" w:name="_Toc74859130"/>
      <w:bookmarkStart w:id="1629" w:name="_Toc146627043"/>
      <w:bookmarkStart w:id="1630" w:name="_Toc187861885"/>
      <w:bookmarkEnd w:id="1624"/>
      <w:r w:rsidRPr="006436AF">
        <w:t>11.3</w:t>
      </w:r>
      <w:r w:rsidRPr="006436AF">
        <w:tab/>
        <w:t>Consumption Reporting API</w:t>
      </w:r>
      <w:bookmarkEnd w:id="1625"/>
      <w:bookmarkEnd w:id="1626"/>
      <w:bookmarkEnd w:id="1627"/>
      <w:bookmarkEnd w:id="1628"/>
      <w:bookmarkEnd w:id="1629"/>
      <w:bookmarkEnd w:id="1630"/>
    </w:p>
    <w:p w14:paraId="17E66EA4" w14:textId="77777777" w:rsidR="001B7DB7" w:rsidRPr="006436AF" w:rsidRDefault="001B7DB7" w:rsidP="001B7DB7">
      <w:pPr>
        <w:pStyle w:val="Heading3"/>
      </w:pPr>
      <w:bookmarkStart w:id="1631" w:name="_CR11_3_1"/>
      <w:bookmarkStart w:id="1632" w:name="_Toc68899654"/>
      <w:bookmarkStart w:id="1633" w:name="_Toc71214405"/>
      <w:bookmarkStart w:id="1634" w:name="_Toc71722079"/>
      <w:bookmarkStart w:id="1635" w:name="_Toc74859131"/>
      <w:bookmarkStart w:id="1636" w:name="_Toc146627044"/>
      <w:bookmarkStart w:id="1637" w:name="_Toc187861886"/>
      <w:bookmarkEnd w:id="1631"/>
      <w:r w:rsidRPr="006436AF">
        <w:t>11.3.1</w:t>
      </w:r>
      <w:r w:rsidRPr="006436AF">
        <w:tab/>
        <w:t>General</w:t>
      </w:r>
      <w:bookmarkEnd w:id="1632"/>
      <w:bookmarkEnd w:id="1633"/>
      <w:bookmarkEnd w:id="1634"/>
      <w:bookmarkEnd w:id="1635"/>
      <w:bookmarkEnd w:id="1636"/>
      <w:bookmarkEnd w:id="1637"/>
    </w:p>
    <w:p w14:paraId="78D26AE3" w14:textId="77777777" w:rsidR="001B7DB7" w:rsidRDefault="001B7DB7" w:rsidP="001B7DB7">
      <w:bookmarkStart w:id="1638" w:name="_Toc68899655"/>
      <w:bookmarkStart w:id="1639" w:name="_Toc71214406"/>
      <w:bookmarkStart w:id="1640" w:name="_Toc71722080"/>
      <w:bookmarkStart w:id="1641" w:name="_Toc74859132"/>
      <w:bookmarkStart w:id="1642"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643" w:name="_CR11_3_2"/>
      <w:bookmarkStart w:id="1644" w:name="_Toc187861887"/>
      <w:bookmarkEnd w:id="1643"/>
      <w:r w:rsidRPr="006436AF">
        <w:t>11.3.2</w:t>
      </w:r>
      <w:r w:rsidRPr="006436AF">
        <w:tab/>
      </w:r>
      <w:bookmarkEnd w:id="1638"/>
      <w:bookmarkEnd w:id="1639"/>
      <w:bookmarkEnd w:id="1640"/>
      <w:bookmarkEnd w:id="1641"/>
      <w:bookmarkEnd w:id="1642"/>
      <w:r>
        <w:t>Void</w:t>
      </w:r>
      <w:bookmarkEnd w:id="1644"/>
    </w:p>
    <w:p w14:paraId="4B6E5270" w14:textId="77777777" w:rsidR="001B7DB7" w:rsidRPr="006436AF" w:rsidRDefault="001B7DB7" w:rsidP="001B7DB7">
      <w:pPr>
        <w:pStyle w:val="Heading3"/>
        <w:rPr>
          <w:lang w:eastAsia="fr-FR"/>
        </w:rPr>
      </w:pPr>
      <w:bookmarkStart w:id="1645" w:name="_CR11_3_3"/>
      <w:bookmarkStart w:id="1646" w:name="_Toc68899656"/>
      <w:bookmarkStart w:id="1647" w:name="_Toc71214407"/>
      <w:bookmarkStart w:id="1648" w:name="_Toc71722081"/>
      <w:bookmarkStart w:id="1649" w:name="_Toc74859133"/>
      <w:bookmarkStart w:id="1650" w:name="_Toc146627046"/>
      <w:bookmarkStart w:id="1651" w:name="_Toc187861888"/>
      <w:bookmarkEnd w:id="1645"/>
      <w:r w:rsidRPr="006436AF">
        <w:t>11.3.3</w:t>
      </w:r>
      <w:r w:rsidRPr="006436AF">
        <w:tab/>
        <w:t>Report format</w:t>
      </w:r>
      <w:bookmarkEnd w:id="1646"/>
      <w:bookmarkEnd w:id="1647"/>
      <w:bookmarkEnd w:id="1648"/>
      <w:bookmarkEnd w:id="1649"/>
      <w:bookmarkEnd w:id="1650"/>
      <w:bookmarkEnd w:id="1651"/>
    </w:p>
    <w:p w14:paraId="625D658E" w14:textId="42CAA7C0" w:rsidR="001B7DB7" w:rsidRPr="006436AF" w:rsidRDefault="001B7DB7" w:rsidP="001B7DB7">
      <w:pPr>
        <w:pStyle w:val="Heading4"/>
      </w:pPr>
      <w:bookmarkStart w:id="1652" w:name="_CR11_3_3_1"/>
      <w:bookmarkStart w:id="1653" w:name="_Toc68899657"/>
      <w:bookmarkStart w:id="1654" w:name="_Toc71214408"/>
      <w:bookmarkStart w:id="1655" w:name="_Toc71722082"/>
      <w:bookmarkStart w:id="1656" w:name="_Toc74859134"/>
      <w:bookmarkStart w:id="1657" w:name="_Toc146627047"/>
      <w:bookmarkStart w:id="1658" w:name="_Toc187861889"/>
      <w:bookmarkEnd w:id="1652"/>
      <w:r w:rsidRPr="006436AF">
        <w:t>11.3.3.1</w:t>
      </w:r>
      <w:r w:rsidRPr="006436AF">
        <w:tab/>
      </w:r>
      <w:proofErr w:type="spellStart"/>
      <w:r w:rsidRPr="006436AF">
        <w:t>ConsumptionReport</w:t>
      </w:r>
      <w:proofErr w:type="spellEnd"/>
      <w:r w:rsidRPr="006436AF">
        <w:t xml:space="preserve"> </w:t>
      </w:r>
      <w:bookmarkEnd w:id="1653"/>
      <w:bookmarkEnd w:id="1654"/>
      <w:bookmarkEnd w:id="1655"/>
      <w:bookmarkEnd w:id="1656"/>
      <w:bookmarkEnd w:id="1657"/>
      <w:r>
        <w:t>data type</w:t>
      </w:r>
      <w:bookmarkEnd w:id="1658"/>
    </w:p>
    <w:p w14:paraId="340DF4BE" w14:textId="77777777" w:rsidR="001B7DB7" w:rsidRDefault="001B7DB7" w:rsidP="001B7DB7">
      <w:pPr>
        <w:keepNext/>
      </w:pPr>
      <w:r>
        <w:t xml:space="preserve">The </w:t>
      </w:r>
      <w:proofErr w:type="spellStart"/>
      <w:r w:rsidRPr="007E5800">
        <w:rPr>
          <w:rStyle w:val="Codechar0"/>
        </w:rPr>
        <w:t>ConsumptionReport</w:t>
      </w:r>
      <w:proofErr w:type="spellEnd"/>
      <w:r>
        <w:t xml:space="preserve"> data type is specified in clause 9.6.3.1 of TS 26.510 [56].</w:t>
      </w:r>
    </w:p>
    <w:p w14:paraId="1672F60B" w14:textId="77777777" w:rsidR="001B7DB7" w:rsidRDefault="001B7DB7" w:rsidP="001B7DB7">
      <w:pPr>
        <w:keepNext/>
      </w:pPr>
      <w:r>
        <w:t>In the case of downlink media streaming with DASH [32]:</w:t>
      </w:r>
    </w:p>
    <w:p w14:paraId="5355AF61" w14:textId="77777777" w:rsidR="001B7DB7" w:rsidRDefault="001B7DB7" w:rsidP="001B7DB7">
      <w:pPr>
        <w:pStyle w:val="B1"/>
      </w:pPr>
      <w:r>
        <w:t>-</w:t>
      </w:r>
      <w:r>
        <w:tab/>
        <w:t xml:space="preserve">The </w:t>
      </w:r>
      <w:proofErr w:type="spellStart"/>
      <w:r w:rsidRPr="007E5800">
        <w:rPr>
          <w:rStyle w:val="Codechar0"/>
        </w:rPr>
        <w:t>mediaPlayerEntry</w:t>
      </w:r>
      <w:proofErr w:type="spellEnd"/>
      <w:r>
        <w:t xml:space="preserve"> shall be populated with the URL of the MPD resource at reference point M4d.</w:t>
      </w:r>
    </w:p>
    <w:p w14:paraId="1935FC99" w14:textId="77777777" w:rsidR="001B7DB7" w:rsidRDefault="001B7DB7" w:rsidP="001B7DB7">
      <w:pPr>
        <w:pStyle w:val="B1"/>
      </w:pPr>
      <w:r>
        <w:t>-</w:t>
      </w:r>
      <w:r>
        <w:tab/>
        <w:t xml:space="preserve">A separate Consumption Reporting Unit shall be reported in the </w:t>
      </w:r>
      <w:proofErr w:type="spellStart"/>
      <w:r w:rsidRPr="007E5800">
        <w:rPr>
          <w:rStyle w:val="Codechar0"/>
        </w:rPr>
        <w:t>consumptionReportingUnits</w:t>
      </w:r>
      <w:proofErr w:type="spellEnd"/>
      <w:r>
        <w:t xml:space="preserve"> array for each DASH Adaptation Set currently selected for presentation by the Media Player.</w:t>
      </w:r>
    </w:p>
    <w:p w14:paraId="472843B0" w14:textId="77777777" w:rsidR="001B7DB7" w:rsidRDefault="001B7DB7" w:rsidP="001B7DB7">
      <w:r>
        <w:t>For other types of media streaming, the content of these properties is undefined.</w:t>
      </w:r>
    </w:p>
    <w:p w14:paraId="4DC33E6D" w14:textId="77777777" w:rsidR="001B7DB7" w:rsidRPr="006436AF" w:rsidRDefault="001B7DB7" w:rsidP="001B7DB7">
      <w:pPr>
        <w:pStyle w:val="Heading4"/>
      </w:pPr>
      <w:bookmarkStart w:id="1659" w:name="_CR11_3_3_2"/>
      <w:bookmarkStart w:id="1660" w:name="_Toc68899658"/>
      <w:bookmarkStart w:id="1661" w:name="_Toc71214409"/>
      <w:bookmarkStart w:id="1662" w:name="_Toc71722083"/>
      <w:bookmarkStart w:id="1663" w:name="_Toc74859135"/>
      <w:bookmarkStart w:id="1664" w:name="_Toc146627048"/>
      <w:bookmarkStart w:id="1665" w:name="_Toc187861890"/>
      <w:bookmarkEnd w:id="1659"/>
      <w:r w:rsidRPr="006436AF">
        <w:t>11.3.3.2</w:t>
      </w:r>
      <w:r w:rsidRPr="006436AF">
        <w:tab/>
      </w:r>
      <w:proofErr w:type="spellStart"/>
      <w:r w:rsidRPr="006436AF">
        <w:t>ConsumptionReportingUnit</w:t>
      </w:r>
      <w:proofErr w:type="spellEnd"/>
      <w:r w:rsidRPr="006436AF">
        <w:t xml:space="preserve"> type</w:t>
      </w:r>
      <w:bookmarkEnd w:id="1660"/>
      <w:bookmarkEnd w:id="1661"/>
      <w:bookmarkEnd w:id="1662"/>
      <w:bookmarkEnd w:id="1663"/>
      <w:bookmarkEnd w:id="1664"/>
      <w:bookmarkEnd w:id="1665"/>
    </w:p>
    <w:p w14:paraId="563EAC98" w14:textId="77777777" w:rsidR="001B7DB7" w:rsidRDefault="001B7DB7" w:rsidP="001B7DB7">
      <w:pPr>
        <w:keepNext/>
      </w:pPr>
      <w:r>
        <w:t xml:space="preserve">The </w:t>
      </w:r>
      <w:proofErr w:type="spellStart"/>
      <w:r w:rsidRPr="007E5800">
        <w:rPr>
          <w:rStyle w:val="Codechar0"/>
        </w:rPr>
        <w:t>ConsumptionReport</w:t>
      </w:r>
      <w:proofErr w:type="spellEnd"/>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proofErr w:type="spellStart"/>
      <w:r w:rsidRPr="007E5800">
        <w:rPr>
          <w:rStyle w:val="Codechar0"/>
        </w:rPr>
        <w:t>mediaConsumed</w:t>
      </w:r>
      <w:proofErr w:type="spellEnd"/>
      <w:r>
        <w:t xml:space="preserve"> property shall indicate which DASH Representation is currently selected by the Media Player for the DASH Adaptation Set in question by citing the value of its</w:t>
      </w:r>
      <w:r w:rsidRPr="006436AF">
        <w:t xml:space="preserve"> </w:t>
      </w:r>
      <w:proofErr w:type="spellStart"/>
      <w:r w:rsidRPr="007E5800">
        <w:rPr>
          <w:rFonts w:ascii="Courier New" w:hAnsi="Courier New" w:cs="Courier New"/>
          <w:b/>
          <w:bCs/>
          <w:w w:val="95"/>
        </w:rPr>
        <w:t>Representation</w:t>
      </w:r>
      <w:r w:rsidRPr="007E5800">
        <w:rPr>
          <w:rFonts w:ascii="Courier New" w:hAnsi="Courier New" w:cs="Courier New"/>
          <w:w w:val="95"/>
        </w:rPr>
        <w:t>@id</w:t>
      </w:r>
      <w:proofErr w:type="spellEnd"/>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666" w:name="_CR11_4"/>
      <w:bookmarkStart w:id="1667" w:name="_Toc68899659"/>
      <w:bookmarkStart w:id="1668" w:name="_Toc71214410"/>
      <w:bookmarkStart w:id="1669" w:name="_Toc71722084"/>
      <w:bookmarkStart w:id="1670" w:name="_Toc74859136"/>
      <w:bookmarkStart w:id="1671" w:name="_Toc146627049"/>
      <w:bookmarkStart w:id="1672" w:name="_Toc187861891"/>
      <w:bookmarkEnd w:id="1666"/>
      <w:r w:rsidRPr="006436AF">
        <w:t>11.4</w:t>
      </w:r>
      <w:r w:rsidRPr="006436AF">
        <w:tab/>
        <w:t>Metrics Reporting API</w:t>
      </w:r>
      <w:bookmarkEnd w:id="1667"/>
      <w:bookmarkEnd w:id="1668"/>
      <w:bookmarkEnd w:id="1669"/>
      <w:bookmarkEnd w:id="1670"/>
      <w:bookmarkEnd w:id="1671"/>
      <w:bookmarkEnd w:id="1672"/>
    </w:p>
    <w:p w14:paraId="6FA56D85" w14:textId="77777777" w:rsidR="001B7DB7" w:rsidRPr="006436AF" w:rsidRDefault="001B7DB7" w:rsidP="001B7DB7">
      <w:pPr>
        <w:pStyle w:val="Heading3"/>
      </w:pPr>
      <w:bookmarkStart w:id="1673" w:name="_CR11_4_1"/>
      <w:bookmarkStart w:id="1674" w:name="_Toc68899660"/>
      <w:bookmarkStart w:id="1675" w:name="_Toc71214411"/>
      <w:bookmarkStart w:id="1676" w:name="_Toc71722085"/>
      <w:bookmarkStart w:id="1677" w:name="_Toc74859137"/>
      <w:bookmarkStart w:id="1678" w:name="_Toc146627050"/>
      <w:bookmarkStart w:id="1679" w:name="_Toc187861892"/>
      <w:bookmarkEnd w:id="1673"/>
      <w:r w:rsidRPr="006436AF">
        <w:t>11.4.1</w:t>
      </w:r>
      <w:r w:rsidRPr="006436AF">
        <w:tab/>
        <w:t>General</w:t>
      </w:r>
      <w:bookmarkEnd w:id="1674"/>
      <w:bookmarkEnd w:id="1675"/>
      <w:bookmarkEnd w:id="1676"/>
      <w:bookmarkEnd w:id="1677"/>
      <w:bookmarkEnd w:id="1678"/>
      <w:bookmarkEnd w:id="1679"/>
    </w:p>
    <w:p w14:paraId="386784D2" w14:textId="50669393" w:rsidR="001B7DB7" w:rsidRDefault="001B7DB7" w:rsidP="001B7DB7">
      <w:pPr>
        <w:keepNext/>
      </w:pPr>
      <w:bookmarkStart w:id="1680" w:name="_MCCTEMPBM_CRPT71130505___7"/>
      <w:r>
        <w:t>The API used by the Media Session Handler to submit metrics reports to the 5GMS AF at reference point M5 is specified in clause 9.5 of TS 26.510 [56]. Metrics reports shall be submitted according to the metrics scheme indicated in each metrics reporting configuration described by the Service Access Information resource (see clause 11.2).</w:t>
      </w:r>
    </w:p>
    <w:p w14:paraId="765F4FB7" w14:textId="7772E9E2" w:rsidR="001B7DB7" w:rsidRPr="006436AF" w:rsidRDefault="001B7DB7" w:rsidP="001B7DB7">
      <w:pPr>
        <w:pStyle w:val="NO"/>
      </w:pPr>
      <w:r>
        <w:t>NOTE:</w:t>
      </w:r>
      <w:r>
        <w:tab/>
        <w:t>M</w:t>
      </w:r>
      <w:r w:rsidRPr="006436AF">
        <w:t xml:space="preserve">ultiple metrics configurations </w:t>
      </w:r>
      <w:r>
        <w:t>may</w:t>
      </w:r>
      <w:r w:rsidRPr="006436AF">
        <w:t xml:space="preserve"> be active at the same time</w:t>
      </w:r>
      <w:r>
        <w:t xml:space="preserve"> in the Service Access Information</w:t>
      </w:r>
      <w:r w:rsidRPr="006436AF">
        <w:t>.</w:t>
      </w:r>
    </w:p>
    <w:p w14:paraId="4182211B" w14:textId="77777777" w:rsidR="001B7DB7" w:rsidRPr="006436AF" w:rsidRDefault="001B7DB7" w:rsidP="001B7DB7">
      <w:pPr>
        <w:pStyle w:val="B1"/>
      </w:pPr>
      <w:bookmarkStart w:id="1681" w:name="_Toc68899661"/>
      <w:bookmarkStart w:id="1682" w:name="_Toc71214412"/>
      <w:bookmarkStart w:id="1683" w:name="_Toc71722086"/>
      <w:bookmarkStart w:id="1684" w:name="_Toc74859138"/>
      <w:bookmarkStart w:id="1685" w:name="_Toc146627051"/>
      <w:bookmarkEnd w:id="1680"/>
      <w:r>
        <w:t>-</w:t>
      </w:r>
      <w:r>
        <w:tab/>
      </w:r>
      <w:r w:rsidRPr="006436AF">
        <w:t xml:space="preserve">In the case of downlink media </w:t>
      </w:r>
      <w:r>
        <w:t xml:space="preserve">streaming, metrics shall be reported according to the </w:t>
      </w:r>
      <w:r w:rsidRPr="006436AF">
        <w:t xml:space="preserve">quality reporting scheme </w:t>
      </w:r>
      <w:r>
        <w:t xml:space="preserve">specified in clause 10.5 </w:t>
      </w:r>
      <w:r w:rsidRPr="006436AF">
        <w:t>of</w:t>
      </w:r>
      <w:r>
        <w:t xml:space="preserve"> TS 26.247</w:t>
      </w:r>
      <w:r w:rsidRPr="006436AF">
        <w:t> [7]</w:t>
      </w:r>
      <w:r>
        <w:t>.</w:t>
      </w:r>
    </w:p>
    <w:p w14:paraId="383CEBF1" w14:textId="77777777" w:rsidR="001B7DB7" w:rsidRDefault="001B7DB7" w:rsidP="001B7DB7">
      <w:pPr>
        <w:pStyle w:val="B1"/>
      </w:pPr>
      <w:r>
        <w:t>-</w:t>
      </w:r>
      <w:r>
        <w:tab/>
        <w:t xml:space="preserve">If the metrics scheme specified in clause 9.3 of </w:t>
      </w:r>
      <w:r w:rsidRPr="006436AF">
        <w:t>TS 26.118 [42]</w:t>
      </w:r>
      <w:r>
        <w:t xml:space="preserve"> is indicated in the metrics reporting configuration, m</w:t>
      </w:r>
      <w:r w:rsidRPr="006436AF">
        <w:t>etrics related to virtual reality media</w:t>
      </w:r>
      <w:r>
        <w:t xml:space="preserve"> </w:t>
      </w:r>
      <w:r w:rsidRPr="006436AF">
        <w:t xml:space="preserve">shall be reported according to the </w:t>
      </w:r>
      <w:r>
        <w:t xml:space="preserve">extended </w:t>
      </w:r>
      <w:r w:rsidRPr="006436AF">
        <w:t xml:space="preserve">quality reporting scheme </w:t>
      </w:r>
      <w:r>
        <w:t>as specified in</w:t>
      </w:r>
      <w:r w:rsidRPr="006436AF">
        <w:t xml:space="preserve"> clause 9.4 of [42].</w:t>
      </w:r>
    </w:p>
    <w:p w14:paraId="14343BF1" w14:textId="0E8385C8" w:rsidR="001B7DB7" w:rsidRPr="006436AF" w:rsidRDefault="001B7DB7" w:rsidP="00BB51AC">
      <w:pPr>
        <w:pStyle w:val="Heading3"/>
        <w:keepNext w:val="0"/>
      </w:pPr>
      <w:bookmarkStart w:id="1686" w:name="_CR11_4_2"/>
      <w:bookmarkStart w:id="1687" w:name="_Toc187861893"/>
      <w:bookmarkEnd w:id="1686"/>
      <w:r w:rsidRPr="006436AF">
        <w:t>11.4.2</w:t>
      </w:r>
      <w:r w:rsidRPr="006436AF">
        <w:tab/>
      </w:r>
      <w:bookmarkEnd w:id="1681"/>
      <w:bookmarkEnd w:id="1682"/>
      <w:bookmarkEnd w:id="1683"/>
      <w:bookmarkEnd w:id="1684"/>
      <w:bookmarkEnd w:id="1685"/>
      <w:r>
        <w:t>Void</w:t>
      </w:r>
      <w:bookmarkEnd w:id="1687"/>
    </w:p>
    <w:p w14:paraId="48371DC2" w14:textId="77777777" w:rsidR="001B7DB7" w:rsidRPr="006436AF" w:rsidRDefault="001B7DB7" w:rsidP="001B7DB7">
      <w:pPr>
        <w:pStyle w:val="Heading3"/>
      </w:pPr>
      <w:bookmarkStart w:id="1688" w:name="_CR11_4_3"/>
      <w:bookmarkStart w:id="1689" w:name="_Toc68899662"/>
      <w:bookmarkStart w:id="1690" w:name="_Toc71214413"/>
      <w:bookmarkStart w:id="1691" w:name="_Toc71722087"/>
      <w:bookmarkStart w:id="1692" w:name="_Toc74859139"/>
      <w:bookmarkStart w:id="1693" w:name="_Toc146627052"/>
      <w:bookmarkStart w:id="1694" w:name="_Toc187861894"/>
      <w:bookmarkEnd w:id="1688"/>
      <w:r w:rsidRPr="006436AF">
        <w:t>11.4.3</w:t>
      </w:r>
      <w:r w:rsidRPr="006436AF">
        <w:tab/>
        <w:t>Report format</w:t>
      </w:r>
      <w:bookmarkEnd w:id="1689"/>
      <w:bookmarkEnd w:id="1690"/>
      <w:bookmarkEnd w:id="1691"/>
      <w:bookmarkEnd w:id="1692"/>
      <w:bookmarkEnd w:id="1693"/>
      <w:bookmarkEnd w:id="1694"/>
    </w:p>
    <w:p w14:paraId="057D813C" w14:textId="77777777" w:rsidR="001B7DB7" w:rsidRPr="006436AF" w:rsidRDefault="001B7DB7" w:rsidP="001B7DB7">
      <w:pPr>
        <w:keepNext/>
      </w:pPr>
      <w:bookmarkStart w:id="1695"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695"/>
    <w:p w14:paraId="3AD38189" w14:textId="0383097D" w:rsidR="001B7DB7" w:rsidRDefault="001B7DB7" w:rsidP="001B7DB7">
      <w:pPr>
        <w:pStyle w:val="B1"/>
      </w:pPr>
      <w:r>
        <w:t>-</w:t>
      </w:r>
      <w:r w:rsidRPr="006436AF">
        <w:tab/>
        <w:t>For downlink media streaming, clauses</w:t>
      </w:r>
      <w:r>
        <w:t> </w:t>
      </w:r>
      <w:r w:rsidRPr="006436AF">
        <w:t>10.6.1 and</w:t>
      </w:r>
      <w:r>
        <w:t> </w:t>
      </w:r>
      <w:r w:rsidRPr="006436AF">
        <w:t>10.6.2</w:t>
      </w:r>
      <w:r>
        <w:t xml:space="preserve"> respectively of</w:t>
      </w:r>
      <w:r w:rsidRPr="006436AF">
        <w:t xml:space="preserve"> TS 26.247</w:t>
      </w:r>
      <w:r>
        <w:t> </w:t>
      </w:r>
      <w:r w:rsidRPr="006436AF">
        <w:t xml:space="preserve">[7] specify the required MIME content type and metrics report format for the 3GPP </w:t>
      </w:r>
      <w:r w:rsidRPr="006436AF">
        <w:rPr>
          <w:rStyle w:val="Codechar0"/>
        </w:rPr>
        <w:t>urn:‌3GPP:‌ns:‌PSS:‌DASH:‌QM10</w:t>
      </w:r>
      <w:r w:rsidRPr="006436AF">
        <w:t xml:space="preserve"> metrics reporting scheme.</w:t>
      </w:r>
    </w:p>
    <w:p w14:paraId="5F1D3B16" w14:textId="565AFE4D" w:rsidR="001B7DB7" w:rsidRPr="006436AF" w:rsidRDefault="001B7DB7" w:rsidP="001B7DB7">
      <w:pPr>
        <w:pStyle w:val="B1"/>
      </w:pPr>
      <w:r>
        <w:t>-</w:t>
      </w:r>
      <w:r>
        <w:tab/>
      </w:r>
      <w:r w:rsidRPr="006436AF">
        <w:t>For virtual reality media the report format is further extended as defined in clause 9.4</w:t>
      </w:r>
      <w:r>
        <w:t xml:space="preserve"> of</w:t>
      </w:r>
      <w:r w:rsidRPr="006436AF">
        <w:t xml:space="preserve"> TS 26.118</w:t>
      </w:r>
      <w:r>
        <w:t> </w:t>
      </w:r>
      <w:r w:rsidRPr="006436AF">
        <w:t>[42].</w:t>
      </w:r>
    </w:p>
    <w:p w14:paraId="7F709E6B" w14:textId="00B4B7E0" w:rsidR="001B7DB7" w:rsidRPr="006436AF" w:rsidRDefault="001B7DB7" w:rsidP="001B7DB7">
      <w:bookmarkStart w:id="1696" w:name="_MCCTEMPBM_CRPT71130509___7"/>
      <w:r w:rsidRPr="006436AF">
        <w:t xml:space="preserve">In </w:t>
      </w:r>
      <w:r>
        <w:t>both cases</w:t>
      </w:r>
      <w:r w:rsidRPr="006436AF">
        <w:t xml:space="preserve">, the </w:t>
      </w:r>
      <w:bookmarkStart w:id="1697" w:name="MCCQCTEMPBM_00000035"/>
      <w:proofErr w:type="spellStart"/>
      <w:r w:rsidRPr="006D61E5">
        <w:rPr>
          <w:rFonts w:ascii="Courier New" w:hAnsi="Courier New" w:cs="Courier New"/>
          <w:b/>
          <w:bCs/>
          <w:w w:val="95"/>
        </w:rPr>
        <w:t>ReceptionReport</w:t>
      </w:r>
      <w:r w:rsidRPr="006D61E5">
        <w:rPr>
          <w:rFonts w:ascii="Courier New" w:hAnsi="Courier New" w:cs="Courier New"/>
          <w:w w:val="95"/>
        </w:rPr>
        <w:t>@clientID</w:t>
      </w:r>
      <w:bookmarkEnd w:id="1697"/>
      <w:proofErr w:type="spellEnd"/>
      <w:r w:rsidRPr="006436AF">
        <w:t xml:space="preserve"> attribute should </w:t>
      </w:r>
      <w:r w:rsidRPr="006436AF">
        <w:rPr>
          <w:lang w:eastAsia="zh-CN"/>
        </w:rPr>
        <w:t xml:space="preserve">be </w:t>
      </w:r>
      <w:r>
        <w:rPr>
          <w:lang w:eastAsia="zh-CN"/>
        </w:rPr>
        <w:t xml:space="preserve">populated with </w:t>
      </w:r>
      <w:r w:rsidRPr="006436AF">
        <w:rPr>
          <w:lang w:eastAsia="zh-CN"/>
        </w:rPr>
        <w:t>a GPSI value as defined by TS 23.003</w:t>
      </w:r>
      <w:r>
        <w:rPr>
          <w:lang w:eastAsia="zh-CN"/>
        </w:rPr>
        <w:t> </w:t>
      </w:r>
      <w:r w:rsidRPr="006436AF">
        <w:rPr>
          <w:lang w:eastAsia="zh-CN"/>
        </w:rPr>
        <w:t>[7]</w:t>
      </w:r>
      <w:r w:rsidRPr="006436AF">
        <w:t xml:space="preserve">, if present </w:t>
      </w:r>
      <w:r w:rsidRPr="006436AF">
        <w:rPr>
          <w:lang w:eastAsia="zh-CN"/>
        </w:rPr>
        <w:t>and available to the Media Session Handler. Otherwise, this attribute should be represented by a stable and globally unique string</w:t>
      </w:r>
      <w:r w:rsidRPr="006436AF">
        <w:rPr>
          <w:rFonts w:cs="Arial"/>
          <w:szCs w:val="18"/>
        </w:rPr>
        <w:t>.</w:t>
      </w:r>
    </w:p>
    <w:p w14:paraId="1E7A7080" w14:textId="77777777" w:rsidR="001B7DB7" w:rsidRDefault="001B7DB7" w:rsidP="001B7DB7">
      <w:bookmarkStart w:id="1698" w:name="_Toc68899663"/>
      <w:bookmarkStart w:id="1699" w:name="_Toc71214414"/>
      <w:bookmarkStart w:id="1700" w:name="_Toc71722088"/>
      <w:bookmarkStart w:id="1701" w:name="_Toc74859140"/>
      <w:bookmarkStart w:id="1702" w:name="_Toc146627053"/>
      <w:bookmarkEnd w:id="1696"/>
      <w:r>
        <w:t xml:space="preserve">In both cases, </w:t>
      </w:r>
      <w:r w:rsidRPr="006436AF">
        <w:t xml:space="preserve">the </w:t>
      </w:r>
      <w:proofErr w:type="spellStart"/>
      <w:r>
        <w:rPr>
          <w:rFonts w:ascii="Courier New" w:hAnsi="Courier New" w:cs="Courier New"/>
          <w:b/>
          <w:bCs/>
          <w:w w:val="95"/>
        </w:rPr>
        <w:t>QoE</w:t>
      </w:r>
      <w:r w:rsidRPr="00D81C22">
        <w:rPr>
          <w:rFonts w:ascii="Courier New" w:hAnsi="Courier New" w:cs="Courier New"/>
          <w:b/>
          <w:bCs/>
          <w:w w:val="95"/>
        </w:rPr>
        <w:t>Report</w:t>
      </w:r>
      <w:r w:rsidRPr="00D81C22">
        <w:rPr>
          <w:rFonts w:ascii="Courier New" w:hAnsi="Courier New" w:cs="Courier New"/>
          <w:w w:val="95"/>
        </w:rPr>
        <w:t>@</w:t>
      </w:r>
      <w:r>
        <w:rPr>
          <w:rFonts w:ascii="Courier New" w:hAnsi="Courier New" w:cs="Courier New"/>
          <w:w w:val="95"/>
        </w:rPr>
        <w:t>recordingSession</w:t>
      </w:r>
      <w:r w:rsidRPr="00D81C22">
        <w:rPr>
          <w:rFonts w:ascii="Courier New" w:hAnsi="Courier New" w:cs="Courier New"/>
          <w:w w:val="95"/>
        </w:rPr>
        <w:t>I</w:t>
      </w:r>
      <w:r>
        <w:rPr>
          <w:rFonts w:ascii="Courier New" w:hAnsi="Courier New" w:cs="Courier New"/>
          <w:w w:val="95"/>
        </w:rPr>
        <w:t>d</w:t>
      </w:r>
      <w:proofErr w:type="spellEnd"/>
      <w:r w:rsidRPr="006436AF">
        <w:t xml:space="preserve"> attribute sh</w:t>
      </w:r>
      <w:r>
        <w:t>all</w:t>
      </w:r>
      <w:r w:rsidRPr="006436AF">
        <w:t xml:space="preserve"> </w:t>
      </w:r>
      <w:r w:rsidRPr="006436AF">
        <w:rPr>
          <w:lang w:eastAsia="zh-CN"/>
        </w:rPr>
        <w:t xml:space="preserve">be </w:t>
      </w:r>
      <w:r>
        <w:rPr>
          <w:lang w:eastAsia="zh-CN"/>
        </w:rPr>
        <w:t>populated with the media delivery session identifier.</w:t>
      </w:r>
    </w:p>
    <w:p w14:paraId="5A3A9B44" w14:textId="77777777" w:rsidR="001B7DB7" w:rsidRPr="006436AF" w:rsidRDefault="001B7DB7" w:rsidP="001B7DB7">
      <w:pPr>
        <w:pStyle w:val="Heading2"/>
        <w:rPr>
          <w:lang w:eastAsia="zh-CN"/>
        </w:rPr>
      </w:pPr>
      <w:bookmarkStart w:id="1703" w:name="_CR11_5"/>
      <w:bookmarkStart w:id="1704" w:name="_Toc187861895"/>
      <w:bookmarkEnd w:id="1703"/>
      <w:r w:rsidRPr="006436AF">
        <w:t>11.5</w:t>
      </w:r>
      <w:r w:rsidRPr="006436AF">
        <w:tab/>
        <w:t>Dynamic Policies API</w:t>
      </w:r>
      <w:bookmarkEnd w:id="1698"/>
      <w:bookmarkEnd w:id="1699"/>
      <w:bookmarkEnd w:id="1700"/>
      <w:bookmarkEnd w:id="1701"/>
      <w:bookmarkEnd w:id="1702"/>
      <w:bookmarkEnd w:id="1704"/>
    </w:p>
    <w:p w14:paraId="15636575" w14:textId="77777777" w:rsidR="001B7DB7" w:rsidRPr="006436AF" w:rsidRDefault="001B7DB7" w:rsidP="001B7DB7">
      <w:pPr>
        <w:pStyle w:val="Heading3"/>
      </w:pPr>
      <w:bookmarkStart w:id="1705" w:name="_CR11_5_1"/>
      <w:bookmarkStart w:id="1706" w:name="_Toc68899664"/>
      <w:bookmarkStart w:id="1707" w:name="_Toc71214415"/>
      <w:bookmarkStart w:id="1708" w:name="_Toc71722089"/>
      <w:bookmarkStart w:id="1709" w:name="_Toc74859141"/>
      <w:bookmarkStart w:id="1710" w:name="_Toc146627054"/>
      <w:bookmarkStart w:id="1711" w:name="_Toc187861896"/>
      <w:bookmarkEnd w:id="1705"/>
      <w:r w:rsidRPr="006436AF">
        <w:t>11.5.1</w:t>
      </w:r>
      <w:r w:rsidRPr="006436AF">
        <w:tab/>
        <w:t>Overview</w:t>
      </w:r>
      <w:bookmarkEnd w:id="1706"/>
      <w:bookmarkEnd w:id="1707"/>
      <w:bookmarkEnd w:id="1708"/>
      <w:bookmarkEnd w:id="1709"/>
      <w:bookmarkEnd w:id="1710"/>
      <w:bookmarkEnd w:id="1711"/>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712" w:name="_CR11_5_2"/>
      <w:bookmarkStart w:id="1713" w:name="_Toc68899665"/>
      <w:bookmarkStart w:id="1714" w:name="_Toc71214416"/>
      <w:bookmarkStart w:id="1715" w:name="_Toc71722090"/>
      <w:bookmarkStart w:id="1716" w:name="_Toc74859142"/>
      <w:bookmarkStart w:id="1717" w:name="_Toc146627055"/>
      <w:bookmarkStart w:id="1718" w:name="_Toc187861897"/>
      <w:bookmarkEnd w:id="1712"/>
      <w:r w:rsidRPr="006436AF">
        <w:t>11.5.2</w:t>
      </w:r>
      <w:r w:rsidRPr="006436AF">
        <w:tab/>
      </w:r>
      <w:bookmarkEnd w:id="1713"/>
      <w:bookmarkEnd w:id="1714"/>
      <w:bookmarkEnd w:id="1715"/>
      <w:bookmarkEnd w:id="1716"/>
      <w:bookmarkEnd w:id="1717"/>
      <w:r>
        <w:t>Void</w:t>
      </w:r>
      <w:bookmarkEnd w:id="1718"/>
    </w:p>
    <w:p w14:paraId="01207F6E" w14:textId="656C34AA" w:rsidR="001B7DB7" w:rsidRPr="006436AF" w:rsidRDefault="001B7DB7" w:rsidP="001B7DB7">
      <w:pPr>
        <w:pStyle w:val="Heading3"/>
      </w:pPr>
      <w:bookmarkStart w:id="1719" w:name="_CR11_5_3"/>
      <w:bookmarkStart w:id="1720" w:name="_Toc68899666"/>
      <w:bookmarkStart w:id="1721" w:name="_Toc71214417"/>
      <w:bookmarkStart w:id="1722" w:name="_Toc71722091"/>
      <w:bookmarkStart w:id="1723" w:name="_Toc74859143"/>
      <w:bookmarkStart w:id="1724" w:name="_Toc146627056"/>
      <w:bookmarkStart w:id="1725" w:name="_Toc187861898"/>
      <w:bookmarkEnd w:id="1719"/>
      <w:r w:rsidRPr="006436AF">
        <w:t>11.5.3</w:t>
      </w:r>
      <w:r w:rsidRPr="006436AF">
        <w:tab/>
      </w:r>
      <w:bookmarkEnd w:id="1720"/>
      <w:bookmarkEnd w:id="1721"/>
      <w:bookmarkEnd w:id="1722"/>
      <w:bookmarkEnd w:id="1723"/>
      <w:bookmarkEnd w:id="1724"/>
      <w:r>
        <w:t>Void</w:t>
      </w:r>
      <w:bookmarkEnd w:id="1725"/>
    </w:p>
    <w:p w14:paraId="1ABF8398" w14:textId="60F8F3DC" w:rsidR="001B7DB7" w:rsidRPr="006436AF" w:rsidRDefault="001B7DB7" w:rsidP="00BB51AC">
      <w:pPr>
        <w:pStyle w:val="Heading3"/>
        <w:keepNext w:val="0"/>
      </w:pPr>
      <w:bookmarkStart w:id="1726" w:name="_CR11_5_4"/>
      <w:bookmarkStart w:id="1727" w:name="_Toc68899668"/>
      <w:bookmarkStart w:id="1728" w:name="_Toc71214419"/>
      <w:bookmarkStart w:id="1729" w:name="_Toc71722093"/>
      <w:bookmarkStart w:id="1730" w:name="_Toc74859145"/>
      <w:bookmarkStart w:id="1731" w:name="_Toc146627058"/>
      <w:bookmarkStart w:id="1732" w:name="_Toc187861899"/>
      <w:bookmarkEnd w:id="1726"/>
      <w:r w:rsidRPr="006436AF">
        <w:t>11.5.4</w:t>
      </w:r>
      <w:r w:rsidRPr="006436AF">
        <w:tab/>
      </w:r>
      <w:bookmarkEnd w:id="1727"/>
      <w:bookmarkEnd w:id="1728"/>
      <w:bookmarkEnd w:id="1729"/>
      <w:bookmarkEnd w:id="1730"/>
      <w:bookmarkEnd w:id="1731"/>
      <w:r>
        <w:t>Void</w:t>
      </w:r>
      <w:bookmarkEnd w:id="1732"/>
    </w:p>
    <w:p w14:paraId="4A9DDEB5" w14:textId="77777777" w:rsidR="001B7DB7" w:rsidRPr="006436AF" w:rsidRDefault="001B7DB7" w:rsidP="001B7DB7">
      <w:pPr>
        <w:pStyle w:val="Heading2"/>
      </w:pPr>
      <w:bookmarkStart w:id="1733" w:name="_CR11_6"/>
      <w:bookmarkStart w:id="1734" w:name="_Toc68899669"/>
      <w:bookmarkStart w:id="1735" w:name="_Toc71214420"/>
      <w:bookmarkStart w:id="1736" w:name="_Toc71722094"/>
      <w:bookmarkStart w:id="1737" w:name="_Toc74859146"/>
      <w:bookmarkStart w:id="1738" w:name="_Toc146627059"/>
      <w:bookmarkStart w:id="1739" w:name="_Toc187861900"/>
      <w:bookmarkEnd w:id="1733"/>
      <w:r w:rsidRPr="006436AF">
        <w:t>11.6</w:t>
      </w:r>
      <w:r w:rsidRPr="006436AF">
        <w:tab/>
        <w:t>Network Assistance API</w:t>
      </w:r>
      <w:bookmarkEnd w:id="1734"/>
      <w:bookmarkEnd w:id="1735"/>
      <w:bookmarkEnd w:id="1736"/>
      <w:bookmarkEnd w:id="1737"/>
      <w:bookmarkEnd w:id="1738"/>
      <w:bookmarkEnd w:id="1739"/>
    </w:p>
    <w:p w14:paraId="2575B28D" w14:textId="77777777" w:rsidR="001B7DB7" w:rsidRPr="006436AF" w:rsidRDefault="001B7DB7" w:rsidP="001B7DB7">
      <w:pPr>
        <w:pStyle w:val="Heading3"/>
      </w:pPr>
      <w:bookmarkStart w:id="1740" w:name="_CR11_6_1"/>
      <w:bookmarkStart w:id="1741" w:name="_Toc68899670"/>
      <w:bookmarkStart w:id="1742" w:name="_Toc71214421"/>
      <w:bookmarkStart w:id="1743" w:name="_Toc71722095"/>
      <w:bookmarkStart w:id="1744" w:name="_Toc74859147"/>
      <w:bookmarkStart w:id="1745" w:name="_Toc146627060"/>
      <w:bookmarkStart w:id="1746" w:name="_Toc187861901"/>
      <w:bookmarkEnd w:id="1740"/>
      <w:r w:rsidRPr="006436AF">
        <w:t>11.6.1</w:t>
      </w:r>
      <w:r w:rsidRPr="006436AF">
        <w:tab/>
        <w:t>Overview</w:t>
      </w:r>
      <w:bookmarkEnd w:id="1741"/>
      <w:bookmarkEnd w:id="1742"/>
      <w:bookmarkEnd w:id="1743"/>
      <w:bookmarkEnd w:id="1744"/>
      <w:bookmarkEnd w:id="1745"/>
      <w:bookmarkEnd w:id="1746"/>
    </w:p>
    <w:p w14:paraId="2F4F9B2C" w14:textId="4CB8B968" w:rsidR="001B7DB7" w:rsidRPr="006436AF" w:rsidRDefault="001B7DB7" w:rsidP="001B7DB7">
      <w:r>
        <w:t>The API</w:t>
      </w:r>
      <w:r w:rsidRPr="006436AF">
        <w:t xml:space="preserve"> used </w:t>
      </w:r>
      <w:r>
        <w:t xml:space="preserve">by the Media Session Handler at reference point M5 </w:t>
      </w:r>
      <w:r w:rsidRPr="006436AF">
        <w:t xml:space="preserve"> 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747" w:name="_CR11_6_2"/>
      <w:bookmarkStart w:id="1748" w:name="_Toc68899671"/>
      <w:bookmarkStart w:id="1749" w:name="_Toc71214422"/>
      <w:bookmarkStart w:id="1750" w:name="_Toc71722096"/>
      <w:bookmarkStart w:id="1751" w:name="_Toc74859148"/>
      <w:bookmarkStart w:id="1752" w:name="_Toc146627061"/>
      <w:bookmarkStart w:id="1753" w:name="_Toc187861902"/>
      <w:bookmarkEnd w:id="1747"/>
      <w:r w:rsidRPr="006436AF">
        <w:t>11.6.2</w:t>
      </w:r>
      <w:r w:rsidRPr="006436AF">
        <w:tab/>
      </w:r>
      <w:bookmarkEnd w:id="1748"/>
      <w:bookmarkEnd w:id="1749"/>
      <w:bookmarkEnd w:id="1750"/>
      <w:bookmarkEnd w:id="1751"/>
      <w:bookmarkEnd w:id="1752"/>
      <w:r>
        <w:t>Void</w:t>
      </w:r>
      <w:bookmarkEnd w:id="1753"/>
    </w:p>
    <w:p w14:paraId="4C46F255" w14:textId="46C41782" w:rsidR="001B7DB7" w:rsidRPr="006436AF" w:rsidRDefault="001B7DB7" w:rsidP="001B7DB7">
      <w:pPr>
        <w:pStyle w:val="Heading3"/>
      </w:pPr>
      <w:bookmarkStart w:id="1754" w:name="_CR11_6_3"/>
      <w:bookmarkStart w:id="1755" w:name="_Toc68899672"/>
      <w:bookmarkStart w:id="1756" w:name="_Toc71214423"/>
      <w:bookmarkStart w:id="1757" w:name="_Toc71722097"/>
      <w:bookmarkStart w:id="1758" w:name="_Toc74859149"/>
      <w:bookmarkStart w:id="1759" w:name="_Toc146627062"/>
      <w:bookmarkStart w:id="1760" w:name="_Toc187861903"/>
      <w:bookmarkEnd w:id="1754"/>
      <w:r w:rsidRPr="006436AF">
        <w:t>11.6.3</w:t>
      </w:r>
      <w:r w:rsidRPr="006436AF">
        <w:tab/>
      </w:r>
      <w:bookmarkEnd w:id="1755"/>
      <w:bookmarkEnd w:id="1756"/>
      <w:bookmarkEnd w:id="1757"/>
      <w:bookmarkEnd w:id="1758"/>
      <w:bookmarkEnd w:id="1759"/>
      <w:r>
        <w:t>Void</w:t>
      </w:r>
      <w:bookmarkEnd w:id="1760"/>
    </w:p>
    <w:p w14:paraId="56B46CEB" w14:textId="077B1791" w:rsidR="001B7DB7" w:rsidRPr="006436AF" w:rsidRDefault="001B7DB7" w:rsidP="00BB51AC">
      <w:pPr>
        <w:pStyle w:val="Heading3"/>
        <w:keepNext w:val="0"/>
      </w:pPr>
      <w:bookmarkStart w:id="1761" w:name="_CR11_6_4"/>
      <w:bookmarkStart w:id="1762" w:name="_Toc146627064"/>
      <w:bookmarkStart w:id="1763" w:name="_Toc187861904"/>
      <w:bookmarkEnd w:id="1761"/>
      <w:r w:rsidRPr="006436AF">
        <w:t>11.6.4</w:t>
      </w:r>
      <w:r w:rsidRPr="006436AF">
        <w:tab/>
      </w:r>
      <w:bookmarkEnd w:id="1762"/>
      <w:r>
        <w:t>Void</w:t>
      </w:r>
      <w:bookmarkEnd w:id="1763"/>
    </w:p>
    <w:p w14:paraId="51B383D5" w14:textId="083999DC" w:rsidR="007D59CE" w:rsidRPr="006436AF" w:rsidRDefault="007D59CE" w:rsidP="007D59CE">
      <w:pPr>
        <w:pStyle w:val="Heading1"/>
      </w:pPr>
      <w:bookmarkStart w:id="1764" w:name="_CR12"/>
      <w:bookmarkStart w:id="1765" w:name="_Toc187861905"/>
      <w:bookmarkEnd w:id="1764"/>
      <w:r w:rsidRPr="006436AF">
        <w:t>12</w:t>
      </w:r>
      <w:r w:rsidRPr="006436AF">
        <w:tab/>
        <w:t>UE Media Session Handling (M6) APIs for uplink and downlink</w:t>
      </w:r>
      <w:bookmarkEnd w:id="1598"/>
      <w:bookmarkEnd w:id="1599"/>
      <w:bookmarkEnd w:id="1600"/>
      <w:bookmarkEnd w:id="1601"/>
      <w:bookmarkEnd w:id="1765"/>
    </w:p>
    <w:p w14:paraId="487B8CD2" w14:textId="77777777" w:rsidR="001B7DB7" w:rsidRPr="006436AF" w:rsidRDefault="001B7DB7" w:rsidP="001B7DB7">
      <w:pPr>
        <w:pStyle w:val="Heading2"/>
      </w:pPr>
      <w:bookmarkStart w:id="1766" w:name="_CR12_1"/>
      <w:bookmarkStart w:id="1767" w:name="_Toc68899676"/>
      <w:bookmarkStart w:id="1768" w:name="_Toc71214427"/>
      <w:bookmarkStart w:id="1769" w:name="_Toc71722101"/>
      <w:bookmarkStart w:id="1770" w:name="_Toc74859153"/>
      <w:bookmarkStart w:id="1771" w:name="_Toc146627072"/>
      <w:bookmarkStart w:id="1772" w:name="_Toc187861906"/>
      <w:bookmarkEnd w:id="1766"/>
      <w:r w:rsidRPr="006436AF">
        <w:t>12.1</w:t>
      </w:r>
      <w:r w:rsidRPr="006436AF">
        <w:tab/>
        <w:t>General</w:t>
      </w:r>
      <w:bookmarkEnd w:id="1767"/>
      <w:bookmarkEnd w:id="1768"/>
      <w:bookmarkEnd w:id="1769"/>
      <w:bookmarkEnd w:id="1770"/>
      <w:bookmarkEnd w:id="1771"/>
      <w:bookmarkEnd w:id="1772"/>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2124C021" w14:textId="77777777" w:rsidR="001B7DB7" w:rsidRPr="006436AF" w:rsidRDefault="001B7DB7" w:rsidP="001B7DB7">
      <w:pPr>
        <w:pStyle w:val="NO"/>
      </w:pPr>
      <w:r w:rsidRPr="006436AF">
        <w:t>NOTE:</w:t>
      </w:r>
      <w:r w:rsidRPr="006436AF">
        <w:tab/>
        <w:t>Client-driven management of edge processing resources via reference point M6 is not specified in this release.</w:t>
      </w:r>
    </w:p>
    <w:p w14:paraId="19EB7341" w14:textId="51F9CE4F" w:rsidR="001B7DB7" w:rsidRPr="006436AF" w:rsidRDefault="001B7DB7" w:rsidP="001B7DB7">
      <w:pPr>
        <w:pStyle w:val="Heading2"/>
      </w:pPr>
      <w:bookmarkStart w:id="1773" w:name="_CR12_2"/>
      <w:bookmarkStart w:id="1774" w:name="_Toc68899677"/>
      <w:bookmarkStart w:id="1775" w:name="_Toc71214428"/>
      <w:bookmarkStart w:id="1776" w:name="_Toc71722102"/>
      <w:bookmarkStart w:id="1777" w:name="_Toc74859154"/>
      <w:bookmarkStart w:id="1778" w:name="_Toc146627073"/>
      <w:bookmarkStart w:id="1779" w:name="_Toc187861907"/>
      <w:bookmarkEnd w:id="1773"/>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774"/>
      <w:bookmarkEnd w:id="1775"/>
      <w:bookmarkEnd w:id="1776"/>
      <w:bookmarkEnd w:id="1777"/>
      <w:bookmarkEnd w:id="1778"/>
      <w:bookmarkEnd w:id="1779"/>
    </w:p>
    <w:p w14:paraId="78B1401A" w14:textId="77777777" w:rsidR="001B7DB7" w:rsidRPr="006436AF" w:rsidRDefault="001B7DB7" w:rsidP="001B7DB7">
      <w:pPr>
        <w:pStyle w:val="Heading3"/>
      </w:pPr>
      <w:bookmarkStart w:id="1780" w:name="_CR12_2_1"/>
      <w:bookmarkStart w:id="1781" w:name="_Toc68899678"/>
      <w:bookmarkStart w:id="1782" w:name="_Toc71214429"/>
      <w:bookmarkStart w:id="1783" w:name="_Toc71722103"/>
      <w:bookmarkStart w:id="1784" w:name="_Toc74859155"/>
      <w:bookmarkStart w:id="1785" w:name="_Toc146627074"/>
      <w:bookmarkStart w:id="1786" w:name="_Toc187861908"/>
      <w:bookmarkEnd w:id="1780"/>
      <w:r w:rsidRPr="006436AF">
        <w:t>12.2.1</w:t>
      </w:r>
      <w:r w:rsidRPr="006436AF">
        <w:tab/>
        <w:t>Overview</w:t>
      </w:r>
      <w:bookmarkEnd w:id="1781"/>
      <w:bookmarkEnd w:id="1782"/>
      <w:bookmarkEnd w:id="1783"/>
      <w:bookmarkEnd w:id="1784"/>
      <w:bookmarkEnd w:id="1785"/>
      <w:bookmarkEnd w:id="1786"/>
    </w:p>
    <w:p w14:paraId="42F52E31" w14:textId="776C8509" w:rsidR="001B7DB7" w:rsidRPr="006436AF"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787" w:name="_MCCTEMPBM_CRPT71130550___7"/>
    <w:p w14:paraId="52F9D44F" w14:textId="77777777" w:rsidR="001B7DB7" w:rsidRPr="006436AF" w:rsidRDefault="001B7DB7" w:rsidP="001B7DB7">
      <w:pPr>
        <w:pStyle w:val="TH"/>
        <w:keepNext w:val="0"/>
      </w:pPr>
      <w:r w:rsidRPr="006436AF">
        <w:rPr>
          <w:rFonts w:ascii="Times New Roman" w:hAnsi="Times New Roman"/>
        </w:rPr>
        <w:object w:dxaOrig="9530" w:dyaOrig="6230" w14:anchorId="55B9804A">
          <v:shape id="_x0000_i1026" type="#_x0000_t75" style="width:475.55pt;height:311.2pt" o:ole="">
            <v:imagedata r:id="rId26" o:title="" cropleft="789f"/>
          </v:shape>
          <o:OLEObject Type="Embed" ProgID="Visio.Drawing.15" ShapeID="_x0000_i1026" DrawAspect="Content" ObjectID="_1798477502" r:id="rId27"/>
        </w:object>
      </w:r>
    </w:p>
    <w:p w14:paraId="5552B19D" w14:textId="77777777" w:rsidR="001B7DB7" w:rsidRPr="006436AF" w:rsidRDefault="001B7DB7" w:rsidP="001B7DB7">
      <w:pPr>
        <w:pStyle w:val="TF"/>
      </w:pPr>
      <w:bookmarkStart w:id="1788" w:name="_CRFigure12_2_11"/>
      <w:bookmarkEnd w:id="1787"/>
      <w:r w:rsidRPr="006436AF">
        <w:t xml:space="preserve">Figure </w:t>
      </w:r>
      <w:bookmarkEnd w:id="1788"/>
      <w:r w:rsidRPr="006436AF">
        <w:t>12.2.1-1: Usage of M6d in Media Downlink Streaming</w:t>
      </w:r>
    </w:p>
    <w:p w14:paraId="6074C8D9" w14:textId="77777777" w:rsidR="001B7DB7" w:rsidRPr="006436AF" w:rsidRDefault="001B7DB7" w:rsidP="001B7DB7">
      <w:pPr>
        <w:keepLines/>
      </w:pPr>
      <w:bookmarkStart w:id="1789" w:name="_MCCTEMPBM_CRPT71130551___7"/>
      <w:r w:rsidRPr="006436AF">
        <w:t xml:space="preserve">The Media Session Handler is considered to run as a service in the background, and is invoked for a media session once a media player in the 5GMSd streaming client is activated with an MPD URL of media MIME type </w:t>
      </w:r>
      <w:bookmarkStart w:id="1790" w:name="MCCQCTEMPBM_00000037"/>
      <w:r w:rsidRPr="006436AF">
        <w:rPr>
          <w:rStyle w:val="CodeMethod"/>
        </w:rPr>
        <w:t>"application/</w:t>
      </w:r>
      <w:proofErr w:type="spellStart"/>
      <w:r w:rsidRPr="006436AF">
        <w:rPr>
          <w:rStyle w:val="CodeMethod"/>
        </w:rPr>
        <w:t>dash+xml</w:t>
      </w:r>
      <w:proofErr w:type="spellEnd"/>
      <w:r w:rsidRPr="006436AF">
        <w:rPr>
          <w:rStyle w:val="CodeMethod"/>
        </w:rPr>
        <w:t>"</w:t>
      </w:r>
      <w:bookmarkEnd w:id="1790"/>
      <w:r w:rsidRPr="006436AF">
        <w:t>. Based on the MPD URL, the Media Session Handler may initiate communication with the 5GMSd AF through M5d.</w:t>
      </w:r>
    </w:p>
    <w:bookmarkEnd w:id="1789"/>
    <w:p w14:paraId="7B4A0D7C" w14:textId="77777777" w:rsidR="001B7DB7" w:rsidRPr="006436AF" w:rsidRDefault="001B7DB7" w:rsidP="001B7DB7">
      <w:pPr>
        <w:pStyle w:val="NO"/>
      </w:pPr>
      <w:r w:rsidRPr="006436AF">
        <w:t>NOTE:</w:t>
      </w:r>
      <w:r w:rsidRPr="006436AF">
        <w:tab/>
        <w:t>The initiation of the Media Session Handler for other media types than DASH is for further study.</w:t>
      </w:r>
    </w:p>
    <w:p w14:paraId="62F45A63" w14:textId="77777777" w:rsidR="001B7DB7" w:rsidRPr="006436AF" w:rsidRDefault="001B7DB7" w:rsidP="001B7DB7">
      <w:pPr>
        <w:keepNext/>
      </w:pPr>
      <w:r w:rsidRPr="006436AF">
        <w:t>For an ongoing 5G Media Streaming session, the Media Session Handler is given the following authorizations:</w:t>
      </w:r>
    </w:p>
    <w:p w14:paraId="533C6A0C" w14:textId="2ED3CB90" w:rsidR="001B7DB7" w:rsidRPr="006436AF" w:rsidRDefault="001B7DB7" w:rsidP="001B7DB7">
      <w:pPr>
        <w:keepNext/>
        <w:ind w:left="720" w:hanging="360"/>
      </w:pPr>
      <w:bookmarkStart w:id="1791" w:name="_MCCTEMPBM_CRPT71130552___2"/>
      <w:r w:rsidRPr="006436AF">
        <w:t>1)</w:t>
      </w:r>
      <w:r w:rsidRPr="006436AF">
        <w:tab/>
        <w:t xml:space="preserve">The ability to query </w:t>
      </w:r>
      <w:r>
        <w:t>the status of the Media Player at reference point</w:t>
      </w:r>
      <w:r w:rsidRPr="006436AF">
        <w:t xml:space="preserve"> M7d. For details see clause</w:t>
      </w:r>
      <w:r>
        <w:t> </w:t>
      </w:r>
      <w:r w:rsidRPr="006436AF">
        <w:t>13.</w:t>
      </w:r>
    </w:p>
    <w:p w14:paraId="4FBD1F48" w14:textId="0E3527FC" w:rsidR="001B7DB7" w:rsidRPr="006436AF" w:rsidRDefault="001B7DB7" w:rsidP="001B7DB7">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M7d. For details see clause</w:t>
      </w:r>
      <w:r>
        <w:t> </w:t>
      </w:r>
      <w:r w:rsidRPr="006436AF">
        <w:t>13.</w:t>
      </w:r>
    </w:p>
    <w:p w14:paraId="2565ED97" w14:textId="35EED027" w:rsidR="001B7DB7" w:rsidRPr="006436AF" w:rsidRDefault="001B7DB7" w:rsidP="001B7DB7">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M7d. For details see clause</w:t>
      </w:r>
      <w:r>
        <w:t> </w:t>
      </w:r>
      <w:r w:rsidRPr="006436AF">
        <w:t>13.</w:t>
      </w:r>
    </w:p>
    <w:bookmarkEnd w:id="1791"/>
    <w:p w14:paraId="52588AED" w14:textId="4BF9AED2" w:rsidR="001B7DB7" w:rsidRPr="006436AF" w:rsidRDefault="001B7DB7" w:rsidP="001B7DB7">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M6d for each of the Media Session Handler functionalities, namely providing:</w:t>
      </w:r>
    </w:p>
    <w:p w14:paraId="29D69478" w14:textId="77777777" w:rsidR="001B7DB7" w:rsidRPr="006436AF" w:rsidRDefault="001B7DB7" w:rsidP="001B7DB7">
      <w:pPr>
        <w:keepNext/>
        <w:ind w:left="720" w:hanging="360"/>
      </w:pPr>
      <w:bookmarkStart w:id="1792" w:name="_MCCTEMPBM_CRPT71130553___2"/>
      <w:r w:rsidRPr="006436AF">
        <w:t>1)</w:t>
      </w:r>
      <w:r w:rsidRPr="006436AF">
        <w:tab/>
        <w:t>Notification and Error Events;</w:t>
      </w:r>
    </w:p>
    <w:p w14:paraId="280A886D" w14:textId="77777777" w:rsidR="001B7DB7" w:rsidRPr="006436AF" w:rsidRDefault="001B7DB7" w:rsidP="001B7DB7">
      <w:pPr>
        <w:ind w:left="720" w:hanging="360"/>
      </w:pPr>
      <w:r w:rsidRPr="006436AF">
        <w:t>2)</w:t>
      </w:r>
      <w:r w:rsidRPr="006436AF">
        <w:tab/>
        <w:t>Status Information.</w:t>
      </w:r>
    </w:p>
    <w:p w14:paraId="3720865B" w14:textId="77777777" w:rsidR="001B7DB7" w:rsidRDefault="001B7DB7" w:rsidP="001B7DB7">
      <w:bookmarkStart w:id="1793" w:name="_Toc68899679"/>
      <w:bookmarkStart w:id="1794" w:name="_Toc71214430"/>
      <w:bookmarkStart w:id="1795" w:name="_Toc71722104"/>
      <w:bookmarkStart w:id="1796" w:name="_Toc74859156"/>
      <w:bookmarkStart w:id="1797" w:name="_Toc146627075"/>
      <w:bookmarkEnd w:id="1792"/>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the </w:t>
      </w:r>
      <w:r w:rsidRPr="006436AF">
        <w:t>Media Player in a 5GMSd Client</w:t>
      </w:r>
      <w:r>
        <w:t xml:space="preserve"> is specified in clause 10.3 of TS 26.510 [56].</w:t>
      </w:r>
    </w:p>
    <w:p w14:paraId="75CF12D8" w14:textId="5C8A06A7" w:rsidR="001B7DB7" w:rsidRPr="00F13C21" w:rsidRDefault="001B7DB7" w:rsidP="001B7DB7">
      <w:pPr>
        <w:pStyle w:val="Heading3"/>
        <w:rPr>
          <w:lang w:val="fi-FI"/>
        </w:rPr>
      </w:pPr>
      <w:bookmarkStart w:id="1798" w:name="_CR12_2_2"/>
      <w:bookmarkStart w:id="1799" w:name="_Toc187861909"/>
      <w:bookmarkEnd w:id="1798"/>
      <w:r w:rsidRPr="00F13C21">
        <w:rPr>
          <w:lang w:val="fi-FI"/>
        </w:rPr>
        <w:t>12.2.2</w:t>
      </w:r>
      <w:r w:rsidRPr="00F13C21">
        <w:rPr>
          <w:lang w:val="fi-FI"/>
        </w:rPr>
        <w:tab/>
      </w:r>
      <w:bookmarkEnd w:id="1793"/>
      <w:bookmarkEnd w:id="1794"/>
      <w:bookmarkEnd w:id="1795"/>
      <w:bookmarkEnd w:id="1796"/>
      <w:bookmarkEnd w:id="1797"/>
      <w:r w:rsidRPr="00F13C21">
        <w:rPr>
          <w:lang w:val="fi-FI"/>
        </w:rPr>
        <w:t>Void</w:t>
      </w:r>
      <w:bookmarkEnd w:id="1799"/>
    </w:p>
    <w:p w14:paraId="5B26101F" w14:textId="4D874E3E" w:rsidR="001B7DB7" w:rsidRPr="00F13C21" w:rsidRDefault="001B7DB7" w:rsidP="001B7DB7">
      <w:pPr>
        <w:pStyle w:val="Heading3"/>
        <w:rPr>
          <w:lang w:val="fi-FI"/>
        </w:rPr>
      </w:pPr>
      <w:bookmarkStart w:id="1800" w:name="_CR12_2_3"/>
      <w:bookmarkStart w:id="1801" w:name="_Toc68899684"/>
      <w:bookmarkStart w:id="1802" w:name="_Toc71214435"/>
      <w:bookmarkStart w:id="1803" w:name="_Toc71722109"/>
      <w:bookmarkStart w:id="1804" w:name="_Toc74859161"/>
      <w:bookmarkStart w:id="1805" w:name="_Toc146627080"/>
      <w:bookmarkStart w:id="1806" w:name="_Toc187861910"/>
      <w:bookmarkEnd w:id="1800"/>
      <w:r w:rsidRPr="00F13C21">
        <w:rPr>
          <w:lang w:val="fi-FI"/>
        </w:rPr>
        <w:t>12.2.3</w:t>
      </w:r>
      <w:r w:rsidRPr="00F13C21">
        <w:rPr>
          <w:lang w:val="fi-FI"/>
        </w:rPr>
        <w:tab/>
      </w:r>
      <w:bookmarkEnd w:id="1801"/>
      <w:bookmarkEnd w:id="1802"/>
      <w:bookmarkEnd w:id="1803"/>
      <w:bookmarkEnd w:id="1804"/>
      <w:bookmarkEnd w:id="1805"/>
      <w:r w:rsidRPr="00F13C21">
        <w:rPr>
          <w:lang w:val="fi-FI"/>
        </w:rPr>
        <w:t>Void</w:t>
      </w:r>
      <w:bookmarkEnd w:id="1806"/>
    </w:p>
    <w:p w14:paraId="1259597D" w14:textId="20CB03A9" w:rsidR="001B7DB7" w:rsidRPr="00F13C21" w:rsidRDefault="001B7DB7" w:rsidP="001B7DB7">
      <w:pPr>
        <w:pStyle w:val="Heading3"/>
        <w:rPr>
          <w:lang w:val="fi-FI"/>
        </w:rPr>
      </w:pPr>
      <w:bookmarkStart w:id="1807" w:name="_CR12_2_4"/>
      <w:bookmarkStart w:id="1808" w:name="_Toc68899685"/>
      <w:bookmarkStart w:id="1809" w:name="_Toc71214436"/>
      <w:bookmarkStart w:id="1810" w:name="_Toc71722110"/>
      <w:bookmarkStart w:id="1811" w:name="_Toc74859162"/>
      <w:bookmarkStart w:id="1812" w:name="_Toc146627081"/>
      <w:bookmarkStart w:id="1813" w:name="_Toc187861911"/>
      <w:bookmarkEnd w:id="1807"/>
      <w:r w:rsidRPr="00F13C21">
        <w:rPr>
          <w:lang w:val="fi-FI"/>
        </w:rPr>
        <w:t>12.2.4</w:t>
      </w:r>
      <w:r w:rsidRPr="00F13C21">
        <w:rPr>
          <w:lang w:val="fi-FI"/>
        </w:rPr>
        <w:tab/>
      </w:r>
      <w:bookmarkEnd w:id="1808"/>
      <w:bookmarkEnd w:id="1809"/>
      <w:bookmarkEnd w:id="1810"/>
      <w:bookmarkEnd w:id="1811"/>
      <w:bookmarkEnd w:id="1812"/>
      <w:r w:rsidRPr="00F13C21">
        <w:rPr>
          <w:lang w:val="fi-FI"/>
        </w:rPr>
        <w:t>Void</w:t>
      </w:r>
      <w:bookmarkEnd w:id="1813"/>
    </w:p>
    <w:p w14:paraId="68590FA6" w14:textId="7CD4AAC8" w:rsidR="001B7DB7" w:rsidRPr="00F13C21" w:rsidRDefault="001B7DB7" w:rsidP="001B7DB7">
      <w:pPr>
        <w:pStyle w:val="Heading3"/>
        <w:rPr>
          <w:lang w:val="fi-FI"/>
        </w:rPr>
      </w:pPr>
      <w:bookmarkStart w:id="1814" w:name="_CR12_2_5"/>
      <w:bookmarkStart w:id="1815" w:name="_Toc68899686"/>
      <w:bookmarkStart w:id="1816" w:name="_Toc71214437"/>
      <w:bookmarkStart w:id="1817" w:name="_Toc71722111"/>
      <w:bookmarkStart w:id="1818" w:name="_Toc74859163"/>
      <w:bookmarkStart w:id="1819" w:name="_Toc146627082"/>
      <w:bookmarkStart w:id="1820" w:name="_Toc187861912"/>
      <w:bookmarkEnd w:id="1814"/>
      <w:r w:rsidRPr="00F13C21">
        <w:rPr>
          <w:lang w:val="fi-FI"/>
        </w:rPr>
        <w:t>12.2.5</w:t>
      </w:r>
      <w:r w:rsidRPr="00F13C21">
        <w:rPr>
          <w:lang w:val="fi-FI"/>
        </w:rPr>
        <w:tab/>
      </w:r>
      <w:bookmarkEnd w:id="1815"/>
      <w:bookmarkEnd w:id="1816"/>
      <w:bookmarkEnd w:id="1817"/>
      <w:bookmarkEnd w:id="1818"/>
      <w:bookmarkEnd w:id="1819"/>
      <w:r w:rsidRPr="00F13C21">
        <w:rPr>
          <w:lang w:val="fi-FI"/>
        </w:rPr>
        <w:t>Void</w:t>
      </w:r>
      <w:bookmarkEnd w:id="1820"/>
    </w:p>
    <w:p w14:paraId="733CD543" w14:textId="330A3335" w:rsidR="001B7DB7" w:rsidRPr="00F13C21" w:rsidRDefault="001B7DB7" w:rsidP="001B7DB7">
      <w:pPr>
        <w:pStyle w:val="Heading3"/>
        <w:rPr>
          <w:lang w:val="fi-FI"/>
        </w:rPr>
      </w:pPr>
      <w:bookmarkStart w:id="1821" w:name="_CR12_2_6"/>
      <w:bookmarkStart w:id="1822" w:name="_Toc68899687"/>
      <w:bookmarkStart w:id="1823" w:name="_Toc71214438"/>
      <w:bookmarkStart w:id="1824" w:name="_Toc71722112"/>
      <w:bookmarkStart w:id="1825" w:name="_Toc74859164"/>
      <w:bookmarkStart w:id="1826" w:name="_Toc146627083"/>
      <w:bookmarkStart w:id="1827" w:name="_Toc187861913"/>
      <w:bookmarkEnd w:id="1821"/>
      <w:r w:rsidRPr="00F13C21">
        <w:rPr>
          <w:lang w:val="fi-FI"/>
        </w:rPr>
        <w:t>12.2.6</w:t>
      </w:r>
      <w:r w:rsidRPr="00F13C21">
        <w:rPr>
          <w:lang w:val="fi-FI"/>
        </w:rPr>
        <w:tab/>
      </w:r>
      <w:bookmarkEnd w:id="1822"/>
      <w:bookmarkEnd w:id="1823"/>
      <w:bookmarkEnd w:id="1824"/>
      <w:bookmarkEnd w:id="1825"/>
      <w:bookmarkEnd w:id="1826"/>
      <w:r w:rsidRPr="00F13C21">
        <w:rPr>
          <w:lang w:val="fi-FI"/>
        </w:rPr>
        <w:t>Void</w:t>
      </w:r>
      <w:bookmarkEnd w:id="1827"/>
    </w:p>
    <w:p w14:paraId="6EB6E1AA" w14:textId="1F8EAFC4" w:rsidR="001B7DB7" w:rsidRPr="00F13C21" w:rsidRDefault="001B7DB7" w:rsidP="00BB51AC">
      <w:pPr>
        <w:pStyle w:val="Heading3"/>
        <w:keepNext w:val="0"/>
        <w:rPr>
          <w:lang w:val="fi-FI"/>
        </w:rPr>
      </w:pPr>
      <w:bookmarkStart w:id="1828" w:name="_CR12_2_7"/>
      <w:bookmarkStart w:id="1829" w:name="_Toc68899688"/>
      <w:bookmarkStart w:id="1830" w:name="_Toc71214439"/>
      <w:bookmarkStart w:id="1831" w:name="_Toc71722113"/>
      <w:bookmarkStart w:id="1832" w:name="_Toc74859165"/>
      <w:bookmarkStart w:id="1833" w:name="_Toc146627084"/>
      <w:bookmarkStart w:id="1834" w:name="_Toc187861914"/>
      <w:bookmarkEnd w:id="1828"/>
      <w:r w:rsidRPr="00F13C21">
        <w:rPr>
          <w:lang w:val="fi-FI"/>
        </w:rPr>
        <w:t>12.2.7</w:t>
      </w:r>
      <w:r w:rsidRPr="00F13C21">
        <w:rPr>
          <w:lang w:val="fi-FI"/>
        </w:rPr>
        <w:tab/>
      </w:r>
      <w:bookmarkEnd w:id="1829"/>
      <w:bookmarkEnd w:id="1830"/>
      <w:bookmarkEnd w:id="1831"/>
      <w:bookmarkEnd w:id="1832"/>
      <w:bookmarkEnd w:id="1833"/>
      <w:r w:rsidRPr="00F13C21">
        <w:rPr>
          <w:lang w:val="fi-FI"/>
        </w:rPr>
        <w:t>Void</w:t>
      </w:r>
      <w:bookmarkEnd w:id="1834"/>
    </w:p>
    <w:p w14:paraId="52AC7A33" w14:textId="351B8431" w:rsidR="001B7DB7" w:rsidRPr="006436AF" w:rsidRDefault="001B7DB7" w:rsidP="001B7DB7">
      <w:pPr>
        <w:pStyle w:val="Heading2"/>
      </w:pPr>
      <w:bookmarkStart w:id="1835" w:name="_CR12_3"/>
      <w:bookmarkStart w:id="1836" w:name="_Toc68899689"/>
      <w:bookmarkStart w:id="1837" w:name="_Toc71214440"/>
      <w:bookmarkStart w:id="1838" w:name="_Toc71722114"/>
      <w:bookmarkStart w:id="1839" w:name="_Toc74859166"/>
      <w:bookmarkStart w:id="1840" w:name="_Toc146627085"/>
      <w:bookmarkStart w:id="1841" w:name="_Toc187861915"/>
      <w:bookmarkEnd w:id="1835"/>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836"/>
      <w:bookmarkEnd w:id="1837"/>
      <w:bookmarkEnd w:id="1838"/>
      <w:bookmarkEnd w:id="1839"/>
      <w:bookmarkEnd w:id="1840"/>
      <w:bookmarkEnd w:id="1841"/>
    </w:p>
    <w:p w14:paraId="436224F0" w14:textId="77777777" w:rsidR="001B7DB7" w:rsidRPr="006436AF" w:rsidRDefault="001B7DB7" w:rsidP="001B7DB7">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the </w:t>
      </w:r>
      <w:r w:rsidRPr="006436AF">
        <w:t xml:space="preserve">Media </w:t>
      </w:r>
      <w:r>
        <w:t>Stream</w:t>
      </w:r>
      <w:r w:rsidRPr="006436AF">
        <w:t>er in a 5GMS</w:t>
      </w:r>
      <w:r>
        <w:t>u</w:t>
      </w:r>
      <w:r w:rsidRPr="006436AF">
        <w:t xml:space="preserve"> Client</w:t>
      </w:r>
      <w:r>
        <w:t xml:space="preserve"> is specified in clause 10.4 of TS 26.510 [56].</w:t>
      </w:r>
    </w:p>
    <w:p w14:paraId="15ADC911" w14:textId="77777777" w:rsidR="001B7DB7" w:rsidRDefault="001B7DB7" w:rsidP="001B7DB7">
      <w:pPr>
        <w:pStyle w:val="Heading2"/>
      </w:pPr>
      <w:bookmarkStart w:id="1842" w:name="_CR12_4"/>
      <w:bookmarkStart w:id="1843" w:name="_Toc187861916"/>
      <w:bookmarkEnd w:id="1842"/>
      <w:r>
        <w:t>12.4</w:t>
      </w:r>
      <w:r w:rsidRPr="00586B6B">
        <w:tab/>
      </w:r>
      <w:r>
        <w:t>3GPP Service URL for 5G Media Streaming</w:t>
      </w:r>
      <w:bookmarkEnd w:id="1843"/>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0"/>
        </w:rPr>
        <w:t>service</w:t>
      </w:r>
      <w:r>
        <w:t xml:space="preserve"> in the URL indicates </w:t>
      </w:r>
      <w:proofErr w:type="spellStart"/>
      <w:r w:rsidRPr="009A5C5B">
        <w:rPr>
          <w:rStyle w:val="URLchar0"/>
        </w:rPr>
        <w:t>ms</w:t>
      </w:r>
      <w:proofErr w:type="spellEnd"/>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bookmarkStart w:id="1844" w:name="_CRTable12_41"/>
      <w:r>
        <w:t>Table </w:t>
      </w:r>
      <w:bookmarkEnd w:id="1844"/>
      <w:r>
        <w:t>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194"/>
        <w:gridCol w:w="6463"/>
      </w:tblGrid>
      <w:tr w:rsidR="001B7DB7" w:rsidRPr="00586B6B" w14:paraId="0D218D86" w14:textId="77777777" w:rsidTr="002E2BF2">
        <w:tc>
          <w:tcPr>
            <w:tcW w:w="1972" w:type="dxa"/>
            <w:shd w:val="clear" w:color="auto" w:fill="BFBFBF" w:themeFill="background1" w:themeFillShade="BF"/>
          </w:tcPr>
          <w:p w14:paraId="7AE184CC" w14:textId="77777777" w:rsidR="001B7DB7" w:rsidRPr="00586B6B" w:rsidRDefault="001B7DB7" w:rsidP="002E2BF2">
            <w:pPr>
              <w:pStyle w:val="TAH"/>
            </w:pPr>
            <w:r>
              <w:t>Path element</w:t>
            </w:r>
          </w:p>
        </w:tc>
        <w:tc>
          <w:tcPr>
            <w:tcW w:w="1194" w:type="dxa"/>
            <w:shd w:val="clear" w:color="auto" w:fill="BFBFBF" w:themeFill="background1" w:themeFillShade="BF"/>
          </w:tcPr>
          <w:p w14:paraId="38B07B5F" w14:textId="77777777" w:rsidR="001B7DB7" w:rsidRPr="00586B6B" w:rsidRDefault="001B7DB7" w:rsidP="002E2BF2">
            <w:pPr>
              <w:pStyle w:val="TAH"/>
            </w:pPr>
            <w:r>
              <w:t>Cardinality</w:t>
            </w:r>
          </w:p>
        </w:tc>
        <w:tc>
          <w:tcPr>
            <w:tcW w:w="6463" w:type="dxa"/>
            <w:shd w:val="clear" w:color="auto" w:fill="BFBFBF" w:themeFill="background1" w:themeFillShade="BF"/>
          </w:tcPr>
          <w:p w14:paraId="6579CFB0" w14:textId="77777777" w:rsidR="001B7DB7" w:rsidRPr="00586B6B" w:rsidRDefault="001B7DB7" w:rsidP="002E2BF2">
            <w:pPr>
              <w:pStyle w:val="TAH"/>
            </w:pPr>
            <w:r w:rsidRPr="00586B6B">
              <w:t>Description</w:t>
            </w:r>
          </w:p>
        </w:tc>
      </w:tr>
      <w:tr w:rsidR="001B7DB7" w14:paraId="4051D26A" w14:textId="77777777" w:rsidTr="002E2BF2">
        <w:tc>
          <w:tcPr>
            <w:tcW w:w="1972" w:type="dxa"/>
          </w:tcPr>
          <w:p w14:paraId="5B3F0773" w14:textId="77777777" w:rsidR="001B7DB7" w:rsidRPr="00D31624" w:rsidRDefault="001B7DB7" w:rsidP="002E2BF2">
            <w:pPr>
              <w:pStyle w:val="TAL"/>
              <w:rPr>
                <w:rStyle w:val="Codechar0"/>
              </w:rPr>
            </w:pPr>
            <w:proofErr w:type="spellStart"/>
            <w:r>
              <w:rPr>
                <w:rStyle w:val="Codechar0"/>
              </w:rPr>
              <w:t>service</w:t>
            </w:r>
            <w:r w:rsidRPr="00D31624">
              <w:rPr>
                <w:rStyle w:val="Codechar0"/>
              </w:rPr>
              <w:t>_id</w:t>
            </w:r>
            <w:proofErr w:type="spellEnd"/>
          </w:p>
        </w:tc>
        <w:tc>
          <w:tcPr>
            <w:tcW w:w="1194" w:type="dxa"/>
          </w:tcPr>
          <w:p w14:paraId="1C0DA258" w14:textId="77777777" w:rsidR="001B7DB7" w:rsidRDefault="001B7DB7" w:rsidP="002E2BF2">
            <w:pPr>
              <w:pStyle w:val="TAC"/>
            </w:pPr>
            <w:r>
              <w:t>1</w:t>
            </w:r>
          </w:p>
        </w:tc>
        <w:tc>
          <w:tcPr>
            <w:tcW w:w="6463" w:type="dxa"/>
          </w:tcPr>
          <w:p w14:paraId="5219BC18" w14:textId="77777777" w:rsidR="001B7DB7" w:rsidRDefault="001B7DB7" w:rsidP="002E2BF2">
            <w:pPr>
              <w:pStyle w:val="TAL"/>
            </w:pPr>
            <w:r>
              <w:t>An External Service Identifier that resolves to a Provisioning Session in the 5GMS System.</w:t>
            </w:r>
          </w:p>
        </w:tc>
      </w:tr>
      <w:tr w:rsidR="001B7DB7" w14:paraId="649B5B3A" w14:textId="77777777" w:rsidTr="002E2BF2">
        <w:tc>
          <w:tcPr>
            <w:tcW w:w="1972" w:type="dxa"/>
            <w:shd w:val="clear" w:color="auto" w:fill="BFBFBF" w:themeFill="background1" w:themeFillShade="BF"/>
          </w:tcPr>
          <w:p w14:paraId="1E02035A" w14:textId="77777777" w:rsidR="001B7DB7" w:rsidRPr="009167D8" w:rsidRDefault="001B7DB7" w:rsidP="002E2BF2">
            <w:pPr>
              <w:pStyle w:val="TAH"/>
            </w:pPr>
            <w:r>
              <w:t>Query parameter</w:t>
            </w:r>
          </w:p>
        </w:tc>
        <w:tc>
          <w:tcPr>
            <w:tcW w:w="1194" w:type="dxa"/>
            <w:shd w:val="clear" w:color="auto" w:fill="BFBFBF" w:themeFill="background1" w:themeFillShade="BF"/>
          </w:tcPr>
          <w:p w14:paraId="4E475B2D" w14:textId="77777777" w:rsidR="001B7DB7" w:rsidRDefault="001B7DB7" w:rsidP="002E2BF2">
            <w:pPr>
              <w:pStyle w:val="TAH"/>
            </w:pPr>
            <w:r>
              <w:t>Cardinality</w:t>
            </w:r>
          </w:p>
        </w:tc>
        <w:tc>
          <w:tcPr>
            <w:tcW w:w="6463" w:type="dxa"/>
            <w:shd w:val="clear" w:color="auto" w:fill="BFBFBF" w:themeFill="background1" w:themeFillShade="BF"/>
          </w:tcPr>
          <w:p w14:paraId="2281B221" w14:textId="77777777" w:rsidR="001B7DB7" w:rsidRDefault="001B7DB7" w:rsidP="002E2BF2">
            <w:pPr>
              <w:pStyle w:val="TAH"/>
            </w:pPr>
            <w:r w:rsidRPr="009167D8">
              <w:t>Description</w:t>
            </w:r>
          </w:p>
        </w:tc>
      </w:tr>
      <w:tr w:rsidR="001B7DB7" w14:paraId="5B507818" w14:textId="77777777" w:rsidTr="002E2BF2">
        <w:tc>
          <w:tcPr>
            <w:tcW w:w="1972" w:type="dxa"/>
          </w:tcPr>
          <w:p w14:paraId="3707A599" w14:textId="77777777" w:rsidR="001B7DB7" w:rsidRPr="00D31624" w:rsidRDefault="001B7DB7" w:rsidP="002E2BF2">
            <w:pPr>
              <w:pStyle w:val="TAL"/>
              <w:rPr>
                <w:rStyle w:val="Codechar0"/>
              </w:rPr>
            </w:pPr>
            <w:proofErr w:type="spellStart"/>
            <w:r w:rsidRPr="00D31624">
              <w:rPr>
                <w:rStyle w:val="Codechar0"/>
              </w:rPr>
              <w:t>af</w:t>
            </w:r>
            <w:proofErr w:type="spellEnd"/>
            <w:r w:rsidRPr="00D31624">
              <w:rPr>
                <w:rStyle w:val="Codechar0"/>
              </w:rPr>
              <w:t>-host-address</w:t>
            </w:r>
          </w:p>
        </w:tc>
        <w:tc>
          <w:tcPr>
            <w:tcW w:w="1194" w:type="dxa"/>
          </w:tcPr>
          <w:p w14:paraId="3B68BD24" w14:textId="77777777" w:rsidR="001B7DB7" w:rsidRDefault="001B7DB7" w:rsidP="002E2BF2">
            <w:pPr>
              <w:pStyle w:val="TAC"/>
            </w:pPr>
            <w:r>
              <w:t>0..*</w:t>
            </w:r>
          </w:p>
        </w:tc>
        <w:tc>
          <w:tcPr>
            <w:tcW w:w="6463" w:type="dxa"/>
          </w:tcPr>
          <w:p w14:paraId="3C2CF0C2" w14:textId="77777777" w:rsidR="001B7DB7" w:rsidRDefault="001B7DB7" w:rsidP="002E2BF2">
            <w:pPr>
              <w:pStyle w:val="TAL"/>
            </w:pPr>
            <w:r>
              <w:t xml:space="preserve">The Fully Qualified Domain Name and optional port number of a 5GMS AF endpoint to be used by the Media Session Handler at reference point M5 with the format </w:t>
            </w:r>
            <w:r w:rsidRPr="008405C1">
              <w:rPr>
                <w:rStyle w:val="Codechar0"/>
              </w:rPr>
              <w:t>hostname[:port]</w:t>
            </w:r>
            <w:r>
              <w:t>.</w:t>
            </w:r>
          </w:p>
          <w:p w14:paraId="231D24C9" w14:textId="77777777" w:rsidR="001B7DB7" w:rsidRDefault="001B7DB7" w:rsidP="002E2BF2">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3018F27C" w14:textId="77777777" w:rsidR="001B7DB7" w:rsidRDefault="001B7DB7" w:rsidP="002E2BF2">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481B531E" w14:textId="77777777" w:rsidR="001B7DB7" w:rsidRDefault="001B7DB7" w:rsidP="002E2BF2">
            <w:pPr>
              <w:pStyle w:val="TALcontinuation"/>
              <w:spacing w:before="60"/>
            </w:pPr>
            <w:r>
              <w:t xml:space="preserve">If omitted, the Media Session Handler assumes the default 5GMS AF host endpoint address </w:t>
            </w:r>
            <w:r>
              <w:rPr>
                <w:rStyle w:val="Codechar0"/>
                <w:rFonts w:eastAsia="SimSun"/>
              </w:rPr>
              <w:t>ms.a</w:t>
            </w:r>
            <w:r w:rsidRPr="00592E44">
              <w:rPr>
                <w:rStyle w:val="Codechar0"/>
                <w:rFonts w:eastAsia="SimSun"/>
              </w:rPr>
              <w:t>f.3gppservices.org</w:t>
            </w:r>
            <w:r>
              <w:rPr>
                <w:rStyle w:val="Codechar0"/>
                <w:rFonts w:eastAsia="SimSun"/>
              </w:rPr>
              <w:t>:443</w:t>
            </w:r>
            <w:r>
              <w:t xml:space="preserve"> is to be used at reference point M5.</w:t>
            </w:r>
          </w:p>
        </w:tc>
      </w:tr>
      <w:tr w:rsidR="001B7DB7" w14:paraId="7A7BD35C" w14:textId="77777777" w:rsidTr="002E2BF2">
        <w:tc>
          <w:tcPr>
            <w:tcW w:w="1972" w:type="dxa"/>
          </w:tcPr>
          <w:p w14:paraId="391C1486" w14:textId="77777777" w:rsidR="001B7DB7" w:rsidRPr="00D31624" w:rsidRDefault="001B7DB7" w:rsidP="002E2BF2">
            <w:pPr>
              <w:pStyle w:val="TAL"/>
              <w:keepNext w:val="0"/>
              <w:rPr>
                <w:rStyle w:val="Codechar0"/>
              </w:rPr>
            </w:pPr>
            <w:r>
              <w:rPr>
                <w:rStyle w:val="Codechar0"/>
              </w:rPr>
              <w:t>access-token</w:t>
            </w:r>
          </w:p>
        </w:tc>
        <w:tc>
          <w:tcPr>
            <w:tcW w:w="1194" w:type="dxa"/>
          </w:tcPr>
          <w:p w14:paraId="054C306D" w14:textId="77777777" w:rsidR="001B7DB7" w:rsidRDefault="001B7DB7" w:rsidP="002E2BF2">
            <w:pPr>
              <w:pStyle w:val="TAC"/>
            </w:pPr>
            <w:r>
              <w:t>0..1</w:t>
            </w:r>
          </w:p>
        </w:tc>
        <w:tc>
          <w:tcPr>
            <w:tcW w:w="6463" w:type="dxa"/>
          </w:tcPr>
          <w:p w14:paraId="56EA6D9C" w14:textId="77777777" w:rsidR="001B7DB7" w:rsidRDefault="001B7DB7" w:rsidP="002E2BF2">
            <w:pPr>
              <w:pStyle w:val="TAL"/>
            </w:pPr>
            <w:r>
              <w:t>A token that is presented by the Media Session Handler to the 5GMS AF at reference point M5 that asserts its right to invoke the media session handling operations exposed by the 5GMS AF.</w:t>
            </w:r>
          </w:p>
        </w:tc>
      </w:tr>
      <w:tr w:rsidR="00BC678C" w14:paraId="70367F1F" w14:textId="77777777" w:rsidTr="00E50AD3">
        <w:tc>
          <w:tcPr>
            <w:tcW w:w="1972" w:type="dxa"/>
          </w:tcPr>
          <w:p w14:paraId="5E088018" w14:textId="77777777" w:rsidR="00BC678C" w:rsidRPr="00D31624" w:rsidRDefault="00BC678C" w:rsidP="00E50AD3">
            <w:pPr>
              <w:pStyle w:val="TAL"/>
              <w:keepNext w:val="0"/>
              <w:rPr>
                <w:rStyle w:val="Codechar0"/>
                <w:rFonts w:eastAsia="SimSun"/>
              </w:rPr>
            </w:pPr>
            <w:r>
              <w:rPr>
                <w:rStyle w:val="Codechar0"/>
                <w:rFonts w:eastAsia="SimSun"/>
              </w:rPr>
              <w:t>service-operation-point</w:t>
            </w:r>
          </w:p>
        </w:tc>
        <w:tc>
          <w:tcPr>
            <w:tcW w:w="1194" w:type="dxa"/>
          </w:tcPr>
          <w:p w14:paraId="0726F209" w14:textId="77777777" w:rsidR="00BC678C" w:rsidRDefault="00BC678C" w:rsidP="00E50AD3">
            <w:pPr>
              <w:pStyle w:val="TAC"/>
            </w:pPr>
            <w:r>
              <w:t>0..1</w:t>
            </w:r>
          </w:p>
        </w:tc>
        <w:tc>
          <w:tcPr>
            <w:tcW w:w="6463" w:type="dxa"/>
          </w:tcPr>
          <w:p w14:paraId="7C200A86" w14:textId="77777777" w:rsidR="00BC678C" w:rsidRDefault="00BC678C" w:rsidP="00E50AD3">
            <w:pPr>
              <w:pStyle w:val="TAL"/>
            </w:pPr>
            <w:r>
              <w:t>A reference to the target Service Operation Point of the 5G Media Streaming session.</w:t>
            </w:r>
          </w:p>
          <w:p w14:paraId="7440ACEA" w14:textId="77777777" w:rsidR="00BC678C" w:rsidRDefault="00BC678C" w:rsidP="00E50AD3">
            <w:pPr>
              <w:pStyle w:val="TALcontinuation"/>
              <w:spacing w:before="60"/>
            </w:pPr>
            <w:r>
              <w:t xml:space="preserve">Overrides any default Service Operation Point signalled in the resource pointed to by </w:t>
            </w:r>
            <w:r w:rsidRPr="003A10A2">
              <w:rPr>
                <w:rStyle w:val="Codechar0"/>
              </w:rPr>
              <w:t>media-entry-point</w:t>
            </w:r>
            <w:r>
              <w:t>.</w:t>
            </w:r>
          </w:p>
        </w:tc>
      </w:tr>
      <w:tr w:rsidR="00BC678C" w14:paraId="4D5EC70C" w14:textId="77777777" w:rsidTr="00E50AD3">
        <w:tc>
          <w:tcPr>
            <w:tcW w:w="1972" w:type="dxa"/>
          </w:tcPr>
          <w:p w14:paraId="75B7BAAD" w14:textId="77777777" w:rsidR="00BC678C" w:rsidRPr="00D31624" w:rsidRDefault="00BC678C" w:rsidP="00E50AD3">
            <w:pPr>
              <w:pStyle w:val="TAL"/>
              <w:keepNext w:val="0"/>
              <w:rPr>
                <w:rStyle w:val="Codechar0"/>
                <w:rFonts w:eastAsia="SimSun"/>
              </w:rPr>
            </w:pPr>
            <w:r>
              <w:rPr>
                <w:rStyle w:val="Codechar0"/>
                <w:rFonts w:eastAsia="SimSun"/>
              </w:rPr>
              <w:t>estimated-volume</w:t>
            </w:r>
          </w:p>
        </w:tc>
        <w:tc>
          <w:tcPr>
            <w:tcW w:w="1194" w:type="dxa"/>
          </w:tcPr>
          <w:p w14:paraId="248166C6" w14:textId="77777777" w:rsidR="00BC678C" w:rsidRDefault="00BC678C" w:rsidP="00E50AD3">
            <w:pPr>
              <w:pStyle w:val="TAC"/>
            </w:pPr>
            <w:r>
              <w:t>0..1</w:t>
            </w:r>
          </w:p>
        </w:tc>
        <w:tc>
          <w:tcPr>
            <w:tcW w:w="6463" w:type="dxa"/>
          </w:tcPr>
          <w:p w14:paraId="13509160" w14:textId="77777777" w:rsidR="00BC678C" w:rsidRDefault="00BC678C" w:rsidP="00E50AD3">
            <w:pPr>
              <w:pStyle w:val="TAL"/>
            </w:pPr>
            <w:r>
              <w:t>An estimate of the volume of media data to be transferred between the 5GMS Client and the 5GMS AS at reference point M4 during the 5G Media Streaming session.</w:t>
            </w:r>
          </w:p>
          <w:p w14:paraId="14E5C261" w14:textId="77777777" w:rsidR="00BC678C" w:rsidRDefault="00BC678C" w:rsidP="00E50AD3">
            <w:pPr>
              <w:pStyle w:val="TALcontinuation"/>
              <w:spacing w:before="60"/>
            </w:pPr>
            <w:r>
              <w:t xml:space="preserve">Required if </w:t>
            </w:r>
            <w:r w:rsidRPr="0044378F">
              <w:rPr>
                <w:rStyle w:val="Codechar0"/>
              </w:rPr>
              <w:t>service-operation-point</w:t>
            </w:r>
            <w:r>
              <w:t xml:space="preserve"> or </w:t>
            </w:r>
            <w:r w:rsidRPr="0044378F">
              <w:rPr>
                <w:rStyle w:val="Codechar0"/>
              </w:rPr>
              <w:t>media-entry-point</w:t>
            </w:r>
            <w:r>
              <w:t xml:space="preserve"> refers to a Policy Template with an associated Background Data Transfer policy.</w:t>
            </w:r>
          </w:p>
        </w:tc>
      </w:tr>
      <w:tr w:rsidR="001B7DB7" w14:paraId="14D9BD3C" w14:textId="77777777" w:rsidTr="002E2BF2">
        <w:tc>
          <w:tcPr>
            <w:tcW w:w="1972" w:type="dxa"/>
          </w:tcPr>
          <w:p w14:paraId="7B685A84" w14:textId="77777777" w:rsidR="001B7DB7" w:rsidRPr="00D31624" w:rsidRDefault="001B7DB7" w:rsidP="002E2BF2">
            <w:pPr>
              <w:pStyle w:val="TAL"/>
              <w:keepNext w:val="0"/>
              <w:rPr>
                <w:rStyle w:val="Codechar0"/>
              </w:rPr>
            </w:pPr>
            <w:r w:rsidRPr="00D31624">
              <w:rPr>
                <w:rStyle w:val="Codechar0"/>
              </w:rPr>
              <w:t>media-entry-point</w:t>
            </w:r>
          </w:p>
        </w:tc>
        <w:tc>
          <w:tcPr>
            <w:tcW w:w="1194" w:type="dxa"/>
          </w:tcPr>
          <w:p w14:paraId="6D6581F2" w14:textId="77777777" w:rsidR="001B7DB7" w:rsidRDefault="001B7DB7" w:rsidP="002E2BF2">
            <w:pPr>
              <w:pStyle w:val="TAC"/>
            </w:pPr>
            <w:r>
              <w:t>0..1</w:t>
            </w:r>
          </w:p>
        </w:tc>
        <w:tc>
          <w:tcPr>
            <w:tcW w:w="6463" w:type="dxa"/>
          </w:tcPr>
          <w:p w14:paraId="6A3714D3" w14:textId="0029D76C" w:rsidR="001B7DB7" w:rsidRDefault="001B7DB7" w:rsidP="002E2BF2">
            <w:pPr>
              <w:pStyle w:val="TAL"/>
            </w:pPr>
            <w:r>
              <w:t xml:space="preserve">A Media Entry Point reference expressed as a fully qualified URL </w:t>
            </w:r>
            <w:r w:rsidR="00D06084">
              <w:t xml:space="preserve">per RFC 3986 [41], suitable for presentation to a Media AS </w:t>
            </w:r>
            <w:r>
              <w:t>at reference point M4.</w:t>
            </w:r>
          </w:p>
          <w:p w14:paraId="5E26E2DA" w14:textId="77777777" w:rsidR="001B7DB7" w:rsidRDefault="001B7DB7" w:rsidP="002E2BF2">
            <w:pPr>
              <w:pStyle w:val="TALcontinuation"/>
              <w:spacing w:before="60"/>
            </w:pPr>
            <w:r>
              <w:t>If supplied, used by the Media Session Handler to launch the Media Stream Handler (Media Player or Media Streamer) after successfully initiating media session handling.</w:t>
            </w:r>
          </w:p>
        </w:tc>
      </w:tr>
      <w:tr w:rsidR="001B7DB7" w14:paraId="2CD432DE" w14:textId="77777777" w:rsidTr="002E2BF2">
        <w:tc>
          <w:tcPr>
            <w:tcW w:w="1972" w:type="dxa"/>
          </w:tcPr>
          <w:p w14:paraId="003D59D4" w14:textId="77777777" w:rsidR="001B7DB7" w:rsidRPr="00D31624" w:rsidRDefault="001B7DB7" w:rsidP="002E2BF2">
            <w:pPr>
              <w:pStyle w:val="TAL"/>
              <w:keepNext w:val="0"/>
              <w:rPr>
                <w:rStyle w:val="Codechar0"/>
                <w:rFonts w:eastAsia="SimSun"/>
              </w:rPr>
            </w:pPr>
            <w:r w:rsidRPr="00D31624">
              <w:rPr>
                <w:rStyle w:val="Codechar0"/>
                <w:rFonts w:eastAsia="SimSun"/>
              </w:rPr>
              <w:t>content-type</w:t>
            </w:r>
          </w:p>
        </w:tc>
        <w:tc>
          <w:tcPr>
            <w:tcW w:w="1194" w:type="dxa"/>
          </w:tcPr>
          <w:p w14:paraId="4CABC1E1" w14:textId="77777777" w:rsidR="001B7DB7" w:rsidRDefault="001B7DB7" w:rsidP="002E2BF2">
            <w:pPr>
              <w:pStyle w:val="TAC"/>
            </w:pPr>
            <w:r>
              <w:t>0..*</w:t>
            </w:r>
          </w:p>
        </w:tc>
        <w:tc>
          <w:tcPr>
            <w:tcW w:w="6463" w:type="dxa"/>
          </w:tcPr>
          <w:p w14:paraId="7439A07D" w14:textId="2D73B626" w:rsidR="001B7DB7" w:rsidRDefault="001B7DB7" w:rsidP="002E2BF2">
            <w:pPr>
              <w:pStyle w:val="TAL"/>
            </w:pPr>
            <w:r>
              <w:t>A MIME content type string conforming to section 5 of RFC 2045 [57] identifying a type of Media Entry Point that is acceptable to the Media Stream Handler (Media Player or Media Streamer).</w:t>
            </w:r>
          </w:p>
          <w:p w14:paraId="61CEDC23" w14:textId="77777777" w:rsidR="001B7DB7" w:rsidRDefault="001B7DB7" w:rsidP="002E2BF2">
            <w:pPr>
              <w:pStyle w:val="TALcontinuation"/>
              <w:spacing w:before="60"/>
            </w:pPr>
            <w:r>
              <w:t>More than one occurrence of this parameter may be present in the Service URL to indicate that more than one type of Media Entry Point is acceptable.</w:t>
            </w:r>
          </w:p>
          <w:p w14:paraId="57E006F3" w14:textId="77777777" w:rsidR="001B7DB7" w:rsidRDefault="001B7DB7" w:rsidP="002E2BF2">
            <w:pPr>
              <w:pStyle w:val="TALcontinuation"/>
              <w:spacing w:before="60"/>
            </w:pPr>
            <w:r>
              <w:t>Used by the Media Session Handler to eliminate unacceptable Media Entry Points from those listed in the Service Access Information.</w:t>
            </w:r>
          </w:p>
          <w:p w14:paraId="4877891F" w14:textId="77777777" w:rsidR="001B7DB7" w:rsidRDefault="001B7DB7" w:rsidP="002E2BF2">
            <w:pPr>
              <w:pStyle w:val="TALcontinuation"/>
              <w:spacing w:before="60"/>
            </w:pPr>
            <w:r>
              <w:t xml:space="preserve">It is an error to supply this parameter if an explicit Media Entry Point is specified using </w:t>
            </w:r>
            <w:r w:rsidRPr="00265C04">
              <w:rPr>
                <w:rStyle w:val="Codechar0"/>
              </w:rPr>
              <w:t>media-entry-point</w:t>
            </w:r>
            <w:r>
              <w:t>.</w:t>
            </w:r>
          </w:p>
        </w:tc>
      </w:tr>
      <w:tr w:rsidR="00D06084" w14:paraId="54340455" w14:textId="77777777" w:rsidTr="00510369">
        <w:tc>
          <w:tcPr>
            <w:tcW w:w="1972" w:type="dxa"/>
          </w:tcPr>
          <w:p w14:paraId="456A55F2" w14:textId="77777777" w:rsidR="00D06084" w:rsidRPr="00D31624" w:rsidRDefault="00D06084" w:rsidP="00510369">
            <w:pPr>
              <w:pStyle w:val="TAL"/>
              <w:keepNext w:val="0"/>
              <w:rPr>
                <w:rStyle w:val="Codechar0"/>
                <w:rFonts w:eastAsia="SimSun"/>
              </w:rPr>
            </w:pPr>
            <w:r>
              <w:rPr>
                <w:rStyle w:val="Codechar0"/>
                <w:rFonts w:eastAsia="SimSun"/>
              </w:rPr>
              <w:t>profile</w:t>
            </w:r>
          </w:p>
        </w:tc>
        <w:tc>
          <w:tcPr>
            <w:tcW w:w="1194" w:type="dxa"/>
          </w:tcPr>
          <w:p w14:paraId="1B6FF16B" w14:textId="77777777" w:rsidR="00D06084" w:rsidRDefault="00D06084" w:rsidP="00510369">
            <w:pPr>
              <w:pStyle w:val="TAC"/>
            </w:pPr>
            <w:r>
              <w:t>0..*</w:t>
            </w:r>
          </w:p>
        </w:tc>
        <w:tc>
          <w:tcPr>
            <w:tcW w:w="6463" w:type="dxa"/>
          </w:tcPr>
          <w:p w14:paraId="308D5ACE" w14:textId="77777777" w:rsidR="00D06084" w:rsidRDefault="00D06084" w:rsidP="00510369">
            <w:pPr>
              <w:pStyle w:val="TAL"/>
            </w:pPr>
            <w:r>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39E16EDF" w14:textId="77777777" w:rsidR="00D06084" w:rsidRDefault="00D06084" w:rsidP="00510369">
            <w:pPr>
              <w:pStyle w:val="TALcontinuation"/>
              <w:spacing w:before="60"/>
            </w:pPr>
            <w:r>
              <w:t>More than one occurrence of this parameter may be present in the Service URL to indicate that more than one type of Media Entry Point is acceptable.</w:t>
            </w:r>
          </w:p>
          <w:p w14:paraId="18673948" w14:textId="77777777" w:rsidR="00D06084" w:rsidRDefault="00D06084" w:rsidP="00510369">
            <w:pPr>
              <w:pStyle w:val="TALcontinuation"/>
              <w:spacing w:before="60"/>
            </w:pPr>
            <w:r>
              <w:t>Used by the Media Session Handler to eliminate unacceptable Media Entry Points from those listed in the Service Access Information.</w:t>
            </w:r>
          </w:p>
          <w:p w14:paraId="4B0D3195" w14:textId="77777777" w:rsidR="00D06084" w:rsidRDefault="00D06084" w:rsidP="00510369">
            <w:pPr>
              <w:pStyle w:val="TALcontinuation"/>
              <w:spacing w:before="60"/>
            </w:pPr>
            <w:r>
              <w:t xml:space="preserve">It is an error to supply this parameter if an explicit Media Entry Point is specified using </w:t>
            </w:r>
            <w:r w:rsidRPr="00265C04">
              <w:rPr>
                <w:rStyle w:val="Codechar0"/>
              </w:rPr>
              <w:t>media-entry-point</w:t>
            </w:r>
            <w:r>
              <w:t>.</w:t>
            </w:r>
          </w:p>
        </w:tc>
      </w:tr>
    </w:tbl>
    <w:p w14:paraId="63B048DC" w14:textId="77777777" w:rsidR="001B7DB7" w:rsidRDefault="001B7DB7" w:rsidP="001B7DB7">
      <w:pPr>
        <w:pStyle w:val="TAN"/>
        <w:keepNext w:val="0"/>
      </w:pPr>
    </w:p>
    <w:p w14:paraId="7CE8146F" w14:textId="77777777" w:rsidR="001B7DB7" w:rsidRDefault="001B7DB7" w:rsidP="001B7DB7">
      <w:r w:rsidRPr="002B5E0E">
        <w:t xml:space="preserve">The </w:t>
      </w:r>
      <w:proofErr w:type="spellStart"/>
      <w:r>
        <w:rPr>
          <w:rStyle w:val="Codechar0"/>
          <w:rFonts w:eastAsia="SimSun"/>
        </w:rPr>
        <w:t>service</w:t>
      </w:r>
      <w:r w:rsidRPr="002B5E0E">
        <w:rPr>
          <w:rStyle w:val="Codechar0"/>
          <w:rFonts w:eastAsia="SimSun"/>
        </w:rPr>
        <w:t>_id</w:t>
      </w:r>
      <w:proofErr w:type="spellEnd"/>
      <w:r w:rsidRPr="002B5E0E">
        <w:t xml:space="preserve"> path element</w:t>
      </w:r>
      <w:r>
        <w:t>,</w:t>
      </w:r>
      <w:r w:rsidRPr="002B5E0E">
        <w:t xml:space="preserve"> and</w:t>
      </w:r>
      <w:r>
        <w:t xml:space="preserve"> the</w:t>
      </w:r>
      <w:r w:rsidRPr="002B5E0E">
        <w:t xml:space="preserve"> </w:t>
      </w:r>
      <w:proofErr w:type="spellStart"/>
      <w:r w:rsidRPr="002B5E0E">
        <w:rPr>
          <w:rStyle w:val="Codechar0"/>
          <w:rFonts w:eastAsia="SimSun"/>
        </w:rPr>
        <w:t>af</w:t>
      </w:r>
      <w:proofErr w:type="spellEnd"/>
      <w:r w:rsidRPr="002B5E0E">
        <w:rPr>
          <w:rStyle w:val="Codechar0"/>
          <w:rFonts w:eastAsia="SimSun"/>
        </w:rPr>
        <w:t>-host</w:t>
      </w:r>
      <w:r>
        <w:rPr>
          <w:rStyle w:val="Codechar0"/>
          <w:rFonts w:eastAsia="SimSun"/>
        </w:rPr>
        <w:t>-address</w:t>
      </w:r>
      <w:r w:rsidRPr="002B5E0E">
        <w:t xml:space="preserve"> </w:t>
      </w:r>
      <w:r>
        <w:t xml:space="preserve">and </w:t>
      </w:r>
      <w:r>
        <w:rPr>
          <w:rStyle w:val="Codechar0"/>
        </w:rPr>
        <w:t>access-token</w:t>
      </w:r>
      <w:r>
        <w:t xml:space="preserve"> </w:t>
      </w:r>
      <w:r w:rsidRPr="002B5E0E">
        <w:t>query parameter</w:t>
      </w:r>
      <w:r>
        <w:t>s</w:t>
      </w:r>
      <w:r w:rsidRPr="002B5E0E">
        <w:t xml:space="preserve"> correspon</w:t>
      </w:r>
      <w:r w:rsidRPr="00DF4468">
        <w:t xml:space="preserve">d to the baseline Service </w:t>
      </w:r>
      <w:r>
        <w:t>Access Information</w:t>
      </w:r>
      <w:r w:rsidRPr="00DF4468">
        <w:t xml:space="preserve"> for </w:t>
      </w:r>
      <w:r>
        <w:t>downlink media streaming specified in clause 4.2.3 of TS 26.501 [2] and the baseline parameters of the 3GPP Service URL for 5G Media Streaming defined in clause 4.10.2 of [2]</w:t>
      </w:r>
      <w:r w:rsidRPr="00DF4468">
        <w:t>. Together, they enable a full s</w:t>
      </w:r>
      <w:r w:rsidRPr="002B5E0E">
        <w:t xml:space="preserve">et of Service Access Information to be retrieved by the Media Session Handler from the 5GMS AF using the Service Access Information API </w:t>
      </w:r>
      <w:r>
        <w:t xml:space="preserve">at reference point </w:t>
      </w:r>
      <w:r w:rsidRPr="002B5E0E">
        <w:t>M5</w:t>
      </w:r>
      <w:r>
        <w:t xml:space="preserve"> specified in clause 11.2 of the present document</w:t>
      </w:r>
      <w:r w:rsidRPr="002B5E0E">
        <w:t>.</w:t>
      </w:r>
    </w:p>
    <w:p w14:paraId="3DE0DD1A" w14:textId="77777777" w:rsidR="00BC678C" w:rsidRDefault="00BC678C" w:rsidP="00BC678C">
      <w:r>
        <w:t xml:space="preserve">The </w:t>
      </w:r>
      <w:r w:rsidRPr="009C2C06">
        <w:rPr>
          <w:rStyle w:val="Codechar0"/>
        </w:rPr>
        <w:t>service-operation-point</w:t>
      </w:r>
      <w:r>
        <w:t xml:space="preserve"> parameter is used to support the procedure where the desired Service Operation Point is known </w:t>
      </w:r>
      <w:r w:rsidRPr="009C2C06">
        <w:rPr>
          <w:i/>
          <w:iCs/>
        </w:rPr>
        <w:t>a priori</w:t>
      </w:r>
      <w:r>
        <w:t xml:space="preserve"> to the invoker and/or is not encoded in the Media Entry Point.</w:t>
      </w:r>
    </w:p>
    <w:p w14:paraId="768EFDB7" w14:textId="77777777" w:rsidR="00BC678C" w:rsidRDefault="00BC678C" w:rsidP="00BC678C">
      <w:r>
        <w:t xml:space="preserve">The </w:t>
      </w:r>
      <w:r w:rsidRPr="009C2C06">
        <w:rPr>
          <w:rStyle w:val="Codechar0"/>
        </w:rPr>
        <w:t>estimated-volume</w:t>
      </w:r>
      <w:r>
        <w:t xml:space="preserve"> parameter is used to support the procedure where the invoker intends the launched 5G Media Streaming session to be used for the purpose of Background Data Transfer.</w:t>
      </w:r>
    </w:p>
    <w:p w14:paraId="6E64D178" w14:textId="77777777" w:rsidR="001B7DB7" w:rsidRPr="004C265F" w:rsidRDefault="001B7DB7" w:rsidP="001B7DB7">
      <w:r>
        <w:t xml:space="preserve">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C4DF35" w14:textId="77777777" w:rsidR="001B7DB7" w:rsidRDefault="001B7DB7" w:rsidP="001B7DB7">
      <w:r>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parameter.) In this case, media playback by the Media Stream Handler (Media Player or Media Streamer) is launched by the Media Session Handler with its chosen Media Entry Point.</w:t>
      </w:r>
    </w:p>
    <w:p w14:paraId="2DAE6036" w14:textId="2E720D04" w:rsidR="001B7DB7" w:rsidRPr="006436AF" w:rsidRDefault="001B7DB7" w:rsidP="00531BE3">
      <w:r>
        <w:t xml:space="preserve">If the 5GMS-Aware Application prefers to launch media streaming itself (rather than have the Media Session Handler launch media streaming on its behalf), the </w:t>
      </w:r>
      <w:r w:rsidRPr="006011E6">
        <w:rPr>
          <w:rStyle w:val="Codechar0"/>
          <w:rFonts w:eastAsia="SimSun"/>
        </w:rPr>
        <w:t>media</w:t>
      </w:r>
      <w:r>
        <w:rPr>
          <w:rStyle w:val="Codechar0"/>
          <w:rFonts w:eastAsia="SimSun"/>
        </w:rPr>
        <w:t>-e</w:t>
      </w:r>
      <w:r w:rsidRPr="006011E6">
        <w:rPr>
          <w:rStyle w:val="Codechar0"/>
          <w:rFonts w:eastAsia="SimSun"/>
        </w:rPr>
        <w:t>ntry</w:t>
      </w:r>
      <w:r>
        <w:rPr>
          <w:rStyle w:val="Codechar0"/>
          <w:rFonts w:eastAsia="SimSun"/>
        </w:rPr>
        <w:t>-p</w:t>
      </w:r>
      <w:r w:rsidRPr="006011E6">
        <w:rPr>
          <w:rStyle w:val="Codechar0"/>
          <w:rFonts w:eastAsia="SimSun"/>
        </w:rPr>
        <w:t>oint</w:t>
      </w:r>
      <w:r>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845" w:name="_CR13"/>
      <w:bookmarkStart w:id="1846" w:name="_Toc68899709"/>
      <w:bookmarkStart w:id="1847" w:name="_Toc71214460"/>
      <w:bookmarkStart w:id="1848" w:name="_Toc71722134"/>
      <w:bookmarkStart w:id="1849" w:name="_Toc74859186"/>
      <w:bookmarkStart w:id="1850" w:name="_Toc187861917"/>
      <w:bookmarkEnd w:id="1845"/>
      <w:r w:rsidRPr="006436AF">
        <w:t>13</w:t>
      </w:r>
      <w:r w:rsidRPr="006436AF">
        <w:tab/>
        <w:t>UE Media Stream Handler (M7</w:t>
      </w:r>
      <w:r>
        <w:t>/M11</w:t>
      </w:r>
      <w:r w:rsidRPr="006436AF">
        <w:t>) APIs</w:t>
      </w:r>
      <w:bookmarkEnd w:id="1850"/>
    </w:p>
    <w:p w14:paraId="11D97D77" w14:textId="77777777" w:rsidR="00D10CDC" w:rsidRPr="006436AF" w:rsidRDefault="00D10CDC" w:rsidP="00D10CDC">
      <w:pPr>
        <w:pStyle w:val="Heading2"/>
      </w:pPr>
      <w:bookmarkStart w:id="1851" w:name="_CR13_1"/>
      <w:bookmarkStart w:id="1852" w:name="_Toc68899691"/>
      <w:bookmarkStart w:id="1853" w:name="_Toc71214442"/>
      <w:bookmarkStart w:id="1854" w:name="_Toc71722116"/>
      <w:bookmarkStart w:id="1855" w:name="_Toc74859168"/>
      <w:bookmarkStart w:id="1856" w:name="_Toc155355304"/>
      <w:bookmarkStart w:id="1857" w:name="_Toc187861918"/>
      <w:bookmarkEnd w:id="1851"/>
      <w:r w:rsidRPr="006436AF">
        <w:t>13.1</w:t>
      </w:r>
      <w:r w:rsidRPr="006436AF">
        <w:tab/>
        <w:t>General</w:t>
      </w:r>
      <w:bookmarkEnd w:id="1852"/>
      <w:bookmarkEnd w:id="1853"/>
      <w:bookmarkEnd w:id="1854"/>
      <w:bookmarkEnd w:id="1855"/>
      <w:bookmarkEnd w:id="1856"/>
      <w:bookmarkEnd w:id="1857"/>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858" w:name="_CR13_2"/>
      <w:bookmarkStart w:id="1859" w:name="_Toc68899692"/>
      <w:bookmarkStart w:id="1860" w:name="_Toc71214443"/>
      <w:bookmarkStart w:id="1861" w:name="_Toc71722117"/>
      <w:bookmarkStart w:id="1862" w:name="_Toc74859169"/>
      <w:bookmarkStart w:id="1863" w:name="_Toc155355305"/>
      <w:bookmarkStart w:id="1864" w:name="_Toc187861919"/>
      <w:bookmarkEnd w:id="1858"/>
      <w:r w:rsidRPr="006436AF">
        <w:t>13.2</w:t>
      </w:r>
      <w:r w:rsidRPr="006436AF">
        <w:tab/>
        <w:t xml:space="preserve">DASH Media Player APIs and </w:t>
      </w:r>
      <w:r>
        <w:t>f</w:t>
      </w:r>
      <w:r w:rsidRPr="006436AF">
        <w:t>unctions</w:t>
      </w:r>
      <w:bookmarkEnd w:id="1859"/>
      <w:bookmarkEnd w:id="1860"/>
      <w:bookmarkEnd w:id="1861"/>
      <w:bookmarkEnd w:id="1862"/>
      <w:bookmarkEnd w:id="1863"/>
      <w:bookmarkEnd w:id="1864"/>
    </w:p>
    <w:p w14:paraId="0272B2D5" w14:textId="77777777" w:rsidR="00D10CDC" w:rsidRPr="006436AF" w:rsidRDefault="00D10CDC" w:rsidP="00D10CDC">
      <w:pPr>
        <w:pStyle w:val="Heading3"/>
      </w:pPr>
      <w:bookmarkStart w:id="1865" w:name="_CR13_2_1"/>
      <w:bookmarkStart w:id="1866" w:name="_Toc68899693"/>
      <w:bookmarkStart w:id="1867" w:name="_Toc71214444"/>
      <w:bookmarkStart w:id="1868" w:name="_Toc71722118"/>
      <w:bookmarkStart w:id="1869" w:name="_Toc74859170"/>
      <w:bookmarkStart w:id="1870" w:name="_Toc155355306"/>
      <w:bookmarkStart w:id="1871" w:name="_Toc187861920"/>
      <w:bookmarkEnd w:id="1865"/>
      <w:r w:rsidRPr="006436AF">
        <w:t>13.2.1</w:t>
      </w:r>
      <w:r w:rsidRPr="006436AF">
        <w:tab/>
        <w:t>Overview</w:t>
      </w:r>
      <w:bookmarkEnd w:id="1866"/>
      <w:bookmarkEnd w:id="1867"/>
      <w:bookmarkEnd w:id="1868"/>
      <w:bookmarkEnd w:id="1869"/>
      <w:bookmarkEnd w:id="1870"/>
      <w:bookmarkEnd w:id="1871"/>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bookmarkStart w:id="1872" w:name="_MCCTEMPBM_CRPT71130555___7"/>
    <w:p w14:paraId="55018F03" w14:textId="4DCAD6A2" w:rsidR="00D10CDC" w:rsidRPr="006436AF" w:rsidRDefault="00D10CDC" w:rsidP="00D10CDC">
      <w:pPr>
        <w:pStyle w:val="TH"/>
      </w:pPr>
      <w:r>
        <w:object w:dxaOrig="18760" w:dyaOrig="11961" w14:anchorId="5E77E1BA">
          <v:shape id="_x0000_i1027" type="#_x0000_t75" style="width:482.15pt;height:310.4pt" o:ole="">
            <v:imagedata r:id="rId28" o:title=""/>
          </v:shape>
          <o:OLEObject Type="Embed" ProgID="Visio.Drawing.15" ShapeID="_x0000_i1027" DrawAspect="Content" ObjectID="_1798477503" r:id="rId29"/>
        </w:object>
      </w:r>
    </w:p>
    <w:p w14:paraId="37D84314" w14:textId="7905B993" w:rsidR="00D10CDC" w:rsidRPr="006436AF" w:rsidRDefault="00D10CDC" w:rsidP="00D10CDC">
      <w:pPr>
        <w:pStyle w:val="TF"/>
      </w:pPr>
      <w:bookmarkStart w:id="1873" w:name="_CRFigure13_2_11"/>
      <w:bookmarkEnd w:id="1872"/>
      <w:r w:rsidRPr="006436AF">
        <w:t xml:space="preserve">Figure </w:t>
      </w:r>
      <w:bookmarkEnd w:id="1873"/>
      <w:r w:rsidRPr="006436AF">
        <w:t>13.2.1-1: Architecture</w:t>
      </w:r>
      <w:r>
        <w:t xml:space="preserve"> of DASH-based 5GMSd Client</w:t>
      </w:r>
    </w:p>
    <w:p w14:paraId="7E9219B3" w14:textId="6BAD2320" w:rsidR="00D10CDC" w:rsidRPr="006436AF" w:rsidRDefault="00D10CDC" w:rsidP="00D10CDC">
      <w:pPr>
        <w:keepNext/>
      </w:pPr>
      <w:r w:rsidRPr="006436AF">
        <w:t xml:space="preserve">The key functionalities of each of the functions as shown in </w:t>
      </w:r>
      <w:r>
        <w:t>f</w:t>
      </w:r>
      <w:r w:rsidRPr="006436AF">
        <w:t>igure</w:t>
      </w:r>
      <w:r>
        <w:t> </w:t>
      </w:r>
      <w:r w:rsidRPr="006436AF">
        <w:t>13.2-1 are summarized in the following:</w:t>
      </w:r>
    </w:p>
    <w:p w14:paraId="45F0D426" w14:textId="6C298406" w:rsidR="00D10CDC" w:rsidRPr="006436AF" w:rsidRDefault="00D10CDC" w:rsidP="00D10CDC">
      <w:pPr>
        <w:ind w:left="720" w:hanging="360"/>
      </w:pPr>
      <w:bookmarkStart w:id="1874" w:name="_MCCTEMPBM_CRPT71130556___2"/>
      <w:r w:rsidRPr="006436AF">
        <w:t>-</w:t>
      </w:r>
      <w:r w:rsidRPr="006436AF">
        <w:tab/>
      </w:r>
      <w:r w:rsidRPr="006436AF">
        <w:rPr>
          <w:i/>
        </w:rPr>
        <w:t>5GMSd-Aware Application:</w:t>
      </w:r>
      <w:r w:rsidRPr="006436AF">
        <w:t xml:space="preserve"> Application that makes use of the DASH</w:t>
      </w:r>
      <w:r>
        <w:t xml:space="preserve">-based </w:t>
      </w:r>
      <w:r w:rsidRPr="006436AF">
        <w:t>Media Player to play</w:t>
      </w:r>
      <w:r>
        <w:t xml:space="preserve"> </w:t>
      </w:r>
      <w:r w:rsidRPr="006436AF">
        <w:t>back a DASH Media Presentation using the APIs defined in this clause.</w:t>
      </w:r>
    </w:p>
    <w:p w14:paraId="430793D7" w14:textId="77777777" w:rsidR="00D10CDC" w:rsidRPr="006436AF" w:rsidRDefault="00D10CDC" w:rsidP="00D10CDC">
      <w:pPr>
        <w:ind w:left="720" w:hanging="360"/>
      </w:pPr>
      <w:r w:rsidRPr="006436AF">
        <w:t>-</w:t>
      </w:r>
      <w:r w:rsidRPr="006436AF">
        <w:tab/>
      </w:r>
      <w:r w:rsidRPr="006436AF">
        <w:rPr>
          <w:i/>
        </w:rPr>
        <w:t>Media Player:</w:t>
      </w:r>
      <w:r w:rsidRPr="006436AF">
        <w:t xml:space="preserve"> A complete player for the playback of a Media Presentation, including the Media Playback and Content Decryption Platform as defined in TS</w:t>
      </w:r>
      <w:r>
        <w:t> </w:t>
      </w:r>
      <w:r w:rsidRPr="006436AF">
        <w:t>26.511</w:t>
      </w:r>
      <w:r>
        <w:t> </w:t>
      </w:r>
      <w:r w:rsidRPr="006436AF">
        <w:t>[35].</w:t>
      </w:r>
    </w:p>
    <w:p w14:paraId="14BF7760" w14:textId="77777777" w:rsidR="00D10CDC" w:rsidRPr="006436AF" w:rsidRDefault="00D10CDC" w:rsidP="00D10CDC">
      <w:pPr>
        <w:ind w:left="720" w:hanging="360"/>
      </w:pPr>
      <w:r w:rsidRPr="006436AF">
        <w:t>-</w:t>
      </w:r>
      <w:r w:rsidRPr="006436AF">
        <w:tab/>
      </w:r>
      <w:r w:rsidRPr="006436AF">
        <w:rPr>
          <w:i/>
        </w:rPr>
        <w:t>Access Client:</w:t>
      </w:r>
      <w:r w:rsidRPr="006436AF">
        <w:t xml:space="preserve"> A part of the DASH Player that accesses and downloads of the resources and provides the downloaded resources to the Media Playback Platform and Content Decryption for the playback of DASH content.</w:t>
      </w:r>
    </w:p>
    <w:p w14:paraId="1053504E" w14:textId="77777777" w:rsidR="00D10CDC" w:rsidRPr="006436AF" w:rsidRDefault="00D10CDC" w:rsidP="00D10CDC">
      <w:pPr>
        <w:ind w:left="720" w:hanging="360"/>
      </w:pPr>
      <w:r w:rsidRPr="006436AF">
        <w:t>-</w:t>
      </w:r>
      <w:r w:rsidRPr="006436AF">
        <w:tab/>
      </w:r>
      <w:r w:rsidRPr="006436AF">
        <w:rPr>
          <w:i/>
        </w:rPr>
        <w:t>Management:</w:t>
      </w:r>
      <w:r w:rsidRPr="006436AF">
        <w:rPr>
          <w:iCs/>
        </w:rPr>
        <w:t xml:space="preserve"> </w:t>
      </w:r>
      <w:r w:rsidRPr="006436AF">
        <w:t>Controls all internal processes and the communication with the 5GMSd-aware application. In particular this includes the handling of service descriptions and operation points.</w:t>
      </w:r>
    </w:p>
    <w:p w14:paraId="673C7D2D" w14:textId="77777777" w:rsidR="00D10CDC" w:rsidRPr="006436AF" w:rsidRDefault="00D10CDC" w:rsidP="00D10CDC">
      <w:pPr>
        <w:ind w:left="720" w:hanging="360"/>
      </w:pPr>
      <w:r w:rsidRPr="006436AF">
        <w:t>-</w:t>
      </w:r>
      <w:r w:rsidRPr="006436AF">
        <w:tab/>
      </w:r>
      <w:r w:rsidRPr="006436AF">
        <w:rPr>
          <w:i/>
        </w:rPr>
        <w:t>MPD Processing:</w:t>
      </w:r>
      <w:r w:rsidRPr="006436AF">
        <w:t xml:space="preserve"> parses and processes the MPD and extracts the relevant information.</w:t>
      </w:r>
    </w:p>
    <w:p w14:paraId="169B1412" w14:textId="77777777" w:rsidR="00D10CDC" w:rsidRPr="006436AF" w:rsidRDefault="00D10CDC" w:rsidP="00D10CDC">
      <w:pPr>
        <w:ind w:left="720" w:hanging="360"/>
      </w:pPr>
      <w:r w:rsidRPr="006436AF">
        <w:t>-</w:t>
      </w:r>
      <w:r w:rsidRPr="006436AF">
        <w:tab/>
      </w:r>
      <w:r w:rsidRPr="006436AF">
        <w:rPr>
          <w:i/>
        </w:rPr>
        <w:t>Adaptation Set Selection:</w:t>
      </w:r>
      <w:r w:rsidRPr="006436AF">
        <w:rPr>
          <w:iCs/>
        </w:rPr>
        <w:t xml:space="preserve"> </w:t>
      </w:r>
      <w:r w:rsidRPr="006436AF">
        <w:t>selects the Adaptation Set based on user, application and/or device capability information. Information provided through M7d may be used.</w:t>
      </w:r>
    </w:p>
    <w:p w14:paraId="565DBF85" w14:textId="77777777" w:rsidR="00D10CDC" w:rsidRPr="006436AF" w:rsidRDefault="00D10CDC" w:rsidP="00D10CDC">
      <w:pPr>
        <w:ind w:left="720" w:hanging="360"/>
      </w:pPr>
      <w:r w:rsidRPr="006436AF">
        <w:t>-</w:t>
      </w:r>
      <w:r w:rsidRPr="006436AF">
        <w:tab/>
      </w:r>
      <w:r w:rsidRPr="006436AF">
        <w:rPr>
          <w:i/>
        </w:rPr>
        <w:t>ABR Controller and Dynamic Switching:</w:t>
      </w:r>
      <w:r w:rsidRPr="006436AF">
        <w:rPr>
          <w:iCs/>
        </w:rPr>
        <w:t xml:space="preserve"> </w:t>
      </w:r>
      <w:r w:rsidRPr="006436AF">
        <w:t>runs adaptive bit rate logic and triggers adaptive switching of Representations. Information provided to the DASH client through M7d may be used.</w:t>
      </w:r>
    </w:p>
    <w:p w14:paraId="65892802" w14:textId="77777777" w:rsidR="00D10CDC" w:rsidRPr="006436AF" w:rsidRDefault="00D10CDC" w:rsidP="00D10CDC">
      <w:pPr>
        <w:ind w:left="720" w:hanging="360"/>
      </w:pPr>
      <w:r w:rsidRPr="006436AF">
        <w:t>-</w:t>
      </w:r>
      <w:r w:rsidRPr="006436AF">
        <w:tab/>
      </w:r>
      <w:r w:rsidRPr="006436AF">
        <w:rPr>
          <w:i/>
        </w:rPr>
        <w:t>Throughput Estimation:</w:t>
      </w:r>
      <w:r w:rsidRPr="006436AF">
        <w:rPr>
          <w:iCs/>
        </w:rPr>
        <w:t xml:space="preserve"> </w:t>
      </w:r>
      <w:r w:rsidRPr="006436AF">
        <w:t>estimates the throughput from the 5GMSd Application Server.</w:t>
      </w:r>
    </w:p>
    <w:p w14:paraId="59D0B4A2" w14:textId="77777777" w:rsidR="00D10CDC" w:rsidRPr="006436AF" w:rsidRDefault="00D10CDC" w:rsidP="00D10CDC">
      <w:pPr>
        <w:ind w:left="720" w:hanging="360"/>
      </w:pPr>
      <w:r w:rsidRPr="006436AF">
        <w:t>-</w:t>
      </w:r>
      <w:r w:rsidRPr="006436AF">
        <w:tab/>
      </w:r>
      <w:r w:rsidRPr="006436AF">
        <w:rPr>
          <w:i/>
        </w:rPr>
        <w:t>Metrics Logging:</w:t>
      </w:r>
      <w:r w:rsidRPr="006436AF">
        <w:rPr>
          <w:iCs/>
        </w:rPr>
        <w:t xml:space="preserve"> </w:t>
      </w:r>
      <w:r w:rsidRPr="006436AF">
        <w:t>logs relevant low-level metrics and provides those to the metrics aggregation and reporting functions in the Media Session Handler.</w:t>
      </w:r>
    </w:p>
    <w:p w14:paraId="36AE97E0" w14:textId="77777777" w:rsidR="00D10CDC" w:rsidRPr="006436AF" w:rsidRDefault="00D10CDC" w:rsidP="00D10CDC">
      <w:pPr>
        <w:ind w:left="720" w:hanging="360"/>
      </w:pPr>
      <w:r w:rsidRPr="006436AF">
        <w:t>-</w:t>
      </w:r>
      <w:r w:rsidRPr="006436AF">
        <w:tab/>
      </w:r>
      <w:r w:rsidRPr="006436AF">
        <w:rPr>
          <w:i/>
        </w:rPr>
        <w:t>Media Playback Management and Protection Controller:</w:t>
      </w:r>
      <w:r w:rsidRPr="006436AF">
        <w:rPr>
          <w:iCs/>
        </w:rPr>
        <w:t xml:space="preserve"> </w:t>
      </w:r>
      <w:r w:rsidRPr="006436AF">
        <w:t>manages the media playback by moving downloaded information into media playback platform and also addresses handling of protection and DRM related information.</w:t>
      </w:r>
    </w:p>
    <w:p w14:paraId="63052ADD" w14:textId="77777777" w:rsidR="00D10CDC" w:rsidRPr="006436AF" w:rsidRDefault="00D10CDC" w:rsidP="00D10CDC">
      <w:pPr>
        <w:ind w:left="720" w:hanging="360"/>
      </w:pPr>
      <w:r w:rsidRPr="006436AF">
        <w:t>-</w:t>
      </w:r>
      <w:r w:rsidRPr="006436AF">
        <w:tab/>
      </w:r>
      <w:r w:rsidRPr="006436AF">
        <w:rPr>
          <w:i/>
        </w:rPr>
        <w:t>Media Playback and Content Decryption Platform:</w:t>
      </w:r>
      <w:r w:rsidRPr="006436AF">
        <w:rPr>
          <w:iCs/>
        </w:rPr>
        <w:t xml:space="preserve"> </w:t>
      </w:r>
      <w:r w:rsidRPr="006436AF">
        <w:t>plays back CMAF-based media content according to the playback requirements in TS</w:t>
      </w:r>
      <w:r>
        <w:t> </w:t>
      </w:r>
      <w:r w:rsidRPr="006436AF">
        <w:t>26.511</w:t>
      </w:r>
      <w:r>
        <w:t> [35]</w:t>
      </w:r>
      <w:r w:rsidRPr="006436AF">
        <w:t>. It also provides status information as well as events that maybe be provided through M7d.</w:t>
      </w:r>
    </w:p>
    <w:p w14:paraId="584A4CDB" w14:textId="0FBACEB2" w:rsidR="00D10CDC" w:rsidRPr="006436AF" w:rsidRDefault="00D10CDC" w:rsidP="00D10CDC">
      <w:pPr>
        <w:ind w:left="720" w:hanging="360"/>
      </w:pPr>
      <w:r w:rsidRPr="006436AF">
        <w:t>-</w:t>
      </w:r>
      <w:r w:rsidRPr="006436AF">
        <w:tab/>
      </w:r>
      <w:r w:rsidRPr="006436AF">
        <w:rPr>
          <w:i/>
        </w:rPr>
        <w:t>Event Processing:</w:t>
      </w:r>
      <w:r w:rsidRPr="006436AF">
        <w:rPr>
          <w:iCs/>
        </w:rPr>
        <w:t xml:space="preserve"> </w:t>
      </w:r>
      <w:r w:rsidRPr="006436AF">
        <w:t xml:space="preserve">Processes DASH events and provides information to </w:t>
      </w:r>
      <w:r>
        <w:t>the 5GMSd-Aware A</w:t>
      </w:r>
      <w:r w:rsidRPr="006436AF">
        <w:t>pplication as defined in TS</w:t>
      </w:r>
      <w:r>
        <w:t> </w:t>
      </w:r>
      <w:r w:rsidRPr="006436AF">
        <w:t>26.247</w:t>
      </w:r>
      <w:r>
        <w:t> </w:t>
      </w:r>
      <w:r w:rsidRPr="006436AF">
        <w:t>[4].</w:t>
      </w:r>
    </w:p>
    <w:bookmarkEnd w:id="1874"/>
    <w:p w14:paraId="35734EF7" w14:textId="48FCB6BF" w:rsidR="00D10CDC" w:rsidRPr="006436AF" w:rsidRDefault="00D10CDC" w:rsidP="00D10CDC">
      <w:r w:rsidRPr="006436AF">
        <w:t xml:space="preserve">This clause focuses on </w:t>
      </w:r>
      <w:r>
        <w:t xml:space="preserve">interactions with the </w:t>
      </w:r>
      <w:r w:rsidRPr="006436AF">
        <w:t xml:space="preserve">Media Player through </w:t>
      </w:r>
      <w:r>
        <w:t xml:space="preserve">reference point </w:t>
      </w:r>
      <w:r w:rsidRPr="006436AF">
        <w:t xml:space="preserve">M7d. In particular, the following aspects of </w:t>
      </w:r>
      <w:r>
        <w:t>the API</w:t>
      </w:r>
      <w:r w:rsidRPr="006436AF">
        <w:t xml:space="preserve"> are defined:</w:t>
      </w:r>
    </w:p>
    <w:p w14:paraId="23A938AB" w14:textId="77777777" w:rsidR="00D10CDC" w:rsidRPr="006436AF" w:rsidRDefault="00D10CDC" w:rsidP="00D10CDC">
      <w:pPr>
        <w:ind w:left="720" w:hanging="360"/>
      </w:pPr>
      <w:bookmarkStart w:id="1875" w:name="_MCCTEMPBM_CRPT71130557___2"/>
      <w:r w:rsidRPr="006436AF">
        <w:t>1)</w:t>
      </w:r>
      <w:r w:rsidRPr="006436AF">
        <w:tab/>
        <w:t xml:space="preserve">Methods to interact with the Media Player </w:t>
      </w:r>
      <w:r>
        <w:t xml:space="preserve">at this reference point </w:t>
      </w:r>
      <w:r w:rsidRPr="006436AF">
        <w:t>are defined in clause</w:t>
      </w:r>
      <w:r>
        <w:t> </w:t>
      </w:r>
      <w:r w:rsidRPr="006436AF">
        <w:t>13.2.3.</w:t>
      </w:r>
    </w:p>
    <w:p w14:paraId="2DEFB0EB" w14:textId="77777777" w:rsidR="00D10CDC" w:rsidRPr="006436AF" w:rsidRDefault="00D10CDC" w:rsidP="00D10CDC">
      <w:pPr>
        <w:ind w:left="720" w:hanging="360"/>
      </w:pPr>
      <w:r w:rsidRPr="006436AF">
        <w:t>2)</w:t>
      </w:r>
      <w:r w:rsidRPr="006436AF">
        <w:tab/>
        <w:t xml:space="preserve">Notification and Error Events </w:t>
      </w:r>
      <w:r>
        <w:t xml:space="preserve">raised by the Media Player at this reference point </w:t>
      </w:r>
      <w:r w:rsidRPr="006436AF">
        <w:t>are defined in clause</w:t>
      </w:r>
      <w:r>
        <w:t> </w:t>
      </w:r>
      <w:r w:rsidRPr="006436AF">
        <w:t>13.2.4.</w:t>
      </w:r>
    </w:p>
    <w:p w14:paraId="5F62F512" w14:textId="21FB99C7" w:rsidR="00D10CDC" w:rsidRPr="006436AF" w:rsidRDefault="00D10CDC" w:rsidP="00D10CDC">
      <w:pPr>
        <w:ind w:left="720" w:hanging="360"/>
      </w:pPr>
      <w:r w:rsidRPr="006436AF">
        <w:t>3)</w:t>
      </w:r>
      <w:r w:rsidRPr="006436AF">
        <w:tab/>
        <w:t xml:space="preserve">Configuration and Settings </w:t>
      </w:r>
      <w:r>
        <w:t>of the Media Player at this reference point</w:t>
      </w:r>
      <w:r w:rsidRPr="006436AF">
        <w:t xml:space="preserve"> are defined in clause</w:t>
      </w:r>
      <w:r>
        <w:t> </w:t>
      </w:r>
      <w:r w:rsidRPr="006436AF">
        <w:t>13.2.5.</w:t>
      </w:r>
    </w:p>
    <w:p w14:paraId="72609B3D" w14:textId="4C471958" w:rsidR="00D10CDC" w:rsidRPr="006436AF" w:rsidRDefault="00D10CDC" w:rsidP="00D10CDC">
      <w:pPr>
        <w:ind w:left="720" w:hanging="360"/>
      </w:pPr>
      <w:r w:rsidRPr="006436AF">
        <w:t>4)</w:t>
      </w:r>
      <w:r w:rsidRPr="006436AF">
        <w:tab/>
        <w:t xml:space="preserve">Status Information </w:t>
      </w:r>
      <w:r>
        <w:t>exposed by the Media Player at this reference point</w:t>
      </w:r>
      <w:r w:rsidRPr="006436AF">
        <w:t xml:space="preserve"> is defined in clause</w:t>
      </w:r>
      <w:r>
        <w:t> </w:t>
      </w:r>
      <w:r w:rsidRPr="006436AF">
        <w:t>13.2.6.</w:t>
      </w:r>
    </w:p>
    <w:bookmarkEnd w:id="1875"/>
    <w:p w14:paraId="7F305BFB" w14:textId="6E2FB598" w:rsidR="00D10CDC" w:rsidRPr="006436AF" w:rsidRDefault="00D10CDC" w:rsidP="00D10CDC">
      <w:r>
        <w:t>C</w:t>
      </w:r>
      <w:r w:rsidRPr="006436AF">
        <w:t xml:space="preserve">ommunication </w:t>
      </w:r>
      <w:r>
        <w:t>between the Access Client and</w:t>
      </w:r>
      <w:r w:rsidRPr="006436AF">
        <w:t xml:space="preserve"> the media playback platform </w:t>
      </w:r>
      <w:r>
        <w:t xml:space="preserve">of the Media Player </w:t>
      </w:r>
      <w:r w:rsidRPr="006436AF">
        <w:t>is defined in TS</w:t>
      </w:r>
      <w:r>
        <w:t> </w:t>
      </w:r>
      <w:r w:rsidRPr="006436AF">
        <w:t>26.511</w:t>
      </w:r>
      <w:r>
        <w:t> </w:t>
      </w:r>
      <w:r w:rsidRPr="006436AF">
        <w:t>[35].</w:t>
      </w:r>
    </w:p>
    <w:p w14:paraId="7D45B0E1" w14:textId="37567085" w:rsidR="00D10CDC" w:rsidRPr="006436AF" w:rsidRDefault="00D10CDC" w:rsidP="00D10CDC">
      <w:r w:rsidRPr="006436AF">
        <w:t xml:space="preserve">A 5GMSd </w:t>
      </w:r>
      <w:r>
        <w:t>C</w:t>
      </w:r>
      <w:r w:rsidRPr="006436AF">
        <w:t>lient for DASH distribution shall support the APIs defined in this clause</w:t>
      </w:r>
      <w:r>
        <w:t> </w:t>
      </w:r>
      <w:r w:rsidRPr="006436AF">
        <w:t>13.</w:t>
      </w:r>
    </w:p>
    <w:p w14:paraId="759F9BF3" w14:textId="77777777" w:rsidR="00D10CDC" w:rsidRPr="006436AF" w:rsidRDefault="00D10CDC" w:rsidP="00D10CDC">
      <w:pPr>
        <w:pStyle w:val="NO"/>
      </w:pPr>
      <w:bookmarkStart w:id="1876" w:name="_MCCTEMPBM_CRPT71130558___5"/>
      <w:r w:rsidRPr="006436AF">
        <w:t>NOTE:</w:t>
      </w:r>
      <w:r w:rsidRPr="006436AF">
        <w:tab/>
        <w:t xml:space="preserve">The initial APIs have largely been designed based on the dash.js APIs documented here: </w:t>
      </w:r>
      <w:hyperlink r:id="rId30" w:history="1">
        <w:r w:rsidRPr="006436AF">
          <w:rPr>
            <w:rStyle w:val="Hyperlink"/>
          </w:rPr>
          <w:t>http://cdn.dashjs.org/latest/jsdoc</w:t>
        </w:r>
      </w:hyperlink>
      <w:r w:rsidRPr="006436AF">
        <w:rPr>
          <w:rStyle w:val="Hyperlink"/>
        </w:rPr>
        <w:t>.</w:t>
      </w:r>
    </w:p>
    <w:p w14:paraId="072EAEFE" w14:textId="77777777" w:rsidR="00D10CDC" w:rsidRPr="006436AF" w:rsidRDefault="00D10CDC" w:rsidP="00D10CDC">
      <w:pPr>
        <w:pStyle w:val="Heading3"/>
      </w:pPr>
      <w:bookmarkStart w:id="1877" w:name="_CR13_2_2"/>
      <w:bookmarkStart w:id="1878" w:name="_Toc68899694"/>
      <w:bookmarkStart w:id="1879" w:name="_Toc71214445"/>
      <w:bookmarkStart w:id="1880" w:name="_Toc71722119"/>
      <w:bookmarkStart w:id="1881" w:name="_Toc74859171"/>
      <w:bookmarkStart w:id="1882" w:name="_Toc155355307"/>
      <w:bookmarkStart w:id="1883" w:name="_Toc187861921"/>
      <w:bookmarkEnd w:id="1876"/>
      <w:bookmarkEnd w:id="1877"/>
      <w:r w:rsidRPr="006436AF">
        <w:t>13.2.2</w:t>
      </w:r>
      <w:r w:rsidRPr="006436AF">
        <w:tab/>
        <w:t>Media Player model</w:t>
      </w:r>
      <w:bookmarkEnd w:id="1878"/>
      <w:bookmarkEnd w:id="1879"/>
      <w:bookmarkEnd w:id="1880"/>
      <w:bookmarkEnd w:id="1881"/>
      <w:bookmarkEnd w:id="1882"/>
      <w:bookmarkEnd w:id="1883"/>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1"/>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884" w:name="_CRFigure13_2_21"/>
      <w:bookmarkStart w:id="1885" w:name="FIGURE_SD_STATE_DIAGRAM"/>
      <w:r w:rsidRPr="006436AF">
        <w:t xml:space="preserve">Figure </w:t>
      </w:r>
      <w:bookmarkEnd w:id="1884"/>
      <w:r w:rsidRPr="006436AF">
        <w:t xml:space="preserve">13.2.2-1: State </w:t>
      </w:r>
      <w:r w:rsidR="00BD6ACB">
        <w:t>d</w:t>
      </w:r>
      <w:r w:rsidRPr="006436AF">
        <w:t>iagram for Media Player</w:t>
      </w:r>
      <w:bookmarkEnd w:id="1885"/>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886" w:name="TABLE_SD_STATES"/>
      <w:bookmarkStart w:id="1887" w:name="_CRTable13_2_21"/>
      <w:r w:rsidRPr="006436AF">
        <w:t xml:space="preserve">Table </w:t>
      </w:r>
      <w:bookmarkEnd w:id="1886"/>
      <w:bookmarkEnd w:id="1887"/>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shd w:val="clear" w:color="auto" w:fill="auto"/>
          </w:tcPr>
          <w:p w14:paraId="4AF08447" w14:textId="77777777" w:rsidR="00D10CDC" w:rsidRPr="006436AF" w:rsidRDefault="00D10CDC" w:rsidP="002E2BF2">
            <w:pPr>
              <w:rPr>
                <w:rStyle w:val="Code"/>
              </w:rPr>
            </w:pPr>
            <w:bookmarkStart w:id="1888" w:name="_MCCTEMPBM_CRPT71130559___7"/>
            <w:r w:rsidRPr="006436AF">
              <w:rPr>
                <w:rStyle w:val="Code"/>
              </w:rPr>
              <w:t>IDLE</w:t>
            </w:r>
            <w:bookmarkEnd w:id="1888"/>
          </w:p>
        </w:tc>
        <w:tc>
          <w:tcPr>
            <w:tcW w:w="8216" w:type="dxa"/>
            <w:shd w:val="clear" w:color="auto" w:fill="auto"/>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shd w:val="clear" w:color="auto" w:fill="auto"/>
          </w:tcPr>
          <w:p w14:paraId="3C2E5DF4" w14:textId="77777777" w:rsidR="00D10CDC" w:rsidRPr="006436AF" w:rsidRDefault="00D10CDC" w:rsidP="002E2BF2">
            <w:pPr>
              <w:ind w:left="284" w:hanging="284"/>
              <w:rPr>
                <w:rStyle w:val="Code"/>
              </w:rPr>
            </w:pPr>
            <w:bookmarkStart w:id="1889" w:name="_MCCTEMPBM_CRPT71130560___2"/>
            <w:r w:rsidRPr="006436AF">
              <w:rPr>
                <w:rStyle w:val="Code"/>
              </w:rPr>
              <w:t>INITIALIZED</w:t>
            </w:r>
            <w:bookmarkEnd w:id="1889"/>
          </w:p>
        </w:tc>
        <w:tc>
          <w:tcPr>
            <w:tcW w:w="8216" w:type="dxa"/>
            <w:shd w:val="clear" w:color="auto" w:fill="auto"/>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shd w:val="clear" w:color="auto" w:fill="auto"/>
          </w:tcPr>
          <w:p w14:paraId="04EB34DB" w14:textId="77777777" w:rsidR="00D10CDC" w:rsidRPr="006436AF" w:rsidRDefault="00D10CDC" w:rsidP="002E2BF2">
            <w:pPr>
              <w:ind w:left="284" w:hanging="284"/>
              <w:rPr>
                <w:rStyle w:val="Code"/>
              </w:rPr>
            </w:pPr>
            <w:bookmarkStart w:id="1890" w:name="_MCCTEMPBM_CRPT71130561___2"/>
            <w:r w:rsidRPr="006436AF">
              <w:rPr>
                <w:rStyle w:val="Code"/>
              </w:rPr>
              <w:t>READY</w:t>
            </w:r>
            <w:bookmarkEnd w:id="1890"/>
          </w:p>
        </w:tc>
        <w:tc>
          <w:tcPr>
            <w:tcW w:w="8216" w:type="dxa"/>
            <w:shd w:val="clear" w:color="auto" w:fill="auto"/>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shd w:val="clear" w:color="auto" w:fill="auto"/>
          </w:tcPr>
          <w:p w14:paraId="79A477EB" w14:textId="77777777" w:rsidR="00D10CDC" w:rsidRPr="006436AF" w:rsidRDefault="00D10CDC" w:rsidP="002E2BF2">
            <w:pPr>
              <w:ind w:left="284" w:hanging="284"/>
              <w:rPr>
                <w:rStyle w:val="Code"/>
              </w:rPr>
            </w:pPr>
            <w:bookmarkStart w:id="1891" w:name="_MCCTEMPBM_CRPT71130562___2"/>
            <w:r w:rsidRPr="006436AF">
              <w:rPr>
                <w:rStyle w:val="Code"/>
              </w:rPr>
              <w:t>PRELOADED</w:t>
            </w:r>
            <w:bookmarkEnd w:id="1891"/>
          </w:p>
        </w:tc>
        <w:tc>
          <w:tcPr>
            <w:tcW w:w="8216" w:type="dxa"/>
            <w:shd w:val="clear" w:color="auto" w:fill="auto"/>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shd w:val="clear" w:color="auto" w:fill="auto"/>
          </w:tcPr>
          <w:p w14:paraId="1D629A0A" w14:textId="77777777" w:rsidR="00D10CDC" w:rsidRPr="006436AF" w:rsidRDefault="00D10CDC" w:rsidP="002E2BF2">
            <w:pPr>
              <w:ind w:left="284" w:hanging="284"/>
              <w:rPr>
                <w:rStyle w:val="Code"/>
              </w:rPr>
            </w:pPr>
            <w:bookmarkStart w:id="1892" w:name="_MCCTEMPBM_CRPT71130563___2"/>
            <w:r w:rsidRPr="006436AF">
              <w:rPr>
                <w:rStyle w:val="Code"/>
              </w:rPr>
              <w:t>PLAYING</w:t>
            </w:r>
            <w:bookmarkEnd w:id="1892"/>
          </w:p>
        </w:tc>
        <w:tc>
          <w:tcPr>
            <w:tcW w:w="8216" w:type="dxa"/>
            <w:shd w:val="clear" w:color="auto" w:fill="auto"/>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shd w:val="clear" w:color="auto" w:fill="auto"/>
          </w:tcPr>
          <w:p w14:paraId="05F2D7CC" w14:textId="42D8D6C5" w:rsidR="00BD6ACB" w:rsidRPr="006436AF" w:rsidRDefault="00BD6ACB" w:rsidP="00BD6ACB">
            <w:pPr>
              <w:ind w:left="284" w:hanging="284"/>
              <w:rPr>
                <w:rStyle w:val="Code"/>
              </w:rPr>
            </w:pPr>
            <w:r w:rsidRPr="00EF1E18">
              <w:rPr>
                <w:rStyle w:val="Code"/>
              </w:rPr>
              <w:t>DOWNLOADING</w:t>
            </w:r>
          </w:p>
        </w:tc>
        <w:tc>
          <w:tcPr>
            <w:tcW w:w="8216" w:type="dxa"/>
            <w:shd w:val="clear" w:color="auto" w:fill="auto"/>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shd w:val="clear" w:color="auto" w:fill="auto"/>
          </w:tcPr>
          <w:p w14:paraId="22E7BB37" w14:textId="77777777" w:rsidR="00D10CDC" w:rsidRPr="006436AF" w:rsidRDefault="00D10CDC" w:rsidP="002E2BF2">
            <w:pPr>
              <w:ind w:left="284" w:hanging="284"/>
              <w:rPr>
                <w:rStyle w:val="Code"/>
              </w:rPr>
            </w:pPr>
            <w:bookmarkStart w:id="1893" w:name="_MCCTEMPBM_CRPT71130564___2"/>
            <w:r w:rsidRPr="006436AF">
              <w:rPr>
                <w:rStyle w:val="Code"/>
              </w:rPr>
              <w:t>PAUSED</w:t>
            </w:r>
            <w:bookmarkEnd w:id="1893"/>
          </w:p>
        </w:tc>
        <w:tc>
          <w:tcPr>
            <w:tcW w:w="8216" w:type="dxa"/>
            <w:shd w:val="clear" w:color="auto" w:fill="auto"/>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894" w:name="_CR13_2_3"/>
      <w:bookmarkStart w:id="1895" w:name="_Toc68899695"/>
      <w:bookmarkStart w:id="1896" w:name="_Toc71214446"/>
      <w:bookmarkStart w:id="1897" w:name="_Toc71722120"/>
      <w:bookmarkStart w:id="1898" w:name="_Toc74859172"/>
      <w:bookmarkStart w:id="1899" w:name="_Toc155355308"/>
      <w:bookmarkStart w:id="1900" w:name="_Toc187861922"/>
      <w:bookmarkEnd w:id="1894"/>
      <w:r w:rsidRPr="006436AF">
        <w:t>13.2.3</w:t>
      </w:r>
      <w:r w:rsidRPr="006436AF">
        <w:tab/>
      </w:r>
      <w:r>
        <w:t>Media Player m</w:t>
      </w:r>
      <w:r w:rsidRPr="006436AF">
        <w:t>ethods</w:t>
      </w:r>
      <w:bookmarkEnd w:id="1895"/>
      <w:bookmarkEnd w:id="1896"/>
      <w:bookmarkEnd w:id="1897"/>
      <w:bookmarkEnd w:id="1898"/>
      <w:bookmarkEnd w:id="1899"/>
      <w:bookmarkEnd w:id="1900"/>
    </w:p>
    <w:p w14:paraId="077CEA12" w14:textId="77777777" w:rsidR="00D10CDC" w:rsidRPr="006436AF" w:rsidRDefault="00D10CDC" w:rsidP="00D10CDC">
      <w:pPr>
        <w:pStyle w:val="Heading4"/>
      </w:pPr>
      <w:bookmarkStart w:id="1901" w:name="_CR13_2_3_1"/>
      <w:bookmarkStart w:id="1902" w:name="_Toc68899696"/>
      <w:bookmarkStart w:id="1903" w:name="_Toc71214447"/>
      <w:bookmarkStart w:id="1904" w:name="_Toc71722121"/>
      <w:bookmarkStart w:id="1905" w:name="_Toc74859173"/>
      <w:bookmarkStart w:id="1906" w:name="_Toc155355309"/>
      <w:bookmarkStart w:id="1907" w:name="_Toc187861923"/>
      <w:bookmarkEnd w:id="1901"/>
      <w:r w:rsidRPr="006436AF">
        <w:t>13.2.3.1</w:t>
      </w:r>
      <w:r w:rsidRPr="006436AF">
        <w:tab/>
        <w:t>General</w:t>
      </w:r>
      <w:bookmarkEnd w:id="1902"/>
      <w:bookmarkEnd w:id="1903"/>
      <w:bookmarkEnd w:id="1904"/>
      <w:bookmarkEnd w:id="1905"/>
      <w:bookmarkEnd w:id="1906"/>
      <w:bookmarkEnd w:id="1907"/>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908" w:name="_CRTable13_2_3_11"/>
      <w:bookmarkStart w:id="1909" w:name="TABLE_SD_METHODS"/>
      <w:r w:rsidRPr="006436AF">
        <w:t xml:space="preserve">Table </w:t>
      </w:r>
      <w:bookmarkEnd w:id="1908"/>
      <w:r w:rsidRPr="006436AF">
        <w:t>13.2.3.1-1</w:t>
      </w:r>
      <w:bookmarkEnd w:id="1909"/>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shd w:val="clear" w:color="auto" w:fill="auto"/>
          </w:tcPr>
          <w:p w14:paraId="4F1A9068" w14:textId="77777777" w:rsidR="00D10CDC" w:rsidRPr="006436AF" w:rsidRDefault="00D10CDC" w:rsidP="002E2BF2">
            <w:pPr>
              <w:pStyle w:val="TAL"/>
              <w:rPr>
                <w:rStyle w:val="CodeMethod"/>
              </w:rPr>
            </w:pPr>
            <w:bookmarkStart w:id="1910" w:name="_MCCTEMPBM_CRPT71130565___7"/>
            <w:bookmarkStart w:id="1911" w:name="MCCQCTEMPBM_00000038"/>
            <w:r w:rsidRPr="006436AF">
              <w:rPr>
                <w:rStyle w:val="CodeMethod"/>
              </w:rPr>
              <w:t>initialize()</w:t>
            </w:r>
            <w:bookmarkEnd w:id="1910"/>
            <w:bookmarkEnd w:id="1911"/>
          </w:p>
        </w:tc>
        <w:tc>
          <w:tcPr>
            <w:tcW w:w="1030" w:type="pct"/>
          </w:tcPr>
          <w:p w14:paraId="4922C46A"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5D60028" w14:textId="77777777" w:rsidR="00D10CDC" w:rsidRPr="006436AF" w:rsidRDefault="00D10CDC" w:rsidP="002E2BF2">
            <w:pPr>
              <w:pStyle w:val="TAL"/>
            </w:pPr>
            <w:r w:rsidRPr="006436AF">
              <w:t>The Media Player is created.</w:t>
            </w:r>
          </w:p>
        </w:tc>
        <w:tc>
          <w:tcPr>
            <w:tcW w:w="509" w:type="pct"/>
            <w:shd w:val="clear" w:color="auto" w:fill="auto"/>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shd w:val="clear" w:color="auto" w:fill="auto"/>
          </w:tcPr>
          <w:p w14:paraId="24619020" w14:textId="12A231D6" w:rsidR="00D10CDC" w:rsidRPr="006436AF" w:rsidRDefault="00D10CDC" w:rsidP="002E2BF2">
            <w:pPr>
              <w:pStyle w:val="TAL"/>
              <w:rPr>
                <w:rStyle w:val="CodeMethod"/>
              </w:rPr>
            </w:pPr>
            <w:bookmarkStart w:id="1912" w:name="_MCCTEMPBM_CRPT71130566___7"/>
            <w:r w:rsidRPr="006436AF">
              <w:rPr>
                <w:rStyle w:val="CodeMethod"/>
              </w:rPr>
              <w:t>attach()</w:t>
            </w:r>
            <w:bookmarkEnd w:id="1912"/>
          </w:p>
        </w:tc>
        <w:tc>
          <w:tcPr>
            <w:tcW w:w="1030" w:type="pct"/>
          </w:tcPr>
          <w:p w14:paraId="4DE2D937" w14:textId="77777777" w:rsidR="00D10CDC" w:rsidRPr="006436AF" w:rsidRDefault="00D10CDC" w:rsidP="002E2BF2">
            <w:pPr>
              <w:pStyle w:val="TAL"/>
              <w:rPr>
                <w:rStyle w:val="Code"/>
              </w:rPr>
            </w:pPr>
            <w:r w:rsidRPr="006436AF">
              <w:rPr>
                <w:rStyle w:val="Code"/>
              </w:rPr>
              <w:t>READY</w:t>
            </w:r>
          </w:p>
        </w:tc>
        <w:tc>
          <w:tcPr>
            <w:tcW w:w="2580" w:type="pct"/>
            <w:shd w:val="clear" w:color="auto" w:fill="auto"/>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shd w:val="clear" w:color="auto" w:fill="auto"/>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shd w:val="clear" w:color="auto" w:fill="auto"/>
          </w:tcPr>
          <w:p w14:paraId="56E46BBD" w14:textId="119A37CC" w:rsidR="00D10CDC" w:rsidRPr="006436AF" w:rsidRDefault="00D10CDC" w:rsidP="002E2BF2">
            <w:pPr>
              <w:pStyle w:val="TAL"/>
              <w:rPr>
                <w:rStyle w:val="CodeMethod"/>
              </w:rPr>
            </w:pPr>
            <w:bookmarkStart w:id="1913" w:name="_MCCTEMPBM_CRPT71130567___7"/>
            <w:r w:rsidRPr="006436AF">
              <w:rPr>
                <w:rStyle w:val="CodeMethod"/>
              </w:rPr>
              <w:t>preload()</w:t>
            </w:r>
            <w:bookmarkEnd w:id="1913"/>
          </w:p>
        </w:tc>
        <w:tc>
          <w:tcPr>
            <w:tcW w:w="1030" w:type="pct"/>
          </w:tcPr>
          <w:p w14:paraId="14061073" w14:textId="77777777" w:rsidR="00D10CDC" w:rsidRPr="006436AF" w:rsidRDefault="00D10CDC" w:rsidP="002E2BF2">
            <w:pPr>
              <w:pStyle w:val="TAL"/>
              <w:rPr>
                <w:rStyle w:val="Code"/>
              </w:rPr>
            </w:pPr>
            <w:r w:rsidRPr="006436AF">
              <w:rPr>
                <w:rStyle w:val="Code"/>
              </w:rPr>
              <w:t>PRELOADED</w:t>
            </w:r>
          </w:p>
        </w:tc>
        <w:tc>
          <w:tcPr>
            <w:tcW w:w="2580" w:type="pct"/>
            <w:shd w:val="clear" w:color="auto" w:fill="auto"/>
          </w:tcPr>
          <w:p w14:paraId="47B1B6A3" w14:textId="77777777" w:rsidR="00D10CDC" w:rsidRPr="006436AF" w:rsidRDefault="00D10CDC" w:rsidP="002E2BF2">
            <w:pPr>
              <w:pStyle w:val="TAL"/>
            </w:pPr>
            <w:r w:rsidRPr="006436AF">
              <w:t>Streaming the media is initiated.</w:t>
            </w:r>
          </w:p>
        </w:tc>
        <w:tc>
          <w:tcPr>
            <w:tcW w:w="509" w:type="pct"/>
            <w:shd w:val="clear" w:color="auto" w:fill="auto"/>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shd w:val="clear" w:color="auto" w:fill="auto"/>
          </w:tcPr>
          <w:p w14:paraId="4D5BB88D" w14:textId="645B56E9" w:rsidR="00D10CDC" w:rsidRPr="006436AF" w:rsidRDefault="00D10CDC" w:rsidP="002E2BF2">
            <w:pPr>
              <w:pStyle w:val="TAL"/>
              <w:rPr>
                <w:rStyle w:val="CodeMethod"/>
              </w:rPr>
            </w:pPr>
            <w:bookmarkStart w:id="1914" w:name="_MCCTEMPBM_CRPT71130568___7"/>
            <w:r w:rsidRPr="006436AF">
              <w:rPr>
                <w:rStyle w:val="CodeMethod"/>
              </w:rPr>
              <w:t>play()</w:t>
            </w:r>
            <w:bookmarkEnd w:id="1914"/>
          </w:p>
        </w:tc>
        <w:tc>
          <w:tcPr>
            <w:tcW w:w="1030" w:type="pct"/>
          </w:tcPr>
          <w:p w14:paraId="52C3DA54"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3E9BB1F1" w14:textId="77777777" w:rsidR="00D10CDC" w:rsidRPr="006436AF" w:rsidRDefault="00D10CDC" w:rsidP="002E2BF2">
            <w:pPr>
              <w:pStyle w:val="TAL"/>
            </w:pPr>
            <w:r w:rsidRPr="006436AF">
              <w:t>Playback of the media is initiated.</w:t>
            </w:r>
          </w:p>
        </w:tc>
        <w:tc>
          <w:tcPr>
            <w:tcW w:w="509" w:type="pct"/>
            <w:shd w:val="clear" w:color="auto" w:fill="auto"/>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shd w:val="clear" w:color="auto" w:fill="auto"/>
          </w:tcPr>
          <w:p w14:paraId="6910A9A0" w14:textId="77777777" w:rsidR="00D10CDC" w:rsidRPr="006436AF" w:rsidRDefault="00D10CDC" w:rsidP="002E2BF2">
            <w:pPr>
              <w:pStyle w:val="TAL"/>
              <w:rPr>
                <w:rStyle w:val="CodeMethod"/>
              </w:rPr>
            </w:pPr>
            <w:bookmarkStart w:id="1915" w:name="_MCCTEMPBM_CRPT71130569___7"/>
            <w:r w:rsidRPr="006436AF">
              <w:rPr>
                <w:rStyle w:val="CodeMethod"/>
              </w:rPr>
              <w:t>pause()</w:t>
            </w:r>
            <w:bookmarkEnd w:id="1915"/>
          </w:p>
        </w:tc>
        <w:tc>
          <w:tcPr>
            <w:tcW w:w="1030" w:type="pct"/>
          </w:tcPr>
          <w:p w14:paraId="3F48549D" w14:textId="77777777" w:rsidR="00D10CDC" w:rsidRPr="006436AF" w:rsidRDefault="00D10CDC" w:rsidP="002E2BF2">
            <w:pPr>
              <w:pStyle w:val="TAL"/>
              <w:rPr>
                <w:rStyle w:val="Code"/>
              </w:rPr>
            </w:pPr>
            <w:r w:rsidRPr="006436AF">
              <w:rPr>
                <w:rStyle w:val="Code"/>
              </w:rPr>
              <w:t>PAUSED</w:t>
            </w:r>
          </w:p>
        </w:tc>
        <w:tc>
          <w:tcPr>
            <w:tcW w:w="2580" w:type="pct"/>
            <w:shd w:val="clear" w:color="auto" w:fill="auto"/>
          </w:tcPr>
          <w:p w14:paraId="54E2DDAE" w14:textId="77777777" w:rsidR="00D10CDC" w:rsidRPr="006436AF" w:rsidRDefault="00D10CDC" w:rsidP="002E2BF2">
            <w:pPr>
              <w:pStyle w:val="TAL"/>
            </w:pPr>
            <w:r w:rsidRPr="006436AF">
              <w:t>Playback of the media is paused.</w:t>
            </w:r>
          </w:p>
        </w:tc>
        <w:tc>
          <w:tcPr>
            <w:tcW w:w="509" w:type="pct"/>
            <w:shd w:val="clear" w:color="auto" w:fill="auto"/>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shd w:val="clear" w:color="auto" w:fill="auto"/>
          </w:tcPr>
          <w:p w14:paraId="296CA083" w14:textId="1F2225A1" w:rsidR="00D10CDC" w:rsidRPr="006436AF" w:rsidRDefault="00D10CDC" w:rsidP="002E2BF2">
            <w:pPr>
              <w:pStyle w:val="TAL"/>
              <w:rPr>
                <w:rStyle w:val="CodeMethod"/>
              </w:rPr>
            </w:pPr>
            <w:bookmarkStart w:id="1916" w:name="_MCCTEMPBM_CRPT71130570___7"/>
            <w:r w:rsidRPr="006436AF">
              <w:rPr>
                <w:rStyle w:val="CodeMethod"/>
              </w:rPr>
              <w:t>seek()</w:t>
            </w:r>
            <w:bookmarkEnd w:id="1916"/>
          </w:p>
        </w:tc>
        <w:tc>
          <w:tcPr>
            <w:tcW w:w="1030" w:type="pct"/>
          </w:tcPr>
          <w:p w14:paraId="47568626" w14:textId="77777777" w:rsidR="00D10CDC" w:rsidRPr="006436AF" w:rsidRDefault="00D10CDC" w:rsidP="002E2BF2">
            <w:pPr>
              <w:pStyle w:val="TAL"/>
              <w:rPr>
                <w:rStyle w:val="Code"/>
              </w:rPr>
            </w:pPr>
            <w:r w:rsidRPr="006436AF">
              <w:rPr>
                <w:rStyle w:val="Code"/>
              </w:rPr>
              <w:t>PLAYING</w:t>
            </w:r>
          </w:p>
        </w:tc>
        <w:tc>
          <w:tcPr>
            <w:tcW w:w="2580" w:type="pct"/>
            <w:shd w:val="clear" w:color="auto" w:fill="auto"/>
          </w:tcPr>
          <w:p w14:paraId="5D65415C" w14:textId="77777777" w:rsidR="00D10CDC" w:rsidRPr="006436AF" w:rsidRDefault="00D10CDC" w:rsidP="002E2BF2">
            <w:pPr>
              <w:pStyle w:val="TAL"/>
            </w:pPr>
            <w:r w:rsidRPr="006436AF">
              <w:t>The playback time of the media is altered.</w:t>
            </w:r>
          </w:p>
        </w:tc>
        <w:tc>
          <w:tcPr>
            <w:tcW w:w="509" w:type="pct"/>
            <w:shd w:val="clear" w:color="auto" w:fill="auto"/>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shd w:val="clear" w:color="auto" w:fill="auto"/>
          </w:tcPr>
          <w:p w14:paraId="2EC3E690" w14:textId="04D8D66D" w:rsidR="000F674B" w:rsidRPr="006436AF" w:rsidRDefault="000F674B" w:rsidP="000F674B">
            <w:pPr>
              <w:pStyle w:val="TAL"/>
              <w:rPr>
                <w:rStyle w:val="CodeMethod"/>
              </w:rPr>
            </w:pPr>
            <w:proofErr w:type="spellStart"/>
            <w:r w:rsidRPr="00EF1E18">
              <w:rPr>
                <w:rStyle w:val="CodeMethod"/>
              </w:rPr>
              <w:t>downloadAndStore</w:t>
            </w:r>
            <w:proofErr w:type="spellEnd"/>
            <w:r w:rsidRPr="00EF1E18">
              <w:rPr>
                <w:rStyle w:val="CodeMethod"/>
              </w:rPr>
              <w:t>()</w:t>
            </w:r>
          </w:p>
        </w:tc>
        <w:tc>
          <w:tcPr>
            <w:tcW w:w="1030" w:type="pct"/>
          </w:tcPr>
          <w:p w14:paraId="2C70E29A" w14:textId="0DA6B47F" w:rsidR="000F674B" w:rsidRPr="006436AF" w:rsidRDefault="000F674B" w:rsidP="000F674B">
            <w:pPr>
              <w:pStyle w:val="TAL"/>
              <w:rPr>
                <w:rStyle w:val="Code"/>
              </w:rPr>
            </w:pPr>
            <w:r w:rsidRPr="00EF1E18">
              <w:rPr>
                <w:rStyle w:val="Code"/>
              </w:rPr>
              <w:t>DOWNLOADING</w:t>
            </w:r>
          </w:p>
        </w:tc>
        <w:tc>
          <w:tcPr>
            <w:tcW w:w="2580" w:type="pct"/>
            <w:shd w:val="clear" w:color="auto" w:fill="auto"/>
          </w:tcPr>
          <w:p w14:paraId="01B201F2" w14:textId="4F6715A5" w:rsidR="000F674B" w:rsidRPr="006436AF" w:rsidRDefault="000F674B" w:rsidP="000F674B">
            <w:pPr>
              <w:pStyle w:val="TAL"/>
            </w:pPr>
            <w:r w:rsidRPr="00EF1E18">
              <w:t>Download a media presentation and store it locally for later playback.</w:t>
            </w:r>
          </w:p>
        </w:tc>
        <w:tc>
          <w:tcPr>
            <w:tcW w:w="509" w:type="pct"/>
            <w:shd w:val="clear" w:color="auto" w:fill="auto"/>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shd w:val="clear" w:color="auto" w:fill="auto"/>
          </w:tcPr>
          <w:p w14:paraId="50E388B5" w14:textId="77777777" w:rsidR="00D10CDC" w:rsidRPr="006436AF" w:rsidRDefault="00D10CDC" w:rsidP="002E2BF2">
            <w:pPr>
              <w:pStyle w:val="TAL"/>
              <w:rPr>
                <w:rStyle w:val="CodeMethod"/>
              </w:rPr>
            </w:pPr>
            <w:bookmarkStart w:id="1917" w:name="_MCCTEMPBM_CRPT71130571___7"/>
            <w:r w:rsidRPr="006436AF">
              <w:rPr>
                <w:rStyle w:val="CodeMethod"/>
              </w:rPr>
              <w:t>reset()</w:t>
            </w:r>
            <w:bookmarkEnd w:id="1917"/>
          </w:p>
        </w:tc>
        <w:tc>
          <w:tcPr>
            <w:tcW w:w="1030" w:type="pct"/>
          </w:tcPr>
          <w:p w14:paraId="4400687D" w14:textId="77777777" w:rsidR="00D10CDC" w:rsidRPr="006436AF" w:rsidRDefault="00D10CDC" w:rsidP="002E2BF2">
            <w:pPr>
              <w:pStyle w:val="TAL"/>
              <w:rPr>
                <w:rStyle w:val="Code"/>
              </w:rPr>
            </w:pPr>
            <w:r w:rsidRPr="006436AF">
              <w:rPr>
                <w:rStyle w:val="Code"/>
              </w:rPr>
              <w:t>INITIALIZED</w:t>
            </w:r>
          </w:p>
        </w:tc>
        <w:tc>
          <w:tcPr>
            <w:tcW w:w="2580" w:type="pct"/>
            <w:shd w:val="clear" w:color="auto" w:fill="auto"/>
          </w:tcPr>
          <w:p w14:paraId="5EB549FE" w14:textId="77777777" w:rsidR="00D10CDC" w:rsidRPr="006436AF" w:rsidRDefault="00D10CDC" w:rsidP="002E2BF2">
            <w:pPr>
              <w:pStyle w:val="TAL"/>
            </w:pPr>
            <w:r w:rsidRPr="006436AF">
              <w:t>All media related information is reset.</w:t>
            </w:r>
          </w:p>
        </w:tc>
        <w:tc>
          <w:tcPr>
            <w:tcW w:w="509" w:type="pct"/>
            <w:shd w:val="clear" w:color="auto" w:fill="auto"/>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shd w:val="clear" w:color="auto" w:fill="auto"/>
          </w:tcPr>
          <w:p w14:paraId="6CB589BD" w14:textId="77777777" w:rsidR="00D10CDC" w:rsidRPr="006436AF" w:rsidRDefault="00D10CDC" w:rsidP="002E2BF2">
            <w:pPr>
              <w:pStyle w:val="TAL"/>
              <w:rPr>
                <w:rStyle w:val="CodeMethod"/>
              </w:rPr>
            </w:pPr>
            <w:bookmarkStart w:id="1918" w:name="_MCCTEMPBM_CRPT71130572___7"/>
            <w:r w:rsidRPr="006436AF">
              <w:rPr>
                <w:rStyle w:val="CodeMethod"/>
              </w:rPr>
              <w:t>destroy()</w:t>
            </w:r>
            <w:bookmarkEnd w:id="1918"/>
          </w:p>
        </w:tc>
        <w:tc>
          <w:tcPr>
            <w:tcW w:w="1030" w:type="pct"/>
          </w:tcPr>
          <w:p w14:paraId="0B71FA1F" w14:textId="77777777" w:rsidR="00D10CDC" w:rsidRPr="006436AF" w:rsidRDefault="00D10CDC" w:rsidP="002E2BF2">
            <w:pPr>
              <w:pStyle w:val="TAL"/>
              <w:rPr>
                <w:rStyle w:val="Code"/>
              </w:rPr>
            </w:pPr>
            <w:r w:rsidRPr="006436AF">
              <w:rPr>
                <w:rStyle w:val="Code"/>
              </w:rPr>
              <w:t>IDLE</w:t>
            </w:r>
          </w:p>
        </w:tc>
        <w:tc>
          <w:tcPr>
            <w:tcW w:w="2580" w:type="pct"/>
            <w:shd w:val="clear" w:color="auto" w:fill="auto"/>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shd w:val="clear" w:color="auto" w:fill="auto"/>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919" w:name="_CR13_2_3_2"/>
      <w:bookmarkStart w:id="1920" w:name="_Toc68899697"/>
      <w:bookmarkStart w:id="1921" w:name="_Toc71214448"/>
      <w:bookmarkStart w:id="1922" w:name="_Toc71722122"/>
      <w:bookmarkStart w:id="1923" w:name="_Toc74859174"/>
      <w:bookmarkStart w:id="1924" w:name="_Toc155355310"/>
      <w:bookmarkStart w:id="1925" w:name="_Toc187861924"/>
      <w:bookmarkEnd w:id="1919"/>
      <w:r w:rsidRPr="006436AF">
        <w:t>13.2.3.2</w:t>
      </w:r>
      <w:r w:rsidRPr="006436AF">
        <w:tab/>
        <w:t>Initialize</w:t>
      </w:r>
      <w:bookmarkEnd w:id="1920"/>
      <w:bookmarkEnd w:id="1921"/>
      <w:bookmarkEnd w:id="1922"/>
      <w:bookmarkEnd w:id="1923"/>
      <w:bookmarkEnd w:id="1924"/>
      <w:bookmarkEnd w:id="1925"/>
    </w:p>
    <w:p w14:paraId="30CA7552" w14:textId="77777777" w:rsidR="00D10CDC" w:rsidRPr="006436AF" w:rsidRDefault="00D10CDC" w:rsidP="00D10CDC">
      <w:bookmarkStart w:id="1926" w:name="_MCCTEMPBM_CRPT71130573___7"/>
      <w:r w:rsidRPr="006436AF">
        <w:t xml:space="preserve">This clause defines the </w:t>
      </w:r>
      <w:bookmarkStart w:id="1927" w:name="MCCQCTEMPBM_00000039"/>
      <w:r w:rsidRPr="006436AF">
        <w:rPr>
          <w:rStyle w:val="CodeMethod"/>
        </w:rPr>
        <w:t>initialize()</w:t>
      </w:r>
      <w:bookmarkEnd w:id="1927"/>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bookmarkStart w:id="1928" w:name="_CRTable13_2_3_21"/>
      <w:r w:rsidRPr="006436AF">
        <w:t xml:space="preserve">Table </w:t>
      </w:r>
      <w:bookmarkEnd w:id="1928"/>
      <w:r w:rsidRPr="006436AF">
        <w:t>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1954EBF5" w:rsidRDefault="00D10CDC" w:rsidP="002E2BF2">
            <w:pPr>
              <w:pStyle w:val="TAL"/>
              <w:rPr>
                <w:rStyle w:val="Code"/>
              </w:rPr>
            </w:pPr>
            <w:proofErr w:type="spellStart"/>
            <w:r>
              <w:rPr>
                <w:rStyle w:val="Code"/>
              </w:rPr>
              <w:t>serviceId</w:t>
            </w:r>
            <w:proofErr w:type="spellEnd"/>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6436AF" w:rsidRDefault="00D10CDC" w:rsidP="002E2BF2">
            <w:pPr>
              <w:pStyle w:val="TAL"/>
              <w:rPr>
                <w:rStyle w:val="Code"/>
              </w:rPr>
            </w:pPr>
            <w:proofErr w:type="spellStart"/>
            <w:r w:rsidRPr="1954EBF5">
              <w:rPr>
                <w:rStyle w:val="Code"/>
              </w:rPr>
              <w:t>sessionId</w:t>
            </w:r>
            <w:proofErr w:type="spellEnd"/>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926"/>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proofErr w:type="spellStart"/>
      <w:r w:rsidRPr="00A0342C">
        <w:rPr>
          <w:rStyle w:val="Code"/>
        </w:rPr>
        <w:t>sessionId</w:t>
      </w:r>
      <w:proofErr w:type="spellEnd"/>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proofErr w:type="spellStart"/>
      <w:r w:rsidRPr="00A0342C">
        <w:rPr>
          <w:rStyle w:val="Code"/>
        </w:rPr>
        <w:t>sessionId</w:t>
      </w:r>
      <w:proofErr w:type="spellEnd"/>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929" w:name="_Toc68899698"/>
      <w:bookmarkStart w:id="1930" w:name="_Toc71214449"/>
      <w:bookmarkStart w:id="1931" w:name="_Toc71722123"/>
      <w:bookmarkStart w:id="1932" w:name="_Toc74859175"/>
      <w:bookmarkStart w:id="1933"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bookmarkStart w:id="1934" w:name="_CRTable13_2_3_22"/>
      <w:r w:rsidRPr="006436AF">
        <w:t xml:space="preserve">Table </w:t>
      </w:r>
      <w:bookmarkEnd w:id="1934"/>
      <w:r w:rsidRPr="006436AF">
        <w:t>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935" w:name="_CR13_2_3_3"/>
      <w:bookmarkStart w:id="1936" w:name="_Toc187861925"/>
      <w:bookmarkEnd w:id="1935"/>
      <w:r w:rsidRPr="006436AF">
        <w:t>13.2.3.3</w:t>
      </w:r>
      <w:r w:rsidRPr="006436AF">
        <w:tab/>
        <w:t>Attach</w:t>
      </w:r>
      <w:bookmarkEnd w:id="1929"/>
      <w:bookmarkEnd w:id="1930"/>
      <w:bookmarkEnd w:id="1931"/>
      <w:bookmarkEnd w:id="1932"/>
      <w:bookmarkEnd w:id="1933"/>
      <w:bookmarkEnd w:id="1936"/>
    </w:p>
    <w:p w14:paraId="03491C3D" w14:textId="77777777" w:rsidR="000F674B" w:rsidRPr="00EF1E18" w:rsidRDefault="000F674B" w:rsidP="000F674B">
      <w:bookmarkStart w:id="1937" w:name="_MCCTEMPBM_CRPT71130574___7"/>
      <w:bookmarkStart w:id="1938" w:name="_MCCTEMPBM_CRPT71130576___7"/>
      <w:r w:rsidRPr="00EF1E18">
        <w:t xml:space="preserve">This clause defines the </w:t>
      </w:r>
      <w:bookmarkStart w:id="1939" w:name="MCCQCTEMPBM_00000041"/>
      <w:r w:rsidRPr="00EF1E18">
        <w:rPr>
          <w:rStyle w:val="CodeMethod"/>
        </w:rPr>
        <w:t>attach()</w:t>
      </w:r>
      <w:bookmarkEnd w:id="1939"/>
      <w:r w:rsidRPr="00EF1E18">
        <w:t xml:space="preserve"> method.</w:t>
      </w:r>
    </w:p>
    <w:bookmarkEnd w:id="1937"/>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940" w:name="_MCCTEMPBM_CRPT71130575___7"/>
      <w:r w:rsidRPr="00EF1E18">
        <w:t>-</w:t>
      </w:r>
      <w:r w:rsidRPr="00EF1E18">
        <w:tab/>
        <w:t xml:space="preserve">The Media Player </w:t>
      </w:r>
      <w:r>
        <w:t>transitions to the</w:t>
      </w:r>
      <w:r w:rsidRPr="00EF1E18">
        <w:t xml:space="preserve"> </w:t>
      </w:r>
      <w:r w:rsidRPr="00EF1E18">
        <w:rPr>
          <w:rStyle w:val="Code"/>
        </w:rPr>
        <w:t>INITIALIZED</w:t>
      </w:r>
      <w:r w:rsidRPr="00EF1E18">
        <w:t xml:space="preserve"> state.</w:t>
      </w:r>
    </w:p>
    <w:bookmarkEnd w:id="1940"/>
    <w:p w14:paraId="069C62B6" w14:textId="2239BBA6" w:rsidR="000F674B" w:rsidRPr="00EF1E18" w:rsidRDefault="000F674B" w:rsidP="000F674B">
      <w:r>
        <w:t>The</w:t>
      </w:r>
      <w:r w:rsidRPr="00EF1E18">
        <w:t xml:space="preserve"> </w:t>
      </w:r>
      <w:bookmarkStart w:id="1941" w:name="MCCQCTEMPBM_00000042"/>
      <w:proofErr w:type="spellStart"/>
      <w:r w:rsidRPr="00EF1E18">
        <w:rPr>
          <w:rStyle w:val="CodeMethod"/>
        </w:rPr>
        <w:t>attachMPD</w:t>
      </w:r>
      <w:proofErr w:type="spellEnd"/>
      <w:r w:rsidRPr="00EF1E18">
        <w:rPr>
          <w:rStyle w:val="CodeMethod"/>
        </w:rPr>
        <w:t>()</w:t>
      </w:r>
      <w:bookmarkEnd w:id="1941"/>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938"/>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942" w:name="_CRTable13_2_3_31"/>
      <w:bookmarkStart w:id="1943" w:name="_MCCTEMPBM_CRPT71130577___7"/>
      <w:r w:rsidRPr="006436AF">
        <w:t xml:space="preserve">Table </w:t>
      </w:r>
      <w:bookmarkEnd w:id="1942"/>
      <w:r w:rsidRPr="006436AF">
        <w:t xml:space="preserve">13.2.3.3-1: </w:t>
      </w:r>
      <w:r>
        <w:t>Input p</w:t>
      </w:r>
      <w:r w:rsidRPr="006436AF">
        <w:t xml:space="preserve">arameters </w:t>
      </w:r>
      <w:r>
        <w:t>of</w:t>
      </w:r>
      <w:r w:rsidRPr="006436AF">
        <w:t xml:space="preserve"> </w:t>
      </w:r>
      <w:bookmarkStart w:id="1944" w:name="MCCQCTEMPBM_00000043"/>
      <w:proofErr w:type="spellStart"/>
      <w:r w:rsidRPr="006436AF">
        <w:rPr>
          <w:rStyle w:val="CodeMethod"/>
        </w:rPr>
        <w:t>attachMPD</w:t>
      </w:r>
      <w:proofErr w:type="spellEnd"/>
      <w:r w:rsidRPr="006436AF">
        <w:rPr>
          <w:rStyle w:val="CodeMethod"/>
        </w:rPr>
        <w:t>()</w:t>
      </w:r>
      <w:bookmarkEnd w:id="1944"/>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943"/>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6436AF" w:rsidRDefault="00D10CDC" w:rsidP="002E2BF2">
            <w:pPr>
              <w:pStyle w:val="TAL"/>
              <w:rPr>
                <w:rStyle w:val="Code"/>
              </w:rPr>
            </w:pPr>
            <w:proofErr w:type="spellStart"/>
            <w:r w:rsidRPr="1954EBF5">
              <w:rPr>
                <w:rStyle w:val="Code"/>
              </w:rPr>
              <w:t>sessionId</w:t>
            </w:r>
            <w:proofErr w:type="spellEnd"/>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6436AF" w:rsidRDefault="00D10CDC" w:rsidP="002E2BF2">
            <w:pPr>
              <w:pStyle w:val="TAL"/>
              <w:rPr>
                <w:rStyle w:val="Code"/>
              </w:rPr>
            </w:pPr>
            <w:proofErr w:type="spellStart"/>
            <w:r w:rsidRPr="1954EBF5">
              <w:rPr>
                <w:rStyle w:val="Code"/>
              </w:rPr>
              <w:t>urlOrMPD</w:t>
            </w:r>
            <w:proofErr w:type="spellEnd"/>
          </w:p>
        </w:tc>
        <w:tc>
          <w:tcPr>
            <w:tcW w:w="1031" w:type="pct"/>
            <w:hideMark/>
          </w:tcPr>
          <w:p w14:paraId="6BB2F9E9" w14:textId="77777777" w:rsidR="00D10CDC" w:rsidRPr="006436AF" w:rsidRDefault="00D10CDC" w:rsidP="002E2BF2">
            <w:pPr>
              <w:pStyle w:val="TAL"/>
              <w:rPr>
                <w:rStyle w:val="Datatypechar"/>
              </w:rPr>
            </w:pPr>
            <w:bookmarkStart w:id="1945"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45"/>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946" w:name="_MCCTEMPBM_CRPT71130579___7"/>
      <w:r w:rsidRPr="006436AF">
        <w:t>-</w:t>
      </w:r>
      <w:r w:rsidRPr="006436AF">
        <w:tab/>
        <w:t xml:space="preserve">If the MPD is not found after multiple retries, an error </w:t>
      </w:r>
      <w:r w:rsidRPr="006436AF">
        <w:rPr>
          <w:rStyle w:val="Code"/>
        </w:rPr>
        <w:t>ERROR_MPD_NOT_FOUND</w:t>
      </w:r>
      <w:r w:rsidRPr="006436AF">
        <w:t xml:space="preserve"> is returned and the process is terminated.</w:t>
      </w:r>
    </w:p>
    <w:bookmarkEnd w:id="1946"/>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947" w:name="_MCCTEMPBM_CRPT71130580___7"/>
      <w:r w:rsidRPr="006436AF">
        <w:t>-</w:t>
      </w:r>
      <w:r w:rsidRPr="006436AF">
        <w:tab/>
        <w:t xml:space="preserve">If the MPD is not valid, an error </w:t>
      </w:r>
      <w:r w:rsidRPr="006436AF">
        <w:rPr>
          <w:rStyle w:val="Code"/>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6436AF">
        <w:rPr>
          <w:rStyle w:val="Code"/>
        </w:rPr>
        <w:t>ERROR_PROFILE_NOT_SUPPORTED</w:t>
      </w:r>
      <w:r w:rsidRPr="006436AF">
        <w:t xml:space="preserve"> is returned and the process is terminated.</w:t>
      </w:r>
    </w:p>
    <w:bookmarkEnd w:id="1947"/>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948"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6436AF">
        <w:rPr>
          <w:rStyle w:val="Code"/>
        </w:rPr>
        <w:t>ERROR_MEDIA_NOT_SUPPORTED</w:t>
      </w:r>
      <w:r w:rsidRPr="006436AF">
        <w:t xml:space="preserve"> is returned and the process is terminated.</w:t>
      </w:r>
    </w:p>
    <w:bookmarkEnd w:id="1948"/>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949" w:name="_MCCTEMPBM_CRPT71130582___7"/>
      <w:r w:rsidRPr="00EF1E18">
        <w:t>-</w:t>
      </w:r>
      <w:r w:rsidRPr="00EF1E18">
        <w:tab/>
        <w:t xml:space="preserve">The Media Player </w:t>
      </w:r>
      <w:r>
        <w:t>transitions to</w:t>
      </w:r>
      <w:r w:rsidRPr="00EF1E18">
        <w:t xml:space="preserve"> the </w:t>
      </w:r>
      <w:r w:rsidRPr="00EF1E18">
        <w:rPr>
          <w:rStyle w:val="Code"/>
        </w:rPr>
        <w:t>READY</w:t>
      </w:r>
      <w:r w:rsidRPr="00EF1E18">
        <w:t xml:space="preserve"> state.</w:t>
      </w:r>
    </w:p>
    <w:bookmarkEnd w:id="1949"/>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950" w:name="_CR13_2_3_4"/>
      <w:bookmarkStart w:id="1951" w:name="_Toc68899699"/>
      <w:bookmarkStart w:id="1952" w:name="_Toc71214450"/>
      <w:bookmarkStart w:id="1953" w:name="_Toc71722124"/>
      <w:bookmarkStart w:id="1954" w:name="_Toc74859176"/>
      <w:bookmarkStart w:id="1955" w:name="_Toc155355312"/>
      <w:bookmarkStart w:id="1956" w:name="_Toc187861926"/>
      <w:bookmarkEnd w:id="1950"/>
      <w:r w:rsidRPr="006436AF">
        <w:t>13.2.3.4</w:t>
      </w:r>
      <w:r w:rsidRPr="006436AF">
        <w:tab/>
        <w:t>Pre-load</w:t>
      </w:r>
      <w:bookmarkEnd w:id="1951"/>
      <w:bookmarkEnd w:id="1952"/>
      <w:bookmarkEnd w:id="1953"/>
      <w:bookmarkEnd w:id="1954"/>
      <w:bookmarkEnd w:id="1955"/>
      <w:bookmarkEnd w:id="1956"/>
    </w:p>
    <w:p w14:paraId="2E81BC36" w14:textId="77777777" w:rsidR="00D10CDC" w:rsidRPr="006436AF" w:rsidRDefault="00D10CDC" w:rsidP="00D10CDC">
      <w:pPr>
        <w:keepNext/>
      </w:pPr>
      <w:bookmarkStart w:id="1957" w:name="_MCCTEMPBM_CRPT71130583___7"/>
      <w:r w:rsidRPr="006436AF">
        <w:t xml:space="preserve">This clause defines the </w:t>
      </w:r>
      <w:bookmarkStart w:id="1958" w:name="MCCQCTEMPBM_00000044"/>
      <w:r w:rsidRPr="006436AF">
        <w:rPr>
          <w:rStyle w:val="CodeMethod"/>
        </w:rPr>
        <w:t>preload()</w:t>
      </w:r>
      <w:bookmarkEnd w:id="1958"/>
      <w:r w:rsidRPr="006436AF">
        <w:t xml:space="preserve"> method.</w:t>
      </w:r>
    </w:p>
    <w:bookmarkEnd w:id="1957"/>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959" w:name="_MCCTEMPBM_CRPT71130584___7"/>
      <w:r w:rsidRPr="00EF1E18">
        <w:t>-</w:t>
      </w:r>
      <w:r w:rsidRPr="00EF1E18">
        <w:tab/>
        <w:t xml:space="preserve">The Media Player is in </w:t>
      </w:r>
      <w:r w:rsidRPr="00EF1E18">
        <w:rPr>
          <w:rStyle w:val="Code"/>
        </w:rPr>
        <w:t>INITIALIZED</w:t>
      </w:r>
      <w:r w:rsidRPr="00EF1E18">
        <w:t xml:space="preserve"> or </w:t>
      </w:r>
      <w:r w:rsidRPr="00EF1E18">
        <w:rPr>
          <w:rStyle w:val="Code"/>
        </w:rPr>
        <w:t>READY</w:t>
      </w:r>
      <w:r w:rsidRPr="00EF1E18">
        <w:t xml:space="preserve"> state.</w:t>
      </w:r>
    </w:p>
    <w:p w14:paraId="4CD13DEA" w14:textId="72D1A643" w:rsidR="000F674B" w:rsidRPr="00EF1E18" w:rsidRDefault="000F674B" w:rsidP="000F674B">
      <w:bookmarkStart w:id="1960" w:name="_MCCTEMPBM_CRPT71130585___7"/>
      <w:bookmarkEnd w:id="1959"/>
      <w:r>
        <w:t>The</w:t>
      </w:r>
      <w:r w:rsidRPr="00EF1E18">
        <w:t xml:space="preserve"> </w:t>
      </w:r>
      <w:bookmarkStart w:id="1961" w:name="MCCQCTEMPBM_00000045"/>
      <w:r w:rsidRPr="00EF1E18">
        <w:rPr>
          <w:rStyle w:val="CodeMethod"/>
        </w:rPr>
        <w:t>preload()</w:t>
      </w:r>
      <w:bookmarkEnd w:id="1961"/>
      <w:r w:rsidRPr="00EF1E18">
        <w:t xml:space="preserve"> </w:t>
      </w:r>
      <w:r>
        <w:t xml:space="preserve">method is invoked on a Media Player instance </w:t>
      </w:r>
      <w:r w:rsidRPr="00EF1E18">
        <w:t xml:space="preserve">to cause </w:t>
      </w:r>
      <w:r>
        <w:t>it</w:t>
      </w:r>
      <w:r w:rsidRPr="00EF1E18">
        <w:t xml:space="preserve"> to begin streaming the media as set by the </w:t>
      </w:r>
      <w:bookmarkStart w:id="1962" w:name="MCCQCTEMPBM_00000046"/>
      <w:r w:rsidRPr="00EF1E18">
        <w:rPr>
          <w:rStyle w:val="CodeMethod"/>
        </w:rPr>
        <w:t>attach()</w:t>
      </w:r>
      <w:bookmarkEnd w:id="1962"/>
      <w:r w:rsidRPr="00EF1E18">
        <w:t xml:space="preserve"> method </w:t>
      </w:r>
      <w:r>
        <w:t xml:space="preserve">(see clause 13.2.3.3) </w:t>
      </w:r>
      <w:r w:rsidRPr="00EF1E18">
        <w:t>in preparation for playing.</w:t>
      </w:r>
    </w:p>
    <w:bookmarkEnd w:id="1960"/>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963" w:name="_CRTable13_2_3_41"/>
      <w:bookmarkStart w:id="1964" w:name="_MCCTEMPBM_CRPT71130586___7"/>
      <w:r w:rsidRPr="006436AF">
        <w:t xml:space="preserve">Table </w:t>
      </w:r>
      <w:bookmarkEnd w:id="1963"/>
      <w:r w:rsidRPr="006436AF">
        <w:t xml:space="preserve">13.2.3.4-1: </w:t>
      </w:r>
      <w:r>
        <w:t>Input p</w:t>
      </w:r>
      <w:r w:rsidRPr="006436AF">
        <w:t xml:space="preserve">arameters </w:t>
      </w:r>
      <w:r>
        <w:t>of</w:t>
      </w:r>
      <w:r w:rsidRPr="006436AF">
        <w:t xml:space="preserve"> </w:t>
      </w:r>
      <w:bookmarkStart w:id="1965" w:name="MCCQCTEMPBM_00000047"/>
      <w:r>
        <w:rPr>
          <w:rStyle w:val="CodeMethod"/>
        </w:rPr>
        <w:t>preload</w:t>
      </w:r>
      <w:r w:rsidRPr="006436AF">
        <w:rPr>
          <w:rStyle w:val="CodeMethod"/>
        </w:rPr>
        <w:t>()</w:t>
      </w:r>
      <w:bookmarkEnd w:id="1965"/>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964"/>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6436AF" w:rsidRDefault="00D10CDC" w:rsidP="002E2BF2">
            <w:pPr>
              <w:pStyle w:val="TAL"/>
              <w:keepNext w:val="0"/>
              <w:rPr>
                <w:rStyle w:val="Code"/>
              </w:rPr>
            </w:pPr>
            <w:proofErr w:type="spellStart"/>
            <w:r w:rsidRPr="1954EBF5">
              <w:rPr>
                <w:rStyle w:val="Code"/>
              </w:rPr>
              <w:t>sessionId</w:t>
            </w:r>
            <w:proofErr w:type="spellEnd"/>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6436AF" w:rsidRDefault="00D10CDC" w:rsidP="002E2BF2">
            <w:pPr>
              <w:pStyle w:val="TAL"/>
              <w:keepNext w:val="0"/>
              <w:rPr>
                <w:rStyle w:val="Code"/>
              </w:rPr>
            </w:pPr>
            <w:proofErr w:type="spellStart"/>
            <w:r w:rsidRPr="1954EBF5">
              <w:rPr>
                <w:rStyle w:val="Code"/>
              </w:rPr>
              <w:t>urlOrMPD</w:t>
            </w:r>
            <w:proofErr w:type="spellEnd"/>
          </w:p>
        </w:tc>
        <w:tc>
          <w:tcPr>
            <w:tcW w:w="1031" w:type="pct"/>
            <w:hideMark/>
          </w:tcPr>
          <w:p w14:paraId="57AD55C5" w14:textId="77777777" w:rsidR="00D10CDC" w:rsidRPr="006436AF" w:rsidRDefault="00D10CDC" w:rsidP="002E2BF2">
            <w:pPr>
              <w:pStyle w:val="TAL"/>
              <w:rPr>
                <w:rStyle w:val="Datatypechar"/>
              </w:rPr>
            </w:pPr>
            <w:bookmarkStart w:id="1966"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966"/>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967" w:name="_MCCTEMPBM_CRPT71130588___7"/>
      <w:r w:rsidRPr="00EF1E18">
        <w:t>-</w:t>
      </w:r>
      <w:r w:rsidRPr="00EF1E18">
        <w:tab/>
        <w:t xml:space="preserve">If in </w:t>
      </w:r>
      <w:r w:rsidRPr="00EF1E18">
        <w:rPr>
          <w:rStyle w:val="Code"/>
        </w:rPr>
        <w:t>INITIALIZED</w:t>
      </w:r>
      <w:r w:rsidRPr="00EF1E18">
        <w:t xml:space="preserve"> state, the </w:t>
      </w:r>
      <w:bookmarkStart w:id="1968" w:name="MCCQCTEMPBM_00000048"/>
      <w:r w:rsidRPr="00EF1E18">
        <w:rPr>
          <w:rStyle w:val="CodeMethod"/>
        </w:rPr>
        <w:t>attach()</w:t>
      </w:r>
      <w:bookmarkEnd w:id="1968"/>
      <w:r w:rsidRPr="00EF1E18">
        <w:t xml:space="preserve"> method is invoked with </w:t>
      </w:r>
      <w:r w:rsidR="0065143D">
        <w:t xml:space="preserve">the </w:t>
      </w:r>
      <w:r w:rsidRPr="00EF1E18">
        <w:t xml:space="preserve">value of the </w:t>
      </w:r>
      <w:proofErr w:type="spellStart"/>
      <w:r w:rsidRPr="00EF1E18">
        <w:rPr>
          <w:rStyle w:val="Codechar0"/>
        </w:rPr>
        <w:t>urlOrMPD</w:t>
      </w:r>
      <w:proofErr w:type="spellEnd"/>
      <w:r w:rsidRPr="00EF1E18">
        <w:t xml:space="preserve"> input parameter.</w:t>
      </w:r>
    </w:p>
    <w:bookmarkEnd w:id="1967"/>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F1E18">
        <w:rPr>
          <w:rStyle w:val="Code"/>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969" w:name="_CR13_2_3_5"/>
      <w:bookmarkStart w:id="1970" w:name="_Toc68899700"/>
      <w:bookmarkStart w:id="1971" w:name="_Toc71214451"/>
      <w:bookmarkStart w:id="1972" w:name="_Toc71722125"/>
      <w:bookmarkStart w:id="1973" w:name="_Toc74859177"/>
      <w:bookmarkStart w:id="1974" w:name="_Toc155355313"/>
      <w:bookmarkStart w:id="1975" w:name="_Toc187861927"/>
      <w:bookmarkEnd w:id="1969"/>
      <w:r w:rsidRPr="006436AF">
        <w:t>13.2.3.5</w:t>
      </w:r>
      <w:r w:rsidRPr="006436AF">
        <w:tab/>
        <w:t>Play</w:t>
      </w:r>
      <w:bookmarkEnd w:id="1970"/>
      <w:bookmarkEnd w:id="1971"/>
      <w:bookmarkEnd w:id="1972"/>
      <w:bookmarkEnd w:id="1973"/>
      <w:bookmarkEnd w:id="1974"/>
      <w:bookmarkEnd w:id="1975"/>
    </w:p>
    <w:p w14:paraId="0B0ED854" w14:textId="77777777" w:rsidR="00D10CDC" w:rsidRPr="006436AF" w:rsidRDefault="00D10CDC" w:rsidP="00D10CDC">
      <w:bookmarkStart w:id="1976" w:name="_MCCTEMPBM_CRPT71130590___7"/>
      <w:r w:rsidRPr="006436AF">
        <w:t xml:space="preserve">This clause defines the </w:t>
      </w:r>
      <w:bookmarkStart w:id="1977" w:name="MCCQCTEMPBM_00000049"/>
      <w:r w:rsidRPr="006436AF">
        <w:rPr>
          <w:rStyle w:val="CodeMethod"/>
        </w:rPr>
        <w:t>play()</w:t>
      </w:r>
      <w:bookmarkEnd w:id="1977"/>
      <w:r w:rsidRPr="006436AF">
        <w:t xml:space="preserve"> method.</w:t>
      </w:r>
    </w:p>
    <w:bookmarkEnd w:id="1976"/>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978" w:name="_MCCTEMPBM_CRPT71130591___2"/>
      <w:bookmarkStart w:id="1979" w:name="_CRTable13_2_3_51"/>
      <w:bookmarkStart w:id="1980" w:name="_MCCTEMPBM_CRPT71130593___7"/>
      <w:r w:rsidRPr="00EF1E18">
        <w:t>-</w:t>
      </w:r>
      <w:r w:rsidRPr="00EF1E18">
        <w:tab/>
        <w:t xml:space="preserve">The Media Player is in </w:t>
      </w:r>
      <w:r w:rsidRPr="00EF1E18">
        <w:rPr>
          <w:rStyle w:val="Code"/>
        </w:rPr>
        <w:t>INITIALIZED</w:t>
      </w:r>
      <w:r w:rsidRPr="00EF1E18">
        <w:t xml:space="preserve"> or </w:t>
      </w:r>
      <w:r w:rsidRPr="00EF1E18">
        <w:rPr>
          <w:rStyle w:val="Code"/>
        </w:rPr>
        <w:t>READY</w:t>
      </w:r>
      <w:r w:rsidRPr="00EF1E18">
        <w:t xml:space="preserve"> or </w:t>
      </w:r>
      <w:r w:rsidRPr="00EF1E18">
        <w:rPr>
          <w:rStyle w:val="Code"/>
        </w:rPr>
        <w:t>PRELOADED</w:t>
      </w:r>
      <w:r w:rsidRPr="00EF1E18">
        <w:t xml:space="preserve"> or </w:t>
      </w:r>
      <w:r w:rsidRPr="00EF1E18">
        <w:rPr>
          <w:rStyle w:val="Code"/>
        </w:rPr>
        <w:t>PAUSED</w:t>
      </w:r>
      <w:r w:rsidRPr="00EF1E18">
        <w:t xml:space="preserve"> state.</w:t>
      </w:r>
    </w:p>
    <w:p w14:paraId="00B91EBB" w14:textId="448D410F" w:rsidR="000F674B" w:rsidRPr="00EF1E18" w:rsidRDefault="000F674B" w:rsidP="000F674B">
      <w:bookmarkStart w:id="1981" w:name="_MCCTEMPBM_CRPT71130592___7"/>
      <w:bookmarkEnd w:id="1978"/>
      <w:r>
        <w:t>The</w:t>
      </w:r>
      <w:r w:rsidRPr="00EF1E18">
        <w:t xml:space="preserve"> </w:t>
      </w:r>
      <w:bookmarkStart w:id="1982" w:name="MCCQCTEMPBM_00000050"/>
      <w:r w:rsidRPr="00EF1E18">
        <w:rPr>
          <w:rStyle w:val="CodeMethod"/>
        </w:rPr>
        <w:t>play()</w:t>
      </w:r>
      <w:bookmarkEnd w:id="1982"/>
      <w:r w:rsidRPr="00EF1E18">
        <w:t xml:space="preserve"> </w:t>
      </w:r>
      <w:r>
        <w:t xml:space="preserve">method is invoked on a Media Player instance </w:t>
      </w:r>
      <w:r w:rsidRPr="00EF1E18">
        <w:t xml:space="preserve">to cause </w:t>
      </w:r>
      <w:r>
        <w:t>it</w:t>
      </w:r>
      <w:r w:rsidRPr="00EF1E18">
        <w:t xml:space="preserve"> to begin playback of the media as set by the </w:t>
      </w:r>
      <w:bookmarkStart w:id="1983" w:name="MCCQCTEMPBM_00000051"/>
      <w:r w:rsidRPr="00EF1E18">
        <w:rPr>
          <w:rStyle w:val="CodeMethod"/>
        </w:rPr>
        <w:t>attach()</w:t>
      </w:r>
      <w:bookmarkEnd w:id="1983"/>
      <w:r w:rsidRPr="00EF1E18">
        <w:t xml:space="preserve"> method</w:t>
      </w:r>
      <w:r>
        <w:t xml:space="preserve"> (see clause 13.2.3.3)</w:t>
      </w:r>
      <w:r w:rsidRPr="00EF1E18">
        <w:t>.</w:t>
      </w:r>
    </w:p>
    <w:bookmarkEnd w:id="1981"/>
    <w:p w14:paraId="58DC943E" w14:textId="77777777" w:rsidR="000F674B" w:rsidRPr="00EF1E18" w:rsidRDefault="000F674B" w:rsidP="000F674B">
      <w:pPr>
        <w:keepNext/>
      </w:pPr>
      <w:r w:rsidRPr="00EF1E18">
        <w:t>The input parameters of the method are defined in table 13.2.3.5-1.</w:t>
      </w:r>
    </w:p>
    <w:p w14:paraId="78E035B4" w14:textId="13E1A21A" w:rsidR="00D10CDC" w:rsidRPr="006436AF" w:rsidRDefault="00D10CDC" w:rsidP="00D10CDC">
      <w:pPr>
        <w:pStyle w:val="TH"/>
      </w:pPr>
      <w:r w:rsidRPr="006436AF">
        <w:t xml:space="preserve">Table </w:t>
      </w:r>
      <w:bookmarkEnd w:id="1979"/>
      <w:r w:rsidRPr="006436AF">
        <w:t xml:space="preserve">13.2.3.5-1: </w:t>
      </w:r>
      <w:r>
        <w:t>Input p</w:t>
      </w:r>
      <w:r w:rsidRPr="006436AF">
        <w:t xml:space="preserve">arameters </w:t>
      </w:r>
      <w:r>
        <w:t>of</w:t>
      </w:r>
      <w:r w:rsidRPr="006436AF">
        <w:t xml:space="preserve"> </w:t>
      </w:r>
      <w:bookmarkStart w:id="1984" w:name="MCCQCTEMPBM_00000052"/>
      <w:r w:rsidRPr="006436AF">
        <w:rPr>
          <w:rStyle w:val="CodeMethod"/>
        </w:rPr>
        <w:t>play()</w:t>
      </w:r>
      <w:bookmarkEnd w:id="1984"/>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980"/>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6436AF" w:rsidRDefault="00D10CDC" w:rsidP="002E2BF2">
            <w:pPr>
              <w:pStyle w:val="TAL"/>
              <w:keepNext w:val="0"/>
              <w:rPr>
                <w:rStyle w:val="Code"/>
              </w:rPr>
            </w:pPr>
            <w:proofErr w:type="spellStart"/>
            <w:r w:rsidRPr="1954EBF5">
              <w:rPr>
                <w:rStyle w:val="Code"/>
              </w:rPr>
              <w:t>sessionId</w:t>
            </w:r>
            <w:proofErr w:type="spellEnd"/>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6436AF" w:rsidRDefault="00D10CDC" w:rsidP="002E2BF2">
            <w:pPr>
              <w:pStyle w:val="TAL"/>
              <w:keepNext w:val="0"/>
              <w:rPr>
                <w:rStyle w:val="Code"/>
              </w:rPr>
            </w:pPr>
            <w:proofErr w:type="spellStart"/>
            <w:r w:rsidRPr="1954EBF5">
              <w:rPr>
                <w:rStyle w:val="Code"/>
              </w:rPr>
              <w:t>urlOrMPD</w:t>
            </w:r>
            <w:proofErr w:type="spellEnd"/>
          </w:p>
        </w:tc>
        <w:tc>
          <w:tcPr>
            <w:tcW w:w="1031" w:type="pct"/>
            <w:hideMark/>
          </w:tcPr>
          <w:p w14:paraId="26C1F25B" w14:textId="77777777" w:rsidR="00D10CDC" w:rsidRPr="006436AF" w:rsidRDefault="00D10CDC" w:rsidP="002E2BF2">
            <w:pPr>
              <w:pStyle w:val="TAL"/>
              <w:rPr>
                <w:rStyle w:val="Datatypechar"/>
              </w:rPr>
            </w:pPr>
            <w:bookmarkStart w:id="1985" w:name="_MCCTEMPBM_CRPT71130594___7"/>
            <w:r w:rsidRPr="006436AF">
              <w:rPr>
                <w:rStyle w:val="Datatypechar"/>
              </w:rPr>
              <w:t>string | Object</w:t>
            </w:r>
            <w:bookmarkEnd w:id="1985"/>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986" w:name="_CR13_2_3_6"/>
      <w:bookmarkStart w:id="1987" w:name="_Toc68899701"/>
      <w:bookmarkStart w:id="1988" w:name="_Toc71214452"/>
      <w:bookmarkStart w:id="1989" w:name="_Toc71722126"/>
      <w:bookmarkStart w:id="1990" w:name="_Toc74859178"/>
      <w:bookmarkStart w:id="1991" w:name="_Toc155355314"/>
      <w:bookmarkEnd w:id="1986"/>
      <w:r w:rsidRPr="00EF1E18">
        <w:t>The following Media Player Actions are expected:</w:t>
      </w:r>
    </w:p>
    <w:p w14:paraId="04667A2C" w14:textId="77777777" w:rsidR="000F674B" w:rsidRPr="00EF1E18" w:rsidRDefault="000F674B" w:rsidP="000F674B">
      <w:pPr>
        <w:pStyle w:val="B1"/>
      </w:pPr>
      <w:bookmarkStart w:id="1992" w:name="_MCCTEMPBM_CRPT71130595___7"/>
      <w:r w:rsidRPr="00EF1E18">
        <w:t>-</w:t>
      </w:r>
      <w:r w:rsidRPr="00EF1E18">
        <w:tab/>
        <w:t xml:space="preserve">If in </w:t>
      </w:r>
      <w:r w:rsidRPr="00EF1E18">
        <w:rPr>
          <w:rStyle w:val="Code"/>
        </w:rPr>
        <w:t>INITIALIZED</w:t>
      </w:r>
      <w:r w:rsidRPr="00EF1E18">
        <w:t xml:space="preserve"> state, the </w:t>
      </w:r>
      <w:bookmarkStart w:id="1993" w:name="MCCQCTEMPBM_00000053"/>
      <w:r w:rsidRPr="00EF1E18">
        <w:rPr>
          <w:rStyle w:val="CodeMethod"/>
        </w:rPr>
        <w:t>attach()</w:t>
      </w:r>
      <w:bookmarkEnd w:id="1993"/>
      <w:r w:rsidRPr="00EF1E18">
        <w:t xml:space="preserve"> method </w:t>
      </w:r>
      <w:r>
        <w:t xml:space="preserve">(see clause 13.2.3.3) </w:t>
      </w:r>
      <w:r w:rsidRPr="00EF1E18">
        <w:t>is invoked</w:t>
      </w:r>
      <w:r>
        <w:t xml:space="preserve"> internally, passing the</w:t>
      </w:r>
      <w:r w:rsidRPr="00EF1E18">
        <w:t xml:space="preserve"> value of the </w:t>
      </w:r>
      <w:proofErr w:type="spellStart"/>
      <w:r w:rsidRPr="00EF1E18">
        <w:rPr>
          <w:rStyle w:val="Codechar0"/>
        </w:rPr>
        <w:t>urlOrMPD</w:t>
      </w:r>
      <w:proofErr w:type="spellEnd"/>
      <w:r w:rsidRPr="00EF1E18">
        <w:t xml:space="preserve"> input parameter.</w:t>
      </w:r>
    </w:p>
    <w:p w14:paraId="6A69A16E" w14:textId="77777777" w:rsidR="000F674B" w:rsidRPr="00EF1E18" w:rsidRDefault="000F674B" w:rsidP="000F674B">
      <w:pPr>
        <w:pStyle w:val="B1"/>
      </w:pPr>
      <w:r w:rsidRPr="00EF1E18">
        <w:t>-</w:t>
      </w:r>
      <w:r w:rsidRPr="00EF1E18">
        <w:tab/>
        <w:t xml:space="preserve">If in </w:t>
      </w:r>
      <w:r w:rsidRPr="00EF1E18">
        <w:rPr>
          <w:rStyle w:val="Code"/>
        </w:rPr>
        <w:t>PAUSED</w:t>
      </w:r>
      <w:r w:rsidRPr="00EF1E18">
        <w:t xml:space="preserve"> state, the earliest media time is </w:t>
      </w:r>
      <w:r w:rsidRPr="00EF1E18">
        <w:rPr>
          <w:rStyle w:val="Code"/>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992"/>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F1E18">
        <w:rPr>
          <w:rStyle w:val="Code"/>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994" w:name="_Toc187861928"/>
      <w:r w:rsidRPr="006436AF">
        <w:t>13.2.3.6</w:t>
      </w:r>
      <w:r w:rsidRPr="006436AF">
        <w:tab/>
        <w:t>Pause</w:t>
      </w:r>
      <w:bookmarkEnd w:id="1987"/>
      <w:bookmarkEnd w:id="1988"/>
      <w:bookmarkEnd w:id="1989"/>
      <w:bookmarkEnd w:id="1990"/>
      <w:bookmarkEnd w:id="1991"/>
      <w:bookmarkEnd w:id="1994"/>
    </w:p>
    <w:p w14:paraId="369D2D3A" w14:textId="77777777" w:rsidR="00D10CDC" w:rsidRPr="006436AF" w:rsidRDefault="00D10CDC" w:rsidP="00D10CDC">
      <w:bookmarkStart w:id="1995" w:name="_MCCTEMPBM_CRPT71130597___7"/>
      <w:r w:rsidRPr="006436AF">
        <w:t xml:space="preserve">This clause defines </w:t>
      </w:r>
      <w:bookmarkStart w:id="1996" w:name="MCCQCTEMPBM_00000054"/>
      <w:r w:rsidRPr="006436AF">
        <w:rPr>
          <w:rStyle w:val="CodeMethod"/>
        </w:rPr>
        <w:t>pause()</w:t>
      </w:r>
      <w:bookmarkEnd w:id="1996"/>
      <w:r w:rsidRPr="006436AF">
        <w:t xml:space="preserve"> method.</w:t>
      </w:r>
    </w:p>
    <w:bookmarkEnd w:id="1995"/>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997" w:name="_MCCTEMPBM_CRPT71130598___2"/>
      <w:r w:rsidRPr="006436AF">
        <w:t>-</w:t>
      </w:r>
      <w:r w:rsidRPr="006436AF">
        <w:tab/>
        <w:t xml:space="preserve">The Media Player is in </w:t>
      </w:r>
      <w:r w:rsidRPr="006436AF">
        <w:rPr>
          <w:rStyle w:val="Code"/>
        </w:rPr>
        <w:t>PLAYING</w:t>
      </w:r>
      <w:r w:rsidRPr="006436AF">
        <w:t xml:space="preserve"> state.</w:t>
      </w:r>
    </w:p>
    <w:p w14:paraId="13700517" w14:textId="1EE140CE" w:rsidR="000F674B" w:rsidRPr="00EF1E18" w:rsidRDefault="000F674B" w:rsidP="000F674B">
      <w:bookmarkStart w:id="1998" w:name="_MCCTEMPBM_CRPT71130599___7"/>
      <w:bookmarkEnd w:id="1997"/>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998"/>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bookmarkStart w:id="1999" w:name="_CRTable13_2_3_61"/>
      <w:r w:rsidRPr="006436AF">
        <w:t>Table</w:t>
      </w:r>
      <w:r>
        <w:t> </w:t>
      </w:r>
      <w:bookmarkEnd w:id="1999"/>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6436AF" w:rsidRDefault="00D10CDC" w:rsidP="002E2BF2">
            <w:pPr>
              <w:pStyle w:val="TAL"/>
              <w:keepNext w:val="0"/>
              <w:rPr>
                <w:rStyle w:val="Code"/>
              </w:rPr>
            </w:pPr>
            <w:proofErr w:type="spellStart"/>
            <w:r w:rsidRPr="1954EBF5">
              <w:rPr>
                <w:rStyle w:val="Code"/>
              </w:rPr>
              <w:t>sessionId</w:t>
            </w:r>
            <w:proofErr w:type="spellEnd"/>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2000" w:name="_CR13_2_3_7"/>
      <w:bookmarkStart w:id="2001" w:name="_Toc68899702"/>
      <w:bookmarkStart w:id="2002" w:name="_Toc71214453"/>
      <w:bookmarkStart w:id="2003" w:name="_Toc71722127"/>
      <w:bookmarkStart w:id="2004" w:name="_Toc74859179"/>
      <w:bookmarkStart w:id="2005" w:name="_Toc155355315"/>
      <w:bookmarkEnd w:id="2000"/>
      <w:r w:rsidRPr="00EF1E18">
        <w:t>The following Media Player Actions are expected:</w:t>
      </w:r>
    </w:p>
    <w:p w14:paraId="5A044A94" w14:textId="77777777" w:rsidR="006570E5" w:rsidRPr="00EF1E18" w:rsidRDefault="006570E5" w:rsidP="006570E5">
      <w:pPr>
        <w:pStyle w:val="B1"/>
      </w:pPr>
      <w:bookmarkStart w:id="2006" w:name="_MCCTEMPBM_CRPT71130600___7"/>
      <w:r w:rsidRPr="00EF1E18">
        <w:t>-</w:t>
      </w:r>
      <w:r w:rsidRPr="00EF1E18">
        <w:tab/>
        <w:t xml:space="preserve">The playback on the playback platform is paused and the media time is maintained as </w:t>
      </w:r>
      <w:r w:rsidRPr="00EF1E18">
        <w:rPr>
          <w:rStyle w:val="Code"/>
        </w:rPr>
        <w:t>MEDIA_TIME</w:t>
      </w:r>
      <w:r w:rsidRPr="00EF1E18">
        <w:t>.</w:t>
      </w:r>
    </w:p>
    <w:bookmarkEnd w:id="2006"/>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t>-</w:t>
      </w:r>
      <w:r w:rsidRPr="00EF1E18">
        <w:tab/>
        <w:t xml:space="preserve">The Media Player </w:t>
      </w:r>
      <w:r>
        <w:t>transitions to the</w:t>
      </w:r>
      <w:r w:rsidRPr="00EF1E18">
        <w:t xml:space="preserve"> </w:t>
      </w:r>
      <w:r w:rsidRPr="00EF1E18">
        <w:rPr>
          <w:rStyle w:val="Code"/>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2007" w:name="_Toc187861929"/>
      <w:r w:rsidRPr="006436AF">
        <w:t>13.2.3.7</w:t>
      </w:r>
      <w:r w:rsidRPr="006436AF">
        <w:tab/>
        <w:t>Seek</w:t>
      </w:r>
      <w:bookmarkEnd w:id="2001"/>
      <w:bookmarkEnd w:id="2002"/>
      <w:bookmarkEnd w:id="2003"/>
      <w:bookmarkEnd w:id="2004"/>
      <w:bookmarkEnd w:id="2005"/>
      <w:bookmarkEnd w:id="2007"/>
    </w:p>
    <w:p w14:paraId="7020915D" w14:textId="77777777" w:rsidR="00D10CDC" w:rsidRPr="006436AF" w:rsidRDefault="00D10CDC" w:rsidP="00D10CDC">
      <w:bookmarkStart w:id="2008"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2009" w:name="_CRTable13_2_3_71"/>
      <w:bookmarkStart w:id="2010" w:name="_MCCTEMPBM_CRPT71130605___7"/>
      <w:bookmarkEnd w:id="2008"/>
      <w:r w:rsidRPr="00EF1E18">
        <w:t>The following pre-conditions apply:</w:t>
      </w:r>
    </w:p>
    <w:p w14:paraId="2FBDCE43" w14:textId="77777777" w:rsidR="006570E5" w:rsidRPr="00EF1E18" w:rsidRDefault="006570E5" w:rsidP="006570E5">
      <w:pPr>
        <w:ind w:left="720" w:hanging="360"/>
      </w:pPr>
      <w:bookmarkStart w:id="2011" w:name="_MCCTEMPBM_CRPT71130603___2"/>
      <w:r w:rsidRPr="00EF1E18">
        <w:t>-</w:t>
      </w:r>
      <w:r w:rsidRPr="00EF1E18">
        <w:tab/>
        <w:t>The Media</w:t>
      </w:r>
      <w:r>
        <w:t xml:space="preserve"> </w:t>
      </w:r>
      <w:r w:rsidRPr="00EF1E18">
        <w:t xml:space="preserve">Player is in </w:t>
      </w:r>
      <w:r w:rsidRPr="00EF1E18">
        <w:rPr>
          <w:rStyle w:val="Code"/>
        </w:rPr>
        <w:t>INITIALIZED</w:t>
      </w:r>
      <w:r w:rsidRPr="00EF1E18">
        <w:t xml:space="preserve">, </w:t>
      </w:r>
      <w:r w:rsidRPr="00EF1E18">
        <w:rPr>
          <w:rStyle w:val="Code"/>
        </w:rPr>
        <w:t>READY</w:t>
      </w:r>
      <w:r w:rsidRPr="00EF1E18">
        <w:t xml:space="preserve">, </w:t>
      </w:r>
      <w:r w:rsidRPr="00EF1E18">
        <w:rPr>
          <w:rStyle w:val="Code"/>
        </w:rPr>
        <w:t>PRELOADED</w:t>
      </w:r>
      <w:r w:rsidRPr="00EF1E18">
        <w:t xml:space="preserve"> or </w:t>
      </w:r>
      <w:r w:rsidRPr="00EF1E18">
        <w:rPr>
          <w:rStyle w:val="Code"/>
        </w:rPr>
        <w:t>PAUSED</w:t>
      </w:r>
      <w:r w:rsidRPr="00EF1E18">
        <w:t xml:space="preserve"> state.</w:t>
      </w:r>
    </w:p>
    <w:p w14:paraId="1F9EA547" w14:textId="2006A9D0" w:rsidR="006570E5" w:rsidRPr="00EF1E18" w:rsidRDefault="006570E5" w:rsidP="006570E5">
      <w:bookmarkStart w:id="2012" w:name="_MCCTEMPBM_CRPT71130604___7"/>
      <w:bookmarkEnd w:id="2011"/>
      <w:r>
        <w:t>The</w:t>
      </w:r>
      <w:r w:rsidRPr="00EF1E18">
        <w:t xml:space="preserve"> </w:t>
      </w:r>
      <w:bookmarkStart w:id="2013" w:name="MCCQCTEMPBM_00000057"/>
      <w:r w:rsidRPr="00EF1E18">
        <w:rPr>
          <w:rStyle w:val="CodeMethod"/>
        </w:rPr>
        <w:t>seek()</w:t>
      </w:r>
      <w:bookmarkEnd w:id="2013"/>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2012"/>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r w:rsidRPr="006436AF">
        <w:t xml:space="preserve">Table </w:t>
      </w:r>
      <w:bookmarkEnd w:id="2009"/>
      <w:r w:rsidRPr="006436AF">
        <w:t xml:space="preserve">13.2.3.7-1: </w:t>
      </w:r>
      <w:r>
        <w:t>Input p</w:t>
      </w:r>
      <w:r w:rsidRPr="006436AF">
        <w:t xml:space="preserve">arameters </w:t>
      </w:r>
      <w:r>
        <w:t>of</w:t>
      </w:r>
      <w:r w:rsidRPr="006436AF">
        <w:t xml:space="preserve"> </w:t>
      </w:r>
      <w:bookmarkStart w:id="2014" w:name="MCCQCTEMPBM_00000058"/>
      <w:r w:rsidRPr="006436AF">
        <w:rPr>
          <w:rStyle w:val="CodeMethod"/>
        </w:rPr>
        <w:t>seek()</w:t>
      </w:r>
      <w:bookmarkEnd w:id="2014"/>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2010"/>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6436AF" w:rsidRDefault="00D10CDC" w:rsidP="002E2BF2">
            <w:pPr>
              <w:pStyle w:val="TAL"/>
              <w:rPr>
                <w:rStyle w:val="Code"/>
              </w:rPr>
            </w:pPr>
            <w:proofErr w:type="spellStart"/>
            <w:r w:rsidRPr="1954EBF5">
              <w:rPr>
                <w:rStyle w:val="Code"/>
              </w:rPr>
              <w:t>sessionId</w:t>
            </w:r>
            <w:proofErr w:type="spellEnd"/>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6436AF" w:rsidRDefault="00D10CDC" w:rsidP="002E2BF2">
            <w:pPr>
              <w:pStyle w:val="TAL"/>
              <w:rPr>
                <w:rStyle w:val="Code"/>
              </w:rPr>
            </w:pPr>
            <w:proofErr w:type="spellStart"/>
            <w:r w:rsidRPr="1954EBF5">
              <w:rPr>
                <w:rStyle w:val="Code"/>
              </w:rPr>
              <w:t>urlOrMPD</w:t>
            </w:r>
            <w:proofErr w:type="spellEnd"/>
          </w:p>
        </w:tc>
        <w:tc>
          <w:tcPr>
            <w:tcW w:w="956" w:type="pct"/>
            <w:hideMark/>
          </w:tcPr>
          <w:p w14:paraId="025D45FF" w14:textId="77777777" w:rsidR="00D10CDC" w:rsidRPr="006436AF" w:rsidRDefault="00D10CDC" w:rsidP="002E2BF2">
            <w:pPr>
              <w:pStyle w:val="TAL"/>
              <w:rPr>
                <w:rStyle w:val="URLchar"/>
              </w:rPr>
            </w:pPr>
            <w:bookmarkStart w:id="2015" w:name="_MCCTEMPBM_CRPT71130606___7"/>
            <w:bookmarkStart w:id="2016" w:name="MCCQCTEMPBM_00000059"/>
            <w:r w:rsidRPr="1954EBF5">
              <w:rPr>
                <w:rStyle w:val="URLchar"/>
              </w:rPr>
              <w:t>string | Object</w:t>
            </w:r>
            <w:bookmarkEnd w:id="2015"/>
            <w:bookmarkEnd w:id="2016"/>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6436AF" w:rsidRDefault="00D10CDC" w:rsidP="002E2BF2">
            <w:pPr>
              <w:pStyle w:val="TAL"/>
              <w:rPr>
                <w:rStyle w:val="Code"/>
              </w:rPr>
            </w:pPr>
            <w:proofErr w:type="spellStart"/>
            <w:r w:rsidRPr="1954EBF5">
              <w:rPr>
                <w:rStyle w:val="Code"/>
              </w:rPr>
              <w:t>mediaTime</w:t>
            </w:r>
            <w:proofErr w:type="spellEnd"/>
          </w:p>
        </w:tc>
        <w:tc>
          <w:tcPr>
            <w:tcW w:w="956" w:type="pct"/>
          </w:tcPr>
          <w:p w14:paraId="360B71F6" w14:textId="77777777" w:rsidR="00D10CDC" w:rsidRPr="006436AF" w:rsidRDefault="00D10CDC" w:rsidP="002E2BF2">
            <w:pPr>
              <w:pStyle w:val="TAL"/>
              <w:rPr>
                <w:rStyle w:val="URLchar"/>
                <w:rFonts w:eastAsia="MS Mincho"/>
              </w:rPr>
            </w:pPr>
            <w:bookmarkStart w:id="2017" w:name="_MCCTEMPBM_CRPT71130607___7"/>
            <w:r w:rsidRPr="1954EBF5">
              <w:rPr>
                <w:rStyle w:val="URLchar"/>
              </w:rPr>
              <w:t>Unsigned integer</w:t>
            </w:r>
            <w:bookmarkEnd w:id="2017"/>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2018" w:name="_CR13_2_3_8"/>
      <w:bookmarkStart w:id="2019" w:name="_Toc68899703"/>
      <w:bookmarkStart w:id="2020" w:name="_Toc71214454"/>
      <w:bookmarkStart w:id="2021" w:name="_Toc71722128"/>
      <w:bookmarkStart w:id="2022" w:name="_Toc74859180"/>
      <w:bookmarkStart w:id="2023" w:name="_Toc155355316"/>
      <w:bookmarkEnd w:id="2018"/>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2024" w:name="_MCCTEMPBM_CRPT71130608___7"/>
      <w:r w:rsidRPr="00EF1E18">
        <w:t>-</w:t>
      </w:r>
      <w:r w:rsidRPr="00EF1E18">
        <w:tab/>
        <w:t xml:space="preserve">If in </w:t>
      </w:r>
      <w:r w:rsidRPr="00EF1E18">
        <w:rPr>
          <w:rStyle w:val="Code"/>
        </w:rPr>
        <w:t>INITIALIZED</w:t>
      </w:r>
      <w:r w:rsidRPr="00EF1E18">
        <w:t xml:space="preserve"> state, the </w:t>
      </w:r>
      <w:bookmarkStart w:id="2025" w:name="MCCQCTEMPBM_00000060"/>
      <w:r w:rsidRPr="00EF1E18">
        <w:rPr>
          <w:rStyle w:val="CodeMethod"/>
        </w:rPr>
        <w:t>attach()</w:t>
      </w:r>
      <w:bookmarkEnd w:id="2025"/>
      <w:r w:rsidRPr="00EF1E18">
        <w:t xml:space="preserve"> method </w:t>
      </w:r>
      <w:r>
        <w:t xml:space="preserve">(see clause 13.2.3.3) </w:t>
      </w:r>
      <w:r w:rsidRPr="00EF1E18">
        <w:t xml:space="preserve">is </w:t>
      </w:r>
      <w:r>
        <w:t>invoked internally, passing the</w:t>
      </w:r>
      <w:r w:rsidRPr="00EF1E18">
        <w:t xml:space="preserve"> value of the </w:t>
      </w:r>
      <w:proofErr w:type="spellStart"/>
      <w:r w:rsidRPr="00EF1E18">
        <w:rPr>
          <w:rStyle w:val="Codechar0"/>
        </w:rPr>
        <w:t>urlOrMPD</w:t>
      </w:r>
      <w:proofErr w:type="spellEnd"/>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proofErr w:type="spellStart"/>
      <w:r w:rsidRPr="00EF1E18">
        <w:rPr>
          <w:rStyle w:val="CodeMethod"/>
        </w:rPr>
        <w:t>mediaTime</w:t>
      </w:r>
      <w:proofErr w:type="spellEnd"/>
      <w:r w:rsidRPr="00EF1E18">
        <w:t xml:space="preserve"> is not accessible</w:t>
      </w:r>
      <w:r>
        <w:t>,</w:t>
      </w:r>
      <w:r w:rsidRPr="00EF1E18">
        <w:t xml:space="preserve"> an </w:t>
      </w:r>
      <w:r w:rsidRPr="00EF1E18">
        <w:rPr>
          <w:rStyle w:val="Code"/>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proofErr w:type="spellStart"/>
      <w:r w:rsidRPr="00EF1E18">
        <w:rPr>
          <w:rStyle w:val="CodeMethod"/>
        </w:rPr>
        <w:t>mediaTime</w:t>
      </w:r>
      <w:proofErr w:type="spellEnd"/>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F1E18">
        <w:rPr>
          <w:rStyle w:val="Code"/>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2024"/>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2026" w:name="_Toc187861930"/>
      <w:r>
        <w:t>13.2.3.7A</w:t>
      </w:r>
      <w:r>
        <w:tab/>
        <w:t>Download and store</w:t>
      </w:r>
      <w:bookmarkEnd w:id="2026"/>
    </w:p>
    <w:p w14:paraId="798DE620" w14:textId="77777777" w:rsidR="006570E5" w:rsidRPr="00EF1E18" w:rsidRDefault="006570E5" w:rsidP="006570E5">
      <w:pPr>
        <w:keepNext/>
      </w:pPr>
      <w:r w:rsidRPr="00EF1E18">
        <w:t xml:space="preserve">This clause defines the </w:t>
      </w:r>
      <w:proofErr w:type="spellStart"/>
      <w:r w:rsidRPr="00EF1E18">
        <w:rPr>
          <w:rStyle w:val="CodeMethod"/>
        </w:rPr>
        <w:t>downloadAndStore</w:t>
      </w:r>
      <w:proofErr w:type="spellEnd"/>
      <w:r w:rsidRPr="00EF1E18">
        <w:rPr>
          <w:rStyle w:val="CodeMethod"/>
        </w:rPr>
        <w:t>()</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0"/>
        </w:rPr>
        <w:t>INITIALIZED</w:t>
      </w:r>
      <w:r w:rsidRPr="00EF1E18">
        <w:t xml:space="preserve"> or </w:t>
      </w:r>
      <w:r w:rsidRPr="00EF1E18">
        <w:rPr>
          <w:rStyle w:val="Codechar0"/>
        </w:rPr>
        <w:t>READY</w:t>
      </w:r>
      <w:r w:rsidRPr="00EF1E18">
        <w:t xml:space="preserve"> state.</w:t>
      </w:r>
    </w:p>
    <w:p w14:paraId="58C1F2DC" w14:textId="77777777" w:rsidR="006570E5" w:rsidRPr="00EF1E18" w:rsidRDefault="006570E5" w:rsidP="006570E5">
      <w:r>
        <w:t>The</w:t>
      </w:r>
      <w:r w:rsidRPr="00EF1E18">
        <w:t xml:space="preserve"> </w:t>
      </w:r>
      <w:proofErr w:type="spellStart"/>
      <w:r w:rsidRPr="00EF1E18">
        <w:rPr>
          <w:rStyle w:val="CodeMethod"/>
        </w:rPr>
        <w:t>downloadAndStore</w:t>
      </w:r>
      <w:proofErr w:type="spellEnd"/>
      <w:r w:rsidRPr="00EF1E18">
        <w:rPr>
          <w:rStyle w:val="CodeMethod"/>
        </w:rPr>
        <w:t>()</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t>The input parameters of the method are specified in table 13.2.3.</w:t>
      </w:r>
      <w:r>
        <w:t>5</w:t>
      </w:r>
      <w:r w:rsidRPr="00EF1E18">
        <w:t>A-1.</w:t>
      </w:r>
    </w:p>
    <w:p w14:paraId="37BA2303" w14:textId="77777777" w:rsidR="006570E5" w:rsidRPr="00EF1E18" w:rsidRDefault="006570E5" w:rsidP="006570E5">
      <w:pPr>
        <w:pStyle w:val="TH"/>
      </w:pPr>
      <w:r w:rsidRPr="00EF1E18">
        <w:t>Table 13.2.3.</w:t>
      </w:r>
      <w:r>
        <w:t>7</w:t>
      </w:r>
      <w:r w:rsidRPr="00EF1E18">
        <w:t xml:space="preserve">A-1: Input parameters of </w:t>
      </w:r>
      <w:proofErr w:type="spellStart"/>
      <w:r w:rsidRPr="00EF1E18">
        <w:rPr>
          <w:rStyle w:val="CodeMethod"/>
        </w:rPr>
        <w:t>downloadAndStore</w:t>
      </w:r>
      <w:proofErr w:type="spellEnd"/>
      <w:r w:rsidRPr="00EF1E18">
        <w:rPr>
          <w:rStyle w:val="CodeMethod"/>
        </w:rPr>
        <w:t>()</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0"/>
              </w:rPr>
            </w:pPr>
            <w:proofErr w:type="spellStart"/>
            <w:r w:rsidRPr="00EF1E18">
              <w:rPr>
                <w:rStyle w:val="Codechar0"/>
              </w:rPr>
              <w:t>sessionId</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0"/>
              </w:rPr>
            </w:pPr>
            <w:proofErr w:type="spellStart"/>
            <w:r w:rsidRPr="00EF1E18">
              <w:rPr>
                <w:rStyle w:val="Codechar0"/>
              </w:rPr>
              <w:t>url</w:t>
            </w:r>
            <w:proofErr w:type="spellEnd"/>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0"/>
              </w:rPr>
            </w:pPr>
            <w:proofErr w:type="spellStart"/>
            <w:r>
              <w:rPr>
                <w:rStyle w:val="Codechar0"/>
              </w:rPr>
              <w:t>serviceComponents</w:t>
            </w:r>
            <w:proofErr w:type="spellEnd"/>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0"/>
              </w:rPr>
            </w:pPr>
            <w:r w:rsidRPr="00EF1E18">
              <w:rPr>
                <w:rStyle w:val="Codechar0"/>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proofErr w:type="spellStart"/>
            <w:r w:rsidRPr="00EF1E18">
              <w:rPr>
                <w:rStyle w:val="Datatypechar"/>
                <w:rFonts w:eastAsia="MS Mincho"/>
              </w:rPr>
              <w:t>boolean</w:t>
            </w:r>
            <w:proofErr w:type="spellEnd"/>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0"/>
              </w:rPr>
            </w:pPr>
            <w:r w:rsidRPr="00EF1E18">
              <w:rPr>
                <w:rStyle w:val="Codechar0"/>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proofErr w:type="spellStart"/>
            <w:r w:rsidRPr="00EF1E18">
              <w:rPr>
                <w:rStyle w:val="Datatypechar"/>
                <w:rFonts w:eastAsia="MS Mincho"/>
              </w:rPr>
              <w:t>dateTime</w:t>
            </w:r>
            <w:proofErr w:type="spellEnd"/>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0"/>
              </w:rPr>
            </w:pPr>
            <w:r w:rsidRPr="00EF1E18">
              <w:rPr>
                <w:rStyle w:val="Codechar0"/>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proofErr w:type="spellStart"/>
            <w:r w:rsidRPr="00EF1E18">
              <w:rPr>
                <w:rStyle w:val="Datatypechar"/>
                <w:rFonts w:eastAsia="MS Mincho"/>
              </w:rPr>
              <w:t>dateTime</w:t>
            </w:r>
            <w:proofErr w:type="spellEnd"/>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0"/>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r w:rsidRPr="00EF1E18">
        <w:t>Table 13.2.3.</w:t>
      </w:r>
      <w:r>
        <w:t>7</w:t>
      </w:r>
      <w:r w:rsidRPr="00EF1E18">
        <w:t>A-</w:t>
      </w:r>
      <w:r>
        <w:t>2</w:t>
      </w:r>
      <w:r w:rsidRPr="00EF1E18">
        <w:t xml:space="preserve">: Output parameter of </w:t>
      </w:r>
      <w:proofErr w:type="spellStart"/>
      <w:r w:rsidRPr="00EF1E18">
        <w:rPr>
          <w:rStyle w:val="CodeMethod"/>
        </w:rPr>
        <w:t>downloadAndStore</w:t>
      </w:r>
      <w:proofErr w:type="spellEnd"/>
      <w:r w:rsidRPr="00EF1E18">
        <w:rPr>
          <w:rStyle w:val="CodeMethod"/>
        </w:rPr>
        <w:t>()</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F1E18" w:rsidRDefault="006570E5" w:rsidP="00510369">
            <w:pPr>
              <w:pStyle w:val="TAL"/>
              <w:keepNext w:val="0"/>
              <w:rPr>
                <w:rStyle w:val="Code"/>
              </w:rPr>
            </w:pPr>
            <w:r w:rsidRPr="00EF1E18">
              <w:rPr>
                <w:rStyle w:val="Code"/>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F1E18">
        <w:rPr>
          <w:rStyle w:val="Code"/>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proofErr w:type="spellStart"/>
      <w:r w:rsidRPr="00EF1E18">
        <w:rPr>
          <w:rStyle w:val="Codechar0"/>
        </w:rPr>
        <w:t>urlOrMPD</w:t>
      </w:r>
      <w:proofErr w:type="spellEnd"/>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Pr>
          <w:rStyle w:val="Code"/>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t>-</w:t>
      </w:r>
      <w:r w:rsidRPr="00EF1E18">
        <w:tab/>
      </w:r>
      <w:r>
        <w:t>When the download completes (either successfully or unsuccessfully) t</w:t>
      </w:r>
      <w:r w:rsidRPr="00EF1E18">
        <w:t xml:space="preserve">he Media Player </w:t>
      </w:r>
      <w:r>
        <w:t>transitions to the</w:t>
      </w:r>
      <w:r w:rsidRPr="00EF1E18">
        <w:t xml:space="preserve"> </w:t>
      </w:r>
      <w:r>
        <w:rPr>
          <w:rStyle w:val="Code"/>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2027" w:name="_Toc187861931"/>
      <w:r w:rsidRPr="006436AF">
        <w:t>13.2.3.8</w:t>
      </w:r>
      <w:r w:rsidRPr="006436AF">
        <w:tab/>
        <w:t>Reset</w:t>
      </w:r>
      <w:bookmarkEnd w:id="2019"/>
      <w:bookmarkEnd w:id="2020"/>
      <w:bookmarkEnd w:id="2021"/>
      <w:bookmarkEnd w:id="2022"/>
      <w:bookmarkEnd w:id="2023"/>
      <w:bookmarkEnd w:id="2027"/>
    </w:p>
    <w:p w14:paraId="5B029DA9" w14:textId="77777777" w:rsidR="00D10CDC" w:rsidRPr="006436AF" w:rsidRDefault="00D10CDC" w:rsidP="00D10CDC">
      <w:pPr>
        <w:keepNext/>
      </w:pPr>
      <w:bookmarkStart w:id="2028" w:name="_MCCTEMPBM_CRPT71130609___7"/>
      <w:r w:rsidRPr="006436AF">
        <w:t xml:space="preserve">This clause defines the </w:t>
      </w:r>
      <w:r w:rsidRPr="006436AF">
        <w:rPr>
          <w:rStyle w:val="CodeMethod"/>
        </w:rPr>
        <w:t>reset()</w:t>
      </w:r>
      <w:r w:rsidRPr="006436AF">
        <w:t xml:space="preserve"> method.</w:t>
      </w:r>
    </w:p>
    <w:bookmarkEnd w:id="2028"/>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2029" w:name="_MCCTEMPBM_CRPT71130610___2"/>
      <w:r w:rsidRPr="006436AF">
        <w:t>-</w:t>
      </w:r>
      <w:r w:rsidRPr="006436AF">
        <w:tab/>
        <w:t>The Media Player may be in any state.</w:t>
      </w:r>
    </w:p>
    <w:p w14:paraId="6B4DA447" w14:textId="6DF518B7" w:rsidR="006570E5" w:rsidRPr="00EF1E18" w:rsidRDefault="006570E5" w:rsidP="006570E5">
      <w:bookmarkStart w:id="2030" w:name="_MCCTEMPBM_CRPT71130611___7"/>
      <w:bookmarkEnd w:id="2029"/>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2030"/>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bookmarkStart w:id="2031" w:name="_CRTable13_2_3_81"/>
      <w:r w:rsidRPr="006436AF">
        <w:t>Table</w:t>
      </w:r>
      <w:r>
        <w:t> </w:t>
      </w:r>
      <w:bookmarkEnd w:id="2031"/>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6436AF" w:rsidRDefault="00D10CDC" w:rsidP="002E2BF2">
            <w:pPr>
              <w:pStyle w:val="TAL"/>
              <w:keepNext w:val="0"/>
              <w:rPr>
                <w:rStyle w:val="Code"/>
              </w:rPr>
            </w:pPr>
            <w:proofErr w:type="spellStart"/>
            <w:r w:rsidRPr="1954EBF5">
              <w:rPr>
                <w:rStyle w:val="Code"/>
              </w:rPr>
              <w:t>sessionId</w:t>
            </w:r>
            <w:proofErr w:type="spellEnd"/>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2032" w:name="_CR13_2_3_9"/>
      <w:bookmarkStart w:id="2033" w:name="_Toc68899704"/>
      <w:bookmarkStart w:id="2034" w:name="_Toc71214455"/>
      <w:bookmarkStart w:id="2035" w:name="_Toc71722129"/>
      <w:bookmarkStart w:id="2036" w:name="_Toc74859181"/>
      <w:bookmarkStart w:id="2037" w:name="_Toc155355317"/>
      <w:bookmarkEnd w:id="2032"/>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2038"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F1E18">
        <w:rPr>
          <w:rStyle w:val="Code"/>
        </w:rPr>
        <w:t>INITIALIZED</w:t>
      </w:r>
      <w:r w:rsidRPr="00EF1E18">
        <w:t xml:space="preserve"> state.</w:t>
      </w:r>
    </w:p>
    <w:bookmarkEnd w:id="2038"/>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2039" w:name="_Toc187861932"/>
      <w:r w:rsidRPr="006436AF">
        <w:t>13.2.3.9</w:t>
      </w:r>
      <w:r w:rsidRPr="006436AF">
        <w:tab/>
        <w:t>Destroy</w:t>
      </w:r>
      <w:bookmarkEnd w:id="2033"/>
      <w:bookmarkEnd w:id="2034"/>
      <w:bookmarkEnd w:id="2035"/>
      <w:bookmarkEnd w:id="2036"/>
      <w:bookmarkEnd w:id="2037"/>
      <w:bookmarkEnd w:id="2039"/>
    </w:p>
    <w:p w14:paraId="57630F91" w14:textId="77777777" w:rsidR="00D10CDC" w:rsidRPr="006436AF" w:rsidRDefault="00D10CDC" w:rsidP="00D10CDC">
      <w:pPr>
        <w:keepNext/>
      </w:pPr>
      <w:bookmarkStart w:id="2040" w:name="_MCCTEMPBM_CRPT71130613___7"/>
      <w:r w:rsidRPr="006436AF">
        <w:t xml:space="preserve">This clause defines </w:t>
      </w:r>
      <w:r w:rsidRPr="006436AF">
        <w:rPr>
          <w:rStyle w:val="CodeMethod"/>
        </w:rPr>
        <w:t>destroy()</w:t>
      </w:r>
      <w:r w:rsidRPr="006436AF">
        <w:t xml:space="preserve"> method.</w:t>
      </w:r>
    </w:p>
    <w:bookmarkEnd w:id="2040"/>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2041" w:name="_MCCTEMPBM_CRPT71130614___2"/>
      <w:r w:rsidRPr="006436AF">
        <w:t>-</w:t>
      </w:r>
      <w:r w:rsidRPr="006436AF">
        <w:tab/>
        <w:t>The Media Player may be in any state.</w:t>
      </w:r>
    </w:p>
    <w:p w14:paraId="59FA95C2" w14:textId="4BD53F2D" w:rsidR="006570E5" w:rsidRPr="00EF1E18" w:rsidRDefault="006570E5" w:rsidP="006570E5">
      <w:bookmarkStart w:id="2042" w:name="_MCCTEMPBM_CRPT71130615___7"/>
      <w:bookmarkEnd w:id="2041"/>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2042"/>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bookmarkStart w:id="2043" w:name="_CRTable13_2_3_891"/>
      <w:r w:rsidRPr="006436AF">
        <w:t>Table</w:t>
      </w:r>
      <w:r>
        <w:t> </w:t>
      </w:r>
      <w:bookmarkEnd w:id="2043"/>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6436AF" w:rsidRDefault="00D10CDC" w:rsidP="002E2BF2">
            <w:pPr>
              <w:pStyle w:val="TAL"/>
              <w:keepNext w:val="0"/>
              <w:rPr>
                <w:rStyle w:val="Code"/>
              </w:rPr>
            </w:pPr>
            <w:proofErr w:type="spellStart"/>
            <w:r w:rsidRPr="1954EBF5">
              <w:rPr>
                <w:rStyle w:val="Code"/>
              </w:rPr>
              <w:t>sessionId</w:t>
            </w:r>
            <w:proofErr w:type="spellEnd"/>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2044" w:name="_CR13_2_4"/>
      <w:bookmarkStart w:id="2045" w:name="_Toc68899705"/>
      <w:bookmarkStart w:id="2046" w:name="_Toc71214456"/>
      <w:bookmarkStart w:id="2047" w:name="_Toc71722130"/>
      <w:bookmarkStart w:id="2048" w:name="_Toc74859182"/>
      <w:bookmarkStart w:id="2049" w:name="_Toc155355318"/>
      <w:bookmarkEnd w:id="2044"/>
      <w:r w:rsidRPr="00EF1E18">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2050"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F1E18">
        <w:rPr>
          <w:rStyle w:val="Code"/>
        </w:rPr>
        <w:t>IDLE</w:t>
      </w:r>
      <w:r w:rsidRPr="00EF1E18">
        <w:t xml:space="preserve"> state.</w:t>
      </w:r>
    </w:p>
    <w:bookmarkEnd w:id="2050"/>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2051" w:name="_Toc187861933"/>
      <w:r w:rsidRPr="006436AF">
        <w:t>13.2.4</w:t>
      </w:r>
      <w:r w:rsidRPr="006436AF">
        <w:tab/>
        <w:t>Configurations and settings API</w:t>
      </w:r>
      <w:bookmarkEnd w:id="2045"/>
      <w:bookmarkEnd w:id="2046"/>
      <w:bookmarkEnd w:id="2047"/>
      <w:bookmarkEnd w:id="2048"/>
      <w:bookmarkEnd w:id="2049"/>
      <w:bookmarkEnd w:id="2051"/>
    </w:p>
    <w:p w14:paraId="7E74DFC7" w14:textId="7E6E94A4" w:rsidR="00D10CDC" w:rsidRPr="006436AF" w:rsidRDefault="00D10CDC" w:rsidP="00D10CDC">
      <w:pPr>
        <w:keepNext/>
      </w:pPr>
      <w:r w:rsidRPr="006436AF">
        <w:t xml:space="preserve">DASH streaming </w:t>
      </w:r>
      <w:r>
        <w:t xml:space="preserve">for a particular downlink media delivery session </w:t>
      </w:r>
      <w:r w:rsidRPr="006436AF">
        <w:t xml:space="preserve">may be configured </w:t>
      </w:r>
      <w:r>
        <w:t xml:space="preserve">by the 5GMSd-Aware Application at reference point M7d or by the Media Session Handler at reference point M11d </w:t>
      </w:r>
      <w:r w:rsidRPr="006436AF">
        <w:t xml:space="preserve">with the parameters provided in </w:t>
      </w:r>
      <w:r>
        <w:t>t</w:t>
      </w:r>
      <w:r w:rsidRPr="006436AF">
        <w:t>able</w:t>
      </w:r>
      <w:r>
        <w:t> </w:t>
      </w:r>
      <w:r w:rsidRPr="006436AF">
        <w:t>13.2.4-1. Note that these parameters may be set and they may also be observed.</w:t>
      </w:r>
    </w:p>
    <w:p w14:paraId="64B9E2E8" w14:textId="77777777" w:rsidR="00D10CDC" w:rsidRPr="006436AF" w:rsidRDefault="00D10CDC" w:rsidP="00D10CDC">
      <w:pPr>
        <w:pStyle w:val="TH"/>
      </w:pPr>
      <w:bookmarkStart w:id="2052" w:name="_CRTable13_2_41"/>
      <w:r>
        <w:t xml:space="preserve">Table </w:t>
      </w:r>
      <w:bookmarkEnd w:id="2052"/>
      <w:r>
        <w:t>13.2.4-1: Media Player Configuration API</w:t>
      </w:r>
    </w:p>
    <w:tbl>
      <w:tblPr>
        <w:tblStyle w:val="TableGrid"/>
        <w:tblW w:w="9631" w:type="dxa"/>
        <w:tblLook w:val="04A0" w:firstRow="1" w:lastRow="0" w:firstColumn="1" w:lastColumn="0" w:noHBand="0" w:noVBand="1"/>
      </w:tblPr>
      <w:tblGrid>
        <w:gridCol w:w="222"/>
        <w:gridCol w:w="1905"/>
        <w:gridCol w:w="1696"/>
        <w:gridCol w:w="5808"/>
      </w:tblGrid>
      <w:tr w:rsidR="00D10CDC" w:rsidRPr="006436AF" w14:paraId="2160EBEA" w14:textId="77777777" w:rsidTr="002E2BF2">
        <w:tc>
          <w:tcPr>
            <w:tcW w:w="2127" w:type="dxa"/>
            <w:gridSpan w:val="2"/>
            <w:shd w:val="clear" w:color="auto" w:fill="BFBFBF" w:themeFill="background1" w:themeFillShade="BF"/>
          </w:tcPr>
          <w:p w14:paraId="4A42C3CF" w14:textId="77777777" w:rsidR="00D10CDC" w:rsidRPr="006436AF" w:rsidRDefault="00D10CDC" w:rsidP="002E2BF2">
            <w:pPr>
              <w:pStyle w:val="TAH"/>
            </w:pPr>
            <w:r w:rsidRPr="006436AF">
              <w:t>Status</w:t>
            </w:r>
          </w:p>
        </w:tc>
        <w:tc>
          <w:tcPr>
            <w:tcW w:w="1696" w:type="dxa"/>
            <w:shd w:val="clear" w:color="auto" w:fill="BFBFBF" w:themeFill="background1" w:themeFillShade="BF"/>
          </w:tcPr>
          <w:p w14:paraId="7E5EBAC1" w14:textId="77777777" w:rsidR="00D10CDC" w:rsidRPr="006436AF" w:rsidRDefault="00D10CDC" w:rsidP="002E2BF2">
            <w:pPr>
              <w:pStyle w:val="TAH"/>
            </w:pPr>
            <w:r w:rsidRPr="006436AF">
              <w:t>Type</w:t>
            </w:r>
          </w:p>
        </w:tc>
        <w:tc>
          <w:tcPr>
            <w:tcW w:w="5808" w:type="dxa"/>
            <w:shd w:val="clear" w:color="auto" w:fill="BFBFBF" w:themeFill="background1" w:themeFillShade="BF"/>
          </w:tcPr>
          <w:p w14:paraId="132F8729" w14:textId="77777777" w:rsidR="00D10CDC" w:rsidRPr="006436AF" w:rsidRDefault="00D10CDC" w:rsidP="002E2BF2">
            <w:pPr>
              <w:pStyle w:val="TAH"/>
            </w:pPr>
            <w:r w:rsidRPr="006436AF">
              <w:t>Definition</w:t>
            </w:r>
          </w:p>
        </w:tc>
      </w:tr>
      <w:tr w:rsidR="00D10CDC" w:rsidRPr="006436AF" w14:paraId="52E91052" w14:textId="77777777" w:rsidTr="002E2BF2">
        <w:tc>
          <w:tcPr>
            <w:tcW w:w="2127" w:type="dxa"/>
            <w:gridSpan w:val="2"/>
          </w:tcPr>
          <w:p w14:paraId="1E473671" w14:textId="77777777" w:rsidR="00D10CDC" w:rsidRPr="006436AF" w:rsidRDefault="00D10CDC" w:rsidP="002E2BF2">
            <w:pPr>
              <w:pStyle w:val="TAL"/>
              <w:rPr>
                <w:rStyle w:val="Code"/>
              </w:rPr>
            </w:pPr>
            <w:proofErr w:type="spellStart"/>
            <w:r w:rsidRPr="1954EBF5">
              <w:rPr>
                <w:rStyle w:val="Code"/>
              </w:rPr>
              <w:t>sessionId</w:t>
            </w:r>
            <w:proofErr w:type="spellEnd"/>
          </w:p>
        </w:tc>
        <w:tc>
          <w:tcPr>
            <w:tcW w:w="1696" w:type="dxa"/>
          </w:tcPr>
          <w:p w14:paraId="2D005D00" w14:textId="77777777" w:rsidR="00D10CDC" w:rsidRPr="006436AF" w:rsidRDefault="00D10CDC" w:rsidP="002E2BF2">
            <w:pPr>
              <w:pStyle w:val="TAL"/>
              <w:rPr>
                <w:rStyle w:val="Datatypechar"/>
              </w:rPr>
            </w:pPr>
            <w:r>
              <w:rPr>
                <w:rStyle w:val="Datatypechar"/>
              </w:rPr>
              <w:t>string</w:t>
            </w:r>
          </w:p>
        </w:tc>
        <w:tc>
          <w:tcPr>
            <w:tcW w:w="5808" w:type="dxa"/>
          </w:tcPr>
          <w:p w14:paraId="01FC9B93" w14:textId="77777777" w:rsidR="00D10CDC" w:rsidRPr="006436AF" w:rsidRDefault="00D10CDC" w:rsidP="002E2BF2">
            <w:pPr>
              <w:pStyle w:val="TAL"/>
            </w:pPr>
            <w:r>
              <w:t>A media delivery session identifier for the downlink media streaming session that has been initialised using the method specified in clause 13.2.3.2</w:t>
            </w:r>
            <w:r w:rsidRPr="006436AF">
              <w:t>.</w:t>
            </w:r>
          </w:p>
        </w:tc>
      </w:tr>
      <w:tr w:rsidR="00D10CDC" w:rsidRPr="006436AF" w14:paraId="50A83C8E" w14:textId="77777777" w:rsidTr="002E2BF2">
        <w:tc>
          <w:tcPr>
            <w:tcW w:w="2127" w:type="dxa"/>
            <w:gridSpan w:val="2"/>
          </w:tcPr>
          <w:p w14:paraId="5224034A" w14:textId="77777777" w:rsidR="00D10CDC" w:rsidRPr="006436AF" w:rsidRDefault="00D10CDC" w:rsidP="002E2BF2">
            <w:pPr>
              <w:pStyle w:val="TAL"/>
              <w:rPr>
                <w:rStyle w:val="Code"/>
              </w:rPr>
            </w:pPr>
            <w:r w:rsidRPr="006436AF">
              <w:rPr>
                <w:rStyle w:val="Code"/>
              </w:rPr>
              <w:t>source</w:t>
            </w:r>
          </w:p>
        </w:tc>
        <w:tc>
          <w:tcPr>
            <w:tcW w:w="1696" w:type="dxa"/>
          </w:tcPr>
          <w:p w14:paraId="4A9F1522" w14:textId="77777777" w:rsidR="00D10CDC" w:rsidRPr="006436AF" w:rsidRDefault="00D10CDC" w:rsidP="002E2BF2">
            <w:pPr>
              <w:pStyle w:val="TAL"/>
              <w:rPr>
                <w:rStyle w:val="Datatypechar"/>
              </w:rPr>
            </w:pPr>
            <w:bookmarkStart w:id="2053" w:name="_MCCTEMPBM_CRPT71130617___7"/>
            <w:r w:rsidRPr="006436AF">
              <w:rPr>
                <w:rStyle w:val="Datatypechar"/>
              </w:rPr>
              <w:t>Object</w:t>
            </w:r>
            <w:bookmarkEnd w:id="2053"/>
          </w:p>
        </w:tc>
        <w:tc>
          <w:tcPr>
            <w:tcW w:w="5808" w:type="dxa"/>
          </w:tcPr>
          <w:p w14:paraId="53FA9EBB" w14:textId="77777777" w:rsidR="00D10CDC" w:rsidRPr="006436AF" w:rsidRDefault="00D10CDC" w:rsidP="002E2BF2">
            <w:pPr>
              <w:pStyle w:val="TAL"/>
            </w:pPr>
            <w:r w:rsidRPr="006436AF">
              <w:t>Provides the MPD and all contained information.</w:t>
            </w:r>
          </w:p>
        </w:tc>
      </w:tr>
      <w:tr w:rsidR="00D10CDC" w:rsidRPr="006436AF" w14:paraId="29D86596" w14:textId="77777777" w:rsidTr="002E2BF2">
        <w:tc>
          <w:tcPr>
            <w:tcW w:w="2127" w:type="dxa"/>
            <w:gridSpan w:val="2"/>
          </w:tcPr>
          <w:p w14:paraId="6127FE82" w14:textId="77777777" w:rsidR="00D10CDC" w:rsidRPr="006436AF" w:rsidRDefault="00D10CDC" w:rsidP="002E2BF2">
            <w:pPr>
              <w:pStyle w:val="TAL"/>
              <w:rPr>
                <w:rStyle w:val="Code"/>
              </w:rPr>
            </w:pPr>
            <w:proofErr w:type="spellStart"/>
            <w:r w:rsidRPr="1954EBF5">
              <w:rPr>
                <w:rStyle w:val="Code"/>
              </w:rPr>
              <w:t>consumptionMode</w:t>
            </w:r>
            <w:proofErr w:type="spellEnd"/>
          </w:p>
        </w:tc>
        <w:tc>
          <w:tcPr>
            <w:tcW w:w="1696" w:type="dxa"/>
          </w:tcPr>
          <w:p w14:paraId="565BA2C8" w14:textId="77777777" w:rsidR="00D10CDC" w:rsidRPr="006436AF" w:rsidRDefault="00D10CDC" w:rsidP="002E2BF2">
            <w:pPr>
              <w:pStyle w:val="TAL"/>
              <w:rPr>
                <w:rStyle w:val="Datatypechar"/>
              </w:rPr>
            </w:pPr>
            <w:bookmarkStart w:id="2054" w:name="_MCCTEMPBM_CRPT71130618___7"/>
            <w:r w:rsidRPr="006436AF">
              <w:rPr>
                <w:rStyle w:val="Datatypechar"/>
              </w:rPr>
              <w:t>Enum</w:t>
            </w:r>
            <w:bookmarkEnd w:id="2054"/>
          </w:p>
        </w:tc>
        <w:tc>
          <w:tcPr>
            <w:tcW w:w="5808" w:type="dxa"/>
          </w:tcPr>
          <w:p w14:paraId="1480BF88" w14:textId="77777777" w:rsidR="00D10CDC" w:rsidRPr="006436AF" w:rsidRDefault="00D10CDC" w:rsidP="002E2BF2">
            <w:pPr>
              <w:pStyle w:val="TAL"/>
            </w:pPr>
            <w:r w:rsidRPr="006436AF">
              <w:t>Defines two modes:</w:t>
            </w:r>
          </w:p>
          <w:p w14:paraId="2A4074F6" w14:textId="77777777" w:rsidR="00D10CDC" w:rsidRPr="006436AF" w:rsidRDefault="00D10CDC" w:rsidP="002E2BF2">
            <w:pPr>
              <w:pStyle w:val="TALcontinuation"/>
              <w:spacing w:before="60"/>
            </w:pPr>
            <w:r w:rsidRPr="006436AF">
              <w:rPr>
                <w:rStyle w:val="Code"/>
              </w:rPr>
              <w:t>live</w:t>
            </w:r>
            <w:r w:rsidRPr="006436AF">
              <w:t>: in this case the target latency is maintained, if specified in the service description, according to the parameters</w:t>
            </w:r>
          </w:p>
          <w:p w14:paraId="05D3CFD2" w14:textId="77777777" w:rsidR="00D10CDC" w:rsidRPr="006436AF" w:rsidRDefault="00D10CDC" w:rsidP="002E2BF2">
            <w:pPr>
              <w:pStyle w:val="TALcontinuation"/>
              <w:spacing w:before="60"/>
            </w:pPr>
            <w:proofErr w:type="spellStart"/>
            <w:r w:rsidRPr="006436AF">
              <w:rPr>
                <w:rStyle w:val="Code"/>
              </w:rPr>
              <w:t>vod</w:t>
            </w:r>
            <w:proofErr w:type="spellEnd"/>
            <w:r w:rsidRPr="006436AF">
              <w:t>: in this case the latency is set by the application and the latency settings are ignored.</w:t>
            </w:r>
          </w:p>
        </w:tc>
      </w:tr>
      <w:tr w:rsidR="00D10CDC" w:rsidRPr="006436AF" w14:paraId="4DC7174B" w14:textId="77777777" w:rsidTr="002E2BF2">
        <w:tc>
          <w:tcPr>
            <w:tcW w:w="2127" w:type="dxa"/>
            <w:gridSpan w:val="2"/>
          </w:tcPr>
          <w:p w14:paraId="6DBDEB1B" w14:textId="77777777" w:rsidR="00D10CDC" w:rsidRPr="006436AF" w:rsidRDefault="00D10CDC" w:rsidP="002E2BF2">
            <w:pPr>
              <w:pStyle w:val="TAL"/>
              <w:rPr>
                <w:rStyle w:val="Code"/>
              </w:rPr>
            </w:pPr>
            <w:proofErr w:type="spellStart"/>
            <w:r w:rsidRPr="1954EBF5">
              <w:rPr>
                <w:rStyle w:val="Code"/>
              </w:rPr>
              <w:t>maxBufferTime</w:t>
            </w:r>
            <w:proofErr w:type="spellEnd"/>
          </w:p>
        </w:tc>
        <w:tc>
          <w:tcPr>
            <w:tcW w:w="1696" w:type="dxa"/>
          </w:tcPr>
          <w:p w14:paraId="29F14CD1" w14:textId="77777777" w:rsidR="00D10CDC" w:rsidRPr="006436AF" w:rsidRDefault="00D10CDC" w:rsidP="002E2BF2">
            <w:pPr>
              <w:pStyle w:val="TAL"/>
              <w:rPr>
                <w:rStyle w:val="Datatypechar"/>
              </w:rPr>
            </w:pPr>
            <w:bookmarkStart w:id="2055" w:name="_MCCTEMPBM_CRPT71130619___7"/>
            <w:r w:rsidRPr="006436AF">
              <w:rPr>
                <w:rStyle w:val="Datatypechar"/>
              </w:rPr>
              <w:t>Integer</w:t>
            </w:r>
            <w:bookmarkEnd w:id="2055"/>
          </w:p>
        </w:tc>
        <w:tc>
          <w:tcPr>
            <w:tcW w:w="5808" w:type="dxa"/>
          </w:tcPr>
          <w:p w14:paraId="291CB7E2" w14:textId="77777777" w:rsidR="00D10CDC" w:rsidRPr="006436AF" w:rsidRDefault="00D10CDC" w:rsidP="002E2BF2">
            <w:pPr>
              <w:pStyle w:val="TAL"/>
            </w:pPr>
            <w:r w:rsidRPr="006436AF">
              <w:t xml:space="preserve">Maximum buffer time in milliseconds for the service. </w:t>
            </w:r>
          </w:p>
        </w:tc>
      </w:tr>
      <w:tr w:rsidR="00D10CDC" w:rsidRPr="006436AF" w14:paraId="263D6D4B" w14:textId="77777777" w:rsidTr="002E2BF2">
        <w:tc>
          <w:tcPr>
            <w:tcW w:w="2127" w:type="dxa"/>
            <w:gridSpan w:val="2"/>
          </w:tcPr>
          <w:p w14:paraId="69D568F1" w14:textId="77777777" w:rsidR="00D10CDC" w:rsidRPr="006436AF" w:rsidRDefault="00D10CDC" w:rsidP="002E2BF2">
            <w:pPr>
              <w:pStyle w:val="TAL"/>
              <w:rPr>
                <w:rStyle w:val="Code"/>
              </w:rPr>
            </w:pPr>
            <w:proofErr w:type="spellStart"/>
            <w:r w:rsidRPr="1954EBF5">
              <w:rPr>
                <w:rStyle w:val="Code"/>
              </w:rPr>
              <w:t>serviceDescriptionId</w:t>
            </w:r>
            <w:proofErr w:type="spellEnd"/>
          </w:p>
        </w:tc>
        <w:tc>
          <w:tcPr>
            <w:tcW w:w="1696" w:type="dxa"/>
          </w:tcPr>
          <w:p w14:paraId="3B27D771" w14:textId="77777777" w:rsidR="00D10CDC" w:rsidRPr="006436AF" w:rsidRDefault="00D10CDC" w:rsidP="002E2BF2">
            <w:pPr>
              <w:pStyle w:val="TAL"/>
              <w:rPr>
                <w:rStyle w:val="Datatypechar"/>
              </w:rPr>
            </w:pPr>
            <w:bookmarkStart w:id="2056" w:name="_MCCTEMPBM_CRPT71130620___7"/>
            <w:r w:rsidRPr="006436AF">
              <w:rPr>
                <w:rStyle w:val="Datatypechar"/>
              </w:rPr>
              <w:t>id</w:t>
            </w:r>
            <w:bookmarkEnd w:id="2056"/>
          </w:p>
        </w:tc>
        <w:tc>
          <w:tcPr>
            <w:tcW w:w="5808" w:type="dxa"/>
          </w:tcPr>
          <w:p w14:paraId="0280E77E" w14:textId="77777777" w:rsidR="00D10CDC" w:rsidRPr="006436AF" w:rsidRDefault="00D10CDC" w:rsidP="002E2BF2">
            <w:pPr>
              <w:pStyle w:val="TAL"/>
            </w:pPr>
            <w:r w:rsidRPr="006436AF">
              <w:t>Selects a service description by selecting an identifier.</w:t>
            </w:r>
          </w:p>
        </w:tc>
      </w:tr>
      <w:tr w:rsidR="00D10CDC" w:rsidRPr="006436AF" w14:paraId="709FE706" w14:textId="77777777" w:rsidTr="002E2BF2">
        <w:tc>
          <w:tcPr>
            <w:tcW w:w="2127" w:type="dxa"/>
            <w:gridSpan w:val="2"/>
          </w:tcPr>
          <w:p w14:paraId="1D96A9A5" w14:textId="77777777" w:rsidR="00D10CDC" w:rsidRPr="006436AF" w:rsidRDefault="00D10CDC" w:rsidP="002E2BF2">
            <w:pPr>
              <w:pStyle w:val="TAL"/>
              <w:rPr>
                <w:rStyle w:val="Code"/>
              </w:rPr>
            </w:pPr>
            <w:proofErr w:type="spellStart"/>
            <w:r w:rsidRPr="1954EBF5">
              <w:rPr>
                <w:rStyle w:val="Code"/>
              </w:rPr>
              <w:t>serviceDescriptions</w:t>
            </w:r>
            <w:proofErr w:type="spellEnd"/>
            <w:r w:rsidRPr="1954EBF5">
              <w:rPr>
                <w:rStyle w:val="Code"/>
              </w:rPr>
              <w:t>[]</w:t>
            </w:r>
          </w:p>
        </w:tc>
        <w:tc>
          <w:tcPr>
            <w:tcW w:w="1696" w:type="dxa"/>
          </w:tcPr>
          <w:p w14:paraId="37F6EFCA" w14:textId="77777777" w:rsidR="00D10CDC" w:rsidRPr="006436AF" w:rsidRDefault="00D10CDC" w:rsidP="002E2BF2">
            <w:pPr>
              <w:pStyle w:val="TAL"/>
              <w:rPr>
                <w:rStyle w:val="Datatypechar"/>
              </w:rPr>
            </w:pPr>
            <w:bookmarkStart w:id="2057" w:name="_MCCTEMPBM_CRPT71130621___7"/>
            <w:r w:rsidRPr="006436AF">
              <w:rPr>
                <w:rStyle w:val="Datatypechar"/>
              </w:rPr>
              <w:t>Service description parameters</w:t>
            </w:r>
            <w:bookmarkEnd w:id="2057"/>
          </w:p>
        </w:tc>
        <w:tc>
          <w:tcPr>
            <w:tcW w:w="5808" w:type="dxa"/>
          </w:tcPr>
          <w:p w14:paraId="1759F1DA" w14:textId="73494306" w:rsidR="00D10CDC" w:rsidRPr="006436AF" w:rsidRDefault="00D10CDC" w:rsidP="002E2BF2">
            <w:pPr>
              <w:pStyle w:val="TAL"/>
            </w:pPr>
            <w:r>
              <w:t>Configures a service description as defined in annex K of ISO/IEC 23009-1 [32]. This allows the application to define additional service descriptions beyond those defined in the MPD.</w:t>
            </w:r>
          </w:p>
        </w:tc>
      </w:tr>
      <w:tr w:rsidR="00D10CDC" w:rsidRPr="006436AF" w14:paraId="649F3F1D" w14:textId="77777777" w:rsidTr="002E2BF2">
        <w:tc>
          <w:tcPr>
            <w:tcW w:w="222" w:type="dxa"/>
          </w:tcPr>
          <w:p w14:paraId="416EBF2D" w14:textId="77777777" w:rsidR="00D10CDC" w:rsidRPr="006436AF" w:rsidRDefault="00D10CDC" w:rsidP="002E2BF2">
            <w:pPr>
              <w:pStyle w:val="TAL"/>
            </w:pPr>
          </w:p>
        </w:tc>
        <w:tc>
          <w:tcPr>
            <w:tcW w:w="1905" w:type="dxa"/>
          </w:tcPr>
          <w:p w14:paraId="50A8EDB3" w14:textId="77777777" w:rsidR="00D10CDC" w:rsidRPr="006436AF" w:rsidRDefault="00D10CDC" w:rsidP="002E2BF2">
            <w:pPr>
              <w:pStyle w:val="TAL"/>
              <w:rPr>
                <w:rStyle w:val="Code"/>
              </w:rPr>
            </w:pPr>
            <w:r w:rsidRPr="006436AF">
              <w:rPr>
                <w:rStyle w:val="Code"/>
              </w:rPr>
              <w:t>id</w:t>
            </w:r>
          </w:p>
        </w:tc>
        <w:tc>
          <w:tcPr>
            <w:tcW w:w="1696" w:type="dxa"/>
          </w:tcPr>
          <w:p w14:paraId="7BB3C962" w14:textId="77777777" w:rsidR="00D10CDC" w:rsidRPr="006436AF" w:rsidRDefault="00D10CDC" w:rsidP="002E2BF2">
            <w:pPr>
              <w:pStyle w:val="TAL"/>
              <w:rPr>
                <w:rStyle w:val="Datatypechar"/>
              </w:rPr>
            </w:pPr>
            <w:bookmarkStart w:id="2058" w:name="_MCCTEMPBM_CRPT71130622___7"/>
            <w:r w:rsidRPr="006436AF">
              <w:rPr>
                <w:rStyle w:val="Datatypechar"/>
              </w:rPr>
              <w:t>id</w:t>
            </w:r>
            <w:bookmarkEnd w:id="2058"/>
          </w:p>
        </w:tc>
        <w:tc>
          <w:tcPr>
            <w:tcW w:w="5808" w:type="dxa"/>
          </w:tcPr>
          <w:p w14:paraId="3B41C13E" w14:textId="77777777" w:rsidR="00D10CDC" w:rsidRPr="006436AF" w:rsidRDefault="00D10CDC" w:rsidP="002E2BF2">
            <w:pPr>
              <w:pStyle w:val="TAL"/>
            </w:pPr>
            <w:r w:rsidRPr="006436AF">
              <w:t>Sets a service description identifier different from the ones available in the service descriptions in the MPD or modifies existing service descriptions.</w:t>
            </w:r>
          </w:p>
        </w:tc>
      </w:tr>
      <w:tr w:rsidR="00D10CDC" w:rsidRPr="006436AF" w14:paraId="0705ECEA" w14:textId="77777777" w:rsidTr="002E2BF2">
        <w:tc>
          <w:tcPr>
            <w:tcW w:w="222" w:type="dxa"/>
          </w:tcPr>
          <w:p w14:paraId="4C452256" w14:textId="77777777" w:rsidR="00D10CDC" w:rsidRPr="006436AF" w:rsidRDefault="00D10CDC" w:rsidP="002E2BF2">
            <w:pPr>
              <w:pStyle w:val="TAL"/>
            </w:pPr>
          </w:p>
        </w:tc>
        <w:tc>
          <w:tcPr>
            <w:tcW w:w="1905" w:type="dxa"/>
          </w:tcPr>
          <w:p w14:paraId="13431F2D" w14:textId="77777777" w:rsidR="00D10CDC" w:rsidRPr="006436AF" w:rsidRDefault="00D10CDC" w:rsidP="002E2BF2">
            <w:pPr>
              <w:pStyle w:val="TAL"/>
              <w:rPr>
                <w:rStyle w:val="Code"/>
              </w:rPr>
            </w:pPr>
            <w:proofErr w:type="spellStart"/>
            <w:r w:rsidRPr="1954EBF5">
              <w:rPr>
                <w:rStyle w:val="Code"/>
              </w:rPr>
              <w:t>serviceLatency</w:t>
            </w:r>
            <w:proofErr w:type="spellEnd"/>
          </w:p>
        </w:tc>
        <w:tc>
          <w:tcPr>
            <w:tcW w:w="1696" w:type="dxa"/>
          </w:tcPr>
          <w:p w14:paraId="110FC456" w14:textId="77777777" w:rsidR="00D10CDC" w:rsidRPr="006436AF" w:rsidDel="00A846D7" w:rsidRDefault="00D10CDC" w:rsidP="002E2BF2">
            <w:pPr>
              <w:pStyle w:val="TAL"/>
              <w:rPr>
                <w:rStyle w:val="Datatypechar"/>
              </w:rPr>
            </w:pPr>
            <w:bookmarkStart w:id="2059" w:name="_MCCTEMPBM_CRPT71130623___7"/>
            <w:r w:rsidRPr="006436AF">
              <w:rPr>
                <w:rStyle w:val="Datatypechar"/>
              </w:rPr>
              <w:t>Object</w:t>
            </w:r>
            <w:bookmarkEnd w:id="2059"/>
          </w:p>
        </w:tc>
        <w:tc>
          <w:tcPr>
            <w:tcW w:w="5808" w:type="dxa"/>
          </w:tcPr>
          <w:p w14:paraId="24EBD98E" w14:textId="5C9D294D" w:rsidR="00D10CDC" w:rsidRPr="006436AF" w:rsidRDefault="00D10CDC" w:rsidP="002E2BF2">
            <w:pPr>
              <w:pStyle w:val="TAL"/>
            </w:pPr>
            <w:r w:rsidRPr="006436AF">
              <w:t xml:space="preserve">Sets service description parameters for the service latency, as defined in </w:t>
            </w:r>
            <w:r>
              <w:t xml:space="preserve">table K.1 of </w:t>
            </w:r>
            <w:r w:rsidRPr="006436AF">
              <w:t>ISO/IEC 23009-1</w:t>
            </w:r>
            <w:r>
              <w:t> </w:t>
            </w:r>
            <w:r w:rsidRPr="006436AF">
              <w:t>[32].</w:t>
            </w:r>
          </w:p>
        </w:tc>
      </w:tr>
      <w:tr w:rsidR="00D10CDC" w:rsidRPr="006436AF" w14:paraId="7F33F2CB" w14:textId="77777777" w:rsidTr="002E2BF2">
        <w:tc>
          <w:tcPr>
            <w:tcW w:w="222" w:type="dxa"/>
          </w:tcPr>
          <w:p w14:paraId="095E75B3" w14:textId="77777777" w:rsidR="00D10CDC" w:rsidRPr="006436AF" w:rsidRDefault="00D10CDC" w:rsidP="002E2BF2">
            <w:pPr>
              <w:pStyle w:val="TAL"/>
            </w:pPr>
          </w:p>
        </w:tc>
        <w:tc>
          <w:tcPr>
            <w:tcW w:w="1905" w:type="dxa"/>
          </w:tcPr>
          <w:p w14:paraId="07D5F958" w14:textId="77777777" w:rsidR="00D10CDC" w:rsidRPr="006436AF" w:rsidRDefault="00D10CDC" w:rsidP="002E2BF2">
            <w:pPr>
              <w:pStyle w:val="TAL"/>
              <w:rPr>
                <w:rStyle w:val="Code"/>
              </w:rPr>
            </w:pPr>
            <w:proofErr w:type="spellStart"/>
            <w:r w:rsidRPr="1954EBF5">
              <w:rPr>
                <w:rStyle w:val="Code"/>
              </w:rPr>
              <w:t>playBackRate</w:t>
            </w:r>
            <w:proofErr w:type="spellEnd"/>
          </w:p>
        </w:tc>
        <w:tc>
          <w:tcPr>
            <w:tcW w:w="1696" w:type="dxa"/>
          </w:tcPr>
          <w:p w14:paraId="36CB69FB" w14:textId="77777777" w:rsidR="00D10CDC" w:rsidRPr="006436AF" w:rsidRDefault="00D10CDC" w:rsidP="002E2BF2">
            <w:pPr>
              <w:pStyle w:val="TAL"/>
              <w:rPr>
                <w:rStyle w:val="Datatypechar"/>
              </w:rPr>
            </w:pPr>
            <w:bookmarkStart w:id="2060" w:name="_MCCTEMPBM_CRPT71130624___7"/>
            <w:r w:rsidRPr="006436AF">
              <w:rPr>
                <w:rStyle w:val="Datatypechar"/>
              </w:rPr>
              <w:t>Object</w:t>
            </w:r>
            <w:bookmarkEnd w:id="2060"/>
          </w:p>
        </w:tc>
        <w:tc>
          <w:tcPr>
            <w:tcW w:w="5808" w:type="dxa"/>
          </w:tcPr>
          <w:p w14:paraId="34AD80D3" w14:textId="14464D03" w:rsidR="00D10CDC" w:rsidRPr="006436AF" w:rsidRDefault="00D10CDC" w:rsidP="002E2BF2">
            <w:pPr>
              <w:pStyle w:val="TAL"/>
            </w:pPr>
            <w:r w:rsidRPr="006436AF">
              <w:t xml:space="preserve">Sets service description parameters for the playback rate, as defined in </w:t>
            </w:r>
            <w:r>
              <w:t xml:space="preserve">table K.2 of </w:t>
            </w:r>
            <w:r w:rsidRPr="006436AF">
              <w:t>ISO/IEC 23009-1</w:t>
            </w:r>
            <w:r>
              <w:t> </w:t>
            </w:r>
            <w:r w:rsidRPr="006436AF">
              <w:t>[32] when the service is consumed in live mode.</w:t>
            </w:r>
          </w:p>
        </w:tc>
      </w:tr>
      <w:tr w:rsidR="00D10CDC" w:rsidRPr="006436AF" w14:paraId="36D64D2C" w14:textId="77777777" w:rsidTr="002E2BF2">
        <w:tc>
          <w:tcPr>
            <w:tcW w:w="222" w:type="dxa"/>
          </w:tcPr>
          <w:p w14:paraId="06F65547" w14:textId="77777777" w:rsidR="00D10CDC" w:rsidRPr="006436AF" w:rsidRDefault="00D10CDC" w:rsidP="002E2BF2">
            <w:pPr>
              <w:pStyle w:val="TAL"/>
            </w:pPr>
          </w:p>
        </w:tc>
        <w:tc>
          <w:tcPr>
            <w:tcW w:w="1905" w:type="dxa"/>
          </w:tcPr>
          <w:p w14:paraId="33323E44" w14:textId="77777777" w:rsidR="00D10CDC" w:rsidRPr="006436AF" w:rsidRDefault="00D10CDC" w:rsidP="002E2BF2">
            <w:pPr>
              <w:pStyle w:val="TAL"/>
              <w:rPr>
                <w:rStyle w:val="Code"/>
              </w:rPr>
            </w:pPr>
            <w:proofErr w:type="spellStart"/>
            <w:r w:rsidRPr="1954EBF5">
              <w:rPr>
                <w:rStyle w:val="Code"/>
              </w:rPr>
              <w:t>operatingQuality</w:t>
            </w:r>
            <w:proofErr w:type="spellEnd"/>
          </w:p>
        </w:tc>
        <w:tc>
          <w:tcPr>
            <w:tcW w:w="1696" w:type="dxa"/>
          </w:tcPr>
          <w:p w14:paraId="298B7665" w14:textId="77777777" w:rsidR="00D10CDC" w:rsidRPr="006436AF" w:rsidRDefault="00D10CDC" w:rsidP="002E2BF2">
            <w:pPr>
              <w:pStyle w:val="TAL"/>
              <w:rPr>
                <w:rStyle w:val="Datatypechar"/>
              </w:rPr>
            </w:pPr>
            <w:bookmarkStart w:id="2061" w:name="_MCCTEMPBM_CRPT71130625___7"/>
            <w:r w:rsidRPr="006436AF">
              <w:rPr>
                <w:rStyle w:val="Datatypechar"/>
              </w:rPr>
              <w:t>Object</w:t>
            </w:r>
            <w:bookmarkEnd w:id="2061"/>
          </w:p>
        </w:tc>
        <w:tc>
          <w:tcPr>
            <w:tcW w:w="5808" w:type="dxa"/>
          </w:tcPr>
          <w:p w14:paraId="6649C34D" w14:textId="68051DFD" w:rsidR="00D10CDC" w:rsidRPr="006436AF" w:rsidRDefault="00D10CDC" w:rsidP="002E2BF2">
            <w:pPr>
              <w:pStyle w:val="TAL"/>
            </w:pPr>
            <w:r w:rsidRPr="006436AF">
              <w:t xml:space="preserve">Sets service description parameters for the operating quality, as defined in </w:t>
            </w:r>
            <w:r>
              <w:t xml:space="preserve">table K.3 of </w:t>
            </w:r>
            <w:r w:rsidRPr="006436AF">
              <w:t>ISO/IEC 23009-1</w:t>
            </w:r>
            <w:r>
              <w:t> </w:t>
            </w:r>
            <w:r w:rsidRPr="006436AF">
              <w:t>[32].</w:t>
            </w:r>
          </w:p>
        </w:tc>
      </w:tr>
      <w:tr w:rsidR="00D10CDC" w:rsidRPr="006436AF" w14:paraId="081F2FA6" w14:textId="77777777" w:rsidTr="002E2BF2">
        <w:tc>
          <w:tcPr>
            <w:tcW w:w="222" w:type="dxa"/>
          </w:tcPr>
          <w:p w14:paraId="565B4F8C" w14:textId="77777777" w:rsidR="00D10CDC" w:rsidRPr="006436AF" w:rsidRDefault="00D10CDC" w:rsidP="002E2BF2">
            <w:pPr>
              <w:pStyle w:val="TAL"/>
            </w:pPr>
          </w:p>
        </w:tc>
        <w:tc>
          <w:tcPr>
            <w:tcW w:w="1905" w:type="dxa"/>
          </w:tcPr>
          <w:p w14:paraId="0807A167" w14:textId="77777777" w:rsidR="00D10CDC" w:rsidRPr="006436AF" w:rsidRDefault="00D10CDC" w:rsidP="002E2BF2">
            <w:pPr>
              <w:pStyle w:val="TAL"/>
              <w:rPr>
                <w:rStyle w:val="Code"/>
              </w:rPr>
            </w:pPr>
            <w:proofErr w:type="spellStart"/>
            <w:r w:rsidRPr="1954EBF5">
              <w:rPr>
                <w:rStyle w:val="Code"/>
              </w:rPr>
              <w:t>operatingBandwidth</w:t>
            </w:r>
            <w:proofErr w:type="spellEnd"/>
          </w:p>
        </w:tc>
        <w:tc>
          <w:tcPr>
            <w:tcW w:w="1696" w:type="dxa"/>
          </w:tcPr>
          <w:p w14:paraId="27C7A358" w14:textId="77777777" w:rsidR="00D10CDC" w:rsidRPr="006436AF" w:rsidRDefault="00D10CDC" w:rsidP="002E2BF2">
            <w:pPr>
              <w:pStyle w:val="TAL"/>
              <w:rPr>
                <w:rStyle w:val="Datatypechar"/>
              </w:rPr>
            </w:pPr>
            <w:bookmarkStart w:id="2062" w:name="_MCCTEMPBM_CRPT71130626___7"/>
            <w:r w:rsidRPr="006436AF">
              <w:rPr>
                <w:rStyle w:val="Datatypechar"/>
              </w:rPr>
              <w:t>Object</w:t>
            </w:r>
            <w:bookmarkEnd w:id="2062"/>
          </w:p>
        </w:tc>
        <w:tc>
          <w:tcPr>
            <w:tcW w:w="5808" w:type="dxa"/>
          </w:tcPr>
          <w:p w14:paraId="30D21FEA" w14:textId="275C7211" w:rsidR="00D10CDC" w:rsidRPr="006436AF" w:rsidRDefault="00D10CDC" w:rsidP="002E2BF2">
            <w:pPr>
              <w:pStyle w:val="TAL"/>
            </w:pPr>
            <w:r w:rsidRPr="006436AF">
              <w:t xml:space="preserve">Sets service description parameters for the operating bandwidth, as defined in </w:t>
            </w:r>
            <w:r>
              <w:t xml:space="preserve">table K.4 of </w:t>
            </w:r>
            <w:r w:rsidRPr="006436AF">
              <w:t>ISO/IEC 23009-1</w:t>
            </w:r>
            <w:r>
              <w:t> </w:t>
            </w:r>
            <w:r w:rsidRPr="006436AF">
              <w:t>[32].</w:t>
            </w:r>
          </w:p>
        </w:tc>
      </w:tr>
      <w:tr w:rsidR="00D10CDC" w:rsidRPr="006436AF" w14:paraId="6BEF3CB6" w14:textId="77777777" w:rsidTr="002E2BF2">
        <w:tc>
          <w:tcPr>
            <w:tcW w:w="2127" w:type="dxa"/>
            <w:gridSpan w:val="2"/>
          </w:tcPr>
          <w:p w14:paraId="2F73AC67" w14:textId="77777777" w:rsidR="00D10CDC" w:rsidRPr="006436AF" w:rsidRDefault="00D10CDC" w:rsidP="002E2BF2">
            <w:pPr>
              <w:pStyle w:val="TAL"/>
              <w:rPr>
                <w:rStyle w:val="Code"/>
              </w:rPr>
            </w:pPr>
            <w:proofErr w:type="spellStart"/>
            <w:r w:rsidRPr="1954EBF5">
              <w:rPr>
                <w:rStyle w:val="Code"/>
              </w:rPr>
              <w:t>mediaSettings</w:t>
            </w:r>
            <w:proofErr w:type="spellEnd"/>
            <w:r w:rsidRPr="1954EBF5">
              <w:rPr>
                <w:rStyle w:val="Code"/>
              </w:rPr>
              <w:t>[]</w:t>
            </w:r>
          </w:p>
        </w:tc>
        <w:tc>
          <w:tcPr>
            <w:tcW w:w="1696" w:type="dxa"/>
          </w:tcPr>
          <w:p w14:paraId="03A9AEA2" w14:textId="77777777" w:rsidR="00D10CDC" w:rsidRPr="006436AF" w:rsidRDefault="00D10CDC" w:rsidP="002E2BF2">
            <w:bookmarkStart w:id="2063" w:name="_MCCTEMPBM_CRPT71130627___7"/>
            <w:r w:rsidRPr="006436AF">
              <w:rPr>
                <w:rStyle w:val="TALChar"/>
              </w:rPr>
              <w:t>Media type</w:t>
            </w:r>
            <w:r w:rsidRPr="006436AF">
              <w:t xml:space="preserve"> </w:t>
            </w:r>
            <w:bookmarkStart w:id="2064"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2063"/>
            <w:bookmarkEnd w:id="2064"/>
          </w:p>
        </w:tc>
        <w:tc>
          <w:tcPr>
            <w:tcW w:w="5808" w:type="dxa"/>
          </w:tcPr>
          <w:p w14:paraId="1F9D2DB5" w14:textId="77777777" w:rsidR="00D10CDC" w:rsidRPr="006436AF" w:rsidRDefault="00D10CDC" w:rsidP="002E2BF2">
            <w:pPr>
              <w:pStyle w:val="TAL"/>
            </w:pPr>
            <w:r w:rsidRPr="006436AF">
              <w:t>Sets the selected Adaptation Set based on the available Adaptation Sets for each media type.</w:t>
            </w:r>
          </w:p>
        </w:tc>
      </w:tr>
      <w:tr w:rsidR="00D10CDC" w:rsidRPr="006436AF" w14:paraId="350910D4" w14:textId="77777777" w:rsidTr="002E2BF2">
        <w:tc>
          <w:tcPr>
            <w:tcW w:w="2127" w:type="dxa"/>
            <w:gridSpan w:val="2"/>
          </w:tcPr>
          <w:p w14:paraId="53F908A7" w14:textId="77777777" w:rsidR="00D10CDC" w:rsidRPr="006436AF" w:rsidRDefault="00D10CDC" w:rsidP="002E2BF2">
            <w:pPr>
              <w:pStyle w:val="TAL"/>
              <w:keepNext w:val="0"/>
              <w:rPr>
                <w:rStyle w:val="Code"/>
              </w:rPr>
            </w:pPr>
            <w:proofErr w:type="spellStart"/>
            <w:r w:rsidRPr="1954EBF5">
              <w:rPr>
                <w:rStyle w:val="Code"/>
              </w:rPr>
              <w:t>metricsConfiguration</w:t>
            </w:r>
            <w:proofErr w:type="spellEnd"/>
            <w:r w:rsidRPr="1954EBF5">
              <w:rPr>
                <w:rStyle w:val="Code"/>
              </w:rPr>
              <w:t>[ ]</w:t>
            </w:r>
          </w:p>
        </w:tc>
        <w:tc>
          <w:tcPr>
            <w:tcW w:w="1696" w:type="dxa"/>
          </w:tcPr>
          <w:p w14:paraId="13CDD64C" w14:textId="77777777" w:rsidR="00D10CDC" w:rsidRPr="006436AF" w:rsidRDefault="00D10CDC" w:rsidP="002E2BF2">
            <w:pPr>
              <w:pStyle w:val="TAL"/>
              <w:keepNext w:val="0"/>
              <w:rPr>
                <w:rStyle w:val="Datatypechar"/>
              </w:rPr>
            </w:pPr>
            <w:bookmarkStart w:id="2065" w:name="_MCCTEMPBM_CRPT71130628___7"/>
            <w:r w:rsidRPr="006436AF">
              <w:rPr>
                <w:rStyle w:val="Datatypechar"/>
              </w:rPr>
              <w:t>Object</w:t>
            </w:r>
            <w:bookmarkEnd w:id="2065"/>
          </w:p>
        </w:tc>
        <w:tc>
          <w:tcPr>
            <w:tcW w:w="5808" w:type="dxa"/>
          </w:tcPr>
          <w:p w14:paraId="5AA2DD1A" w14:textId="2090B305" w:rsidR="00D10CDC" w:rsidRPr="006436AF" w:rsidRDefault="00D10CDC" w:rsidP="002E2BF2">
            <w:pPr>
              <w:pStyle w:val="TAL"/>
              <w:keepNext w:val="0"/>
            </w:pPr>
            <w:r>
              <w:t>Zero or more sets of</w:t>
            </w:r>
            <w:r w:rsidRPr="006436AF">
              <w:t xml:space="preserve"> setting</w:t>
            </w:r>
            <w:r>
              <w:t>s</w:t>
            </w:r>
            <w:r w:rsidRPr="006436AF">
              <w:t xml:space="preserve"> for collecting metrics</w:t>
            </w:r>
            <w:r>
              <w:t xml:space="preserve"> in relation to the downlink media streaming session</w:t>
            </w:r>
            <w:r w:rsidRPr="006436AF">
              <w:t>.</w:t>
            </w:r>
          </w:p>
        </w:tc>
      </w:tr>
    </w:tbl>
    <w:p w14:paraId="37D75B73" w14:textId="77777777" w:rsidR="00D10CDC" w:rsidRPr="006436AF" w:rsidRDefault="00D10CDC" w:rsidP="00D10CDC">
      <w:pPr>
        <w:pStyle w:val="TAN"/>
        <w:keepNext w:val="0"/>
      </w:pPr>
    </w:p>
    <w:p w14:paraId="5BDC1AB9" w14:textId="77777777" w:rsidR="00D10CDC" w:rsidRPr="006436AF" w:rsidRDefault="00D10CDC" w:rsidP="00D10CDC">
      <w:pPr>
        <w:pStyle w:val="Heading3"/>
      </w:pPr>
      <w:bookmarkStart w:id="2066" w:name="_CR13_2_5"/>
      <w:bookmarkStart w:id="2067" w:name="_Toc68899706"/>
      <w:bookmarkStart w:id="2068" w:name="_Toc71214457"/>
      <w:bookmarkStart w:id="2069" w:name="_Toc71722131"/>
      <w:bookmarkStart w:id="2070" w:name="_Toc74859183"/>
      <w:bookmarkStart w:id="2071" w:name="_Toc155355319"/>
      <w:bookmarkStart w:id="2072" w:name="_Toc187861934"/>
      <w:bookmarkEnd w:id="2066"/>
      <w:r w:rsidRPr="006436AF">
        <w:t>13.2.5</w:t>
      </w:r>
      <w:r w:rsidRPr="006436AF">
        <w:tab/>
        <w:t>Notifications and error events</w:t>
      </w:r>
      <w:bookmarkEnd w:id="2067"/>
      <w:bookmarkEnd w:id="2068"/>
      <w:bookmarkEnd w:id="2069"/>
      <w:bookmarkEnd w:id="2070"/>
      <w:bookmarkEnd w:id="2071"/>
      <w:bookmarkEnd w:id="2072"/>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bookmarkStart w:id="2073" w:name="_CRTable13_2_51"/>
      <w:r w:rsidRPr="006436AF">
        <w:t xml:space="preserve">Table </w:t>
      </w:r>
      <w:bookmarkEnd w:id="2073"/>
      <w:r w:rsidRPr="006436AF">
        <w:t xml:space="preserve">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495"/>
        <w:gridCol w:w="4320"/>
        <w:gridCol w:w="1816"/>
      </w:tblGrid>
      <w:tr w:rsidR="006D242C" w:rsidRPr="006436AF" w14:paraId="3595B528" w14:textId="77777777" w:rsidTr="00510369">
        <w:trPr>
          <w:cnfStyle w:val="100000000000" w:firstRow="1" w:lastRow="0" w:firstColumn="0" w:lastColumn="0" w:oddVBand="0" w:evenVBand="0" w:oddHBand="0" w:evenHBand="0" w:firstRowFirstColumn="0" w:firstRowLastColumn="0" w:lastRowFirstColumn="0" w:lastRowLastColumn="0"/>
        </w:trPr>
        <w:tc>
          <w:tcPr>
            <w:tcW w:w="3495" w:type="dxa"/>
          </w:tcPr>
          <w:p w14:paraId="71021722" w14:textId="77777777" w:rsidR="006D242C" w:rsidRPr="006436AF" w:rsidRDefault="006D242C" w:rsidP="00510369">
            <w:pPr>
              <w:pStyle w:val="TAH"/>
            </w:pPr>
            <w:r w:rsidRPr="006436AF">
              <w:t>Status</w:t>
            </w:r>
          </w:p>
        </w:tc>
        <w:tc>
          <w:tcPr>
            <w:tcW w:w="4320" w:type="dxa"/>
          </w:tcPr>
          <w:p w14:paraId="783E7666" w14:textId="77777777" w:rsidR="006D242C" w:rsidRPr="006436AF" w:rsidRDefault="006D242C" w:rsidP="00510369">
            <w:pPr>
              <w:pStyle w:val="TAH"/>
            </w:pPr>
            <w:r w:rsidRPr="006436AF">
              <w:t>Definition</w:t>
            </w:r>
          </w:p>
        </w:tc>
        <w:tc>
          <w:tcPr>
            <w:tcW w:w="1816" w:type="dxa"/>
          </w:tcPr>
          <w:p w14:paraId="0F511B6C" w14:textId="77777777" w:rsidR="006D242C" w:rsidRPr="006436AF" w:rsidRDefault="006D242C" w:rsidP="00510369">
            <w:pPr>
              <w:pStyle w:val="TAH"/>
            </w:pPr>
            <w:r w:rsidRPr="006436AF">
              <w:t>Payload</w:t>
            </w:r>
          </w:p>
        </w:tc>
      </w:tr>
      <w:tr w:rsidR="006D242C" w:rsidRPr="006436AF" w14:paraId="6CB15141" w14:textId="77777777" w:rsidTr="00510369">
        <w:tc>
          <w:tcPr>
            <w:tcW w:w="3495" w:type="dxa"/>
          </w:tcPr>
          <w:p w14:paraId="4B539ED7" w14:textId="77777777" w:rsidR="006D242C" w:rsidRPr="006436AF" w:rsidRDefault="006D242C" w:rsidP="00510369">
            <w:pPr>
              <w:pStyle w:val="TAL"/>
              <w:rPr>
                <w:rStyle w:val="Code"/>
              </w:rPr>
            </w:pPr>
            <w:r w:rsidRPr="006436AF">
              <w:rPr>
                <w:rStyle w:val="Code"/>
              </w:rPr>
              <w:t>AST_IN_FUTURE</w:t>
            </w:r>
          </w:p>
        </w:tc>
        <w:tc>
          <w:tcPr>
            <w:tcW w:w="4320" w:type="dxa"/>
          </w:tcPr>
          <w:p w14:paraId="620179BE" w14:textId="77777777" w:rsidR="006D242C" w:rsidRPr="006436AF" w:rsidRDefault="006D242C" w:rsidP="00510369">
            <w:pPr>
              <w:pStyle w:val="TAL"/>
            </w:pPr>
            <w:r w:rsidRPr="006436AF">
              <w:t xml:space="preserve">Triggered when playback will not start yet as the MPD's </w:t>
            </w:r>
            <w:proofErr w:type="spellStart"/>
            <w:r w:rsidRPr="00611220">
              <w:rPr>
                <w:rStyle w:val="Code"/>
              </w:rPr>
              <w:t>availabilityStartTime</w:t>
            </w:r>
            <w:proofErr w:type="spellEnd"/>
            <w:r w:rsidRPr="006436AF">
              <w:t xml:space="preserve"> is in the future.</w:t>
            </w:r>
          </w:p>
        </w:tc>
        <w:tc>
          <w:tcPr>
            <w:tcW w:w="1816" w:type="dxa"/>
          </w:tcPr>
          <w:p w14:paraId="6DA84D7B" w14:textId="77777777" w:rsidR="006D242C" w:rsidRPr="006436AF" w:rsidRDefault="006D242C" w:rsidP="00510369">
            <w:pPr>
              <w:pStyle w:val="TAL"/>
            </w:pPr>
            <w:r>
              <w:t xml:space="preserve">Media delivery session identifier, </w:t>
            </w:r>
            <w:r w:rsidRPr="006436AF">
              <w:t>Time before playback will start.</w:t>
            </w:r>
          </w:p>
        </w:tc>
      </w:tr>
      <w:tr w:rsidR="006D242C" w:rsidRPr="006436AF" w14:paraId="1558E758" w14:textId="77777777" w:rsidTr="00510369">
        <w:tc>
          <w:tcPr>
            <w:tcW w:w="3495" w:type="dxa"/>
          </w:tcPr>
          <w:p w14:paraId="69872844" w14:textId="77777777" w:rsidR="006D242C" w:rsidRPr="006436AF" w:rsidRDefault="006D242C" w:rsidP="00510369">
            <w:pPr>
              <w:pStyle w:val="TAL"/>
              <w:rPr>
                <w:rStyle w:val="Code"/>
              </w:rPr>
            </w:pPr>
            <w:r w:rsidRPr="006436AF">
              <w:rPr>
                <w:rStyle w:val="Code"/>
              </w:rPr>
              <w:t>AVAILABLE_MEDIA_CHANGED</w:t>
            </w:r>
          </w:p>
        </w:tc>
        <w:tc>
          <w:tcPr>
            <w:tcW w:w="4320" w:type="dxa"/>
          </w:tcPr>
          <w:p w14:paraId="0120AA13" w14:textId="77777777" w:rsidR="006D242C" w:rsidRPr="006436AF" w:rsidRDefault="006D242C" w:rsidP="00510369">
            <w:pPr>
              <w:pStyle w:val="TAL"/>
            </w:pPr>
            <w:r w:rsidRPr="006436AF">
              <w:t>The list of available media has changed.</w:t>
            </w:r>
          </w:p>
        </w:tc>
        <w:tc>
          <w:tcPr>
            <w:tcW w:w="1816" w:type="dxa"/>
          </w:tcPr>
          <w:p w14:paraId="5D29478F" w14:textId="77777777" w:rsidR="006D242C" w:rsidRPr="006436AF" w:rsidRDefault="006D242C" w:rsidP="00510369">
            <w:pPr>
              <w:pStyle w:val="TAL"/>
            </w:pPr>
            <w:r>
              <w:t xml:space="preserve">Media delivery session identifier, </w:t>
            </w:r>
            <w:r w:rsidRPr="006436AF">
              <w:t>Media type:</w:t>
            </w:r>
          </w:p>
          <w:p w14:paraId="13AB1CAF" w14:textId="77777777" w:rsidR="006D242C" w:rsidRDefault="006D242C" w:rsidP="00510369">
            <w:pPr>
              <w:pStyle w:val="TALcontinuation"/>
              <w:spacing w:before="60"/>
            </w:pPr>
            <w:r>
              <w:t xml:space="preserve">- </w:t>
            </w:r>
            <w:r w:rsidRPr="006436AF">
              <w:t>video</w:t>
            </w:r>
          </w:p>
          <w:p w14:paraId="26781B73" w14:textId="77777777" w:rsidR="006D242C" w:rsidRDefault="006D242C" w:rsidP="00510369">
            <w:pPr>
              <w:pStyle w:val="TALcontinuation"/>
              <w:spacing w:before="60"/>
            </w:pPr>
            <w:r>
              <w:t xml:space="preserve">- </w:t>
            </w:r>
            <w:r w:rsidRPr="006436AF">
              <w:t>audio</w:t>
            </w:r>
          </w:p>
          <w:p w14:paraId="68C1D541" w14:textId="77777777" w:rsidR="006D242C" w:rsidRDefault="006D242C" w:rsidP="00510369">
            <w:pPr>
              <w:pStyle w:val="TALcontinuation"/>
              <w:spacing w:before="60"/>
            </w:pPr>
            <w:r>
              <w:t xml:space="preserve">- </w:t>
            </w:r>
            <w:r w:rsidRPr="006436AF">
              <w:t>subtitle</w:t>
            </w:r>
          </w:p>
          <w:p w14:paraId="6F1F0D94" w14:textId="77777777" w:rsidR="006D242C" w:rsidRPr="006436AF" w:rsidRDefault="006D242C" w:rsidP="00510369">
            <w:pPr>
              <w:pStyle w:val="TALcontinuation"/>
              <w:spacing w:before="60"/>
            </w:pPr>
            <w:r>
              <w:t xml:space="preserve">- </w:t>
            </w:r>
            <w:r w:rsidRPr="006436AF">
              <w:t>all</w:t>
            </w:r>
          </w:p>
        </w:tc>
      </w:tr>
      <w:tr w:rsidR="006D242C" w:rsidRPr="006436AF" w14:paraId="0EFADC04" w14:textId="77777777" w:rsidTr="00510369">
        <w:tc>
          <w:tcPr>
            <w:tcW w:w="3495" w:type="dxa"/>
          </w:tcPr>
          <w:p w14:paraId="0EAFE91F" w14:textId="77777777" w:rsidR="006D242C" w:rsidRPr="006436AF" w:rsidRDefault="006D242C" w:rsidP="00510369">
            <w:pPr>
              <w:pStyle w:val="TAL"/>
              <w:keepNext w:val="0"/>
              <w:rPr>
                <w:rStyle w:val="Code"/>
              </w:rPr>
            </w:pPr>
            <w:r w:rsidRPr="006436AF">
              <w:rPr>
                <w:rStyle w:val="Code"/>
              </w:rPr>
              <w:t>BUFFER_EMPTY</w:t>
            </w:r>
          </w:p>
        </w:tc>
        <w:tc>
          <w:tcPr>
            <w:tcW w:w="4320" w:type="dxa"/>
          </w:tcPr>
          <w:p w14:paraId="0D8F0F0D" w14:textId="77777777" w:rsidR="006D242C" w:rsidRPr="006436AF" w:rsidRDefault="006D242C" w:rsidP="00510369">
            <w:pPr>
              <w:pStyle w:val="TAL"/>
              <w:keepNext w:val="0"/>
            </w:pPr>
            <w:r w:rsidRPr="006436AF">
              <w:t>Triggered when the media playback platform's buffer state changes to stalled.</w:t>
            </w:r>
          </w:p>
        </w:tc>
        <w:tc>
          <w:tcPr>
            <w:tcW w:w="1816" w:type="dxa"/>
          </w:tcPr>
          <w:p w14:paraId="44410F75" w14:textId="77777777" w:rsidR="006D242C" w:rsidRPr="006436AF" w:rsidRDefault="006D242C" w:rsidP="00510369">
            <w:pPr>
              <w:pStyle w:val="TAL"/>
              <w:keepNext w:val="0"/>
            </w:pPr>
            <w:r>
              <w:t xml:space="preserve">Media delivery session identifier, </w:t>
            </w:r>
            <w:r w:rsidRPr="006436AF">
              <w:t>Media Type</w:t>
            </w:r>
          </w:p>
        </w:tc>
      </w:tr>
      <w:tr w:rsidR="006D242C" w:rsidRPr="006436AF" w14:paraId="2BDDC362" w14:textId="77777777" w:rsidTr="00510369">
        <w:tc>
          <w:tcPr>
            <w:tcW w:w="3495" w:type="dxa"/>
          </w:tcPr>
          <w:p w14:paraId="48D73721" w14:textId="77777777" w:rsidR="006D242C" w:rsidRPr="006436AF" w:rsidRDefault="006D242C" w:rsidP="00510369">
            <w:pPr>
              <w:pStyle w:val="TAL"/>
              <w:keepNext w:val="0"/>
              <w:rPr>
                <w:rStyle w:val="Code"/>
              </w:rPr>
            </w:pPr>
            <w:r w:rsidRPr="006436AF">
              <w:rPr>
                <w:rStyle w:val="Code"/>
              </w:rPr>
              <w:t>BUFFER_LOADED</w:t>
            </w:r>
          </w:p>
        </w:tc>
        <w:tc>
          <w:tcPr>
            <w:tcW w:w="4320" w:type="dxa"/>
          </w:tcPr>
          <w:p w14:paraId="036AD73E" w14:textId="77777777" w:rsidR="006D242C" w:rsidRPr="006436AF" w:rsidRDefault="006D242C" w:rsidP="00510369">
            <w:pPr>
              <w:pStyle w:val="TAL"/>
              <w:keepNext w:val="0"/>
            </w:pPr>
            <w:r w:rsidRPr="006436AF">
              <w:t>Triggered when the media playback platform's buffer state changes to loaded.</w:t>
            </w:r>
          </w:p>
        </w:tc>
        <w:tc>
          <w:tcPr>
            <w:tcW w:w="1816" w:type="dxa"/>
          </w:tcPr>
          <w:p w14:paraId="34D0085E" w14:textId="77777777" w:rsidR="006D242C" w:rsidRPr="006436AF" w:rsidRDefault="006D242C" w:rsidP="00510369">
            <w:pPr>
              <w:pStyle w:val="TAL"/>
              <w:keepNext w:val="0"/>
            </w:pPr>
            <w:r>
              <w:t xml:space="preserve">Media delivery session identifier, </w:t>
            </w:r>
            <w:r w:rsidRPr="006436AF">
              <w:t>Media Type</w:t>
            </w:r>
          </w:p>
        </w:tc>
      </w:tr>
      <w:tr w:rsidR="006D242C" w:rsidRPr="006436AF" w14:paraId="49B6D484" w14:textId="77777777" w:rsidTr="00510369">
        <w:tc>
          <w:tcPr>
            <w:tcW w:w="3495" w:type="dxa"/>
          </w:tcPr>
          <w:p w14:paraId="759D5A25" w14:textId="77777777" w:rsidR="006D242C" w:rsidRPr="006436AF" w:rsidRDefault="006D242C" w:rsidP="00510369">
            <w:pPr>
              <w:pStyle w:val="TAL"/>
              <w:keepNext w:val="0"/>
              <w:rPr>
                <w:rStyle w:val="Code"/>
              </w:rPr>
            </w:pPr>
            <w:r w:rsidRPr="006436AF">
              <w:rPr>
                <w:rStyle w:val="Code"/>
              </w:rPr>
              <w:t>CAN_PLAY</w:t>
            </w:r>
          </w:p>
        </w:tc>
        <w:tc>
          <w:tcPr>
            <w:tcW w:w="4320" w:type="dxa"/>
          </w:tcPr>
          <w:p w14:paraId="30982B96" w14:textId="77777777" w:rsidR="006D242C" w:rsidRPr="006436AF" w:rsidRDefault="006D242C" w:rsidP="00510369">
            <w:pPr>
              <w:pStyle w:val="TAL"/>
              <w:keepNext w:val="0"/>
            </w:pPr>
            <w:r w:rsidRPr="006436AF">
              <w:t>Sent when enough data is available that the media can be played.</w:t>
            </w:r>
          </w:p>
        </w:tc>
        <w:tc>
          <w:tcPr>
            <w:tcW w:w="1816" w:type="dxa"/>
          </w:tcPr>
          <w:p w14:paraId="58CCF3EE" w14:textId="77777777" w:rsidR="006D242C" w:rsidRPr="006436AF" w:rsidRDefault="006D242C" w:rsidP="00510369">
            <w:pPr>
              <w:pStyle w:val="TAL"/>
              <w:keepNext w:val="0"/>
            </w:pPr>
            <w:r>
              <w:t>Media delivery session identifier</w:t>
            </w:r>
          </w:p>
        </w:tc>
      </w:tr>
      <w:tr w:rsidR="006D242C" w:rsidRPr="006436AF" w14:paraId="51C3BDF2" w14:textId="77777777" w:rsidTr="00510369">
        <w:tc>
          <w:tcPr>
            <w:tcW w:w="3495" w:type="dxa"/>
          </w:tcPr>
          <w:p w14:paraId="0603AABE" w14:textId="77777777" w:rsidR="006D242C" w:rsidRPr="006436AF" w:rsidRDefault="006D242C" w:rsidP="00510369">
            <w:pPr>
              <w:pStyle w:val="TAL"/>
              <w:keepNext w:val="0"/>
              <w:rPr>
                <w:rStyle w:val="Code"/>
              </w:rPr>
            </w:pPr>
            <w:r w:rsidRPr="006436AF">
              <w:rPr>
                <w:rStyle w:val="Code"/>
              </w:rPr>
              <w:t>MANIFEST_LOADED</w:t>
            </w:r>
          </w:p>
        </w:tc>
        <w:tc>
          <w:tcPr>
            <w:tcW w:w="4320" w:type="dxa"/>
          </w:tcPr>
          <w:p w14:paraId="55B9E5E2" w14:textId="77777777" w:rsidR="006D242C" w:rsidRPr="006436AF" w:rsidRDefault="006D242C" w:rsidP="00510369">
            <w:pPr>
              <w:pStyle w:val="TAL"/>
              <w:keepNext w:val="0"/>
            </w:pPr>
            <w:r w:rsidRPr="006436AF">
              <w:t>Triggered when the manifest load is complete</w:t>
            </w:r>
          </w:p>
        </w:tc>
        <w:tc>
          <w:tcPr>
            <w:tcW w:w="1816" w:type="dxa"/>
          </w:tcPr>
          <w:p w14:paraId="57B4E50B" w14:textId="77777777" w:rsidR="006D242C" w:rsidRPr="006436AF" w:rsidRDefault="006D242C" w:rsidP="00510369">
            <w:pPr>
              <w:pStyle w:val="TAL"/>
              <w:keepNext w:val="0"/>
            </w:pPr>
            <w:r>
              <w:t>Media delivery session identifier</w:t>
            </w:r>
          </w:p>
        </w:tc>
      </w:tr>
      <w:tr w:rsidR="006D242C" w:rsidRPr="006436AF" w14:paraId="3AF100FC" w14:textId="77777777" w:rsidTr="00510369">
        <w:tc>
          <w:tcPr>
            <w:tcW w:w="3495" w:type="dxa"/>
          </w:tcPr>
          <w:p w14:paraId="5D5ADCC8" w14:textId="77777777" w:rsidR="006D242C" w:rsidRPr="006436AF" w:rsidRDefault="006D242C" w:rsidP="00510369">
            <w:pPr>
              <w:pStyle w:val="TAL"/>
              <w:rPr>
                <w:rStyle w:val="Code"/>
              </w:rPr>
            </w:pPr>
            <w:r w:rsidRPr="006436AF">
              <w:rPr>
                <w:rStyle w:val="Code"/>
              </w:rPr>
              <w:t>METRIC_ADDED</w:t>
            </w:r>
          </w:p>
        </w:tc>
        <w:tc>
          <w:tcPr>
            <w:tcW w:w="4320" w:type="dxa"/>
          </w:tcPr>
          <w:p w14:paraId="01D4C5C4" w14:textId="77777777" w:rsidR="006D242C" w:rsidRPr="006436AF" w:rsidRDefault="006D242C" w:rsidP="00510369">
            <w:pPr>
              <w:pStyle w:val="TAL"/>
            </w:pPr>
            <w:r w:rsidRPr="006436AF">
              <w:t>Triggered every time a new metric is added.</w:t>
            </w:r>
          </w:p>
        </w:tc>
        <w:tc>
          <w:tcPr>
            <w:tcW w:w="1816" w:type="dxa"/>
          </w:tcPr>
          <w:p w14:paraId="5AB3B343" w14:textId="77777777" w:rsidR="006D242C" w:rsidRPr="006436AF" w:rsidRDefault="006D242C" w:rsidP="00510369">
            <w:pPr>
              <w:pStyle w:val="TAL"/>
            </w:pPr>
            <w:r>
              <w:t>Media delivery session identifier</w:t>
            </w:r>
          </w:p>
        </w:tc>
      </w:tr>
      <w:tr w:rsidR="006D242C" w:rsidRPr="006436AF" w14:paraId="217FCAA6" w14:textId="77777777" w:rsidTr="00510369">
        <w:tc>
          <w:tcPr>
            <w:tcW w:w="3495" w:type="dxa"/>
          </w:tcPr>
          <w:p w14:paraId="4ABFA6C0" w14:textId="77777777" w:rsidR="006D242C" w:rsidRPr="006436AF" w:rsidRDefault="006D242C" w:rsidP="00510369">
            <w:pPr>
              <w:pStyle w:val="TAL"/>
              <w:rPr>
                <w:rStyle w:val="Code"/>
              </w:rPr>
            </w:pPr>
            <w:r w:rsidRPr="006436AF">
              <w:rPr>
                <w:rStyle w:val="Code"/>
              </w:rPr>
              <w:t>METRIC_CHANGED</w:t>
            </w:r>
          </w:p>
        </w:tc>
        <w:tc>
          <w:tcPr>
            <w:tcW w:w="4320" w:type="dxa"/>
          </w:tcPr>
          <w:p w14:paraId="356D0079" w14:textId="60F1F2CC" w:rsidR="006D242C" w:rsidRPr="006436AF" w:rsidRDefault="006D242C" w:rsidP="00510369">
            <w:pPr>
              <w:pStyle w:val="TAL"/>
            </w:pPr>
            <w:r>
              <w:t>Triggered every time a metric value changes.</w:t>
            </w:r>
          </w:p>
        </w:tc>
        <w:tc>
          <w:tcPr>
            <w:tcW w:w="1816" w:type="dxa"/>
          </w:tcPr>
          <w:p w14:paraId="31B7EAF0" w14:textId="77777777" w:rsidR="006D242C" w:rsidRDefault="006D242C" w:rsidP="00510369">
            <w:pPr>
              <w:pStyle w:val="TAL"/>
            </w:pPr>
            <w:r>
              <w:t>Media delivery session identifier,</w:t>
            </w:r>
          </w:p>
          <w:p w14:paraId="77BCCFE0" w14:textId="77777777" w:rsidR="006D242C" w:rsidRPr="006436AF" w:rsidRDefault="006D242C" w:rsidP="00510369">
            <w:pPr>
              <w:pStyle w:val="TAL"/>
            </w:pPr>
            <w:r>
              <w:t>Metric identifier</w:t>
            </w:r>
          </w:p>
        </w:tc>
      </w:tr>
      <w:tr w:rsidR="006D242C" w:rsidRPr="006436AF" w14:paraId="4DF4CD71" w14:textId="77777777" w:rsidTr="00510369">
        <w:tc>
          <w:tcPr>
            <w:tcW w:w="3495" w:type="dxa"/>
          </w:tcPr>
          <w:p w14:paraId="3E8E08F6" w14:textId="77777777" w:rsidR="006D242C" w:rsidRPr="006436AF" w:rsidRDefault="006D242C" w:rsidP="00510369">
            <w:pPr>
              <w:pStyle w:val="TAL"/>
              <w:rPr>
                <w:rStyle w:val="Code"/>
              </w:rPr>
            </w:pPr>
            <w:r w:rsidRPr="006436AF">
              <w:rPr>
                <w:rStyle w:val="Code"/>
              </w:rPr>
              <w:t>METRIC_UPDATED</w:t>
            </w:r>
          </w:p>
        </w:tc>
        <w:tc>
          <w:tcPr>
            <w:tcW w:w="4320" w:type="dxa"/>
          </w:tcPr>
          <w:p w14:paraId="69FAAA38" w14:textId="3CFC6336" w:rsidR="006D242C" w:rsidRPr="006436AF" w:rsidRDefault="006D242C" w:rsidP="00510369">
            <w:pPr>
              <w:pStyle w:val="TAL"/>
            </w:pPr>
            <w:r>
              <w:t>Triggered when the configuration of a metric is updated.</w:t>
            </w:r>
          </w:p>
        </w:tc>
        <w:tc>
          <w:tcPr>
            <w:tcW w:w="1816" w:type="dxa"/>
          </w:tcPr>
          <w:p w14:paraId="506112EA" w14:textId="77777777" w:rsidR="006D242C" w:rsidRDefault="006D242C" w:rsidP="00510369">
            <w:pPr>
              <w:pStyle w:val="TAL"/>
            </w:pPr>
            <w:r>
              <w:t>Media delivery session identifier,</w:t>
            </w:r>
          </w:p>
          <w:p w14:paraId="371F7C6A" w14:textId="77777777" w:rsidR="006D242C" w:rsidRPr="006436AF" w:rsidRDefault="006D242C" w:rsidP="00510369">
            <w:pPr>
              <w:pStyle w:val="TAL"/>
            </w:pPr>
            <w:r>
              <w:t>Metric identifier</w:t>
            </w:r>
          </w:p>
        </w:tc>
      </w:tr>
      <w:tr w:rsidR="006D242C" w:rsidRPr="006436AF" w14:paraId="1420E374" w14:textId="77777777" w:rsidTr="00510369">
        <w:tc>
          <w:tcPr>
            <w:tcW w:w="3495" w:type="dxa"/>
          </w:tcPr>
          <w:p w14:paraId="437A4736" w14:textId="77777777" w:rsidR="006D242C" w:rsidRPr="006436AF" w:rsidRDefault="006D242C" w:rsidP="00510369">
            <w:pPr>
              <w:pStyle w:val="TAL"/>
              <w:rPr>
                <w:rStyle w:val="Code"/>
              </w:rPr>
            </w:pPr>
            <w:r w:rsidRPr="006436AF">
              <w:rPr>
                <w:rStyle w:val="Code"/>
              </w:rPr>
              <w:t>METRICS_CHANGED</w:t>
            </w:r>
          </w:p>
        </w:tc>
        <w:tc>
          <w:tcPr>
            <w:tcW w:w="4320" w:type="dxa"/>
          </w:tcPr>
          <w:p w14:paraId="450AB051" w14:textId="77777777" w:rsidR="006D242C" w:rsidRPr="006436AF" w:rsidRDefault="006D242C" w:rsidP="00510369">
            <w:pPr>
              <w:pStyle w:val="TAL"/>
            </w:pPr>
            <w:r w:rsidRPr="006436AF">
              <w:t>Triggered whenever there is a change to the overall metrics.</w:t>
            </w:r>
          </w:p>
        </w:tc>
        <w:tc>
          <w:tcPr>
            <w:tcW w:w="1816" w:type="dxa"/>
          </w:tcPr>
          <w:p w14:paraId="461AFB20" w14:textId="77777777" w:rsidR="006D242C" w:rsidRPr="006436AF" w:rsidRDefault="006D242C" w:rsidP="00510369">
            <w:pPr>
              <w:pStyle w:val="TAL"/>
            </w:pPr>
            <w:r>
              <w:t>Media delivery session identifier</w:t>
            </w:r>
          </w:p>
        </w:tc>
      </w:tr>
      <w:tr w:rsidR="006D242C" w:rsidRPr="006436AF" w14:paraId="4B8E5076" w14:textId="77777777" w:rsidTr="00510369">
        <w:tc>
          <w:tcPr>
            <w:tcW w:w="3495" w:type="dxa"/>
          </w:tcPr>
          <w:p w14:paraId="4CC29109" w14:textId="77777777" w:rsidR="006D242C" w:rsidRPr="006436AF" w:rsidRDefault="006D242C" w:rsidP="00510369">
            <w:pPr>
              <w:pStyle w:val="TAL"/>
              <w:keepNext w:val="0"/>
              <w:rPr>
                <w:rStyle w:val="Code"/>
              </w:rPr>
            </w:pPr>
            <w:r w:rsidRPr="006436AF">
              <w:rPr>
                <w:rStyle w:val="Code"/>
              </w:rPr>
              <w:t>OPERATION_POINT_CHANGED</w:t>
            </w:r>
          </w:p>
        </w:tc>
        <w:tc>
          <w:tcPr>
            <w:tcW w:w="4320" w:type="dxa"/>
          </w:tcPr>
          <w:p w14:paraId="5F42F370" w14:textId="2D4D353D" w:rsidR="006D242C" w:rsidRPr="006436AF" w:rsidRDefault="006D242C" w:rsidP="00510369">
            <w:pPr>
              <w:pStyle w:val="TAL"/>
              <w:keepNext w:val="0"/>
            </w:pPr>
            <w:r w:rsidRPr="006436AF">
              <w:t xml:space="preserve">Triggered whenever there is a change of a </w:t>
            </w:r>
            <w:r>
              <w:t>Service O</w:t>
            </w:r>
            <w:r w:rsidRPr="006436AF">
              <w:t xml:space="preserve">peration </w:t>
            </w:r>
            <w:r>
              <w:t>P</w:t>
            </w:r>
            <w:r w:rsidRPr="006436AF">
              <w:t>oint parameter.</w:t>
            </w:r>
          </w:p>
        </w:tc>
        <w:tc>
          <w:tcPr>
            <w:tcW w:w="1816" w:type="dxa"/>
          </w:tcPr>
          <w:p w14:paraId="2682027B" w14:textId="77777777" w:rsidR="006D242C" w:rsidRDefault="006D242C" w:rsidP="00510369">
            <w:pPr>
              <w:pStyle w:val="TAL"/>
              <w:keepNext w:val="0"/>
            </w:pPr>
            <w:r>
              <w:t>Media delivery session identifier,</w:t>
            </w:r>
          </w:p>
          <w:p w14:paraId="64A5E6A6" w14:textId="06002767" w:rsidR="006D242C" w:rsidRPr="006436AF" w:rsidRDefault="006D242C" w:rsidP="00510369">
            <w:pPr>
              <w:pStyle w:val="TAL"/>
              <w:keepNext w:val="0"/>
            </w:pPr>
            <w:r w:rsidRPr="006436AF">
              <w:t>External reference identifier of currently selected Service Operation Point.</w:t>
            </w:r>
          </w:p>
        </w:tc>
      </w:tr>
      <w:tr w:rsidR="006D242C" w:rsidRPr="006436AF" w14:paraId="7D6179DC" w14:textId="77777777" w:rsidTr="00510369">
        <w:tc>
          <w:tcPr>
            <w:tcW w:w="3495" w:type="dxa"/>
          </w:tcPr>
          <w:p w14:paraId="2DB196C2" w14:textId="77777777" w:rsidR="006D242C" w:rsidRPr="006436AF" w:rsidRDefault="006D242C" w:rsidP="00510369">
            <w:pPr>
              <w:pStyle w:val="TAL"/>
              <w:keepNext w:val="0"/>
              <w:rPr>
                <w:rStyle w:val="Code"/>
              </w:rPr>
            </w:pPr>
            <w:r w:rsidRPr="006436AF">
              <w:rPr>
                <w:rStyle w:val="Code"/>
              </w:rPr>
              <w:t>PLAYBACK_ENDED</w:t>
            </w:r>
          </w:p>
        </w:tc>
        <w:tc>
          <w:tcPr>
            <w:tcW w:w="4320" w:type="dxa"/>
          </w:tcPr>
          <w:p w14:paraId="10F16CCB" w14:textId="77777777" w:rsidR="006D242C" w:rsidRPr="006436AF" w:rsidRDefault="006D242C" w:rsidP="00510369">
            <w:pPr>
              <w:pStyle w:val="TAL"/>
              <w:keepNext w:val="0"/>
            </w:pPr>
            <w:r w:rsidRPr="006436AF">
              <w:t xml:space="preserve">Sent when </w:t>
            </w:r>
            <w:r>
              <w:t xml:space="preserve">media </w:t>
            </w:r>
            <w:r w:rsidRPr="006436AF">
              <w:t>playback completes</w:t>
            </w:r>
            <w:r>
              <w:t xml:space="preserve"> normally</w:t>
            </w:r>
            <w:r w:rsidRPr="006436AF">
              <w:t>.</w:t>
            </w:r>
          </w:p>
        </w:tc>
        <w:tc>
          <w:tcPr>
            <w:tcW w:w="1816" w:type="dxa"/>
          </w:tcPr>
          <w:p w14:paraId="18E752D5" w14:textId="77777777" w:rsidR="006D242C" w:rsidRPr="006436AF" w:rsidRDefault="006D242C" w:rsidP="00510369">
            <w:pPr>
              <w:pStyle w:val="TAL"/>
              <w:keepNext w:val="0"/>
            </w:pPr>
            <w:r>
              <w:t>Media delivery session identifier</w:t>
            </w:r>
          </w:p>
        </w:tc>
      </w:tr>
      <w:tr w:rsidR="006D242C" w:rsidRPr="006436AF" w14:paraId="0F5E7FB8" w14:textId="77777777" w:rsidTr="00510369">
        <w:tc>
          <w:tcPr>
            <w:tcW w:w="3495" w:type="dxa"/>
          </w:tcPr>
          <w:p w14:paraId="1F8CEDE0" w14:textId="77777777" w:rsidR="006D242C" w:rsidRPr="006436AF" w:rsidRDefault="006D242C" w:rsidP="00510369">
            <w:pPr>
              <w:pStyle w:val="TAL"/>
              <w:keepNext w:val="0"/>
              <w:rPr>
                <w:rStyle w:val="Code"/>
              </w:rPr>
            </w:pPr>
            <w:r w:rsidRPr="006436AF">
              <w:rPr>
                <w:rStyle w:val="Code"/>
              </w:rPr>
              <w:t>PLAYBACK_ERROR</w:t>
            </w:r>
          </w:p>
        </w:tc>
        <w:tc>
          <w:tcPr>
            <w:tcW w:w="4320" w:type="dxa"/>
          </w:tcPr>
          <w:p w14:paraId="7C8E7513" w14:textId="77777777" w:rsidR="006D242C" w:rsidRPr="006436AF" w:rsidRDefault="006D242C" w:rsidP="00510369">
            <w:pPr>
              <w:pStyle w:val="TAL"/>
              <w:keepNext w:val="0"/>
            </w:pPr>
            <w:r w:rsidRPr="006436AF">
              <w:t>Sent when an error occurs</w:t>
            </w:r>
            <w:r>
              <w:t xml:space="preserve"> during media playback</w:t>
            </w:r>
            <w:r w:rsidRPr="006436AF">
              <w:t>. The element's error attribute contains more information.</w:t>
            </w:r>
          </w:p>
        </w:tc>
        <w:tc>
          <w:tcPr>
            <w:tcW w:w="1816" w:type="dxa"/>
          </w:tcPr>
          <w:p w14:paraId="002E5DC8" w14:textId="77777777" w:rsidR="006D242C" w:rsidRDefault="006D242C" w:rsidP="00510369">
            <w:pPr>
              <w:pStyle w:val="TAL"/>
              <w:keepNext w:val="0"/>
            </w:pPr>
            <w:r>
              <w:t>Media delivery session identifier,</w:t>
            </w:r>
          </w:p>
          <w:p w14:paraId="0DD06926" w14:textId="037FC6BC" w:rsidR="006D242C" w:rsidRPr="006436AF" w:rsidRDefault="006D242C" w:rsidP="00510369">
            <w:pPr>
              <w:pStyle w:val="TAL"/>
              <w:keepNext w:val="0"/>
            </w:pPr>
            <w:r w:rsidRPr="006436AF">
              <w:t xml:space="preserve">Error </w:t>
            </w:r>
            <w:r>
              <w:t>reason (see table 13.2.5</w:t>
            </w:r>
            <w:r>
              <w:noBreakHyphen/>
              <w:t>2)</w:t>
            </w:r>
            <w:r w:rsidRPr="006436AF">
              <w:t>.</w:t>
            </w:r>
          </w:p>
        </w:tc>
      </w:tr>
      <w:tr w:rsidR="006D242C" w:rsidRPr="006436AF" w14:paraId="14F9574D" w14:textId="77777777" w:rsidTr="00510369">
        <w:tc>
          <w:tcPr>
            <w:tcW w:w="3495" w:type="dxa"/>
          </w:tcPr>
          <w:p w14:paraId="37567E6E" w14:textId="77777777" w:rsidR="006D242C" w:rsidRPr="006436AF" w:rsidRDefault="006D242C" w:rsidP="00510369">
            <w:pPr>
              <w:pStyle w:val="TAL"/>
              <w:keepNext w:val="0"/>
              <w:rPr>
                <w:rStyle w:val="Code"/>
              </w:rPr>
            </w:pPr>
            <w:r w:rsidRPr="006436AF">
              <w:rPr>
                <w:rStyle w:val="Code"/>
              </w:rPr>
              <w:t>PLAYBACK_PAUSED</w:t>
            </w:r>
          </w:p>
        </w:tc>
        <w:tc>
          <w:tcPr>
            <w:tcW w:w="4320" w:type="dxa"/>
          </w:tcPr>
          <w:p w14:paraId="0C3D2407" w14:textId="77777777" w:rsidR="006D242C" w:rsidRPr="006436AF" w:rsidRDefault="006D242C" w:rsidP="00510369">
            <w:pPr>
              <w:pStyle w:val="TAL"/>
              <w:keepNext w:val="0"/>
            </w:pPr>
            <w:r w:rsidRPr="006436AF">
              <w:t xml:space="preserve">Sent when </w:t>
            </w:r>
            <w:r>
              <w:t xml:space="preserve">media </w:t>
            </w:r>
            <w:r w:rsidRPr="006436AF">
              <w:t>playback is paused.</w:t>
            </w:r>
          </w:p>
        </w:tc>
        <w:tc>
          <w:tcPr>
            <w:tcW w:w="1816" w:type="dxa"/>
          </w:tcPr>
          <w:p w14:paraId="209BD2F9" w14:textId="77777777" w:rsidR="006D242C" w:rsidRPr="006436AF" w:rsidRDefault="006D242C" w:rsidP="00510369">
            <w:pPr>
              <w:pStyle w:val="TAL"/>
              <w:keepNext w:val="0"/>
            </w:pPr>
            <w:r>
              <w:t>Media delivery session identifier</w:t>
            </w:r>
          </w:p>
        </w:tc>
      </w:tr>
      <w:tr w:rsidR="006D242C" w:rsidRPr="006436AF" w14:paraId="682140F1" w14:textId="77777777" w:rsidTr="00510369">
        <w:tc>
          <w:tcPr>
            <w:tcW w:w="3495" w:type="dxa"/>
          </w:tcPr>
          <w:p w14:paraId="3C96EB55" w14:textId="77777777" w:rsidR="006D242C" w:rsidRPr="006436AF" w:rsidRDefault="006D242C" w:rsidP="00510369">
            <w:pPr>
              <w:pStyle w:val="TAL"/>
              <w:keepNext w:val="0"/>
              <w:rPr>
                <w:rStyle w:val="Code"/>
              </w:rPr>
            </w:pPr>
            <w:r w:rsidRPr="006436AF">
              <w:rPr>
                <w:rStyle w:val="Code"/>
              </w:rPr>
              <w:t>PLAYBACK_PLAYING</w:t>
            </w:r>
          </w:p>
        </w:tc>
        <w:tc>
          <w:tcPr>
            <w:tcW w:w="4320" w:type="dxa"/>
          </w:tcPr>
          <w:p w14:paraId="04CEE4DD" w14:textId="77777777" w:rsidR="006D242C" w:rsidRPr="006436AF" w:rsidRDefault="006D242C" w:rsidP="00510369">
            <w:pPr>
              <w:pStyle w:val="TAL"/>
              <w:keepNext w:val="0"/>
            </w:pPr>
            <w:r w:rsidRPr="006436AF">
              <w:t>Sent when the media begins to play (either for the first time, after having been paused, or after ending and then restarting).</w:t>
            </w:r>
          </w:p>
        </w:tc>
        <w:tc>
          <w:tcPr>
            <w:tcW w:w="1816" w:type="dxa"/>
          </w:tcPr>
          <w:p w14:paraId="102EA29E" w14:textId="77777777" w:rsidR="006D242C" w:rsidRPr="006436AF" w:rsidRDefault="006D242C" w:rsidP="00510369">
            <w:pPr>
              <w:pStyle w:val="TAL"/>
              <w:keepNext w:val="0"/>
            </w:pPr>
            <w:r>
              <w:t>Media delivery session identifier</w:t>
            </w:r>
          </w:p>
        </w:tc>
      </w:tr>
      <w:tr w:rsidR="006D242C" w:rsidRPr="006436AF" w14:paraId="6709A476" w14:textId="77777777" w:rsidTr="00510369">
        <w:tc>
          <w:tcPr>
            <w:tcW w:w="3495" w:type="dxa"/>
          </w:tcPr>
          <w:p w14:paraId="5EC54A92" w14:textId="77777777" w:rsidR="006D242C" w:rsidRPr="006436AF" w:rsidRDefault="006D242C" w:rsidP="00510369">
            <w:pPr>
              <w:pStyle w:val="TAL"/>
              <w:keepNext w:val="0"/>
              <w:rPr>
                <w:rStyle w:val="Code"/>
              </w:rPr>
            </w:pPr>
            <w:r w:rsidRPr="006436AF">
              <w:rPr>
                <w:rStyle w:val="Code"/>
              </w:rPr>
              <w:t>PLAYBACK_SEEKED</w:t>
            </w:r>
          </w:p>
        </w:tc>
        <w:tc>
          <w:tcPr>
            <w:tcW w:w="4320" w:type="dxa"/>
          </w:tcPr>
          <w:p w14:paraId="51CAA7E4" w14:textId="77777777" w:rsidR="006D242C" w:rsidRPr="006436AF" w:rsidRDefault="006D242C" w:rsidP="00510369">
            <w:pPr>
              <w:pStyle w:val="TAL"/>
              <w:keepNext w:val="0"/>
            </w:pPr>
            <w:r w:rsidRPr="006436AF">
              <w:t xml:space="preserve">Sent when a </w:t>
            </w:r>
            <w:r>
              <w:t xml:space="preserve">media playback </w:t>
            </w:r>
            <w:r w:rsidRPr="006436AF">
              <w:t>seek operation completes.</w:t>
            </w:r>
          </w:p>
        </w:tc>
        <w:tc>
          <w:tcPr>
            <w:tcW w:w="1816" w:type="dxa"/>
          </w:tcPr>
          <w:p w14:paraId="6697C266" w14:textId="77777777" w:rsidR="006D242C" w:rsidRPr="006436AF" w:rsidRDefault="006D242C" w:rsidP="00510369">
            <w:pPr>
              <w:pStyle w:val="TAL"/>
              <w:keepNext w:val="0"/>
            </w:pPr>
            <w:r>
              <w:t>Media delivery session identifier</w:t>
            </w:r>
          </w:p>
        </w:tc>
      </w:tr>
      <w:tr w:rsidR="006D242C" w:rsidRPr="006436AF" w14:paraId="41E840AA" w14:textId="77777777" w:rsidTr="00510369">
        <w:tc>
          <w:tcPr>
            <w:tcW w:w="3495" w:type="dxa"/>
          </w:tcPr>
          <w:p w14:paraId="77F721CC" w14:textId="77777777" w:rsidR="006D242C" w:rsidRPr="006436AF" w:rsidRDefault="006D242C" w:rsidP="00510369">
            <w:pPr>
              <w:pStyle w:val="TAL"/>
              <w:keepNext w:val="0"/>
              <w:rPr>
                <w:rStyle w:val="Code"/>
              </w:rPr>
            </w:pPr>
            <w:r w:rsidRPr="006436AF">
              <w:rPr>
                <w:rStyle w:val="Code"/>
              </w:rPr>
              <w:t>PLAYBACK_SEEKING</w:t>
            </w:r>
          </w:p>
        </w:tc>
        <w:tc>
          <w:tcPr>
            <w:tcW w:w="4320" w:type="dxa"/>
          </w:tcPr>
          <w:p w14:paraId="5ED894A1" w14:textId="77777777" w:rsidR="006D242C" w:rsidRPr="006436AF" w:rsidRDefault="006D242C" w:rsidP="00510369">
            <w:pPr>
              <w:pStyle w:val="TAL"/>
              <w:keepNext w:val="0"/>
            </w:pPr>
            <w:r w:rsidRPr="006436AF">
              <w:t xml:space="preserve">Sent when a </w:t>
            </w:r>
            <w:r>
              <w:t xml:space="preserve">media playback </w:t>
            </w:r>
            <w:r w:rsidRPr="006436AF">
              <w:t>seek operation begins.</w:t>
            </w:r>
          </w:p>
        </w:tc>
        <w:tc>
          <w:tcPr>
            <w:tcW w:w="1816" w:type="dxa"/>
          </w:tcPr>
          <w:p w14:paraId="35CAD8B4" w14:textId="77777777" w:rsidR="006D242C" w:rsidRPr="006436AF" w:rsidRDefault="006D242C" w:rsidP="00510369">
            <w:pPr>
              <w:pStyle w:val="TAL"/>
              <w:keepNext w:val="0"/>
            </w:pPr>
            <w:r>
              <w:t>Media delivery session identifier</w:t>
            </w:r>
          </w:p>
        </w:tc>
      </w:tr>
      <w:tr w:rsidR="006D242C" w:rsidRPr="006436AF" w14:paraId="4B87D7D6" w14:textId="77777777" w:rsidTr="00510369">
        <w:tc>
          <w:tcPr>
            <w:tcW w:w="3495" w:type="dxa"/>
          </w:tcPr>
          <w:p w14:paraId="06059A58" w14:textId="77777777" w:rsidR="006D242C" w:rsidRPr="006436AF" w:rsidRDefault="006D242C" w:rsidP="00510369">
            <w:pPr>
              <w:pStyle w:val="TAL"/>
              <w:keepNext w:val="0"/>
              <w:rPr>
                <w:rStyle w:val="Code"/>
              </w:rPr>
            </w:pPr>
            <w:r w:rsidRPr="006436AF">
              <w:rPr>
                <w:rStyle w:val="Code"/>
              </w:rPr>
              <w:t>PLAYBACK_STALLED</w:t>
            </w:r>
          </w:p>
        </w:tc>
        <w:tc>
          <w:tcPr>
            <w:tcW w:w="4320" w:type="dxa"/>
          </w:tcPr>
          <w:p w14:paraId="1FFEDA9E" w14:textId="77777777" w:rsidR="006D242C" w:rsidRPr="006436AF" w:rsidRDefault="006D242C" w:rsidP="00510369">
            <w:pPr>
              <w:pStyle w:val="TAL"/>
              <w:keepNext w:val="0"/>
            </w:pPr>
            <w:r w:rsidRPr="006436AF">
              <w:t>Sent when the media playback platform reports stalled</w:t>
            </w:r>
            <w:r>
              <w:t>.</w:t>
            </w:r>
          </w:p>
        </w:tc>
        <w:tc>
          <w:tcPr>
            <w:tcW w:w="1816" w:type="dxa"/>
          </w:tcPr>
          <w:p w14:paraId="0F159F2A" w14:textId="77777777" w:rsidR="006D242C" w:rsidRPr="006436AF" w:rsidRDefault="006D242C" w:rsidP="00510369">
            <w:pPr>
              <w:pStyle w:val="TAL"/>
              <w:keepNext w:val="0"/>
            </w:pPr>
            <w:r>
              <w:t>Media delivery session identifier</w:t>
            </w:r>
          </w:p>
        </w:tc>
      </w:tr>
      <w:tr w:rsidR="006D242C" w:rsidRPr="006436AF" w14:paraId="41F44B09" w14:textId="77777777" w:rsidTr="00510369">
        <w:tc>
          <w:tcPr>
            <w:tcW w:w="3495" w:type="dxa"/>
          </w:tcPr>
          <w:p w14:paraId="357014D2" w14:textId="77777777" w:rsidR="006D242C" w:rsidRPr="006436AF" w:rsidRDefault="006D242C" w:rsidP="00510369">
            <w:pPr>
              <w:pStyle w:val="TAL"/>
              <w:keepNext w:val="0"/>
              <w:rPr>
                <w:rStyle w:val="Code"/>
              </w:rPr>
            </w:pPr>
            <w:r w:rsidRPr="006436AF">
              <w:rPr>
                <w:rStyle w:val="Code"/>
              </w:rPr>
              <w:t>PLAYBACK_STARTED</w:t>
            </w:r>
          </w:p>
        </w:tc>
        <w:tc>
          <w:tcPr>
            <w:tcW w:w="4320" w:type="dxa"/>
          </w:tcPr>
          <w:p w14:paraId="27DB7B3B" w14:textId="77777777" w:rsidR="006D242C" w:rsidRPr="006436AF" w:rsidRDefault="006D242C" w:rsidP="00510369">
            <w:pPr>
              <w:pStyle w:val="TAL"/>
              <w:keepNext w:val="0"/>
            </w:pPr>
            <w:r w:rsidRPr="006436AF">
              <w:t>Sent when playback of the media starts after having been paused; that is, when playback is resumed after a prior pause event.</w:t>
            </w:r>
          </w:p>
        </w:tc>
        <w:tc>
          <w:tcPr>
            <w:tcW w:w="1816" w:type="dxa"/>
          </w:tcPr>
          <w:p w14:paraId="2A135017" w14:textId="77777777" w:rsidR="006D242C" w:rsidRPr="006436AF" w:rsidRDefault="006D242C" w:rsidP="00510369">
            <w:pPr>
              <w:pStyle w:val="TAL"/>
              <w:keepNext w:val="0"/>
            </w:pPr>
            <w:r>
              <w:t>Media delivery session identifier</w:t>
            </w:r>
          </w:p>
        </w:tc>
      </w:tr>
      <w:tr w:rsidR="006D242C" w:rsidRPr="006436AF" w14:paraId="2B4B0A05" w14:textId="77777777" w:rsidTr="00510369">
        <w:tc>
          <w:tcPr>
            <w:tcW w:w="3495" w:type="dxa"/>
          </w:tcPr>
          <w:p w14:paraId="53EF7973" w14:textId="77777777" w:rsidR="006D242C" w:rsidRPr="006436AF" w:rsidRDefault="006D242C" w:rsidP="00510369">
            <w:pPr>
              <w:pStyle w:val="TAL"/>
              <w:keepNext w:val="0"/>
              <w:rPr>
                <w:rStyle w:val="Code"/>
              </w:rPr>
            </w:pPr>
            <w:r w:rsidRPr="006436AF">
              <w:rPr>
                <w:rStyle w:val="Code"/>
              </w:rPr>
              <w:t>PLAYBACK_WAITING</w:t>
            </w:r>
          </w:p>
        </w:tc>
        <w:tc>
          <w:tcPr>
            <w:tcW w:w="4320" w:type="dxa"/>
          </w:tcPr>
          <w:p w14:paraId="2513212C" w14:textId="77777777" w:rsidR="006D242C" w:rsidRPr="006436AF" w:rsidRDefault="006D242C" w:rsidP="00510369">
            <w:pPr>
              <w:pStyle w:val="TAL"/>
              <w:keepNext w:val="0"/>
            </w:pPr>
            <w:r w:rsidRPr="006436AF">
              <w:t>Sent when the media playback has stopped because of a temporary lack of data.</w:t>
            </w:r>
          </w:p>
        </w:tc>
        <w:tc>
          <w:tcPr>
            <w:tcW w:w="1816" w:type="dxa"/>
          </w:tcPr>
          <w:p w14:paraId="69EC5A24" w14:textId="77777777" w:rsidR="006D242C" w:rsidRPr="006436AF" w:rsidRDefault="006D242C" w:rsidP="00510369">
            <w:pPr>
              <w:pStyle w:val="TAL"/>
              <w:keepNext w:val="0"/>
            </w:pPr>
            <w:r>
              <w:t>Media delivery session identifier</w:t>
            </w:r>
          </w:p>
        </w:tc>
      </w:tr>
      <w:tr w:rsidR="006D242C" w:rsidRPr="006436AF" w14:paraId="66CB602A" w14:textId="77777777" w:rsidTr="00510369">
        <w:tc>
          <w:tcPr>
            <w:tcW w:w="3495" w:type="dxa"/>
          </w:tcPr>
          <w:p w14:paraId="78CC2DB7" w14:textId="77777777" w:rsidR="006D242C" w:rsidRPr="006436AF" w:rsidRDefault="006D242C" w:rsidP="00510369">
            <w:pPr>
              <w:pStyle w:val="TAL"/>
              <w:keepNext w:val="0"/>
              <w:rPr>
                <w:rStyle w:val="Code"/>
              </w:rPr>
            </w:pPr>
            <w:r w:rsidRPr="006436AF">
              <w:rPr>
                <w:rStyle w:val="Code"/>
              </w:rPr>
              <w:t>SERVICE_DESCRIPTION_SELECTED</w:t>
            </w:r>
          </w:p>
        </w:tc>
        <w:tc>
          <w:tcPr>
            <w:tcW w:w="4320" w:type="dxa"/>
          </w:tcPr>
          <w:p w14:paraId="4C02C5C2" w14:textId="77777777" w:rsidR="006D242C" w:rsidRPr="006436AF" w:rsidRDefault="006D242C" w:rsidP="00510369">
            <w:pPr>
              <w:pStyle w:val="TAL"/>
              <w:keepNext w:val="0"/>
            </w:pPr>
            <w:r w:rsidRPr="006436AF">
              <w:t>sent when the DASH client has selected a service description.</w:t>
            </w:r>
          </w:p>
        </w:tc>
        <w:tc>
          <w:tcPr>
            <w:tcW w:w="1816" w:type="dxa"/>
          </w:tcPr>
          <w:p w14:paraId="21697C1E" w14:textId="77777777" w:rsidR="006D242C" w:rsidRPr="006436AF" w:rsidRDefault="006D242C" w:rsidP="00510369">
            <w:pPr>
              <w:pStyle w:val="TAL"/>
              <w:keepNext w:val="0"/>
            </w:pPr>
            <w:r>
              <w:t>Media delivery session identifier</w:t>
            </w:r>
          </w:p>
        </w:tc>
      </w:tr>
      <w:tr w:rsidR="006D242C" w:rsidRPr="006436AF" w14:paraId="7BB6467D" w14:textId="77777777" w:rsidTr="00510369">
        <w:tc>
          <w:tcPr>
            <w:tcW w:w="3495" w:type="dxa"/>
          </w:tcPr>
          <w:p w14:paraId="23352039" w14:textId="77777777" w:rsidR="006D242C" w:rsidRPr="006436AF" w:rsidRDefault="006D242C" w:rsidP="00510369">
            <w:pPr>
              <w:pStyle w:val="TAL"/>
              <w:keepNext w:val="0"/>
              <w:rPr>
                <w:rStyle w:val="Code"/>
              </w:rPr>
            </w:pPr>
            <w:r w:rsidRPr="006436AF">
              <w:rPr>
                <w:rStyle w:val="Code"/>
              </w:rPr>
              <w:t>SERVICE_DESCRIPTION_CHANGED</w:t>
            </w:r>
          </w:p>
        </w:tc>
        <w:tc>
          <w:tcPr>
            <w:tcW w:w="4320" w:type="dxa"/>
          </w:tcPr>
          <w:p w14:paraId="4821F2F0" w14:textId="77777777" w:rsidR="006D242C" w:rsidRPr="006436AF" w:rsidRDefault="006D242C" w:rsidP="00510369">
            <w:pPr>
              <w:pStyle w:val="TAL"/>
              <w:keepNext w:val="0"/>
            </w:pPr>
            <w:r w:rsidRPr="006436AF">
              <w:t>Sent when the DASH client has changed a service description.</w:t>
            </w:r>
          </w:p>
        </w:tc>
        <w:tc>
          <w:tcPr>
            <w:tcW w:w="1816" w:type="dxa"/>
          </w:tcPr>
          <w:p w14:paraId="5971BEEC" w14:textId="77777777" w:rsidR="006D242C" w:rsidRPr="006436AF" w:rsidRDefault="006D242C" w:rsidP="00510369">
            <w:pPr>
              <w:pStyle w:val="TAL"/>
              <w:keepNext w:val="0"/>
            </w:pPr>
            <w:r>
              <w:t>Media delivery session identifier</w:t>
            </w:r>
          </w:p>
        </w:tc>
      </w:tr>
      <w:tr w:rsidR="006D242C" w:rsidRPr="006436AF" w14:paraId="120A542B" w14:textId="77777777" w:rsidTr="00510369">
        <w:tc>
          <w:tcPr>
            <w:tcW w:w="3495" w:type="dxa"/>
          </w:tcPr>
          <w:p w14:paraId="1ABB12B0" w14:textId="77777777" w:rsidR="006D242C" w:rsidRPr="006436AF" w:rsidRDefault="006D242C" w:rsidP="00510369">
            <w:pPr>
              <w:pStyle w:val="TAL"/>
              <w:keepNext w:val="0"/>
              <w:rPr>
                <w:rStyle w:val="Code"/>
              </w:rPr>
            </w:pPr>
            <w:r w:rsidRPr="006436AF">
              <w:rPr>
                <w:rStyle w:val="Code"/>
              </w:rPr>
              <w:t>SERVICE_DESCRIPTION_VIOLATED</w:t>
            </w:r>
          </w:p>
        </w:tc>
        <w:tc>
          <w:tcPr>
            <w:tcW w:w="4320" w:type="dxa"/>
          </w:tcPr>
          <w:p w14:paraId="15C8A55C" w14:textId="77777777" w:rsidR="006D242C" w:rsidRPr="006436AF" w:rsidRDefault="006D242C" w:rsidP="00510369">
            <w:pPr>
              <w:pStyle w:val="TAL"/>
              <w:keepNext w:val="0"/>
            </w:pPr>
            <w:r w:rsidRPr="006436AF">
              <w:t>Provides notification that the service description parameters are currently not met.</w:t>
            </w:r>
          </w:p>
        </w:tc>
        <w:tc>
          <w:tcPr>
            <w:tcW w:w="1816" w:type="dxa"/>
          </w:tcPr>
          <w:p w14:paraId="4D7C6F78" w14:textId="77777777" w:rsidR="006D242C" w:rsidRDefault="006D242C" w:rsidP="00510369">
            <w:pPr>
              <w:pStyle w:val="TAL"/>
              <w:keepNext w:val="0"/>
            </w:pPr>
            <w:r>
              <w:t>Media delivery session identifier,</w:t>
            </w:r>
          </w:p>
          <w:p w14:paraId="39CD3F83" w14:textId="5605F47A" w:rsidR="006D242C" w:rsidRPr="006436AF" w:rsidRDefault="006D242C" w:rsidP="00510369">
            <w:pPr>
              <w:pStyle w:val="TAL"/>
              <w:keepNext w:val="0"/>
            </w:pPr>
            <w:r w:rsidRPr="006436AF">
              <w:t>Parameters of service description that are not met</w:t>
            </w:r>
          </w:p>
        </w:tc>
      </w:tr>
      <w:tr w:rsidR="006D242C" w:rsidRPr="006436AF" w14:paraId="4F7666F3" w14:textId="77777777" w:rsidTr="00510369">
        <w:tc>
          <w:tcPr>
            <w:tcW w:w="3495" w:type="dxa"/>
          </w:tcPr>
          <w:p w14:paraId="314BA55A" w14:textId="77777777" w:rsidR="006D242C" w:rsidRPr="006436AF" w:rsidRDefault="006D242C" w:rsidP="00510369">
            <w:pPr>
              <w:pStyle w:val="TAL"/>
              <w:keepNext w:val="0"/>
              <w:rPr>
                <w:rStyle w:val="Code"/>
              </w:rPr>
            </w:pPr>
            <w:r w:rsidRPr="006436AF">
              <w:rPr>
                <w:rStyle w:val="Code"/>
              </w:rPr>
              <w:t>SOURCE_INITIALIZED</w:t>
            </w:r>
          </w:p>
        </w:tc>
        <w:tc>
          <w:tcPr>
            <w:tcW w:w="4320" w:type="dxa"/>
          </w:tcPr>
          <w:p w14:paraId="3E133C38" w14:textId="77777777" w:rsidR="006D242C" w:rsidRPr="006436AF" w:rsidRDefault="006D242C" w:rsidP="00510369">
            <w:pPr>
              <w:pStyle w:val="TAL"/>
              <w:keepNext w:val="0"/>
            </w:pPr>
            <w:r w:rsidRPr="006436AF">
              <w:t>Triggered when the source is set</w:t>
            </w:r>
            <w:r>
              <w:t xml:space="preserve"> </w:t>
            </w:r>
            <w:r w:rsidRPr="006436AF">
              <w:t>up and ready.</w:t>
            </w:r>
          </w:p>
        </w:tc>
        <w:tc>
          <w:tcPr>
            <w:tcW w:w="1816" w:type="dxa"/>
          </w:tcPr>
          <w:p w14:paraId="02FA17F9" w14:textId="77777777" w:rsidR="006D242C" w:rsidRPr="006436AF" w:rsidRDefault="006D242C" w:rsidP="00510369">
            <w:pPr>
              <w:pStyle w:val="TAL"/>
              <w:keepNext w:val="0"/>
            </w:pPr>
            <w:r>
              <w:t>Media delivery session identifier</w:t>
            </w:r>
          </w:p>
        </w:tc>
      </w:tr>
      <w:tr w:rsidR="006D242C" w14:paraId="6134F9BC" w14:textId="77777777" w:rsidTr="00510369">
        <w:tc>
          <w:tcPr>
            <w:tcW w:w="3495" w:type="dxa"/>
          </w:tcPr>
          <w:p w14:paraId="0C585AAA" w14:textId="77777777" w:rsidR="006D242C" w:rsidRPr="006436AF" w:rsidRDefault="006D242C" w:rsidP="00510369">
            <w:pPr>
              <w:pStyle w:val="TAL"/>
              <w:keepNext w:val="0"/>
              <w:rPr>
                <w:rStyle w:val="Code"/>
              </w:rPr>
            </w:pPr>
            <w:r>
              <w:rPr>
                <w:rStyle w:val="Code"/>
              </w:rPr>
              <w:t>DOWNLOAD_STARTED</w:t>
            </w:r>
          </w:p>
        </w:tc>
        <w:tc>
          <w:tcPr>
            <w:tcW w:w="4320" w:type="dxa"/>
          </w:tcPr>
          <w:p w14:paraId="349AE2D5" w14:textId="77777777" w:rsidR="006D242C" w:rsidRPr="006436AF" w:rsidRDefault="006D242C" w:rsidP="00510369">
            <w:pPr>
              <w:pStyle w:val="TAL"/>
              <w:keepNext w:val="0"/>
            </w:pPr>
            <w:r>
              <w:t>Sent when a non-real-time content download begins.</w:t>
            </w:r>
          </w:p>
        </w:tc>
        <w:tc>
          <w:tcPr>
            <w:tcW w:w="1816" w:type="dxa"/>
          </w:tcPr>
          <w:p w14:paraId="34FCCC43" w14:textId="77777777" w:rsidR="006D242C" w:rsidRDefault="006D242C" w:rsidP="00510369">
            <w:pPr>
              <w:pStyle w:val="TAL"/>
              <w:keepNext w:val="0"/>
            </w:pPr>
            <w:r>
              <w:t>Media delivery session identifier</w:t>
            </w:r>
          </w:p>
        </w:tc>
      </w:tr>
      <w:tr w:rsidR="006D242C" w14:paraId="02639C86" w14:textId="77777777" w:rsidTr="00510369">
        <w:tc>
          <w:tcPr>
            <w:tcW w:w="3495" w:type="dxa"/>
          </w:tcPr>
          <w:p w14:paraId="485D8181" w14:textId="77777777" w:rsidR="006D242C" w:rsidRDefault="006D242C" w:rsidP="00510369">
            <w:pPr>
              <w:pStyle w:val="TAL"/>
              <w:keepNext w:val="0"/>
              <w:rPr>
                <w:rStyle w:val="Code"/>
              </w:rPr>
            </w:pPr>
            <w:r>
              <w:rPr>
                <w:rStyle w:val="Code"/>
              </w:rPr>
              <w:t>DOWNLOAD_COMPLETED</w:t>
            </w:r>
          </w:p>
        </w:tc>
        <w:tc>
          <w:tcPr>
            <w:tcW w:w="4320" w:type="dxa"/>
          </w:tcPr>
          <w:p w14:paraId="463E1465" w14:textId="77777777" w:rsidR="006D242C" w:rsidRDefault="006D242C" w:rsidP="00510369">
            <w:pPr>
              <w:pStyle w:val="TAL"/>
              <w:keepNext w:val="0"/>
            </w:pPr>
            <w:r>
              <w:t>Sent when a non-real-time content download is complete.</w:t>
            </w:r>
          </w:p>
        </w:tc>
        <w:tc>
          <w:tcPr>
            <w:tcW w:w="1816" w:type="dxa"/>
          </w:tcPr>
          <w:p w14:paraId="56A13B0F" w14:textId="77777777" w:rsidR="006D242C" w:rsidRDefault="006D242C" w:rsidP="00510369">
            <w:pPr>
              <w:pStyle w:val="TAL"/>
              <w:keepNext w:val="0"/>
            </w:pPr>
            <w:r>
              <w:t>Media delivery session identifier</w:t>
            </w:r>
          </w:p>
        </w:tc>
      </w:tr>
      <w:tr w:rsidR="006D242C" w14:paraId="322F06B0" w14:textId="77777777" w:rsidTr="00510369">
        <w:tc>
          <w:tcPr>
            <w:tcW w:w="3495" w:type="dxa"/>
          </w:tcPr>
          <w:p w14:paraId="42786DA3" w14:textId="77777777" w:rsidR="006D242C" w:rsidRDefault="006D242C" w:rsidP="00510369">
            <w:pPr>
              <w:pStyle w:val="TAL"/>
              <w:keepNext w:val="0"/>
              <w:rPr>
                <w:rStyle w:val="Code"/>
              </w:rPr>
            </w:pPr>
            <w:r>
              <w:rPr>
                <w:rStyle w:val="Code"/>
              </w:rPr>
              <w:t>DOWNLOAD_ERROR</w:t>
            </w:r>
          </w:p>
        </w:tc>
        <w:tc>
          <w:tcPr>
            <w:tcW w:w="4320" w:type="dxa"/>
          </w:tcPr>
          <w:p w14:paraId="2112DF76" w14:textId="77777777" w:rsidR="006D242C" w:rsidRDefault="006D242C" w:rsidP="00510369">
            <w:pPr>
              <w:pStyle w:val="TAL"/>
              <w:keepNext w:val="0"/>
            </w:pPr>
            <w:r>
              <w:t>Send when an error occurs during non-real-time content download</w:t>
            </w:r>
          </w:p>
        </w:tc>
        <w:tc>
          <w:tcPr>
            <w:tcW w:w="1816" w:type="dxa"/>
          </w:tcPr>
          <w:p w14:paraId="6C1362CB" w14:textId="77777777" w:rsidR="006D242C" w:rsidRDefault="006D242C" w:rsidP="00510369">
            <w:pPr>
              <w:pStyle w:val="TAL"/>
              <w:keepNext w:val="0"/>
            </w:pPr>
            <w:r>
              <w:t>Media delivery session identifier,</w:t>
            </w:r>
          </w:p>
          <w:p w14:paraId="3EC1F70A" w14:textId="77777777" w:rsidR="006D242C" w:rsidRDefault="006D242C" w:rsidP="00510369">
            <w:pPr>
              <w:pStyle w:val="TAL"/>
              <w:keepNext w:val="0"/>
            </w:pPr>
            <w:r w:rsidRPr="006436AF">
              <w:t xml:space="preserve">Error </w:t>
            </w:r>
            <w:r>
              <w:t>reason (see table 13.2.5</w:t>
            </w:r>
            <w:r>
              <w:noBreakHyphen/>
              <w:t>2)</w:t>
            </w:r>
            <w:r w:rsidRPr="006436AF">
              <w:t>.</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bookmarkStart w:id="2074" w:name="_CRTable13_2_52"/>
      <w:r w:rsidRPr="006436AF">
        <w:t>Table</w:t>
      </w:r>
      <w:r>
        <w:t> </w:t>
      </w:r>
      <w:r w:rsidRPr="006436AF">
        <w:t xml:space="preserve">13.2.5-2 provides a list of error </w:t>
      </w:r>
      <w:r>
        <w:t xml:space="preserve">reasons that are indicated for notifications of type </w:t>
      </w:r>
      <w:r w:rsidRPr="00542231">
        <w:rPr>
          <w:rStyle w:val="Codechar0"/>
        </w:rPr>
        <w:t>PLAYBACK_ERROR</w:t>
      </w:r>
      <w:r>
        <w:t xml:space="preserve"> and </w:t>
      </w:r>
      <w:r w:rsidRPr="00542231">
        <w:rPr>
          <w:rStyle w:val="Codechar0"/>
        </w:rPr>
        <w:t>DOWNLOAD_ERROR</w:t>
      </w:r>
      <w:r w:rsidRPr="006436AF">
        <w:t>.</w:t>
      </w:r>
    </w:p>
    <w:bookmarkEnd w:id="2074"/>
    <w:p w14:paraId="50BC2900" w14:textId="3A5B9CE7" w:rsidR="00D10CDC" w:rsidRPr="006436AF" w:rsidRDefault="00102B43" w:rsidP="00D10CDC">
      <w:pPr>
        <w:pStyle w:val="TH"/>
      </w:pPr>
      <w:r w:rsidRPr="006436AF">
        <w:t xml:space="preserve">Table 13.2.5-2: </w:t>
      </w:r>
      <w:r>
        <w:t xml:space="preserve">Media Player </w:t>
      </w:r>
      <w:r w:rsidRPr="006436AF">
        <w:t xml:space="preserve">Error </w:t>
      </w:r>
      <w:bookmarkStart w:id="2075" w:name="_Hlk187161052"/>
      <w:r>
        <w:t>reasons</w:t>
      </w:r>
      <w:bookmarkEnd w:id="2075"/>
    </w:p>
    <w:tbl>
      <w:tblPr>
        <w:tblStyle w:val="TableGrid"/>
        <w:tblW w:w="0" w:type="auto"/>
        <w:tblLayout w:type="fixed"/>
        <w:tblLook w:val="04A0" w:firstRow="1" w:lastRow="0" w:firstColumn="1" w:lastColumn="0" w:noHBand="0" w:noVBand="1"/>
      </w:tblPr>
      <w:tblGrid>
        <w:gridCol w:w="3964"/>
        <w:gridCol w:w="5665"/>
      </w:tblGrid>
      <w:tr w:rsidR="00B95870" w:rsidRPr="006436AF" w14:paraId="610C7422" w14:textId="77777777" w:rsidTr="00B95870">
        <w:tc>
          <w:tcPr>
            <w:tcW w:w="3964" w:type="dxa"/>
            <w:shd w:val="clear" w:color="auto" w:fill="BFBFBF" w:themeFill="background1" w:themeFillShade="BF"/>
          </w:tcPr>
          <w:p w14:paraId="06B2C9F2" w14:textId="4972C2AE" w:rsidR="00B95870" w:rsidRPr="006436AF" w:rsidRDefault="00B95870" w:rsidP="00510369">
            <w:pPr>
              <w:pStyle w:val="TAH"/>
            </w:pPr>
            <w:r>
              <w:t>Error reason</w:t>
            </w:r>
          </w:p>
        </w:tc>
        <w:tc>
          <w:tcPr>
            <w:tcW w:w="5665" w:type="dxa"/>
            <w:shd w:val="clear" w:color="auto" w:fill="BFBFBF" w:themeFill="background1" w:themeFillShade="BF"/>
          </w:tcPr>
          <w:p w14:paraId="13F9F666" w14:textId="77777777" w:rsidR="00B95870" w:rsidRPr="006436AF" w:rsidRDefault="00B95870" w:rsidP="00510369">
            <w:pPr>
              <w:pStyle w:val="TAH"/>
            </w:pPr>
            <w:r w:rsidRPr="006436AF">
              <w:t>Definition</w:t>
            </w:r>
          </w:p>
        </w:tc>
      </w:tr>
      <w:tr w:rsidR="00B95870" w:rsidRPr="006436AF" w14:paraId="191231DC" w14:textId="77777777" w:rsidTr="00B95870">
        <w:tc>
          <w:tcPr>
            <w:tcW w:w="3964" w:type="dxa"/>
          </w:tcPr>
          <w:p w14:paraId="35D03968" w14:textId="6081B43C" w:rsidR="00B95870" w:rsidRPr="006436AF" w:rsidRDefault="00B95870" w:rsidP="00510369">
            <w:pPr>
              <w:pStyle w:val="TAL"/>
              <w:rPr>
                <w:rStyle w:val="Code"/>
              </w:rPr>
            </w:pPr>
            <w:r w:rsidRPr="006436AF">
              <w:rPr>
                <w:rStyle w:val="Code"/>
              </w:rPr>
              <w:t>ERROR_</w:t>
            </w:r>
            <w:r>
              <w:rPr>
                <w:rStyle w:val="Code"/>
              </w:rPr>
              <w:t>MEDIA_ENTRY</w:t>
            </w:r>
            <w:r w:rsidRPr="006436AF">
              <w:rPr>
                <w:rStyle w:val="Code"/>
              </w:rPr>
              <w:t>_NOT_FOUND</w:t>
            </w:r>
          </w:p>
        </w:tc>
        <w:tc>
          <w:tcPr>
            <w:tcW w:w="5665" w:type="dxa"/>
          </w:tcPr>
          <w:p w14:paraId="10372AB1" w14:textId="0522DD98" w:rsidR="00B95870" w:rsidRPr="006436AF" w:rsidRDefault="00B95870" w:rsidP="00510369">
            <w:pPr>
              <w:pStyle w:val="TAL"/>
              <w:rPr>
                <w:b/>
                <w:bCs/>
              </w:rPr>
            </w:pPr>
            <w:r>
              <w:t>The Media Entry Point resource requested by the Media Player could not be located.</w:t>
            </w:r>
          </w:p>
        </w:tc>
      </w:tr>
      <w:tr w:rsidR="00B95870" w14:paraId="3B22985C" w14:textId="77777777" w:rsidTr="00B95870">
        <w:tc>
          <w:tcPr>
            <w:tcW w:w="3964" w:type="dxa"/>
          </w:tcPr>
          <w:p w14:paraId="6A0F8B21" w14:textId="77777777" w:rsidR="00B95870" w:rsidRPr="006436AF" w:rsidRDefault="00B95870" w:rsidP="00510369">
            <w:pPr>
              <w:pStyle w:val="TAL"/>
              <w:rPr>
                <w:rStyle w:val="Code"/>
              </w:rPr>
            </w:pPr>
            <w:r>
              <w:rPr>
                <w:rStyle w:val="Code"/>
              </w:rPr>
              <w:t>ERROR_CONTENT_NOT_FOUND</w:t>
            </w:r>
          </w:p>
        </w:tc>
        <w:tc>
          <w:tcPr>
            <w:tcW w:w="5665" w:type="dxa"/>
          </w:tcPr>
          <w:p w14:paraId="71595264" w14:textId="77777777" w:rsidR="00B95870" w:rsidRPr="006436AF" w:rsidRDefault="00B95870" w:rsidP="00510369">
            <w:pPr>
              <w:pStyle w:val="TAL"/>
            </w:pPr>
            <w:r>
              <w:t>Other content requested by the Media Player could not be located.</w:t>
            </w:r>
          </w:p>
        </w:tc>
      </w:tr>
      <w:tr w:rsidR="00B95870" w:rsidRPr="006436AF" w14:paraId="304C3DEB" w14:textId="77777777" w:rsidTr="00B95870">
        <w:tc>
          <w:tcPr>
            <w:tcW w:w="3964" w:type="dxa"/>
          </w:tcPr>
          <w:p w14:paraId="393BD617" w14:textId="77777777" w:rsidR="00B95870" w:rsidRPr="006436AF" w:rsidRDefault="00B95870" w:rsidP="00510369">
            <w:pPr>
              <w:pStyle w:val="TAL"/>
              <w:rPr>
                <w:rStyle w:val="Code"/>
              </w:rPr>
            </w:pPr>
            <w:r w:rsidRPr="006436AF">
              <w:rPr>
                <w:rStyle w:val="Code"/>
              </w:rPr>
              <w:t>ERROR_MEDIA_PLAYBACK</w:t>
            </w:r>
          </w:p>
        </w:tc>
        <w:tc>
          <w:tcPr>
            <w:tcW w:w="5665" w:type="dxa"/>
          </w:tcPr>
          <w:p w14:paraId="479113EF" w14:textId="664A3755" w:rsidR="00B95870" w:rsidRPr="006436AF" w:rsidRDefault="00B95870" w:rsidP="00510369">
            <w:pPr>
              <w:pStyle w:val="TAL"/>
            </w:pPr>
            <w:r>
              <w:t>T</w:t>
            </w:r>
            <w:r w:rsidRPr="006436AF">
              <w:t>here is an error from the media playback platform buffer.</w:t>
            </w:r>
          </w:p>
        </w:tc>
      </w:tr>
      <w:tr w:rsidR="00B95870" w:rsidRPr="006436AF" w14:paraId="25CC1B15" w14:textId="77777777" w:rsidTr="00B95870">
        <w:tc>
          <w:tcPr>
            <w:tcW w:w="3964" w:type="dxa"/>
          </w:tcPr>
          <w:p w14:paraId="77F038EF" w14:textId="63F9CD1E" w:rsidR="00B95870" w:rsidRPr="006436AF" w:rsidRDefault="00B95870" w:rsidP="00510369">
            <w:pPr>
              <w:pStyle w:val="TAL"/>
              <w:keepNext w:val="0"/>
              <w:rPr>
                <w:rStyle w:val="Code"/>
              </w:rPr>
            </w:pPr>
            <w:r w:rsidRPr="006436AF">
              <w:rPr>
                <w:rStyle w:val="Code"/>
              </w:rPr>
              <w:t>ERROR_</w:t>
            </w:r>
            <w:r>
              <w:rPr>
                <w:rStyle w:val="Code"/>
              </w:rPr>
              <w:t>IN</w:t>
            </w:r>
            <w:r w:rsidRPr="006436AF">
              <w:rPr>
                <w:rStyle w:val="Code"/>
              </w:rPr>
              <w:t>VALID</w:t>
            </w:r>
            <w:r>
              <w:rPr>
                <w:rStyle w:val="Code"/>
              </w:rPr>
              <w:t>_MEDIA_ENTRY</w:t>
            </w:r>
          </w:p>
        </w:tc>
        <w:tc>
          <w:tcPr>
            <w:tcW w:w="5665" w:type="dxa"/>
          </w:tcPr>
          <w:p w14:paraId="55C51D7D" w14:textId="7551E876" w:rsidR="00B95870" w:rsidRPr="006436AF" w:rsidRDefault="00B95870" w:rsidP="00510369">
            <w:pPr>
              <w:pStyle w:val="TAL"/>
              <w:keepNext w:val="0"/>
            </w:pPr>
            <w:r w:rsidRPr="006436AF">
              <w:t xml:space="preserve">The </w:t>
            </w:r>
            <w:r>
              <w:t>Media Entry Point resource supplied</w:t>
            </w:r>
            <w:r w:rsidRPr="006436AF">
              <w:t xml:space="preserve"> is not </w:t>
            </w:r>
            <w:r>
              <w:t xml:space="preserve">syntactically </w:t>
            </w:r>
            <w:r w:rsidRPr="006436AF">
              <w:t>valid.</w:t>
            </w:r>
          </w:p>
        </w:tc>
      </w:tr>
      <w:tr w:rsidR="00B95870" w:rsidRPr="006436AF" w14:paraId="5FF7650C" w14:textId="77777777" w:rsidTr="00B95870">
        <w:tc>
          <w:tcPr>
            <w:tcW w:w="3964" w:type="dxa"/>
          </w:tcPr>
          <w:p w14:paraId="2237AB67" w14:textId="3ECE0A07" w:rsidR="00B95870" w:rsidRPr="006436AF" w:rsidRDefault="00B95870" w:rsidP="00510369">
            <w:pPr>
              <w:pStyle w:val="TAL"/>
              <w:keepNext w:val="0"/>
              <w:rPr>
                <w:rStyle w:val="Code"/>
              </w:rPr>
            </w:pPr>
            <w:r w:rsidRPr="006436AF">
              <w:rPr>
                <w:rStyle w:val="Code"/>
              </w:rPr>
              <w:t>ERROR_</w:t>
            </w:r>
            <w:r>
              <w:rPr>
                <w:rStyle w:val="Code"/>
              </w:rPr>
              <w:t>IN</w:t>
            </w:r>
            <w:r w:rsidRPr="006436AF">
              <w:rPr>
                <w:rStyle w:val="Code"/>
              </w:rPr>
              <w:t>ACCESSIBLE</w:t>
            </w:r>
            <w:r>
              <w:rPr>
                <w:rStyle w:val="Code"/>
              </w:rPr>
              <w:t>_MEDIA_TIME</w:t>
            </w:r>
          </w:p>
        </w:tc>
        <w:tc>
          <w:tcPr>
            <w:tcW w:w="5665" w:type="dxa"/>
          </w:tcPr>
          <w:p w14:paraId="4CB75FCA" w14:textId="2F625D92" w:rsidR="00B95870" w:rsidRPr="006436AF" w:rsidRDefault="00B95870" w:rsidP="00510369">
            <w:pPr>
              <w:pStyle w:val="TAL"/>
              <w:keepNext w:val="0"/>
            </w:pPr>
            <w:r>
              <w:t>T</w:t>
            </w:r>
            <w:r w:rsidRPr="006436AF">
              <w:t xml:space="preserve">he media time </w:t>
            </w:r>
            <w:r>
              <w:t xml:space="preserve">requested in a seek operation </w:t>
            </w:r>
            <w:r w:rsidRPr="006436AF">
              <w:t>is not accessible</w:t>
            </w:r>
            <w:r>
              <w:t xml:space="preserve"> in the current media presentation</w:t>
            </w:r>
            <w:r w:rsidRPr="006436AF">
              <w:t>.</w:t>
            </w:r>
          </w:p>
        </w:tc>
      </w:tr>
      <w:tr w:rsidR="00B95870" w:rsidRPr="006436AF" w14:paraId="1C930551" w14:textId="77777777" w:rsidTr="00B95870">
        <w:tc>
          <w:tcPr>
            <w:tcW w:w="3964" w:type="dxa"/>
          </w:tcPr>
          <w:p w14:paraId="30EC6DFA" w14:textId="53606B04" w:rsidR="00B95870" w:rsidRPr="006436AF" w:rsidRDefault="00B95870" w:rsidP="00510369">
            <w:pPr>
              <w:pStyle w:val="TAL"/>
              <w:rPr>
                <w:rStyle w:val="Code"/>
              </w:rPr>
            </w:pPr>
            <w:r w:rsidRPr="006436AF">
              <w:rPr>
                <w:rStyle w:val="Code"/>
              </w:rPr>
              <w:t>ERROR_</w:t>
            </w:r>
            <w:r>
              <w:rPr>
                <w:rStyle w:val="Code"/>
              </w:rPr>
              <w:t>UN</w:t>
            </w:r>
            <w:r w:rsidRPr="006436AF">
              <w:rPr>
                <w:rStyle w:val="Code"/>
              </w:rPr>
              <w:t>SUPPORTED</w:t>
            </w:r>
            <w:r>
              <w:rPr>
                <w:rStyle w:val="Code"/>
              </w:rPr>
              <w:t>_PROFILE</w:t>
            </w:r>
          </w:p>
        </w:tc>
        <w:tc>
          <w:tcPr>
            <w:tcW w:w="5665" w:type="dxa"/>
          </w:tcPr>
          <w:p w14:paraId="7943E9E2" w14:textId="6794E65E" w:rsidR="00B95870" w:rsidRPr="006436AF" w:rsidRDefault="00B95870" w:rsidP="00510369">
            <w:pPr>
              <w:pStyle w:val="TAL"/>
            </w:pPr>
            <w:r w:rsidRPr="006436AF">
              <w:t xml:space="preserve">The profile of the </w:t>
            </w:r>
            <w:r>
              <w:t>m</w:t>
            </w:r>
            <w:r w:rsidRPr="006436AF">
              <w:t xml:space="preserve">edia </w:t>
            </w:r>
            <w:r>
              <w:t>p</w:t>
            </w:r>
            <w:r w:rsidRPr="006436AF">
              <w:t xml:space="preserve">resentation </w:t>
            </w:r>
            <w:r>
              <w:t xml:space="preserve">described by the Media Entry Point resource </w:t>
            </w:r>
            <w:r w:rsidRPr="006436AF">
              <w:t>is not supported</w:t>
            </w:r>
            <w:r>
              <w:t xml:space="preserve"> by the media playback platform</w:t>
            </w:r>
            <w:r w:rsidRPr="006436AF">
              <w:t>.</w:t>
            </w:r>
          </w:p>
        </w:tc>
      </w:tr>
      <w:tr w:rsidR="00B95870" w:rsidDel="00542231" w14:paraId="39FA4195" w14:textId="77777777" w:rsidTr="00B95870">
        <w:tc>
          <w:tcPr>
            <w:tcW w:w="3964" w:type="dxa"/>
          </w:tcPr>
          <w:p w14:paraId="4F3FA461" w14:textId="77777777" w:rsidR="00B95870" w:rsidRPr="006436AF" w:rsidRDefault="00B95870" w:rsidP="00510369">
            <w:pPr>
              <w:pStyle w:val="TAL"/>
              <w:rPr>
                <w:rStyle w:val="Code"/>
              </w:rPr>
            </w:pPr>
            <w:r>
              <w:rPr>
                <w:rStyle w:val="Code"/>
              </w:rPr>
              <w:t>ERROR_DOWNLOAD_DEADLINE_MISSED</w:t>
            </w:r>
          </w:p>
        </w:tc>
        <w:tc>
          <w:tcPr>
            <w:tcW w:w="5665" w:type="dxa"/>
          </w:tcPr>
          <w:p w14:paraId="579200AB" w14:textId="77777777" w:rsidR="00B95870" w:rsidRPr="006436AF" w:rsidRDefault="00B95870" w:rsidP="00510369">
            <w:pPr>
              <w:pStyle w:val="TAL"/>
            </w:pPr>
            <w:r>
              <w:t>The download of content did not complete before the requested deadline and the incomplete download has been discarded.</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2076" w:name="_CR13_2_6"/>
      <w:bookmarkStart w:id="2077" w:name="_Toc68899707"/>
      <w:bookmarkStart w:id="2078" w:name="_Toc71214458"/>
      <w:bookmarkStart w:id="2079" w:name="_Toc71722132"/>
      <w:bookmarkStart w:id="2080" w:name="_Toc74859184"/>
      <w:bookmarkStart w:id="2081" w:name="_Toc155355320"/>
      <w:bookmarkStart w:id="2082" w:name="_Toc187861935"/>
      <w:bookmarkEnd w:id="2076"/>
      <w:r w:rsidRPr="006436AF">
        <w:t>13.2.6</w:t>
      </w:r>
      <w:r w:rsidRPr="006436AF">
        <w:tab/>
      </w:r>
      <w:r>
        <w:t xml:space="preserve">Dynamic </w:t>
      </w:r>
      <w:r w:rsidRPr="006436AF">
        <w:t>Status Information</w:t>
      </w:r>
      <w:bookmarkEnd w:id="2077"/>
      <w:bookmarkEnd w:id="2078"/>
      <w:bookmarkEnd w:id="2079"/>
      <w:bookmarkEnd w:id="2080"/>
      <w:bookmarkEnd w:id="2081"/>
      <w:bookmarkEnd w:id="2082"/>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bookmarkStart w:id="2083" w:name="_CRTable13_2_61"/>
      <w:r w:rsidRPr="006436AF">
        <w:t xml:space="preserve">Table </w:t>
      </w:r>
      <w:bookmarkEnd w:id="2083"/>
      <w:r w:rsidRPr="006436AF">
        <w:t xml:space="preserve">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10CDC" w:rsidRPr="006436AF" w14:paraId="4407D778" w14:textId="77777777" w:rsidTr="002E2BF2">
        <w:tc>
          <w:tcPr>
            <w:tcW w:w="2685" w:type="dxa"/>
            <w:shd w:val="clear" w:color="auto" w:fill="BFBFBF" w:themeFill="background1" w:themeFillShade="BF"/>
          </w:tcPr>
          <w:p w14:paraId="23949574" w14:textId="77777777" w:rsidR="00D10CDC" w:rsidRPr="006436AF" w:rsidRDefault="00D10CDC" w:rsidP="002E2BF2">
            <w:pPr>
              <w:pStyle w:val="TAH"/>
            </w:pPr>
            <w:r w:rsidRPr="006436AF">
              <w:t>Status</w:t>
            </w:r>
          </w:p>
        </w:tc>
        <w:tc>
          <w:tcPr>
            <w:tcW w:w="1845" w:type="dxa"/>
            <w:shd w:val="clear" w:color="auto" w:fill="BFBFBF" w:themeFill="background1" w:themeFillShade="BF"/>
          </w:tcPr>
          <w:p w14:paraId="1636466E" w14:textId="77777777" w:rsidR="00D10CDC" w:rsidRPr="006436AF" w:rsidRDefault="00D10CDC" w:rsidP="002E2BF2">
            <w:pPr>
              <w:pStyle w:val="TAH"/>
            </w:pPr>
            <w:r w:rsidRPr="006436AF">
              <w:t>Type</w:t>
            </w:r>
          </w:p>
        </w:tc>
        <w:tc>
          <w:tcPr>
            <w:tcW w:w="1485" w:type="dxa"/>
            <w:shd w:val="clear" w:color="auto" w:fill="BFBFBF" w:themeFill="background1" w:themeFillShade="BF"/>
          </w:tcPr>
          <w:p w14:paraId="3B38A1C8" w14:textId="77777777" w:rsidR="00D10CDC" w:rsidRPr="006436AF" w:rsidRDefault="00D10CDC" w:rsidP="002E2BF2">
            <w:pPr>
              <w:pStyle w:val="TAH"/>
            </w:pPr>
            <w:r w:rsidRPr="006436AF">
              <w:t>Parameter</w:t>
            </w:r>
          </w:p>
        </w:tc>
        <w:tc>
          <w:tcPr>
            <w:tcW w:w="3614" w:type="dxa"/>
            <w:shd w:val="clear" w:color="auto" w:fill="BFBFBF" w:themeFill="background1" w:themeFillShade="BF"/>
          </w:tcPr>
          <w:p w14:paraId="06A35BDD" w14:textId="77777777" w:rsidR="00D10CDC" w:rsidRPr="006436AF" w:rsidRDefault="00D10CDC" w:rsidP="002E2BF2">
            <w:pPr>
              <w:pStyle w:val="TAH"/>
            </w:pPr>
            <w:r w:rsidRPr="006436AF">
              <w:t>Definition</w:t>
            </w:r>
          </w:p>
        </w:tc>
      </w:tr>
      <w:tr w:rsidR="00D10CDC" w:rsidRPr="006436AF" w14:paraId="45FE3F06" w14:textId="77777777" w:rsidTr="002E2BF2">
        <w:tc>
          <w:tcPr>
            <w:tcW w:w="2685" w:type="dxa"/>
          </w:tcPr>
          <w:p w14:paraId="7BE1FA8B" w14:textId="77777777" w:rsidR="00D10CDC" w:rsidRPr="006436AF" w:rsidDel="0025302A" w:rsidRDefault="00D10CDC" w:rsidP="002E2BF2">
            <w:pPr>
              <w:pStyle w:val="TAL"/>
              <w:rPr>
                <w:rStyle w:val="Code"/>
              </w:rPr>
            </w:pPr>
            <w:r w:rsidRPr="006436AF">
              <w:rPr>
                <w:rStyle w:val="Code"/>
              </w:rPr>
              <w:t>state</w:t>
            </w:r>
          </w:p>
        </w:tc>
        <w:tc>
          <w:tcPr>
            <w:tcW w:w="1845" w:type="dxa"/>
          </w:tcPr>
          <w:p w14:paraId="2755B28A" w14:textId="77777777" w:rsidR="00D10CDC" w:rsidRPr="006436AF" w:rsidRDefault="00D10CDC" w:rsidP="002E2BF2">
            <w:pPr>
              <w:pStyle w:val="TAL"/>
            </w:pPr>
            <w:r w:rsidRPr="006436AF">
              <w:t>Enumeration</w:t>
            </w:r>
          </w:p>
        </w:tc>
        <w:tc>
          <w:tcPr>
            <w:tcW w:w="1485" w:type="dxa"/>
          </w:tcPr>
          <w:p w14:paraId="1DAF1E58" w14:textId="77777777" w:rsidR="00D10CDC" w:rsidRPr="006436AF" w:rsidRDefault="00D10CDC" w:rsidP="002E2BF2">
            <w:pPr>
              <w:pStyle w:val="TAL"/>
            </w:pPr>
          </w:p>
        </w:tc>
        <w:tc>
          <w:tcPr>
            <w:tcW w:w="3614" w:type="dxa"/>
          </w:tcPr>
          <w:p w14:paraId="622BD103" w14:textId="77777777" w:rsidR="00D10CDC" w:rsidRPr="006436AF" w:rsidRDefault="00D10CDC" w:rsidP="002E2BF2">
            <w:pPr>
              <w:pStyle w:val="TAL"/>
            </w:pPr>
            <w:r w:rsidRPr="006436AF">
              <w:t>An enumerated value from table 13.2.2</w:t>
            </w:r>
            <w:r w:rsidRPr="006436AF">
              <w:noBreakHyphen/>
              <w:t>1 indicating the current state of the Media Player.</w:t>
            </w:r>
          </w:p>
        </w:tc>
      </w:tr>
      <w:tr w:rsidR="00D10CDC" w:rsidRPr="006436AF" w14:paraId="653023FA" w14:textId="77777777" w:rsidTr="002E2BF2">
        <w:tc>
          <w:tcPr>
            <w:tcW w:w="2685" w:type="dxa"/>
          </w:tcPr>
          <w:p w14:paraId="45C4A857" w14:textId="77777777" w:rsidR="00D10CDC" w:rsidRPr="006436AF" w:rsidRDefault="00D10CDC" w:rsidP="002E2BF2">
            <w:pPr>
              <w:pStyle w:val="TAL"/>
              <w:rPr>
                <w:rStyle w:val="Code"/>
              </w:rPr>
            </w:pPr>
            <w:proofErr w:type="spellStart"/>
            <w:r w:rsidRPr="1954EBF5">
              <w:rPr>
                <w:rStyle w:val="Code"/>
              </w:rPr>
              <w:t>averageThroughput</w:t>
            </w:r>
            <w:proofErr w:type="spellEnd"/>
          </w:p>
        </w:tc>
        <w:tc>
          <w:tcPr>
            <w:tcW w:w="1845" w:type="dxa"/>
          </w:tcPr>
          <w:p w14:paraId="247ADF4F" w14:textId="77777777" w:rsidR="00D10CDC" w:rsidRPr="006436AF" w:rsidRDefault="00D10CDC" w:rsidP="002E2BF2">
            <w:pPr>
              <w:pStyle w:val="TAL"/>
              <w:rPr>
                <w:rStyle w:val="Datatypechar"/>
              </w:rPr>
            </w:pPr>
            <w:r w:rsidRPr="006436AF">
              <w:rPr>
                <w:rStyle w:val="Datatypechar"/>
              </w:rPr>
              <w:t>float</w:t>
            </w:r>
          </w:p>
        </w:tc>
        <w:tc>
          <w:tcPr>
            <w:tcW w:w="1485" w:type="dxa"/>
          </w:tcPr>
          <w:p w14:paraId="18D59B0A" w14:textId="77777777" w:rsidR="00D10CDC" w:rsidRPr="006436AF" w:rsidRDefault="00D10CDC" w:rsidP="002E2BF2">
            <w:pPr>
              <w:pStyle w:val="TAL"/>
            </w:pPr>
            <w:r w:rsidRPr="006436AF">
              <w:t>none</w:t>
            </w:r>
          </w:p>
        </w:tc>
        <w:tc>
          <w:tcPr>
            <w:tcW w:w="3614" w:type="dxa"/>
          </w:tcPr>
          <w:p w14:paraId="55A99118" w14:textId="77777777" w:rsidR="00D10CDC" w:rsidRPr="006436AF" w:rsidRDefault="00D10CDC" w:rsidP="002E2BF2">
            <w:pPr>
              <w:pStyle w:val="TAL"/>
            </w:pPr>
            <w:r w:rsidRPr="006436AF">
              <w:t>Current average throughput computed in the ABR logic in bit/s.</w:t>
            </w:r>
          </w:p>
        </w:tc>
      </w:tr>
      <w:tr w:rsidR="00D10CDC" w:rsidRPr="006436AF" w14:paraId="1CAE92C2" w14:textId="77777777" w:rsidTr="002E2BF2">
        <w:tc>
          <w:tcPr>
            <w:tcW w:w="2685" w:type="dxa"/>
          </w:tcPr>
          <w:p w14:paraId="02E11AFF" w14:textId="77777777" w:rsidR="00D10CDC" w:rsidRPr="006436AF" w:rsidRDefault="00D10CDC" w:rsidP="002E2BF2">
            <w:pPr>
              <w:pStyle w:val="TAL"/>
              <w:rPr>
                <w:rStyle w:val="Code"/>
              </w:rPr>
            </w:pPr>
            <w:proofErr w:type="spellStart"/>
            <w:r w:rsidRPr="1954EBF5">
              <w:rPr>
                <w:rStyle w:val="Code"/>
              </w:rPr>
              <w:t>bufferLength</w:t>
            </w:r>
            <w:proofErr w:type="spellEnd"/>
          </w:p>
        </w:tc>
        <w:tc>
          <w:tcPr>
            <w:tcW w:w="1845" w:type="dxa"/>
          </w:tcPr>
          <w:p w14:paraId="10D54EB4" w14:textId="77777777" w:rsidR="00D10CDC" w:rsidRPr="006436AF" w:rsidRDefault="00D10CDC" w:rsidP="002E2BF2">
            <w:pPr>
              <w:pStyle w:val="TAL"/>
              <w:rPr>
                <w:rStyle w:val="Datatypechar"/>
              </w:rPr>
            </w:pPr>
            <w:r w:rsidRPr="006436AF">
              <w:rPr>
                <w:rStyle w:val="Datatypechar"/>
              </w:rPr>
              <w:t>float</w:t>
            </w:r>
          </w:p>
        </w:tc>
        <w:tc>
          <w:tcPr>
            <w:tcW w:w="1485" w:type="dxa"/>
          </w:tcPr>
          <w:p w14:paraId="62390D5B" w14:textId="77777777" w:rsidR="00D10CDC" w:rsidRPr="006436AF" w:rsidRDefault="00D10CDC" w:rsidP="002E2BF2">
            <w:pPr>
              <w:pStyle w:val="TAL"/>
              <w:rPr>
                <w:rStyle w:val="Datatypechar"/>
              </w:rPr>
            </w:pPr>
            <w:r w:rsidRPr="006436AF">
              <w:rPr>
                <w:rStyle w:val="Datatypechar"/>
              </w:rPr>
              <w:t>MediaType</w:t>
            </w:r>
          </w:p>
          <w:p w14:paraId="41C25538" w14:textId="77777777" w:rsidR="00D10CDC" w:rsidRPr="006436AF" w:rsidRDefault="00D10CDC" w:rsidP="002E2BF2">
            <w:pPr>
              <w:pStyle w:val="TAL"/>
            </w:pPr>
            <w:r w:rsidRPr="006436AF">
              <w:t>"video", "audio" and "subtitle"</w:t>
            </w:r>
          </w:p>
        </w:tc>
        <w:tc>
          <w:tcPr>
            <w:tcW w:w="3614" w:type="dxa"/>
          </w:tcPr>
          <w:p w14:paraId="574C142B" w14:textId="77777777" w:rsidR="00D10CDC" w:rsidRPr="006436AF" w:rsidRDefault="00D10CDC" w:rsidP="002E2BF2">
            <w:pPr>
              <w:pStyle w:val="TAL"/>
            </w:pPr>
            <w:r w:rsidRPr="006436AF">
              <w:t xml:space="preserve">Current length of the buffer for a given media type, in seconds. If no type is passed in, then the minimum of video, audio and subtitle buffer length is returned. </w:t>
            </w:r>
            <w:proofErr w:type="spellStart"/>
            <w:r w:rsidRPr="006436AF">
              <w:t>NaN</w:t>
            </w:r>
            <w:proofErr w:type="spellEnd"/>
            <w:r w:rsidRPr="006436AF">
              <w:t xml:space="preserve"> is returned if an invalid type is requested, the presentation does not contain that type, or if no arguments are passed and the presentation does not include any adaption sets of valid media type.</w:t>
            </w:r>
          </w:p>
        </w:tc>
      </w:tr>
      <w:tr w:rsidR="00D10CDC" w:rsidRPr="006436AF" w14:paraId="745F5705" w14:textId="77777777" w:rsidTr="002E2BF2">
        <w:tc>
          <w:tcPr>
            <w:tcW w:w="2685" w:type="dxa"/>
          </w:tcPr>
          <w:p w14:paraId="7040EDD9" w14:textId="77777777" w:rsidR="00D10CDC" w:rsidRPr="006436AF" w:rsidRDefault="00D10CDC" w:rsidP="002E2BF2">
            <w:pPr>
              <w:pStyle w:val="TAL"/>
              <w:rPr>
                <w:rStyle w:val="Code"/>
              </w:rPr>
            </w:pPr>
            <w:proofErr w:type="spellStart"/>
            <w:r w:rsidRPr="1954EBF5">
              <w:rPr>
                <w:rStyle w:val="Code"/>
              </w:rPr>
              <w:t>liveLatency</w:t>
            </w:r>
            <w:proofErr w:type="spellEnd"/>
          </w:p>
        </w:tc>
        <w:tc>
          <w:tcPr>
            <w:tcW w:w="1845" w:type="dxa"/>
          </w:tcPr>
          <w:p w14:paraId="05F181B7" w14:textId="77777777" w:rsidR="00D10CDC" w:rsidRPr="006436AF" w:rsidRDefault="00D10CDC" w:rsidP="002E2BF2">
            <w:pPr>
              <w:pStyle w:val="TAL"/>
              <w:rPr>
                <w:rStyle w:val="Datatypechar"/>
              </w:rPr>
            </w:pPr>
            <w:r w:rsidRPr="006436AF">
              <w:rPr>
                <w:rStyle w:val="Datatypechar"/>
              </w:rPr>
              <w:t>float</w:t>
            </w:r>
          </w:p>
        </w:tc>
        <w:tc>
          <w:tcPr>
            <w:tcW w:w="1485" w:type="dxa"/>
          </w:tcPr>
          <w:p w14:paraId="1D0A01E7" w14:textId="77777777" w:rsidR="00D10CDC" w:rsidRPr="006436AF" w:rsidRDefault="00D10CDC" w:rsidP="002E2BF2">
            <w:pPr>
              <w:pStyle w:val="TAL"/>
            </w:pPr>
            <w:r w:rsidRPr="006436AF">
              <w:t>none</w:t>
            </w:r>
          </w:p>
        </w:tc>
        <w:tc>
          <w:tcPr>
            <w:tcW w:w="3614" w:type="dxa"/>
          </w:tcPr>
          <w:p w14:paraId="23F7CC24" w14:textId="77777777" w:rsidR="00D10CDC" w:rsidRPr="006436AF" w:rsidRDefault="00D10CDC" w:rsidP="002E2BF2">
            <w:pPr>
              <w:pStyle w:val="TAL"/>
            </w:pPr>
            <w:r w:rsidRPr="006436AF">
              <w:t>Current live stream latency in seconds based on the latency measurement.</w:t>
            </w:r>
          </w:p>
        </w:tc>
      </w:tr>
      <w:tr w:rsidR="00D10CDC" w:rsidRPr="006436AF" w14:paraId="10237FE7" w14:textId="77777777" w:rsidTr="002E2BF2">
        <w:tc>
          <w:tcPr>
            <w:tcW w:w="2685" w:type="dxa"/>
          </w:tcPr>
          <w:p w14:paraId="089A41C6" w14:textId="77777777" w:rsidR="00D10CDC" w:rsidRPr="006436AF" w:rsidRDefault="00D10CDC" w:rsidP="002E2BF2">
            <w:pPr>
              <w:pStyle w:val="TAL"/>
              <w:rPr>
                <w:rStyle w:val="Code"/>
              </w:rPr>
            </w:pPr>
            <w:proofErr w:type="spellStart"/>
            <w:r w:rsidRPr="1954EBF5">
              <w:rPr>
                <w:rStyle w:val="Code"/>
              </w:rPr>
              <w:t>mediaSetting</w:t>
            </w:r>
            <w:proofErr w:type="spellEnd"/>
            <w:r w:rsidRPr="1954EBF5">
              <w:rPr>
                <w:rStyle w:val="Code"/>
              </w:rPr>
              <w:t>[</w:t>
            </w:r>
            <w:r>
              <w:rPr>
                <w:rStyle w:val="Code"/>
              </w:rPr>
              <w:t xml:space="preserve"> </w:t>
            </w:r>
            <w:r w:rsidRPr="1954EBF5">
              <w:rPr>
                <w:rStyle w:val="Code"/>
              </w:rPr>
              <w:t>]</w:t>
            </w:r>
          </w:p>
        </w:tc>
        <w:tc>
          <w:tcPr>
            <w:tcW w:w="1845" w:type="dxa"/>
          </w:tcPr>
          <w:p w14:paraId="20D9EC39" w14:textId="77777777" w:rsidR="00D10CDC" w:rsidRPr="006436AF" w:rsidRDefault="00D10CDC" w:rsidP="002E2BF2">
            <w:pPr>
              <w:pStyle w:val="TAL"/>
              <w:rPr>
                <w:rStyle w:val="Datatypechar"/>
              </w:rPr>
            </w:pPr>
            <w:proofErr w:type="spellStart"/>
            <w:r w:rsidRPr="006436AF">
              <w:rPr>
                <w:rStyle w:val="Datatypechar"/>
              </w:rPr>
              <w:t>MPDAdaptationSet</w:t>
            </w:r>
            <w:proofErr w:type="spellEnd"/>
          </w:p>
        </w:tc>
        <w:tc>
          <w:tcPr>
            <w:tcW w:w="1485" w:type="dxa"/>
          </w:tcPr>
          <w:p w14:paraId="63480F63" w14:textId="77777777" w:rsidR="00D10CDC" w:rsidRPr="006436AF" w:rsidRDefault="00D10CDC" w:rsidP="002E2BF2">
            <w:pPr>
              <w:pStyle w:val="TAL"/>
              <w:rPr>
                <w:rStyle w:val="Datatypechar"/>
              </w:rPr>
            </w:pPr>
            <w:r w:rsidRPr="006436AF">
              <w:rPr>
                <w:rStyle w:val="Datatypechar"/>
              </w:rPr>
              <w:t>MediaType</w:t>
            </w:r>
          </w:p>
          <w:p w14:paraId="5E832A25" w14:textId="77777777" w:rsidR="00D10CDC" w:rsidRPr="006436AF" w:rsidRDefault="00D10CDC" w:rsidP="002E2BF2">
            <w:pPr>
              <w:pStyle w:val="TAL"/>
            </w:pPr>
            <w:r w:rsidRPr="006436AF">
              <w:t>"video", "audio" and "subtitle"</w:t>
            </w:r>
          </w:p>
        </w:tc>
        <w:tc>
          <w:tcPr>
            <w:tcW w:w="3614" w:type="dxa"/>
          </w:tcPr>
          <w:p w14:paraId="68F4BDD5" w14:textId="77777777" w:rsidR="00D10CDC" w:rsidRPr="006436AF" w:rsidRDefault="00D10CDC" w:rsidP="002E2BF2">
            <w:pPr>
              <w:pStyle w:val="TAL"/>
            </w:pPr>
            <w:r w:rsidRPr="006436AF">
              <w:t>Current media settings for each media type based on the CMAF Header and the MPD information based on the selected Adaptation Set for this media type.</w:t>
            </w:r>
          </w:p>
        </w:tc>
      </w:tr>
      <w:tr w:rsidR="00D10CDC" w:rsidRPr="006436AF" w14:paraId="336FCCC5" w14:textId="77777777" w:rsidTr="002E2BF2">
        <w:tc>
          <w:tcPr>
            <w:tcW w:w="2685" w:type="dxa"/>
          </w:tcPr>
          <w:p w14:paraId="3CEE8D7F" w14:textId="77777777" w:rsidR="00D10CDC" w:rsidRPr="006436AF" w:rsidRDefault="00D10CDC" w:rsidP="002E2BF2">
            <w:pPr>
              <w:pStyle w:val="TAL"/>
              <w:rPr>
                <w:rStyle w:val="Code"/>
              </w:rPr>
            </w:pPr>
            <w:proofErr w:type="spellStart"/>
            <w:r w:rsidRPr="1954EBF5">
              <w:rPr>
                <w:rStyle w:val="Code"/>
              </w:rPr>
              <w:t>mediaTime</w:t>
            </w:r>
            <w:proofErr w:type="spellEnd"/>
          </w:p>
        </w:tc>
        <w:tc>
          <w:tcPr>
            <w:tcW w:w="1845" w:type="dxa"/>
          </w:tcPr>
          <w:p w14:paraId="26B70D0A" w14:textId="77777777" w:rsidR="00D10CDC" w:rsidRPr="006436AF" w:rsidRDefault="00D10CDC" w:rsidP="002E2BF2">
            <w:pPr>
              <w:pStyle w:val="TAL"/>
              <w:rPr>
                <w:rStyle w:val="Datatypechar"/>
              </w:rPr>
            </w:pPr>
            <w:r w:rsidRPr="006436AF">
              <w:rPr>
                <w:rStyle w:val="Datatypechar"/>
              </w:rPr>
              <w:t>float</w:t>
            </w:r>
          </w:p>
        </w:tc>
        <w:tc>
          <w:tcPr>
            <w:tcW w:w="1485" w:type="dxa"/>
          </w:tcPr>
          <w:p w14:paraId="577C128C" w14:textId="77777777" w:rsidR="00D10CDC" w:rsidRPr="006436AF" w:rsidRDefault="00D10CDC" w:rsidP="002E2BF2">
            <w:pPr>
              <w:pStyle w:val="TAL"/>
              <w:rPr>
                <w:rFonts w:ascii="Courier New" w:hAnsi="Courier New" w:cs="Courier New"/>
              </w:rPr>
            </w:pPr>
            <w:r w:rsidRPr="006436AF">
              <w:t>None</w:t>
            </w:r>
          </w:p>
        </w:tc>
        <w:tc>
          <w:tcPr>
            <w:tcW w:w="3614" w:type="dxa"/>
          </w:tcPr>
          <w:p w14:paraId="4DE05D80" w14:textId="77777777" w:rsidR="00D10CDC" w:rsidRPr="006436AF" w:rsidRDefault="00D10CDC" w:rsidP="002E2BF2">
            <w:pPr>
              <w:pStyle w:val="TAL"/>
            </w:pPr>
            <w:r w:rsidRPr="006436AF">
              <w:t>Current media playback time from media playback platform. The media time is in seconds and is relative to the start of the playback and provides the media that is actually rendered.</w:t>
            </w:r>
          </w:p>
        </w:tc>
      </w:tr>
      <w:tr w:rsidR="00D10CDC" w:rsidRPr="006436AF" w14:paraId="3960B541" w14:textId="77777777" w:rsidTr="002E2BF2">
        <w:tc>
          <w:tcPr>
            <w:tcW w:w="2685" w:type="dxa"/>
          </w:tcPr>
          <w:p w14:paraId="630F702A" w14:textId="77777777" w:rsidR="00D10CDC" w:rsidRPr="006436AF" w:rsidRDefault="00D10CDC" w:rsidP="002E2BF2">
            <w:pPr>
              <w:pStyle w:val="TAL"/>
              <w:rPr>
                <w:rStyle w:val="Code"/>
              </w:rPr>
            </w:pPr>
            <w:proofErr w:type="spellStart"/>
            <w:r w:rsidRPr="1954EBF5">
              <w:rPr>
                <w:rStyle w:val="Code"/>
              </w:rPr>
              <w:t>playbackRate</w:t>
            </w:r>
            <w:proofErr w:type="spellEnd"/>
          </w:p>
        </w:tc>
        <w:tc>
          <w:tcPr>
            <w:tcW w:w="1845" w:type="dxa"/>
          </w:tcPr>
          <w:p w14:paraId="624EE9DA" w14:textId="77777777" w:rsidR="00D10CDC" w:rsidRPr="006436AF" w:rsidRDefault="00D10CDC" w:rsidP="002E2BF2">
            <w:pPr>
              <w:pStyle w:val="TAL"/>
              <w:rPr>
                <w:rStyle w:val="Datatypechar"/>
              </w:rPr>
            </w:pPr>
            <w:r w:rsidRPr="006436AF">
              <w:rPr>
                <w:rStyle w:val="Datatypechar"/>
              </w:rPr>
              <w:t>float</w:t>
            </w:r>
          </w:p>
        </w:tc>
        <w:tc>
          <w:tcPr>
            <w:tcW w:w="1485" w:type="dxa"/>
          </w:tcPr>
          <w:p w14:paraId="086E2DEF" w14:textId="77777777" w:rsidR="00D10CDC" w:rsidRPr="006436AF" w:rsidRDefault="00D10CDC" w:rsidP="002E2BF2">
            <w:pPr>
              <w:pStyle w:val="TAL"/>
            </w:pPr>
            <w:r w:rsidRPr="006436AF">
              <w:t>None</w:t>
            </w:r>
          </w:p>
        </w:tc>
        <w:tc>
          <w:tcPr>
            <w:tcW w:w="3614" w:type="dxa"/>
          </w:tcPr>
          <w:p w14:paraId="05E4E638" w14:textId="77777777" w:rsidR="00D10CDC" w:rsidRPr="006436AF" w:rsidRDefault="00D10CDC" w:rsidP="002E2BF2">
            <w:pPr>
              <w:pStyle w:val="TAL"/>
            </w:pPr>
            <w:r w:rsidRPr="006436AF">
              <w:t xml:space="preserve">The current rate of playback. For a video that is playing twice as fast as the default playback, the </w:t>
            </w:r>
            <w:proofErr w:type="spellStart"/>
            <w:r w:rsidRPr="006436AF">
              <w:rPr>
                <w:rStyle w:val="Code"/>
              </w:rPr>
              <w:t>playbackRate</w:t>
            </w:r>
            <w:proofErr w:type="spellEnd"/>
            <w:r w:rsidRPr="006436AF">
              <w:t xml:space="preserve"> value should be 2.00.</w:t>
            </w:r>
          </w:p>
        </w:tc>
      </w:tr>
      <w:tr w:rsidR="00D10CDC" w:rsidRPr="006436AF" w14:paraId="3EA18725" w14:textId="77777777" w:rsidTr="002E2BF2">
        <w:tc>
          <w:tcPr>
            <w:tcW w:w="2685" w:type="dxa"/>
          </w:tcPr>
          <w:p w14:paraId="4E166052" w14:textId="77777777" w:rsidR="00D10CDC" w:rsidRPr="006436AF" w:rsidRDefault="00D10CDC" w:rsidP="002E2BF2">
            <w:pPr>
              <w:pStyle w:val="TAL"/>
              <w:rPr>
                <w:rStyle w:val="Code"/>
              </w:rPr>
            </w:pPr>
            <w:proofErr w:type="spellStart"/>
            <w:r w:rsidRPr="1954EBF5">
              <w:rPr>
                <w:rStyle w:val="Code"/>
              </w:rPr>
              <w:t>availableServiceDescriptions</w:t>
            </w:r>
            <w:proofErr w:type="spellEnd"/>
            <w:r w:rsidRPr="1954EBF5">
              <w:rPr>
                <w:rStyle w:val="Code"/>
              </w:rPr>
              <w:t>[</w:t>
            </w:r>
            <w:r>
              <w:rPr>
                <w:rStyle w:val="Code"/>
              </w:rPr>
              <w:t xml:space="preserve"> </w:t>
            </w:r>
            <w:r w:rsidRPr="1954EBF5">
              <w:rPr>
                <w:rStyle w:val="Code"/>
              </w:rPr>
              <w:t>]</w:t>
            </w:r>
          </w:p>
        </w:tc>
        <w:tc>
          <w:tcPr>
            <w:tcW w:w="1845" w:type="dxa"/>
          </w:tcPr>
          <w:p w14:paraId="4B79FE3C" w14:textId="44628199" w:rsidR="00D10CDC" w:rsidRPr="006436AF" w:rsidRDefault="00D10CDC" w:rsidP="002E2BF2">
            <w:pPr>
              <w:pStyle w:val="TAL"/>
            </w:pPr>
            <w:r>
              <w:t>Array of</w:t>
            </w:r>
            <w:r w:rsidR="00CE7637">
              <w:t xml:space="preserve"> </w:t>
            </w:r>
            <w:r w:rsidRPr="006436AF">
              <w:t>service descriptions</w:t>
            </w:r>
          </w:p>
        </w:tc>
        <w:tc>
          <w:tcPr>
            <w:tcW w:w="1485" w:type="dxa"/>
          </w:tcPr>
          <w:p w14:paraId="221B1279" w14:textId="77777777" w:rsidR="00D10CDC" w:rsidRPr="006436AF" w:rsidRDefault="00D10CDC" w:rsidP="002E2BF2">
            <w:pPr>
              <w:pStyle w:val="TAL"/>
            </w:pPr>
          </w:p>
        </w:tc>
        <w:tc>
          <w:tcPr>
            <w:tcW w:w="3614" w:type="dxa"/>
          </w:tcPr>
          <w:p w14:paraId="03A07B29" w14:textId="77777777" w:rsidR="00D10CDC" w:rsidRPr="006436AF" w:rsidRDefault="00D10CDC" w:rsidP="002E2BF2">
            <w:pPr>
              <w:pStyle w:val="TAL"/>
            </w:pPr>
            <w:r w:rsidRPr="006436AF">
              <w:t>Provides the list of available selectable service descriptions with an id to select from. Those are either configured ones or the ones in the MPD.</w:t>
            </w:r>
          </w:p>
        </w:tc>
      </w:tr>
      <w:tr w:rsidR="00D10CDC" w:rsidRPr="006436AF" w14:paraId="1EB33010" w14:textId="77777777" w:rsidTr="002E2BF2">
        <w:tc>
          <w:tcPr>
            <w:tcW w:w="2685" w:type="dxa"/>
          </w:tcPr>
          <w:p w14:paraId="55CA7992" w14:textId="77777777" w:rsidR="00D10CDC" w:rsidRPr="006436AF" w:rsidRDefault="00D10CDC" w:rsidP="002E2BF2">
            <w:pPr>
              <w:pStyle w:val="TAL"/>
              <w:rPr>
                <w:rStyle w:val="Code"/>
              </w:rPr>
            </w:pPr>
            <w:proofErr w:type="spellStart"/>
            <w:r w:rsidRPr="1954EBF5">
              <w:rPr>
                <w:rStyle w:val="Code"/>
              </w:rPr>
              <w:t>availableMediaOptions</w:t>
            </w:r>
            <w:proofErr w:type="spellEnd"/>
            <w:r w:rsidRPr="1954EBF5">
              <w:rPr>
                <w:rStyle w:val="Code"/>
              </w:rPr>
              <w:t>[</w:t>
            </w:r>
            <w:r>
              <w:rPr>
                <w:rStyle w:val="Code"/>
              </w:rPr>
              <w:t xml:space="preserve"> </w:t>
            </w:r>
            <w:r w:rsidRPr="1954EBF5">
              <w:rPr>
                <w:rStyle w:val="Code"/>
              </w:rPr>
              <w:t>]</w:t>
            </w:r>
          </w:p>
        </w:tc>
        <w:tc>
          <w:tcPr>
            <w:tcW w:w="1845" w:type="dxa"/>
          </w:tcPr>
          <w:p w14:paraId="53A6BBCA" w14:textId="77777777" w:rsidR="00D10CDC" w:rsidRPr="006436AF" w:rsidRDefault="00D10CDC" w:rsidP="002E2BF2">
            <w:pPr>
              <w:pStyle w:val="TAL"/>
            </w:pPr>
            <w:r w:rsidRPr="006436AF">
              <w:t>List of Adaptation Set or Preselection ids</w:t>
            </w:r>
          </w:p>
        </w:tc>
        <w:tc>
          <w:tcPr>
            <w:tcW w:w="1485" w:type="dxa"/>
          </w:tcPr>
          <w:p w14:paraId="3E7F27D9" w14:textId="77777777" w:rsidR="00D10CDC" w:rsidRPr="006436AF" w:rsidRDefault="00D10CDC" w:rsidP="002E2BF2">
            <w:pPr>
              <w:pStyle w:val="TAL"/>
              <w:rPr>
                <w:rStyle w:val="Datatypechar"/>
              </w:rPr>
            </w:pPr>
            <w:r w:rsidRPr="006436AF">
              <w:rPr>
                <w:rStyle w:val="Datatypechar"/>
              </w:rPr>
              <w:t>MediaType</w:t>
            </w:r>
          </w:p>
          <w:p w14:paraId="2F288627" w14:textId="77777777" w:rsidR="00D10CDC" w:rsidRPr="006436AF" w:rsidRDefault="00D10CDC" w:rsidP="002E2BF2">
            <w:pPr>
              <w:pStyle w:val="TAL"/>
            </w:pPr>
            <w:r w:rsidRPr="006436AF">
              <w:t>"video", "audio" "subtitle"</w:t>
            </w:r>
            <w:r w:rsidRPr="006436AF">
              <w:br/>
              <w:t>"all"</w:t>
            </w:r>
          </w:p>
        </w:tc>
        <w:tc>
          <w:tcPr>
            <w:tcW w:w="3614" w:type="dxa"/>
          </w:tcPr>
          <w:p w14:paraId="40AF433C" w14:textId="77777777" w:rsidR="00D10CDC" w:rsidRPr="006436AF" w:rsidRDefault="00D10CDC" w:rsidP="002E2BF2">
            <w:pPr>
              <w:pStyle w:val="TAL"/>
            </w:pPr>
            <w:r w:rsidRPr="006436AF">
              <w:t>Provides the list of available media options that can be selected by the application based on the capability discovery and the subset information.</w:t>
            </w:r>
          </w:p>
        </w:tc>
      </w:tr>
      <w:tr w:rsidR="00D10CDC" w:rsidRPr="006436AF" w14:paraId="54DECD21" w14:textId="77777777" w:rsidTr="002E2BF2">
        <w:tc>
          <w:tcPr>
            <w:tcW w:w="2685" w:type="dxa"/>
          </w:tcPr>
          <w:p w14:paraId="5B47926E" w14:textId="77777777" w:rsidR="00D10CDC" w:rsidRPr="006436AF" w:rsidRDefault="00D10CDC" w:rsidP="002E2BF2">
            <w:pPr>
              <w:pStyle w:val="TAL"/>
              <w:rPr>
                <w:rStyle w:val="Code"/>
              </w:rPr>
            </w:pPr>
            <w:proofErr w:type="spellStart"/>
            <w:r w:rsidRPr="1954EBF5">
              <w:rPr>
                <w:rStyle w:val="Code"/>
              </w:rPr>
              <w:t>service‌Operation‌Points</w:t>
            </w:r>
            <w:proofErr w:type="spellEnd"/>
          </w:p>
        </w:tc>
        <w:tc>
          <w:tcPr>
            <w:tcW w:w="1845" w:type="dxa"/>
          </w:tcPr>
          <w:p w14:paraId="63C95DC6" w14:textId="493CDB1A" w:rsidR="00D10CDC" w:rsidRPr="006436AF" w:rsidRDefault="00D10CDC" w:rsidP="002E2BF2">
            <w:pPr>
              <w:pStyle w:val="TAL"/>
            </w:pPr>
            <w:r>
              <w:rPr>
                <w:rStyle w:val="Datatypechar"/>
              </w:rPr>
              <w:t>a</w:t>
            </w:r>
            <w:r w:rsidRPr="006436AF">
              <w:rPr>
                <w:rStyle w:val="Datatypechar"/>
              </w:rPr>
              <w:t>rray(</w:t>
            </w:r>
            <w:proofErr w:type="spellStart"/>
            <w:r w:rsidRPr="006436AF">
              <w:rPr>
                <w:rStyle w:val="Datatypechar"/>
              </w:rPr>
              <w:t>Service‌Operation‌Point</w:t>
            </w:r>
            <w:proofErr w:type="spellEnd"/>
            <w:r w:rsidRPr="006436AF">
              <w:rPr>
                <w:rStyle w:val="Datatypechar"/>
              </w:rPr>
              <w:t>)</w:t>
            </w:r>
          </w:p>
        </w:tc>
        <w:tc>
          <w:tcPr>
            <w:tcW w:w="1485" w:type="dxa"/>
          </w:tcPr>
          <w:p w14:paraId="3F1F70A3" w14:textId="77777777" w:rsidR="00D10CDC" w:rsidRPr="006436AF" w:rsidRDefault="00D10CDC" w:rsidP="002E2BF2">
            <w:pPr>
              <w:pStyle w:val="TAL"/>
              <w:rPr>
                <w:rStyle w:val="Datatypechar"/>
              </w:rPr>
            </w:pPr>
          </w:p>
        </w:tc>
        <w:tc>
          <w:tcPr>
            <w:tcW w:w="3614" w:type="dxa"/>
          </w:tcPr>
          <w:p w14:paraId="3430F2C9" w14:textId="77777777" w:rsidR="00D10CDC" w:rsidRPr="006436AF" w:rsidRDefault="00D10CDC" w:rsidP="002E2BF2">
            <w:pPr>
              <w:pStyle w:val="TAL"/>
            </w:pPr>
            <w:r w:rsidRPr="006436AF">
              <w:t>The set of Service Operation Points declared in the presentation manifest (e.g. DASH MPD) of the current media presentation.</w:t>
            </w:r>
          </w:p>
        </w:tc>
      </w:tr>
      <w:tr w:rsidR="00D10CDC" w:rsidRPr="006436AF" w14:paraId="0B253F73" w14:textId="77777777" w:rsidTr="002E2BF2">
        <w:tc>
          <w:tcPr>
            <w:tcW w:w="2685" w:type="dxa"/>
          </w:tcPr>
          <w:p w14:paraId="0270491A" w14:textId="77777777" w:rsidR="00D10CDC" w:rsidRPr="006436AF" w:rsidRDefault="00D10CDC" w:rsidP="002E2BF2">
            <w:pPr>
              <w:pStyle w:val="TAL"/>
              <w:rPr>
                <w:rStyle w:val="Code"/>
              </w:rPr>
            </w:pPr>
            <w:proofErr w:type="spellStart"/>
            <w:r w:rsidRPr="1954EBF5">
              <w:rPr>
                <w:rStyle w:val="Code"/>
              </w:rPr>
              <w:t>operative‌Service‌Operation‌Point</w:t>
            </w:r>
            <w:proofErr w:type="spellEnd"/>
          </w:p>
        </w:tc>
        <w:tc>
          <w:tcPr>
            <w:tcW w:w="1845" w:type="dxa"/>
          </w:tcPr>
          <w:p w14:paraId="28B12351" w14:textId="77777777" w:rsidR="00D10CDC" w:rsidRPr="006436AF" w:rsidRDefault="00D10CDC" w:rsidP="002E2BF2">
            <w:pPr>
              <w:pStyle w:val="TAL"/>
              <w:rPr>
                <w:rStyle w:val="Datatypechar"/>
              </w:rPr>
            </w:pPr>
            <w:r w:rsidRPr="006436AF">
              <w:rPr>
                <w:rStyle w:val="Datatypechar"/>
              </w:rPr>
              <w:t>integer</w:t>
            </w:r>
          </w:p>
        </w:tc>
        <w:tc>
          <w:tcPr>
            <w:tcW w:w="1485" w:type="dxa"/>
          </w:tcPr>
          <w:p w14:paraId="2EA4AF19" w14:textId="77777777" w:rsidR="00D10CDC" w:rsidRPr="006436AF" w:rsidRDefault="00D10CDC" w:rsidP="002E2BF2">
            <w:pPr>
              <w:pStyle w:val="TAL"/>
              <w:rPr>
                <w:rStyle w:val="Datatypechar"/>
              </w:rPr>
            </w:pPr>
          </w:p>
        </w:tc>
        <w:tc>
          <w:tcPr>
            <w:tcW w:w="3614" w:type="dxa"/>
          </w:tcPr>
          <w:p w14:paraId="7EDE264C" w14:textId="77777777" w:rsidR="00D10CDC" w:rsidRPr="006436AF" w:rsidRDefault="00D10CDC" w:rsidP="002E2BF2">
            <w:pPr>
              <w:pStyle w:val="TAL"/>
            </w:pPr>
            <w:r w:rsidRPr="006436AF">
              <w:t xml:space="preserve">A zero-based index into the </w:t>
            </w:r>
            <w:proofErr w:type="spellStart"/>
            <w:r w:rsidRPr="006436AF">
              <w:rPr>
                <w:rStyle w:val="Code"/>
              </w:rPr>
              <w:t>service‌Operation‌Points</w:t>
            </w:r>
            <w:proofErr w:type="spellEnd"/>
            <w:r w:rsidRPr="006436AF">
              <w:t xml:space="preserve"> array indicating the Service Operation Point currently operative in the playback session.</w:t>
            </w:r>
          </w:p>
          <w:p w14:paraId="2B70381B" w14:textId="77777777" w:rsidR="00D10CDC" w:rsidRPr="006436AF" w:rsidRDefault="00D10CDC" w:rsidP="002E2BF2">
            <w:pPr>
              <w:pStyle w:val="TALcontinuation"/>
              <w:spacing w:before="60"/>
            </w:pPr>
            <w:r w:rsidRPr="006436AF">
              <w:t>Set to -1 if the array is empty.</w:t>
            </w:r>
          </w:p>
        </w:tc>
      </w:tr>
      <w:tr w:rsidR="00D10CDC" w:rsidRPr="006436AF" w14:paraId="5E863570" w14:textId="77777777" w:rsidTr="002E2BF2">
        <w:tc>
          <w:tcPr>
            <w:tcW w:w="2685" w:type="dxa"/>
          </w:tcPr>
          <w:p w14:paraId="2EFFD7E0" w14:textId="77777777" w:rsidR="00D10CDC" w:rsidRPr="006436AF" w:rsidRDefault="00D10CDC" w:rsidP="002E2BF2">
            <w:pPr>
              <w:pStyle w:val="TAL"/>
              <w:keepNext w:val="0"/>
              <w:rPr>
                <w:rStyle w:val="Code"/>
              </w:rPr>
            </w:pPr>
            <w:r w:rsidRPr="1954EBF5">
              <w:rPr>
                <w:rStyle w:val="Code"/>
              </w:rPr>
              <w:t>metrics[ ][ ]</w:t>
            </w:r>
          </w:p>
        </w:tc>
        <w:tc>
          <w:tcPr>
            <w:tcW w:w="1845" w:type="dxa"/>
          </w:tcPr>
          <w:p w14:paraId="28096F96" w14:textId="77777777" w:rsidR="00D10CDC" w:rsidRPr="006436AF" w:rsidRDefault="00D10CDC" w:rsidP="002E2BF2">
            <w:pPr>
              <w:pStyle w:val="TAL"/>
              <w:keepNext w:val="0"/>
              <w:rPr>
                <w:rStyle w:val="Datatypechar"/>
              </w:rPr>
            </w:pPr>
            <w:r w:rsidRPr="006436AF">
              <w:rPr>
                <w:rStyle w:val="Datatypechar"/>
              </w:rPr>
              <w:t>Metrics</w:t>
            </w:r>
          </w:p>
        </w:tc>
        <w:tc>
          <w:tcPr>
            <w:tcW w:w="1485" w:type="dxa"/>
          </w:tcPr>
          <w:p w14:paraId="0D0AA4B6" w14:textId="77777777" w:rsidR="00D10CDC" w:rsidRPr="006436AF" w:rsidRDefault="00D10CDC" w:rsidP="002E2BF2">
            <w:pPr>
              <w:pStyle w:val="TAL"/>
              <w:keepNext w:val="0"/>
            </w:pPr>
          </w:p>
        </w:tc>
        <w:tc>
          <w:tcPr>
            <w:tcW w:w="3614" w:type="dxa"/>
          </w:tcPr>
          <w:p w14:paraId="6C5D9E13" w14:textId="77777777" w:rsidR="00D10CDC" w:rsidRPr="006436AF" w:rsidRDefault="00D10CDC" w:rsidP="002E2BF2">
            <w:pPr>
              <w:pStyle w:val="TAL"/>
              <w:keepNext w:val="0"/>
            </w:pPr>
            <w:r w:rsidRPr="006436AF">
              <w:t>A data blob of metrics for each configured metrics collecting scheme.</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9F1D4B">
        <w:rPr>
          <w:rStyle w:val="Code"/>
        </w:rPr>
        <w:t>OPERATION_POINT_CHANGED</w:t>
      </w:r>
      <w:r>
        <w:t xml:space="preserve"> as specified in table </w:t>
      </w:r>
      <w:r w:rsidRPr="009F1D4B">
        <w:t>13.2.5</w:t>
      </w:r>
      <w:r>
        <w:noBreakHyphen/>
      </w:r>
      <w:r w:rsidRPr="009F1D4B">
        <w:t>1</w:t>
      </w:r>
      <w:r w:rsidRPr="006436AF">
        <w:t>.</w:t>
      </w:r>
    </w:p>
    <w:p w14:paraId="0A72F8C1" w14:textId="77777777" w:rsidR="00D10CDC" w:rsidRPr="006436AF" w:rsidRDefault="00D10CDC" w:rsidP="00D10CDC">
      <w:pPr>
        <w:pStyle w:val="TH"/>
      </w:pPr>
      <w:bookmarkStart w:id="2084" w:name="_CRTable13_2_62"/>
      <w:r w:rsidRPr="006436AF">
        <w:t xml:space="preserve">Table </w:t>
      </w:r>
      <w:bookmarkEnd w:id="2084"/>
      <w:r w:rsidRPr="006436AF">
        <w:t xml:space="preserve">13.2.6-2: </w:t>
      </w:r>
      <w:r>
        <w:t xml:space="preserve">Media Player </w:t>
      </w:r>
      <w:r w:rsidRPr="006436AF">
        <w:t>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10CDC" w:rsidRPr="006436AF" w14:paraId="0C32ECB9" w14:textId="77777777" w:rsidTr="002E2BF2">
        <w:tc>
          <w:tcPr>
            <w:tcW w:w="2666" w:type="dxa"/>
            <w:gridSpan w:val="3"/>
          </w:tcPr>
          <w:p w14:paraId="77BDCA8B" w14:textId="77777777" w:rsidR="00D10CDC" w:rsidRPr="006436AF" w:rsidRDefault="00D10CDC" w:rsidP="002E2BF2">
            <w:pPr>
              <w:pStyle w:val="TAH"/>
            </w:pPr>
            <w:r w:rsidRPr="006436AF">
              <w:t>Parameter</w:t>
            </w:r>
          </w:p>
        </w:tc>
        <w:tc>
          <w:tcPr>
            <w:tcW w:w="1590" w:type="dxa"/>
          </w:tcPr>
          <w:p w14:paraId="47102CCF" w14:textId="77777777" w:rsidR="00D10CDC" w:rsidRPr="006436AF" w:rsidRDefault="00D10CDC" w:rsidP="002E2BF2">
            <w:pPr>
              <w:pStyle w:val="TAH"/>
            </w:pPr>
            <w:r w:rsidRPr="006436AF">
              <w:t>Type</w:t>
            </w:r>
          </w:p>
        </w:tc>
        <w:tc>
          <w:tcPr>
            <w:tcW w:w="5375" w:type="dxa"/>
          </w:tcPr>
          <w:p w14:paraId="5293D3D8" w14:textId="77777777" w:rsidR="00D10CDC" w:rsidRPr="006436AF" w:rsidRDefault="00D10CDC" w:rsidP="002E2BF2">
            <w:pPr>
              <w:pStyle w:val="TAH"/>
            </w:pPr>
            <w:r w:rsidRPr="006436AF">
              <w:t>Definition</w:t>
            </w:r>
          </w:p>
        </w:tc>
      </w:tr>
      <w:tr w:rsidR="00D10CDC" w:rsidRPr="006436AF" w14:paraId="298BFE3F" w14:textId="77777777" w:rsidTr="002E2BF2">
        <w:tc>
          <w:tcPr>
            <w:tcW w:w="2666" w:type="dxa"/>
            <w:gridSpan w:val="3"/>
          </w:tcPr>
          <w:p w14:paraId="18B03439" w14:textId="77777777" w:rsidR="00D10CDC" w:rsidRPr="006436AF" w:rsidRDefault="00D10CDC" w:rsidP="002E2BF2">
            <w:pPr>
              <w:pStyle w:val="TAL"/>
              <w:rPr>
                <w:rStyle w:val="Code"/>
              </w:rPr>
            </w:pPr>
            <w:proofErr w:type="spellStart"/>
            <w:r w:rsidRPr="1954EBF5">
              <w:rPr>
                <w:rStyle w:val="Code"/>
              </w:rPr>
              <w:t>ServiceOperationPoint</w:t>
            </w:r>
            <w:proofErr w:type="spellEnd"/>
          </w:p>
        </w:tc>
        <w:tc>
          <w:tcPr>
            <w:tcW w:w="1590" w:type="dxa"/>
          </w:tcPr>
          <w:p w14:paraId="3AD03F55" w14:textId="77777777" w:rsidR="00D10CDC" w:rsidRPr="006436AF" w:rsidRDefault="00D10CDC" w:rsidP="002E2BF2">
            <w:pPr>
              <w:pStyle w:val="TAL"/>
            </w:pPr>
            <w:r w:rsidRPr="006436AF">
              <w:rPr>
                <w:rStyle w:val="Datatypechar"/>
              </w:rPr>
              <w:t>Object</w:t>
            </w:r>
          </w:p>
        </w:tc>
        <w:tc>
          <w:tcPr>
            <w:tcW w:w="5375" w:type="dxa"/>
          </w:tcPr>
          <w:p w14:paraId="621A6470" w14:textId="3E2C6D25" w:rsidR="00D10CDC" w:rsidRPr="006436AF" w:rsidRDefault="00D10CDC" w:rsidP="002E2BF2">
            <w:pPr>
              <w:pStyle w:val="TAL"/>
            </w:pPr>
            <w:r w:rsidRPr="006436AF">
              <w:t xml:space="preserve">The currently configured </w:t>
            </w:r>
            <w:r>
              <w:t>Service O</w:t>
            </w:r>
            <w:r w:rsidRPr="006436AF">
              <w:t xml:space="preserve">peration </w:t>
            </w:r>
            <w:r>
              <w:t>P</w:t>
            </w:r>
            <w:r w:rsidRPr="006436AF">
              <w:t>oint parameters according to which the DASH client is operating.</w:t>
            </w:r>
          </w:p>
        </w:tc>
      </w:tr>
      <w:tr w:rsidR="00D10CDC" w:rsidRPr="006436AF" w14:paraId="14E13F5A" w14:textId="77777777" w:rsidTr="002E2BF2">
        <w:tc>
          <w:tcPr>
            <w:tcW w:w="289" w:type="dxa"/>
          </w:tcPr>
          <w:p w14:paraId="7AA57D64" w14:textId="77777777" w:rsidR="00D10CDC" w:rsidRPr="006436AF" w:rsidDel="001549E4" w:rsidRDefault="00D10CDC" w:rsidP="002E2BF2">
            <w:pPr>
              <w:pStyle w:val="TAL"/>
            </w:pPr>
          </w:p>
        </w:tc>
        <w:tc>
          <w:tcPr>
            <w:tcW w:w="2377" w:type="dxa"/>
            <w:gridSpan w:val="2"/>
          </w:tcPr>
          <w:p w14:paraId="39C8629C" w14:textId="77777777" w:rsidR="00D10CDC" w:rsidRPr="006436AF" w:rsidRDefault="00D10CDC" w:rsidP="002E2BF2">
            <w:pPr>
              <w:pStyle w:val="TAL"/>
              <w:rPr>
                <w:rStyle w:val="Code"/>
              </w:rPr>
            </w:pPr>
            <w:proofErr w:type="spellStart"/>
            <w:r w:rsidRPr="1954EBF5">
              <w:rPr>
                <w:rStyle w:val="Code"/>
              </w:rPr>
              <w:t>externalIdentifier</w:t>
            </w:r>
            <w:proofErr w:type="spellEnd"/>
          </w:p>
        </w:tc>
        <w:tc>
          <w:tcPr>
            <w:tcW w:w="1590" w:type="dxa"/>
          </w:tcPr>
          <w:p w14:paraId="577BC91F" w14:textId="77777777" w:rsidR="00D10CDC" w:rsidRPr="006436AF" w:rsidRDefault="00D10CDC" w:rsidP="002E2BF2">
            <w:pPr>
              <w:pStyle w:val="TAL"/>
              <w:rPr>
                <w:rStyle w:val="Datatypechar"/>
              </w:rPr>
            </w:pPr>
            <w:r w:rsidRPr="006436AF">
              <w:rPr>
                <w:rStyle w:val="Datatypechar"/>
              </w:rPr>
              <w:t>String</w:t>
            </w:r>
          </w:p>
        </w:tc>
        <w:tc>
          <w:tcPr>
            <w:tcW w:w="5375" w:type="dxa"/>
          </w:tcPr>
          <w:p w14:paraId="42DF8AEB" w14:textId="77777777" w:rsidR="00D10CDC" w:rsidRPr="006436AF" w:rsidRDefault="00D10CDC" w:rsidP="002E2BF2">
            <w:pPr>
              <w:pStyle w:val="TAL"/>
            </w:pPr>
            <w:r w:rsidRPr="006436AF">
              <w:t xml:space="preserve">The external identifier uniquely identifying this </w:t>
            </w:r>
            <w:r>
              <w:t xml:space="preserve">Service </w:t>
            </w:r>
            <w:r w:rsidRPr="006436AF">
              <w:t>Operation Point in the presentation manifest (e.g. DASH MPD).</w:t>
            </w:r>
          </w:p>
        </w:tc>
      </w:tr>
      <w:tr w:rsidR="00D10CDC" w:rsidRPr="006436AF" w14:paraId="539494AA" w14:textId="77777777" w:rsidTr="002E2BF2">
        <w:tc>
          <w:tcPr>
            <w:tcW w:w="289" w:type="dxa"/>
          </w:tcPr>
          <w:p w14:paraId="20481B57" w14:textId="77777777" w:rsidR="00D10CDC" w:rsidRPr="006436AF" w:rsidDel="001549E4" w:rsidRDefault="00D10CDC" w:rsidP="002E2BF2">
            <w:pPr>
              <w:pStyle w:val="TAL"/>
            </w:pPr>
          </w:p>
        </w:tc>
        <w:tc>
          <w:tcPr>
            <w:tcW w:w="2377" w:type="dxa"/>
            <w:gridSpan w:val="2"/>
          </w:tcPr>
          <w:p w14:paraId="094DA290" w14:textId="77777777" w:rsidR="00D10CDC" w:rsidRPr="006436AF" w:rsidDel="001549E4" w:rsidRDefault="00D10CDC" w:rsidP="002E2BF2">
            <w:pPr>
              <w:pStyle w:val="TAL"/>
              <w:rPr>
                <w:rStyle w:val="Code"/>
              </w:rPr>
            </w:pPr>
            <w:r w:rsidRPr="006436AF">
              <w:rPr>
                <w:rStyle w:val="Code"/>
              </w:rPr>
              <w:t>mode</w:t>
            </w:r>
          </w:p>
        </w:tc>
        <w:tc>
          <w:tcPr>
            <w:tcW w:w="1590" w:type="dxa"/>
          </w:tcPr>
          <w:p w14:paraId="02622C82" w14:textId="77777777" w:rsidR="00D10CDC" w:rsidRPr="006436AF" w:rsidRDefault="00D10CDC" w:rsidP="002E2BF2">
            <w:pPr>
              <w:pStyle w:val="TAL"/>
              <w:rPr>
                <w:rStyle w:val="Datatypechar"/>
              </w:rPr>
            </w:pPr>
            <w:r w:rsidRPr="006436AF">
              <w:rPr>
                <w:rStyle w:val="Datatypechar"/>
              </w:rPr>
              <w:t>Enum</w:t>
            </w:r>
          </w:p>
        </w:tc>
        <w:tc>
          <w:tcPr>
            <w:tcW w:w="5375" w:type="dxa"/>
          </w:tcPr>
          <w:p w14:paraId="0B522191" w14:textId="77777777" w:rsidR="00D10CDC" w:rsidRPr="006436AF" w:rsidRDefault="00D10CDC" w:rsidP="002E2BF2">
            <w:pPr>
              <w:pStyle w:val="TAL"/>
            </w:pPr>
            <w:r w:rsidRPr="006436AF">
              <w:t>The following operation modes are defined:</w:t>
            </w:r>
          </w:p>
          <w:p w14:paraId="68DE5CD7" w14:textId="77777777" w:rsidR="00D10CDC" w:rsidRPr="006436AF" w:rsidRDefault="00D10CDC" w:rsidP="002E2BF2">
            <w:pPr>
              <w:pStyle w:val="TALcontinuation"/>
              <w:spacing w:before="60"/>
            </w:pPr>
            <w:r w:rsidRPr="006436AF">
              <w:rPr>
                <w:rStyle w:val="Code"/>
              </w:rPr>
              <w:t>live</w:t>
            </w:r>
            <w:r w:rsidRPr="006436AF">
              <w:t>: The DASH client operates to maintain configured target latencies using playback rate adjustments and possibly resync.</w:t>
            </w:r>
          </w:p>
          <w:p w14:paraId="359C9889" w14:textId="4963E6E7" w:rsidR="00D10CDC" w:rsidRPr="006436AF" w:rsidRDefault="00D10CDC" w:rsidP="002E2BF2">
            <w:pPr>
              <w:pStyle w:val="TALcontinuation"/>
              <w:spacing w:before="60"/>
            </w:pPr>
            <w:proofErr w:type="spellStart"/>
            <w:r>
              <w:rPr>
                <w:rStyle w:val="Code"/>
              </w:rPr>
              <w:t>v</w:t>
            </w:r>
            <w:r w:rsidRPr="006436AF">
              <w:rPr>
                <w:rStyle w:val="Code"/>
              </w:rPr>
              <w:t>od</w:t>
            </w:r>
            <w:proofErr w:type="spellEnd"/>
            <w:r w:rsidRPr="006436AF">
              <w:t>: The DASH client operates without latency requirements and rebuffering may result in additional latencies</w:t>
            </w:r>
          </w:p>
        </w:tc>
      </w:tr>
      <w:tr w:rsidR="00D10CDC" w:rsidRPr="006436AF" w14:paraId="38677A9A" w14:textId="77777777" w:rsidTr="002E2BF2">
        <w:tc>
          <w:tcPr>
            <w:tcW w:w="289" w:type="dxa"/>
          </w:tcPr>
          <w:p w14:paraId="06180FE2" w14:textId="77777777" w:rsidR="00D10CDC" w:rsidRPr="006436AF" w:rsidDel="001549E4" w:rsidRDefault="00D10CDC" w:rsidP="002E2BF2">
            <w:pPr>
              <w:pStyle w:val="TAL"/>
            </w:pPr>
          </w:p>
        </w:tc>
        <w:tc>
          <w:tcPr>
            <w:tcW w:w="2377" w:type="dxa"/>
            <w:gridSpan w:val="2"/>
          </w:tcPr>
          <w:p w14:paraId="64260793" w14:textId="77777777" w:rsidR="00D10CDC" w:rsidRPr="006436AF" w:rsidRDefault="00D10CDC" w:rsidP="002E2BF2">
            <w:pPr>
              <w:pStyle w:val="TAL"/>
              <w:rPr>
                <w:rStyle w:val="Code"/>
              </w:rPr>
            </w:pPr>
            <w:proofErr w:type="spellStart"/>
            <w:r w:rsidRPr="1954EBF5">
              <w:rPr>
                <w:rStyle w:val="Code"/>
              </w:rPr>
              <w:t>maxBufferTime</w:t>
            </w:r>
            <w:proofErr w:type="spellEnd"/>
          </w:p>
        </w:tc>
        <w:tc>
          <w:tcPr>
            <w:tcW w:w="1590" w:type="dxa"/>
          </w:tcPr>
          <w:p w14:paraId="21FD6E44" w14:textId="77777777" w:rsidR="00D10CDC" w:rsidRPr="006436AF" w:rsidRDefault="00D10CDC" w:rsidP="002E2BF2">
            <w:pPr>
              <w:pStyle w:val="TAL"/>
              <w:rPr>
                <w:rStyle w:val="Datatypechar"/>
              </w:rPr>
            </w:pPr>
            <w:r w:rsidRPr="006436AF">
              <w:rPr>
                <w:rStyle w:val="Datatypechar"/>
              </w:rPr>
              <w:t>Integer</w:t>
            </w:r>
          </w:p>
        </w:tc>
        <w:tc>
          <w:tcPr>
            <w:tcW w:w="5375" w:type="dxa"/>
          </w:tcPr>
          <w:p w14:paraId="127BF4B5" w14:textId="77777777" w:rsidR="00D10CDC" w:rsidRPr="006436AF" w:rsidRDefault="00D10CDC" w:rsidP="002E2BF2">
            <w:pPr>
              <w:pStyle w:val="TAL"/>
            </w:pPr>
            <w:r w:rsidRPr="006436AF">
              <w:t>maximum buffer time in milliseconds for the service.</w:t>
            </w:r>
          </w:p>
        </w:tc>
      </w:tr>
      <w:tr w:rsidR="00D10CDC" w:rsidRPr="006436AF" w14:paraId="2C554CAA" w14:textId="77777777" w:rsidTr="002E2BF2">
        <w:tc>
          <w:tcPr>
            <w:tcW w:w="289" w:type="dxa"/>
          </w:tcPr>
          <w:p w14:paraId="74D73E48" w14:textId="77777777" w:rsidR="00D10CDC" w:rsidRPr="006436AF" w:rsidDel="001549E4" w:rsidRDefault="00D10CDC" w:rsidP="002E2BF2">
            <w:pPr>
              <w:pStyle w:val="TAL"/>
            </w:pPr>
          </w:p>
        </w:tc>
        <w:tc>
          <w:tcPr>
            <w:tcW w:w="2377" w:type="dxa"/>
            <w:gridSpan w:val="2"/>
          </w:tcPr>
          <w:p w14:paraId="007D5648" w14:textId="77777777" w:rsidR="00D10CDC" w:rsidRPr="006436AF" w:rsidRDefault="00D10CDC" w:rsidP="002E2BF2">
            <w:pPr>
              <w:pStyle w:val="TAL"/>
              <w:rPr>
                <w:rStyle w:val="Code"/>
              </w:rPr>
            </w:pPr>
            <w:proofErr w:type="spellStart"/>
            <w:r w:rsidRPr="1954EBF5">
              <w:rPr>
                <w:rStyle w:val="Code"/>
              </w:rPr>
              <w:t>switchBufferTime</w:t>
            </w:r>
            <w:proofErr w:type="spellEnd"/>
          </w:p>
        </w:tc>
        <w:tc>
          <w:tcPr>
            <w:tcW w:w="1590" w:type="dxa"/>
          </w:tcPr>
          <w:p w14:paraId="6363C106" w14:textId="77777777" w:rsidR="00D10CDC" w:rsidRPr="006436AF" w:rsidRDefault="00D10CDC" w:rsidP="002E2BF2">
            <w:pPr>
              <w:pStyle w:val="TAL"/>
              <w:rPr>
                <w:rStyle w:val="Datatypechar"/>
              </w:rPr>
            </w:pPr>
            <w:r w:rsidRPr="006436AF">
              <w:rPr>
                <w:rStyle w:val="Datatypechar"/>
              </w:rPr>
              <w:t>Integer</w:t>
            </w:r>
          </w:p>
        </w:tc>
        <w:tc>
          <w:tcPr>
            <w:tcW w:w="5375" w:type="dxa"/>
          </w:tcPr>
          <w:p w14:paraId="04F0FE38" w14:textId="189E0A2E" w:rsidR="00D10CDC" w:rsidRPr="006436AF" w:rsidRDefault="00D10CDC" w:rsidP="002E2BF2">
            <w:pPr>
              <w:pStyle w:val="TAL"/>
            </w:pPr>
            <w:r w:rsidRPr="006436AF">
              <w:t>buffer time threshold below which the DASH clients attempt to switch Representations.</w:t>
            </w:r>
          </w:p>
        </w:tc>
      </w:tr>
      <w:tr w:rsidR="00D10CDC" w:rsidRPr="006436AF" w14:paraId="6C8C2ED7" w14:textId="77777777" w:rsidTr="002E2BF2">
        <w:tc>
          <w:tcPr>
            <w:tcW w:w="289" w:type="dxa"/>
          </w:tcPr>
          <w:p w14:paraId="5F6AD093" w14:textId="77777777" w:rsidR="00D10CDC" w:rsidRPr="006436AF" w:rsidDel="001549E4" w:rsidRDefault="00D10CDC" w:rsidP="002E2BF2">
            <w:pPr>
              <w:pStyle w:val="TAL"/>
            </w:pPr>
          </w:p>
        </w:tc>
        <w:tc>
          <w:tcPr>
            <w:tcW w:w="2377" w:type="dxa"/>
            <w:gridSpan w:val="2"/>
          </w:tcPr>
          <w:p w14:paraId="1FD087CC" w14:textId="77777777" w:rsidR="00D10CDC" w:rsidRPr="006436AF" w:rsidRDefault="00D10CDC" w:rsidP="002E2BF2">
            <w:pPr>
              <w:pStyle w:val="TAL"/>
              <w:rPr>
                <w:rStyle w:val="Code"/>
              </w:rPr>
            </w:pPr>
            <w:r w:rsidRPr="006436AF">
              <w:rPr>
                <w:rStyle w:val="Code"/>
              </w:rPr>
              <w:t>latency</w:t>
            </w:r>
          </w:p>
        </w:tc>
        <w:tc>
          <w:tcPr>
            <w:tcW w:w="1590" w:type="dxa"/>
          </w:tcPr>
          <w:p w14:paraId="1DF66245" w14:textId="77777777" w:rsidR="00D10CDC" w:rsidRPr="006436AF" w:rsidRDefault="00D10CDC" w:rsidP="002E2BF2">
            <w:pPr>
              <w:pStyle w:val="TAL"/>
            </w:pPr>
            <w:r w:rsidRPr="006436AF">
              <w:rPr>
                <w:rStyle w:val="Datatypechar"/>
              </w:rPr>
              <w:t>Object</w:t>
            </w:r>
          </w:p>
        </w:tc>
        <w:tc>
          <w:tcPr>
            <w:tcW w:w="5375" w:type="dxa"/>
          </w:tcPr>
          <w:p w14:paraId="1024BDA5" w14:textId="77777777" w:rsidR="00D10CDC" w:rsidRPr="006436AF" w:rsidRDefault="00D10CDC" w:rsidP="002E2BF2">
            <w:pPr>
              <w:pStyle w:val="TAL"/>
            </w:pPr>
            <w:r w:rsidRPr="006436AF">
              <w:t>Defines the latency parameters used by the DASH client when operating in live mode.</w:t>
            </w:r>
          </w:p>
        </w:tc>
      </w:tr>
      <w:tr w:rsidR="00D10CDC" w:rsidRPr="006436AF" w14:paraId="3DBBDB0C" w14:textId="77777777" w:rsidTr="002E2BF2">
        <w:tc>
          <w:tcPr>
            <w:tcW w:w="289" w:type="dxa"/>
          </w:tcPr>
          <w:p w14:paraId="58EDEE62" w14:textId="77777777" w:rsidR="00D10CDC" w:rsidRPr="006436AF" w:rsidDel="001549E4" w:rsidRDefault="00D10CDC" w:rsidP="002E2BF2">
            <w:pPr>
              <w:pStyle w:val="TAL"/>
            </w:pPr>
          </w:p>
        </w:tc>
        <w:tc>
          <w:tcPr>
            <w:tcW w:w="352" w:type="dxa"/>
          </w:tcPr>
          <w:p w14:paraId="3ADEFE3E" w14:textId="77777777" w:rsidR="00D10CDC" w:rsidRPr="006436AF" w:rsidRDefault="00D10CDC" w:rsidP="002E2BF2">
            <w:pPr>
              <w:pStyle w:val="TAL"/>
            </w:pPr>
          </w:p>
        </w:tc>
        <w:tc>
          <w:tcPr>
            <w:tcW w:w="2025" w:type="dxa"/>
          </w:tcPr>
          <w:p w14:paraId="17CC65CB" w14:textId="77777777" w:rsidR="00D10CDC" w:rsidRPr="006436AF" w:rsidRDefault="00D10CDC" w:rsidP="002E2BF2">
            <w:pPr>
              <w:pStyle w:val="TAL"/>
              <w:rPr>
                <w:rStyle w:val="Code"/>
              </w:rPr>
            </w:pPr>
            <w:r w:rsidRPr="006436AF">
              <w:rPr>
                <w:rStyle w:val="Code"/>
              </w:rPr>
              <w:t>target</w:t>
            </w:r>
          </w:p>
        </w:tc>
        <w:tc>
          <w:tcPr>
            <w:tcW w:w="1590" w:type="dxa"/>
          </w:tcPr>
          <w:p w14:paraId="1769EB59" w14:textId="77777777" w:rsidR="00D10CDC" w:rsidRPr="006436AF" w:rsidRDefault="00D10CDC" w:rsidP="002E2BF2">
            <w:pPr>
              <w:pStyle w:val="TAL"/>
              <w:rPr>
                <w:rStyle w:val="Datatypechar"/>
              </w:rPr>
            </w:pPr>
            <w:r w:rsidRPr="006436AF">
              <w:rPr>
                <w:rStyle w:val="Datatypechar"/>
              </w:rPr>
              <w:t>Integer</w:t>
            </w:r>
          </w:p>
        </w:tc>
        <w:tc>
          <w:tcPr>
            <w:tcW w:w="5375" w:type="dxa"/>
          </w:tcPr>
          <w:p w14:paraId="55767D90" w14:textId="77777777" w:rsidR="00D10CDC" w:rsidRPr="006436AF" w:rsidRDefault="00D10CDC" w:rsidP="002E2BF2">
            <w:pPr>
              <w:pStyle w:val="TAL"/>
            </w:pPr>
            <w:r w:rsidRPr="006436AF">
              <w:t>The target latency for the service in milliseconds.</w:t>
            </w:r>
          </w:p>
        </w:tc>
      </w:tr>
      <w:tr w:rsidR="00D10CDC" w:rsidRPr="006436AF" w14:paraId="30C1134A" w14:textId="77777777" w:rsidTr="002E2BF2">
        <w:tc>
          <w:tcPr>
            <w:tcW w:w="289" w:type="dxa"/>
          </w:tcPr>
          <w:p w14:paraId="6ACF3E1D" w14:textId="77777777" w:rsidR="00D10CDC" w:rsidRPr="006436AF" w:rsidDel="001549E4" w:rsidRDefault="00D10CDC" w:rsidP="002E2BF2">
            <w:pPr>
              <w:pStyle w:val="TAL"/>
            </w:pPr>
          </w:p>
        </w:tc>
        <w:tc>
          <w:tcPr>
            <w:tcW w:w="352" w:type="dxa"/>
          </w:tcPr>
          <w:p w14:paraId="2B8EC7D0" w14:textId="77777777" w:rsidR="00D10CDC" w:rsidRPr="006436AF" w:rsidRDefault="00D10CDC" w:rsidP="002E2BF2">
            <w:pPr>
              <w:pStyle w:val="TAL"/>
            </w:pPr>
          </w:p>
        </w:tc>
        <w:tc>
          <w:tcPr>
            <w:tcW w:w="2025" w:type="dxa"/>
          </w:tcPr>
          <w:p w14:paraId="1F9431FC" w14:textId="77777777" w:rsidR="00D10CDC" w:rsidRPr="006436AF" w:rsidRDefault="00D10CDC" w:rsidP="002E2BF2">
            <w:pPr>
              <w:pStyle w:val="TAL"/>
              <w:rPr>
                <w:rStyle w:val="Code"/>
              </w:rPr>
            </w:pPr>
            <w:r w:rsidRPr="006436AF">
              <w:rPr>
                <w:rStyle w:val="Code"/>
              </w:rPr>
              <w:t>max</w:t>
            </w:r>
          </w:p>
        </w:tc>
        <w:tc>
          <w:tcPr>
            <w:tcW w:w="1590" w:type="dxa"/>
          </w:tcPr>
          <w:p w14:paraId="134E4599" w14:textId="77777777" w:rsidR="00D10CDC" w:rsidRPr="006436AF" w:rsidRDefault="00D10CDC" w:rsidP="002E2BF2">
            <w:pPr>
              <w:pStyle w:val="TAL"/>
              <w:rPr>
                <w:rStyle w:val="Datatypechar"/>
              </w:rPr>
            </w:pPr>
            <w:r w:rsidRPr="006436AF">
              <w:rPr>
                <w:rStyle w:val="Datatypechar"/>
              </w:rPr>
              <w:t>Integer</w:t>
            </w:r>
          </w:p>
        </w:tc>
        <w:tc>
          <w:tcPr>
            <w:tcW w:w="5375" w:type="dxa"/>
          </w:tcPr>
          <w:p w14:paraId="3CD0C923" w14:textId="77777777" w:rsidR="00D10CDC" w:rsidRPr="006436AF" w:rsidRDefault="00D10CDC" w:rsidP="002E2BF2">
            <w:pPr>
              <w:pStyle w:val="TAL"/>
            </w:pPr>
            <w:r w:rsidRPr="006436AF">
              <w:t>The maximum latency for the service in milliseconds.</w:t>
            </w:r>
          </w:p>
        </w:tc>
      </w:tr>
      <w:tr w:rsidR="00D10CDC" w:rsidRPr="006436AF" w14:paraId="69A3DFD7" w14:textId="77777777" w:rsidTr="002E2BF2">
        <w:tc>
          <w:tcPr>
            <w:tcW w:w="289" w:type="dxa"/>
          </w:tcPr>
          <w:p w14:paraId="7A0DD3F9" w14:textId="77777777" w:rsidR="00D10CDC" w:rsidRPr="006436AF" w:rsidDel="001549E4" w:rsidRDefault="00D10CDC" w:rsidP="002E2BF2">
            <w:pPr>
              <w:pStyle w:val="TAL"/>
            </w:pPr>
          </w:p>
        </w:tc>
        <w:tc>
          <w:tcPr>
            <w:tcW w:w="352" w:type="dxa"/>
          </w:tcPr>
          <w:p w14:paraId="7F89EC57" w14:textId="77777777" w:rsidR="00D10CDC" w:rsidRPr="006436AF" w:rsidRDefault="00D10CDC" w:rsidP="002E2BF2">
            <w:pPr>
              <w:pStyle w:val="TAL"/>
            </w:pPr>
          </w:p>
        </w:tc>
        <w:tc>
          <w:tcPr>
            <w:tcW w:w="2025" w:type="dxa"/>
          </w:tcPr>
          <w:p w14:paraId="693CD398" w14:textId="77777777" w:rsidR="00D10CDC" w:rsidRPr="006436AF" w:rsidRDefault="00D10CDC" w:rsidP="002E2BF2">
            <w:pPr>
              <w:pStyle w:val="TAL"/>
              <w:rPr>
                <w:rStyle w:val="Code"/>
              </w:rPr>
            </w:pPr>
            <w:r w:rsidRPr="006436AF">
              <w:rPr>
                <w:rStyle w:val="Code"/>
              </w:rPr>
              <w:t>min</w:t>
            </w:r>
          </w:p>
        </w:tc>
        <w:tc>
          <w:tcPr>
            <w:tcW w:w="1590" w:type="dxa"/>
          </w:tcPr>
          <w:p w14:paraId="5D8E5026" w14:textId="77777777" w:rsidR="00D10CDC" w:rsidRPr="006436AF" w:rsidRDefault="00D10CDC" w:rsidP="002E2BF2">
            <w:pPr>
              <w:pStyle w:val="TAL"/>
              <w:rPr>
                <w:rStyle w:val="Datatypechar"/>
              </w:rPr>
            </w:pPr>
            <w:r w:rsidRPr="006436AF">
              <w:rPr>
                <w:rStyle w:val="Datatypechar"/>
              </w:rPr>
              <w:t>Integer</w:t>
            </w:r>
          </w:p>
        </w:tc>
        <w:tc>
          <w:tcPr>
            <w:tcW w:w="5375" w:type="dxa"/>
          </w:tcPr>
          <w:p w14:paraId="37A5AB28" w14:textId="77777777" w:rsidR="00D10CDC" w:rsidRPr="006436AF" w:rsidRDefault="00D10CDC" w:rsidP="002E2BF2">
            <w:pPr>
              <w:pStyle w:val="TAL"/>
            </w:pPr>
            <w:r w:rsidRPr="006436AF">
              <w:t>The maximum latency for the service in milliseconds.</w:t>
            </w:r>
          </w:p>
        </w:tc>
      </w:tr>
      <w:tr w:rsidR="00D10CDC" w:rsidRPr="006436AF" w14:paraId="534783CE" w14:textId="77777777" w:rsidTr="002E2BF2">
        <w:tc>
          <w:tcPr>
            <w:tcW w:w="289" w:type="dxa"/>
          </w:tcPr>
          <w:p w14:paraId="4ECF31CB" w14:textId="77777777" w:rsidR="00D10CDC" w:rsidRPr="006436AF" w:rsidDel="001549E4" w:rsidRDefault="00D10CDC" w:rsidP="002E2BF2">
            <w:pPr>
              <w:pStyle w:val="TAL"/>
            </w:pPr>
          </w:p>
        </w:tc>
        <w:tc>
          <w:tcPr>
            <w:tcW w:w="2377" w:type="dxa"/>
            <w:gridSpan w:val="2"/>
          </w:tcPr>
          <w:p w14:paraId="7DB607CB" w14:textId="77777777" w:rsidR="00D10CDC" w:rsidRPr="006436AF" w:rsidRDefault="00D10CDC" w:rsidP="002E2BF2">
            <w:pPr>
              <w:pStyle w:val="TAL"/>
              <w:rPr>
                <w:rStyle w:val="Code"/>
              </w:rPr>
            </w:pPr>
            <w:proofErr w:type="spellStart"/>
            <w:r w:rsidRPr="1954EBF5">
              <w:rPr>
                <w:rStyle w:val="Code"/>
              </w:rPr>
              <w:t>playbackRate</w:t>
            </w:r>
            <w:proofErr w:type="spellEnd"/>
          </w:p>
        </w:tc>
        <w:tc>
          <w:tcPr>
            <w:tcW w:w="1590" w:type="dxa"/>
          </w:tcPr>
          <w:p w14:paraId="4B55E8C9" w14:textId="77777777" w:rsidR="00D10CDC" w:rsidRPr="006436AF" w:rsidRDefault="00D10CDC" w:rsidP="002E2BF2">
            <w:pPr>
              <w:pStyle w:val="TAL"/>
              <w:rPr>
                <w:rStyle w:val="Datatypechar"/>
              </w:rPr>
            </w:pPr>
            <w:r w:rsidRPr="006436AF">
              <w:rPr>
                <w:rStyle w:val="Datatypechar"/>
              </w:rPr>
              <w:t>MediaType</w:t>
            </w:r>
          </w:p>
          <w:p w14:paraId="39D0528B" w14:textId="77777777" w:rsidR="00D10CDC" w:rsidRPr="006436AF" w:rsidRDefault="00D10CDC" w:rsidP="002E2BF2">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07FB6B14" w14:textId="77777777" w:rsidR="00D10CDC" w:rsidRPr="006436AF" w:rsidRDefault="00D10CDC" w:rsidP="002E2BF2">
            <w:pPr>
              <w:pStyle w:val="TAL"/>
            </w:pPr>
            <w:r w:rsidRPr="006436AF">
              <w:t>Defines the playback rate parameters used by the DASH client for catchup mode and deceleration to avoid buffer underruns and maintaining target latencies.</w:t>
            </w:r>
          </w:p>
        </w:tc>
      </w:tr>
      <w:tr w:rsidR="00D10CDC" w:rsidRPr="006436AF" w14:paraId="2A296E47" w14:textId="77777777" w:rsidTr="002E2BF2">
        <w:tc>
          <w:tcPr>
            <w:tcW w:w="289" w:type="dxa"/>
          </w:tcPr>
          <w:p w14:paraId="79984FBF" w14:textId="77777777" w:rsidR="00D10CDC" w:rsidRPr="006436AF" w:rsidDel="001549E4" w:rsidRDefault="00D10CDC" w:rsidP="002E2BF2">
            <w:pPr>
              <w:pStyle w:val="TAL"/>
            </w:pPr>
          </w:p>
        </w:tc>
        <w:tc>
          <w:tcPr>
            <w:tcW w:w="352" w:type="dxa"/>
          </w:tcPr>
          <w:p w14:paraId="63385163" w14:textId="77777777" w:rsidR="00D10CDC" w:rsidRPr="006436AF" w:rsidRDefault="00D10CDC" w:rsidP="002E2BF2">
            <w:pPr>
              <w:pStyle w:val="TAL"/>
            </w:pPr>
          </w:p>
        </w:tc>
        <w:tc>
          <w:tcPr>
            <w:tcW w:w="2025" w:type="dxa"/>
          </w:tcPr>
          <w:p w14:paraId="02973EAD" w14:textId="77777777" w:rsidR="00D10CDC" w:rsidRPr="006436AF" w:rsidRDefault="00D10CDC" w:rsidP="002E2BF2">
            <w:pPr>
              <w:pStyle w:val="TAL"/>
              <w:rPr>
                <w:rStyle w:val="Code"/>
              </w:rPr>
            </w:pPr>
            <w:r w:rsidRPr="006436AF">
              <w:rPr>
                <w:rStyle w:val="Code"/>
              </w:rPr>
              <w:t>max</w:t>
            </w:r>
          </w:p>
        </w:tc>
        <w:tc>
          <w:tcPr>
            <w:tcW w:w="1590" w:type="dxa"/>
          </w:tcPr>
          <w:p w14:paraId="7F4C220D" w14:textId="77777777" w:rsidR="00D10CDC" w:rsidRPr="006436AF" w:rsidRDefault="00D10CDC" w:rsidP="002E2BF2">
            <w:pPr>
              <w:pStyle w:val="TAL"/>
              <w:rPr>
                <w:rStyle w:val="Datatypechar"/>
              </w:rPr>
            </w:pPr>
            <w:r w:rsidRPr="006436AF">
              <w:rPr>
                <w:rStyle w:val="Datatypechar"/>
              </w:rPr>
              <w:t>Real</w:t>
            </w:r>
          </w:p>
        </w:tc>
        <w:tc>
          <w:tcPr>
            <w:tcW w:w="5375" w:type="dxa"/>
          </w:tcPr>
          <w:p w14:paraId="26C33733" w14:textId="77777777" w:rsidR="00D10CDC" w:rsidRPr="006436AF" w:rsidRDefault="00D10CDC" w:rsidP="002E2BF2">
            <w:pPr>
              <w:pStyle w:val="TAL"/>
            </w:pPr>
            <w:r w:rsidRPr="006436AF">
              <w:t>The maximum playback rate for the purposes of automatically adjusting playback latency and buffer occupancy during normal playback, where 1.0 is normal playback speed.</w:t>
            </w:r>
          </w:p>
        </w:tc>
      </w:tr>
      <w:tr w:rsidR="00D10CDC" w:rsidRPr="006436AF" w14:paraId="4A532B91" w14:textId="77777777" w:rsidTr="002E2BF2">
        <w:tc>
          <w:tcPr>
            <w:tcW w:w="289" w:type="dxa"/>
          </w:tcPr>
          <w:p w14:paraId="12786FF7" w14:textId="77777777" w:rsidR="00D10CDC" w:rsidRPr="006436AF" w:rsidDel="001549E4" w:rsidRDefault="00D10CDC" w:rsidP="002E2BF2">
            <w:pPr>
              <w:pStyle w:val="TAL"/>
            </w:pPr>
          </w:p>
        </w:tc>
        <w:tc>
          <w:tcPr>
            <w:tcW w:w="352" w:type="dxa"/>
          </w:tcPr>
          <w:p w14:paraId="316C05DD" w14:textId="77777777" w:rsidR="00D10CDC" w:rsidRPr="006436AF" w:rsidRDefault="00D10CDC" w:rsidP="002E2BF2">
            <w:pPr>
              <w:pStyle w:val="TAL"/>
            </w:pPr>
          </w:p>
        </w:tc>
        <w:tc>
          <w:tcPr>
            <w:tcW w:w="2025" w:type="dxa"/>
          </w:tcPr>
          <w:p w14:paraId="1829AC6E" w14:textId="77777777" w:rsidR="00D10CDC" w:rsidRPr="006436AF" w:rsidRDefault="00D10CDC" w:rsidP="002E2BF2">
            <w:pPr>
              <w:pStyle w:val="TAL"/>
              <w:rPr>
                <w:rStyle w:val="Code"/>
              </w:rPr>
            </w:pPr>
            <w:r w:rsidRPr="006436AF">
              <w:rPr>
                <w:rStyle w:val="Code"/>
              </w:rPr>
              <w:t>min</w:t>
            </w:r>
          </w:p>
        </w:tc>
        <w:tc>
          <w:tcPr>
            <w:tcW w:w="1590" w:type="dxa"/>
          </w:tcPr>
          <w:p w14:paraId="11C8B3D5" w14:textId="77777777" w:rsidR="00D10CDC" w:rsidRPr="006436AF" w:rsidRDefault="00D10CDC" w:rsidP="002E2BF2">
            <w:pPr>
              <w:pStyle w:val="TAL"/>
              <w:rPr>
                <w:rStyle w:val="Datatypechar"/>
              </w:rPr>
            </w:pPr>
            <w:r w:rsidRPr="006436AF">
              <w:rPr>
                <w:rStyle w:val="Datatypechar"/>
              </w:rPr>
              <w:t>Real</w:t>
            </w:r>
          </w:p>
        </w:tc>
        <w:tc>
          <w:tcPr>
            <w:tcW w:w="5375" w:type="dxa"/>
          </w:tcPr>
          <w:p w14:paraId="5BA7AAE0" w14:textId="77777777" w:rsidR="00D10CDC" w:rsidRPr="006436AF" w:rsidRDefault="00D10CDC" w:rsidP="002E2BF2">
            <w:pPr>
              <w:pStyle w:val="TAL"/>
            </w:pPr>
            <w:r w:rsidRPr="006436AF">
              <w:t>The minimum playback rate for the purposes of automatically adjusting playback latency and buffer occupancy during normal playback, where 1.0 is normal playback speed.</w:t>
            </w:r>
          </w:p>
        </w:tc>
      </w:tr>
      <w:tr w:rsidR="00D10CDC" w:rsidRPr="006436AF" w14:paraId="2972BEBE" w14:textId="77777777" w:rsidTr="002E2BF2">
        <w:tc>
          <w:tcPr>
            <w:tcW w:w="289" w:type="dxa"/>
          </w:tcPr>
          <w:p w14:paraId="73BB2B7F" w14:textId="77777777" w:rsidR="00D10CDC" w:rsidRPr="006436AF" w:rsidDel="001549E4" w:rsidRDefault="00D10CDC" w:rsidP="002E2BF2">
            <w:pPr>
              <w:pStyle w:val="TAL"/>
            </w:pPr>
          </w:p>
        </w:tc>
        <w:tc>
          <w:tcPr>
            <w:tcW w:w="2377" w:type="dxa"/>
            <w:gridSpan w:val="2"/>
          </w:tcPr>
          <w:p w14:paraId="6E808E76" w14:textId="77777777" w:rsidR="00D10CDC" w:rsidRPr="006436AF" w:rsidRDefault="00D10CDC" w:rsidP="002E2BF2">
            <w:pPr>
              <w:pStyle w:val="TAL"/>
              <w:rPr>
                <w:rStyle w:val="Code"/>
              </w:rPr>
            </w:pPr>
            <w:proofErr w:type="spellStart"/>
            <w:r w:rsidRPr="1954EBF5">
              <w:rPr>
                <w:rStyle w:val="Code"/>
              </w:rPr>
              <w:t>bitRate</w:t>
            </w:r>
            <w:proofErr w:type="spellEnd"/>
          </w:p>
        </w:tc>
        <w:tc>
          <w:tcPr>
            <w:tcW w:w="1590" w:type="dxa"/>
          </w:tcPr>
          <w:p w14:paraId="54E6314A" w14:textId="77777777" w:rsidR="00D10CDC" w:rsidRPr="006436AF" w:rsidRDefault="00D10CDC" w:rsidP="002E2BF2">
            <w:pPr>
              <w:pStyle w:val="TAL"/>
            </w:pPr>
          </w:p>
        </w:tc>
        <w:tc>
          <w:tcPr>
            <w:tcW w:w="5375" w:type="dxa"/>
          </w:tcPr>
          <w:p w14:paraId="1DFDB76E" w14:textId="01F94D86" w:rsidR="00D10CDC" w:rsidRPr="006436AF" w:rsidRDefault="00D10CDC" w:rsidP="002E2BF2">
            <w:pPr>
              <w:pStyle w:val="TAL"/>
            </w:pPr>
            <w:r w:rsidRPr="006436AF">
              <w:t xml:space="preserve">Defines the operating </w:t>
            </w:r>
            <w:r>
              <w:t>bit rate</w:t>
            </w:r>
            <w:r w:rsidRPr="006436AF">
              <w:t xml:space="preserve"> parameters used by the DASH client used for a specific media type or aggregated. The values are on IP level.</w:t>
            </w:r>
          </w:p>
        </w:tc>
      </w:tr>
      <w:tr w:rsidR="00D10CDC" w:rsidRPr="006436AF" w14:paraId="79ADD6C7" w14:textId="77777777" w:rsidTr="002E2BF2">
        <w:tc>
          <w:tcPr>
            <w:tcW w:w="289" w:type="dxa"/>
          </w:tcPr>
          <w:p w14:paraId="320C5950" w14:textId="77777777" w:rsidR="00D10CDC" w:rsidRPr="006436AF" w:rsidDel="001549E4" w:rsidRDefault="00D10CDC" w:rsidP="002E2BF2">
            <w:pPr>
              <w:pStyle w:val="TAL"/>
            </w:pPr>
          </w:p>
        </w:tc>
        <w:tc>
          <w:tcPr>
            <w:tcW w:w="352" w:type="dxa"/>
          </w:tcPr>
          <w:p w14:paraId="1ECB272F" w14:textId="77777777" w:rsidR="00D10CDC" w:rsidRPr="006436AF" w:rsidRDefault="00D10CDC" w:rsidP="002E2BF2">
            <w:pPr>
              <w:pStyle w:val="TAL"/>
            </w:pPr>
          </w:p>
        </w:tc>
        <w:tc>
          <w:tcPr>
            <w:tcW w:w="2025" w:type="dxa"/>
          </w:tcPr>
          <w:p w14:paraId="72AAF6BC" w14:textId="77777777" w:rsidR="00D10CDC" w:rsidRPr="006436AF" w:rsidRDefault="00D10CDC" w:rsidP="002E2BF2">
            <w:pPr>
              <w:pStyle w:val="TAL"/>
              <w:rPr>
                <w:rStyle w:val="Code"/>
              </w:rPr>
            </w:pPr>
            <w:r w:rsidRPr="006436AF">
              <w:rPr>
                <w:rStyle w:val="Code"/>
              </w:rPr>
              <w:t>target</w:t>
            </w:r>
          </w:p>
        </w:tc>
        <w:tc>
          <w:tcPr>
            <w:tcW w:w="1590" w:type="dxa"/>
          </w:tcPr>
          <w:p w14:paraId="23C88123" w14:textId="77777777" w:rsidR="00D10CDC" w:rsidRPr="006436AF" w:rsidRDefault="00D10CDC" w:rsidP="002E2BF2">
            <w:pPr>
              <w:pStyle w:val="TAL"/>
              <w:rPr>
                <w:rStyle w:val="Datatypechar"/>
              </w:rPr>
            </w:pPr>
            <w:r w:rsidRPr="006436AF">
              <w:rPr>
                <w:rStyle w:val="Datatypechar"/>
              </w:rPr>
              <w:t>Integer</w:t>
            </w:r>
          </w:p>
        </w:tc>
        <w:tc>
          <w:tcPr>
            <w:tcW w:w="5375" w:type="dxa"/>
          </w:tcPr>
          <w:p w14:paraId="5E0ED27C" w14:textId="541FB3BE" w:rsidR="00D10CDC" w:rsidRPr="006436AF" w:rsidRDefault="00D10CDC" w:rsidP="002E2BF2">
            <w:pPr>
              <w:pStyle w:val="TAL"/>
            </w:pPr>
            <w:r w:rsidRPr="006436AF">
              <w:t xml:space="preserve">The target </w:t>
            </w:r>
            <w:r>
              <w:t>bit rate</w:t>
            </w:r>
            <w:r w:rsidRPr="006436AF">
              <w:t xml:space="preserve"> for the service in bit/s that the client is configured to consume.</w:t>
            </w:r>
          </w:p>
        </w:tc>
      </w:tr>
      <w:tr w:rsidR="00D10CDC" w:rsidRPr="006436AF" w14:paraId="01E9DB91" w14:textId="77777777" w:rsidTr="002E2BF2">
        <w:tc>
          <w:tcPr>
            <w:tcW w:w="289" w:type="dxa"/>
          </w:tcPr>
          <w:p w14:paraId="1D159A8A" w14:textId="77777777" w:rsidR="00D10CDC" w:rsidRPr="006436AF" w:rsidDel="001549E4" w:rsidRDefault="00D10CDC" w:rsidP="002E2BF2">
            <w:pPr>
              <w:pStyle w:val="TAL"/>
            </w:pPr>
          </w:p>
        </w:tc>
        <w:tc>
          <w:tcPr>
            <w:tcW w:w="352" w:type="dxa"/>
          </w:tcPr>
          <w:p w14:paraId="60D6588D" w14:textId="77777777" w:rsidR="00D10CDC" w:rsidRPr="006436AF" w:rsidRDefault="00D10CDC" w:rsidP="002E2BF2">
            <w:pPr>
              <w:pStyle w:val="TAL"/>
            </w:pPr>
          </w:p>
        </w:tc>
        <w:tc>
          <w:tcPr>
            <w:tcW w:w="2025" w:type="dxa"/>
          </w:tcPr>
          <w:p w14:paraId="1A1010D0" w14:textId="77777777" w:rsidR="00D10CDC" w:rsidRPr="006436AF" w:rsidRDefault="00D10CDC" w:rsidP="002E2BF2">
            <w:pPr>
              <w:pStyle w:val="TAL"/>
              <w:rPr>
                <w:rStyle w:val="Code"/>
              </w:rPr>
            </w:pPr>
            <w:r w:rsidRPr="006436AF">
              <w:rPr>
                <w:rStyle w:val="Code"/>
              </w:rPr>
              <w:t>max</w:t>
            </w:r>
          </w:p>
        </w:tc>
        <w:tc>
          <w:tcPr>
            <w:tcW w:w="1590" w:type="dxa"/>
          </w:tcPr>
          <w:p w14:paraId="7561AB24" w14:textId="77777777" w:rsidR="00D10CDC" w:rsidRPr="006436AF" w:rsidRDefault="00D10CDC" w:rsidP="002E2BF2">
            <w:pPr>
              <w:pStyle w:val="TAL"/>
              <w:rPr>
                <w:rStyle w:val="Datatypechar"/>
              </w:rPr>
            </w:pPr>
            <w:r w:rsidRPr="006436AF">
              <w:rPr>
                <w:rStyle w:val="Datatypechar"/>
              </w:rPr>
              <w:t>Integer</w:t>
            </w:r>
          </w:p>
        </w:tc>
        <w:tc>
          <w:tcPr>
            <w:tcW w:w="5375" w:type="dxa"/>
          </w:tcPr>
          <w:p w14:paraId="3EEF6B08" w14:textId="5F3F645A" w:rsidR="00D10CDC" w:rsidRPr="006436AF" w:rsidRDefault="00D10CDC" w:rsidP="002E2BF2">
            <w:pPr>
              <w:pStyle w:val="TAL"/>
            </w:pPr>
            <w:r w:rsidRPr="006436AF">
              <w:t xml:space="preserve">The maximum </w:t>
            </w:r>
            <w:r>
              <w:t>bit rate</w:t>
            </w:r>
            <w:r w:rsidRPr="006436AF">
              <w:t xml:space="preserve"> for the service in bit/s that the client is configured to consume.</w:t>
            </w:r>
          </w:p>
        </w:tc>
      </w:tr>
      <w:tr w:rsidR="00D10CDC" w:rsidRPr="006436AF" w14:paraId="71D28E08" w14:textId="77777777" w:rsidTr="002E2BF2">
        <w:tc>
          <w:tcPr>
            <w:tcW w:w="289" w:type="dxa"/>
          </w:tcPr>
          <w:p w14:paraId="0398EBFF" w14:textId="77777777" w:rsidR="00D10CDC" w:rsidRPr="006436AF" w:rsidDel="001549E4" w:rsidRDefault="00D10CDC" w:rsidP="002E2BF2">
            <w:pPr>
              <w:pStyle w:val="TAL"/>
            </w:pPr>
          </w:p>
        </w:tc>
        <w:tc>
          <w:tcPr>
            <w:tcW w:w="352" w:type="dxa"/>
          </w:tcPr>
          <w:p w14:paraId="1CA25076" w14:textId="77777777" w:rsidR="00D10CDC" w:rsidRPr="006436AF" w:rsidRDefault="00D10CDC" w:rsidP="002E2BF2">
            <w:pPr>
              <w:pStyle w:val="TAL"/>
            </w:pPr>
          </w:p>
        </w:tc>
        <w:tc>
          <w:tcPr>
            <w:tcW w:w="2025" w:type="dxa"/>
          </w:tcPr>
          <w:p w14:paraId="19F57988" w14:textId="77777777" w:rsidR="00D10CDC" w:rsidRPr="006436AF" w:rsidRDefault="00D10CDC" w:rsidP="002E2BF2">
            <w:pPr>
              <w:pStyle w:val="TAL"/>
              <w:rPr>
                <w:rStyle w:val="Code"/>
              </w:rPr>
            </w:pPr>
            <w:r w:rsidRPr="006436AF">
              <w:rPr>
                <w:rStyle w:val="Code"/>
              </w:rPr>
              <w:t>min</w:t>
            </w:r>
          </w:p>
        </w:tc>
        <w:tc>
          <w:tcPr>
            <w:tcW w:w="1590" w:type="dxa"/>
          </w:tcPr>
          <w:p w14:paraId="7944033F" w14:textId="77777777" w:rsidR="00D10CDC" w:rsidRPr="006436AF" w:rsidRDefault="00D10CDC" w:rsidP="002E2BF2">
            <w:pPr>
              <w:pStyle w:val="TAL"/>
              <w:rPr>
                <w:rStyle w:val="Datatypechar"/>
              </w:rPr>
            </w:pPr>
            <w:r w:rsidRPr="006436AF">
              <w:rPr>
                <w:rStyle w:val="Datatypechar"/>
              </w:rPr>
              <w:t>Integer</w:t>
            </w:r>
          </w:p>
        </w:tc>
        <w:tc>
          <w:tcPr>
            <w:tcW w:w="5375" w:type="dxa"/>
          </w:tcPr>
          <w:p w14:paraId="413D9038" w14:textId="1DF9C9DB" w:rsidR="00D10CDC" w:rsidRPr="006436AF" w:rsidRDefault="00D10CDC" w:rsidP="002E2BF2">
            <w:pPr>
              <w:pStyle w:val="TAL"/>
            </w:pPr>
            <w:r w:rsidRPr="006436AF">
              <w:t xml:space="preserve">The minimum </w:t>
            </w:r>
            <w:r>
              <w:t>bit rate</w:t>
            </w:r>
            <w:r w:rsidRPr="006436AF">
              <w:t xml:space="preserve"> for the service in bit/s that the client is configured to consume.</w:t>
            </w:r>
          </w:p>
        </w:tc>
      </w:tr>
      <w:tr w:rsidR="00D10CDC" w:rsidRPr="006436AF" w14:paraId="5FD994C7" w14:textId="77777777" w:rsidTr="002E2BF2">
        <w:tc>
          <w:tcPr>
            <w:tcW w:w="289" w:type="dxa"/>
          </w:tcPr>
          <w:p w14:paraId="359FB301" w14:textId="77777777" w:rsidR="00D10CDC" w:rsidRPr="006436AF" w:rsidDel="001549E4" w:rsidRDefault="00D10CDC" w:rsidP="002E2BF2">
            <w:pPr>
              <w:pStyle w:val="TAL"/>
            </w:pPr>
          </w:p>
        </w:tc>
        <w:tc>
          <w:tcPr>
            <w:tcW w:w="2377" w:type="dxa"/>
            <w:gridSpan w:val="2"/>
          </w:tcPr>
          <w:p w14:paraId="4AA30EFF" w14:textId="77777777" w:rsidR="00D10CDC" w:rsidRPr="006436AF" w:rsidRDefault="00D10CDC" w:rsidP="002E2BF2">
            <w:pPr>
              <w:pStyle w:val="TAL"/>
              <w:rPr>
                <w:rStyle w:val="Code"/>
              </w:rPr>
            </w:pPr>
            <w:proofErr w:type="spellStart"/>
            <w:r w:rsidRPr="1954EBF5">
              <w:rPr>
                <w:rStyle w:val="Code"/>
              </w:rPr>
              <w:t>playerSpecificParameters</w:t>
            </w:r>
            <w:proofErr w:type="spellEnd"/>
          </w:p>
        </w:tc>
        <w:tc>
          <w:tcPr>
            <w:tcW w:w="1590" w:type="dxa"/>
          </w:tcPr>
          <w:p w14:paraId="6C831A1C" w14:textId="77777777" w:rsidR="00D10CDC" w:rsidRPr="006436AF" w:rsidRDefault="00D10CDC" w:rsidP="002E2BF2">
            <w:pPr>
              <w:pStyle w:val="TAL"/>
            </w:pPr>
          </w:p>
        </w:tc>
        <w:tc>
          <w:tcPr>
            <w:tcW w:w="5375" w:type="dxa"/>
          </w:tcPr>
          <w:p w14:paraId="7C8D9D54" w14:textId="77777777" w:rsidR="00D10CDC" w:rsidRPr="006436AF" w:rsidRDefault="00D10CDC" w:rsidP="002E2BF2">
            <w:pPr>
              <w:pStyle w:val="TAL"/>
            </w:pPr>
            <w:r w:rsidRPr="006436AF">
              <w:t>Player-specific parameters may be provided, for example about the used algorithm, etc.</w:t>
            </w:r>
          </w:p>
        </w:tc>
      </w:tr>
    </w:tbl>
    <w:p w14:paraId="392D7A79" w14:textId="77777777" w:rsidR="00D10CDC" w:rsidRPr="006436AF" w:rsidRDefault="00D10CDC" w:rsidP="00D10CDC">
      <w:pPr>
        <w:pStyle w:val="TAN"/>
      </w:pPr>
    </w:p>
    <w:p w14:paraId="20C0482E" w14:textId="29F27DBD" w:rsidR="00D10CDC" w:rsidRPr="006436AF" w:rsidRDefault="00D10CDC" w:rsidP="00D10CDC">
      <w:pPr>
        <w:pStyle w:val="Heading3"/>
      </w:pPr>
      <w:bookmarkStart w:id="2085" w:name="_CR13_2_7"/>
      <w:bookmarkStart w:id="2086" w:name="_Toc68899708"/>
      <w:bookmarkStart w:id="2087" w:name="_Toc71214459"/>
      <w:bookmarkStart w:id="2088" w:name="_Toc71722133"/>
      <w:bookmarkStart w:id="2089" w:name="_Toc74859185"/>
      <w:bookmarkStart w:id="2090" w:name="_Toc155355321"/>
      <w:bookmarkStart w:id="2091" w:name="_Toc187861936"/>
      <w:bookmarkEnd w:id="2085"/>
      <w:r w:rsidRPr="006436AF">
        <w:t>13.2.7</w:t>
      </w:r>
      <w:r w:rsidRPr="006436AF">
        <w:tab/>
        <w:t xml:space="preserve">Usage of </w:t>
      </w:r>
      <w:r>
        <w:t>Media Player</w:t>
      </w:r>
      <w:r w:rsidRPr="006436AF">
        <w:t xml:space="preserve"> </w:t>
      </w:r>
      <w:r>
        <w:t>i</w:t>
      </w:r>
      <w:r w:rsidRPr="006436AF">
        <w:t>nformation by Media Session Handler</w:t>
      </w:r>
      <w:bookmarkEnd w:id="2086"/>
      <w:bookmarkEnd w:id="2087"/>
      <w:bookmarkEnd w:id="2088"/>
      <w:bookmarkEnd w:id="2089"/>
      <w:bookmarkEnd w:id="2090"/>
      <w:bookmarkEnd w:id="2091"/>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xml:space="preserve">, such as compiling </w:t>
      </w:r>
      <w:proofErr w:type="spellStart"/>
      <w:r>
        <w:t>QoE</w:t>
      </w:r>
      <w:proofErr w:type="spellEnd"/>
      <w:r>
        <w:t xml:space="preserve"> metrics reports</w:t>
      </w:r>
      <w:r w:rsidRPr="006436AF">
        <w:t>.</w:t>
      </w:r>
    </w:p>
    <w:p w14:paraId="029BB322" w14:textId="3284CDB9" w:rsidR="007D59CE" w:rsidRPr="006436AF" w:rsidRDefault="007D59CE" w:rsidP="007D59CE">
      <w:pPr>
        <w:pStyle w:val="Heading1"/>
      </w:pPr>
      <w:bookmarkStart w:id="2092" w:name="_CR14"/>
      <w:bookmarkStart w:id="2093" w:name="_Toc187861937"/>
      <w:bookmarkEnd w:id="2092"/>
      <w:r w:rsidRPr="006436AF">
        <w:t>14</w:t>
      </w:r>
      <w:r w:rsidRPr="006436AF">
        <w:tab/>
        <w:t>Application (M8) APIs for uplink and downlink</w:t>
      </w:r>
      <w:bookmarkEnd w:id="1846"/>
      <w:bookmarkEnd w:id="1847"/>
      <w:bookmarkEnd w:id="1848"/>
      <w:bookmarkEnd w:id="1849"/>
      <w:bookmarkEnd w:id="2093"/>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2094" w:name="_CR15"/>
      <w:bookmarkStart w:id="2095" w:name="_Toc68899710"/>
      <w:bookmarkStart w:id="2096" w:name="_Toc71214461"/>
      <w:bookmarkStart w:id="2097" w:name="_Toc71722135"/>
      <w:bookmarkStart w:id="2098" w:name="_Toc74859187"/>
      <w:bookmarkStart w:id="2099" w:name="_Toc187861938"/>
      <w:bookmarkEnd w:id="2094"/>
      <w:r w:rsidRPr="006436AF">
        <w:rPr>
          <w:rFonts w:eastAsia="Malgun Gothic"/>
          <w:lang w:eastAsia="ko-KR"/>
        </w:rPr>
        <w:t>15</w:t>
      </w:r>
      <w:r w:rsidRPr="006436AF">
        <w:rPr>
          <w:rFonts w:eastAsia="Malgun Gothic"/>
          <w:lang w:eastAsia="ko-KR"/>
        </w:rPr>
        <w:tab/>
        <w:t>Miscellaneous UE-internal APIs</w:t>
      </w:r>
      <w:bookmarkEnd w:id="2095"/>
      <w:bookmarkEnd w:id="2096"/>
      <w:bookmarkEnd w:id="2097"/>
      <w:bookmarkEnd w:id="2098"/>
      <w:bookmarkEnd w:id="2099"/>
    </w:p>
    <w:p w14:paraId="680C4F4B" w14:textId="77777777" w:rsidR="001B7DB7" w:rsidRPr="006436AF" w:rsidRDefault="001B7DB7" w:rsidP="001B7DB7">
      <w:pPr>
        <w:pStyle w:val="Heading2"/>
        <w:rPr>
          <w:rFonts w:eastAsia="Malgun Gothic"/>
          <w:lang w:eastAsia="ko-KR"/>
        </w:rPr>
      </w:pPr>
      <w:bookmarkStart w:id="2100" w:name="_CR15_1"/>
      <w:bookmarkStart w:id="2101" w:name="_Toc68899711"/>
      <w:bookmarkStart w:id="2102" w:name="_Toc71214462"/>
      <w:bookmarkStart w:id="2103" w:name="_Toc71722136"/>
      <w:bookmarkStart w:id="2104" w:name="_Toc74859188"/>
      <w:bookmarkStart w:id="2105" w:name="_Toc146627107"/>
      <w:bookmarkStart w:id="2106" w:name="_Toc68899714"/>
      <w:bookmarkStart w:id="2107" w:name="_Toc71214465"/>
      <w:bookmarkStart w:id="2108" w:name="_Toc71722139"/>
      <w:bookmarkStart w:id="2109" w:name="_Toc74859191"/>
      <w:bookmarkStart w:id="2110" w:name="_Toc187861939"/>
      <w:bookmarkEnd w:id="2100"/>
      <w:r w:rsidRPr="006436AF">
        <w:rPr>
          <w:rFonts w:eastAsia="Malgun Gothic"/>
          <w:lang w:eastAsia="ko-KR"/>
        </w:rPr>
        <w:t>15.1</w:t>
      </w:r>
      <w:r w:rsidRPr="006436AF">
        <w:rPr>
          <w:rFonts w:eastAsia="Malgun Gothic"/>
          <w:lang w:eastAsia="ko-KR"/>
        </w:rPr>
        <w:tab/>
        <w:t>General</w:t>
      </w:r>
      <w:bookmarkEnd w:id="2101"/>
      <w:bookmarkEnd w:id="2102"/>
      <w:bookmarkEnd w:id="2103"/>
      <w:bookmarkEnd w:id="2104"/>
      <w:bookmarkEnd w:id="2105"/>
      <w:bookmarkEnd w:id="2110"/>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2111" w:name="_CR15_2"/>
      <w:bookmarkStart w:id="2112" w:name="_Toc68899712"/>
      <w:bookmarkStart w:id="2113" w:name="_Toc71214463"/>
      <w:bookmarkStart w:id="2114" w:name="_Toc71722137"/>
      <w:bookmarkStart w:id="2115" w:name="_Toc74859189"/>
      <w:bookmarkStart w:id="2116" w:name="_Toc146627108"/>
      <w:bookmarkStart w:id="2117" w:name="_Toc187861940"/>
      <w:bookmarkEnd w:id="2111"/>
      <w:r w:rsidRPr="006436AF">
        <w:rPr>
          <w:rFonts w:eastAsia="Malgun Gothic"/>
          <w:lang w:eastAsia="ko-KR"/>
        </w:rPr>
        <w:t>15.2</w:t>
      </w:r>
      <w:r w:rsidRPr="006436AF">
        <w:rPr>
          <w:rFonts w:eastAsia="Malgun Gothic"/>
          <w:lang w:eastAsia="ko-KR"/>
        </w:rPr>
        <w:tab/>
      </w:r>
      <w:bookmarkEnd w:id="2112"/>
      <w:bookmarkEnd w:id="2113"/>
      <w:bookmarkEnd w:id="2114"/>
      <w:bookmarkEnd w:id="2115"/>
      <w:bookmarkEnd w:id="2116"/>
      <w:r>
        <w:rPr>
          <w:rFonts w:eastAsia="Malgun Gothic"/>
          <w:lang w:eastAsia="ko-KR"/>
        </w:rPr>
        <w:t>Void</w:t>
      </w:r>
      <w:bookmarkEnd w:id="2117"/>
    </w:p>
    <w:p w14:paraId="736545F2" w14:textId="06ABB191" w:rsidR="001B7DB7" w:rsidRPr="006436AF" w:rsidRDefault="001B7DB7" w:rsidP="00E33028">
      <w:pPr>
        <w:pStyle w:val="Heading2"/>
        <w:keepNext w:val="0"/>
        <w:rPr>
          <w:rFonts w:eastAsia="Malgun Gothic"/>
          <w:lang w:eastAsia="ko-KR"/>
        </w:rPr>
      </w:pPr>
      <w:bookmarkStart w:id="2118" w:name="_CR15_3"/>
      <w:bookmarkStart w:id="2119" w:name="_Toc68899713"/>
      <w:bookmarkStart w:id="2120" w:name="_Toc71214464"/>
      <w:bookmarkStart w:id="2121" w:name="_Toc71722138"/>
      <w:bookmarkStart w:id="2122" w:name="_Toc74859190"/>
      <w:bookmarkStart w:id="2123" w:name="_Toc146627109"/>
      <w:bookmarkStart w:id="2124" w:name="_Toc187861941"/>
      <w:bookmarkEnd w:id="2118"/>
      <w:r w:rsidRPr="006436AF">
        <w:rPr>
          <w:rFonts w:eastAsia="Malgun Gothic"/>
          <w:lang w:eastAsia="ko-KR"/>
        </w:rPr>
        <w:t>15.3</w:t>
      </w:r>
      <w:r w:rsidRPr="006436AF">
        <w:rPr>
          <w:rFonts w:eastAsia="Malgun Gothic"/>
          <w:lang w:eastAsia="ko-KR"/>
        </w:rPr>
        <w:tab/>
      </w:r>
      <w:bookmarkEnd w:id="2119"/>
      <w:bookmarkEnd w:id="2120"/>
      <w:bookmarkEnd w:id="2121"/>
      <w:bookmarkEnd w:id="2122"/>
      <w:bookmarkEnd w:id="2123"/>
      <w:r>
        <w:rPr>
          <w:rFonts w:eastAsia="Malgun Gothic"/>
          <w:lang w:eastAsia="ko-KR"/>
        </w:rPr>
        <w:t>Void</w:t>
      </w:r>
      <w:bookmarkEnd w:id="2124"/>
    </w:p>
    <w:p w14:paraId="4A5DF17D" w14:textId="1B26D39D" w:rsidR="00BA0BD3" w:rsidRPr="006436AF" w:rsidRDefault="00BA0BD3" w:rsidP="00BA0BD3">
      <w:pPr>
        <w:pStyle w:val="Heading1"/>
        <w:rPr>
          <w:rFonts w:eastAsia="Malgun Gothic"/>
          <w:lang w:eastAsia="ko-KR"/>
        </w:rPr>
      </w:pPr>
      <w:bookmarkStart w:id="2125" w:name="_CR16"/>
      <w:bookmarkStart w:id="2126" w:name="_Toc187861942"/>
      <w:bookmarkEnd w:id="2125"/>
      <w:r w:rsidRPr="006436AF">
        <w:rPr>
          <w:rFonts w:eastAsia="Malgun Gothic"/>
          <w:lang w:eastAsia="ko-KR"/>
        </w:rPr>
        <w:t>16</w:t>
      </w:r>
      <w:r w:rsidRPr="006436AF">
        <w:rPr>
          <w:rFonts w:eastAsia="Malgun Gothic"/>
          <w:lang w:eastAsia="ko-KR"/>
        </w:rPr>
        <w:tab/>
        <w:t>Usage of 5GC interfaces and APIs</w:t>
      </w:r>
      <w:bookmarkEnd w:id="2106"/>
      <w:bookmarkEnd w:id="2107"/>
      <w:bookmarkEnd w:id="2108"/>
      <w:bookmarkEnd w:id="2109"/>
      <w:bookmarkEnd w:id="2126"/>
    </w:p>
    <w:p w14:paraId="73384326" w14:textId="77777777" w:rsidR="001B7DB7" w:rsidRPr="006436AF" w:rsidRDefault="001B7DB7" w:rsidP="001B7DB7">
      <w:pPr>
        <w:pStyle w:val="Heading2"/>
        <w:rPr>
          <w:rFonts w:eastAsia="Malgun Gothic"/>
          <w:lang w:eastAsia="ko-KR"/>
        </w:rPr>
      </w:pPr>
      <w:bookmarkStart w:id="2127" w:name="_CR16_1"/>
      <w:bookmarkStart w:id="2128" w:name="_Toc68899715"/>
      <w:bookmarkStart w:id="2129" w:name="_Toc71214466"/>
      <w:bookmarkStart w:id="2130" w:name="_Toc71722140"/>
      <w:bookmarkStart w:id="2131" w:name="_Toc74859192"/>
      <w:bookmarkStart w:id="2132" w:name="_Toc146627111"/>
      <w:bookmarkStart w:id="2133" w:name="_Toc187861943"/>
      <w:bookmarkEnd w:id="2127"/>
      <w:r w:rsidRPr="006436AF">
        <w:rPr>
          <w:rFonts w:eastAsia="Malgun Gothic"/>
          <w:lang w:eastAsia="ko-KR"/>
        </w:rPr>
        <w:t>16.1</w:t>
      </w:r>
      <w:r w:rsidRPr="006436AF">
        <w:rPr>
          <w:rFonts w:eastAsia="Malgun Gothic"/>
          <w:lang w:eastAsia="ko-KR"/>
        </w:rPr>
        <w:tab/>
        <w:t>General</w:t>
      </w:r>
      <w:bookmarkEnd w:id="2128"/>
      <w:bookmarkEnd w:id="2129"/>
      <w:bookmarkEnd w:id="2130"/>
      <w:bookmarkEnd w:id="2131"/>
      <w:bookmarkEnd w:id="2132"/>
      <w:bookmarkEnd w:id="2133"/>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2134" w:name="_CR16_2"/>
      <w:bookmarkStart w:id="2135" w:name="_Toc68899716"/>
      <w:bookmarkStart w:id="2136" w:name="_Toc71214467"/>
      <w:bookmarkStart w:id="2137" w:name="_Toc71722141"/>
      <w:bookmarkStart w:id="2138" w:name="_Toc74859193"/>
      <w:bookmarkStart w:id="2139" w:name="_Toc146627112"/>
      <w:bookmarkStart w:id="2140" w:name="_Toc187861944"/>
      <w:bookmarkEnd w:id="2134"/>
      <w:r w:rsidRPr="006436AF">
        <w:rPr>
          <w:rFonts w:eastAsia="Malgun Gothic"/>
          <w:lang w:eastAsia="ko-KR"/>
        </w:rPr>
        <w:t>16.2</w:t>
      </w:r>
      <w:r w:rsidRPr="006436AF">
        <w:rPr>
          <w:rFonts w:eastAsia="Malgun Gothic"/>
          <w:lang w:eastAsia="ko-KR"/>
        </w:rPr>
        <w:tab/>
      </w:r>
      <w:bookmarkEnd w:id="2135"/>
      <w:bookmarkEnd w:id="2136"/>
      <w:bookmarkEnd w:id="2137"/>
      <w:bookmarkEnd w:id="2138"/>
      <w:bookmarkEnd w:id="2139"/>
      <w:r>
        <w:rPr>
          <w:rFonts w:eastAsia="Malgun Gothic"/>
          <w:lang w:eastAsia="ko-KR"/>
        </w:rPr>
        <w:t>Void</w:t>
      </w:r>
      <w:bookmarkEnd w:id="2140"/>
    </w:p>
    <w:p w14:paraId="77BD1FA2" w14:textId="747CBBBC" w:rsidR="001B7DB7" w:rsidRPr="006436AF" w:rsidRDefault="001B7DB7" w:rsidP="00E33028">
      <w:pPr>
        <w:pStyle w:val="Heading2"/>
        <w:keepNext w:val="0"/>
        <w:rPr>
          <w:rFonts w:eastAsia="Malgun Gothic"/>
          <w:lang w:eastAsia="ko-KR"/>
        </w:rPr>
      </w:pPr>
      <w:bookmarkStart w:id="2141" w:name="_CR16_3"/>
      <w:bookmarkStart w:id="2142" w:name="_Toc146627113"/>
      <w:bookmarkStart w:id="2143" w:name="_Toc187861945"/>
      <w:bookmarkEnd w:id="2141"/>
      <w:r w:rsidRPr="006436AF">
        <w:rPr>
          <w:rFonts w:eastAsia="Malgun Gothic"/>
          <w:lang w:eastAsia="ko-KR"/>
        </w:rPr>
        <w:t>16.3</w:t>
      </w:r>
      <w:r w:rsidRPr="006436AF">
        <w:rPr>
          <w:rFonts w:eastAsia="Malgun Gothic"/>
          <w:lang w:eastAsia="ko-KR"/>
        </w:rPr>
        <w:tab/>
      </w:r>
      <w:bookmarkEnd w:id="2142"/>
      <w:r>
        <w:rPr>
          <w:rFonts w:eastAsia="Malgun Gothic"/>
          <w:lang w:eastAsia="ko-KR"/>
        </w:rPr>
        <w:t>Void</w:t>
      </w:r>
      <w:bookmarkEnd w:id="2143"/>
    </w:p>
    <w:p w14:paraId="2FF9945D" w14:textId="77777777" w:rsidR="008F5E2F" w:rsidRPr="006436AF" w:rsidRDefault="008F5E2F" w:rsidP="008F5E2F">
      <w:pPr>
        <w:pStyle w:val="Heading1"/>
      </w:pPr>
      <w:bookmarkStart w:id="2144" w:name="_CR17"/>
      <w:bookmarkStart w:id="2145" w:name="_Toc187861946"/>
      <w:bookmarkEnd w:id="2144"/>
      <w:r w:rsidRPr="006436AF">
        <w:t>17</w:t>
      </w:r>
      <w:r w:rsidRPr="006436AF">
        <w:tab/>
        <w:t>Media Streaming data reporting at R4</w:t>
      </w:r>
      <w:bookmarkEnd w:id="2145"/>
    </w:p>
    <w:p w14:paraId="14BD8563" w14:textId="77777777" w:rsidR="008F5E2F" w:rsidRPr="006436AF" w:rsidRDefault="008F5E2F" w:rsidP="008F5E2F">
      <w:pPr>
        <w:pStyle w:val="Heading2"/>
      </w:pPr>
      <w:bookmarkStart w:id="2146" w:name="_CR17_1"/>
      <w:bookmarkStart w:id="2147" w:name="_Toc187861947"/>
      <w:bookmarkEnd w:id="2146"/>
      <w:r w:rsidRPr="006436AF">
        <w:t>17.1</w:t>
      </w:r>
      <w:r w:rsidRPr="006436AF">
        <w:tab/>
        <w:t>General</w:t>
      </w:r>
      <w:bookmarkEnd w:id="2147"/>
    </w:p>
    <w:p w14:paraId="45B2D306" w14:textId="7195E3CD" w:rsidR="008F5E2F" w:rsidRPr="006436AF" w:rsidRDefault="008F5E2F" w:rsidP="00490A2E">
      <w:pPr>
        <w:keepNext/>
      </w:pPr>
      <w:bookmarkStart w:id="2148" w:name="_MCCTEMPBM_CRPT71130653___7"/>
      <w:r w:rsidRPr="006436AF">
        <w:t xml:space="preserve">The following record types shall be used with the </w:t>
      </w:r>
      <w:proofErr w:type="spellStart"/>
      <w:r w:rsidRPr="006436AF">
        <w:rPr>
          <w:rStyle w:val="Code"/>
        </w:rPr>
        <w:t>Ndcaf_DataReporting_Report</w:t>
      </w:r>
      <w:proofErr w:type="spellEnd"/>
      <w:r w:rsidRPr="006436AF">
        <w:t xml:space="preserve"> service operation specified in clause 7.2.3.</w:t>
      </w:r>
      <w:r w:rsidR="00EC772F">
        <w:t>4.</w:t>
      </w:r>
      <w:r w:rsidRPr="006436AF">
        <w:t xml:space="preserve">1 of TS 26.532 [47]. In each case, one or more records are included in a </w:t>
      </w:r>
      <w:proofErr w:type="spellStart"/>
      <w:r w:rsidRPr="006436AF">
        <w:rPr>
          <w:rStyle w:val="Code"/>
        </w:rPr>
        <w:t>DataReport</w:t>
      </w:r>
      <w:proofErr w:type="spellEnd"/>
      <w:r w:rsidRPr="006436AF">
        <w:t>, as specified in clause 7.3.3.2.1 of [47].</w:t>
      </w:r>
    </w:p>
    <w:bookmarkEnd w:id="2148"/>
    <w:p w14:paraId="78565F86" w14:textId="77777777" w:rsidR="008F5E2F" w:rsidRPr="006436AF" w:rsidRDefault="008F5E2F" w:rsidP="00490A2E">
      <w:r w:rsidRPr="006436AF">
        <w:t xml:space="preserve">The </w:t>
      </w:r>
      <w:proofErr w:type="spellStart"/>
      <w:r w:rsidRPr="006436AF">
        <w:t>OpenAPI</w:t>
      </w:r>
      <w:proofErr w:type="spellEnd"/>
      <w:r w:rsidRPr="006436AF">
        <w:t xml:space="preserve"> definitions of the record types are found in clause C.5.1 of the present document.</w:t>
      </w:r>
    </w:p>
    <w:p w14:paraId="249B896C" w14:textId="77777777" w:rsidR="008F5E2F" w:rsidRPr="006436AF" w:rsidRDefault="008F5E2F" w:rsidP="008F5E2F">
      <w:pPr>
        <w:pStyle w:val="Heading2"/>
      </w:pPr>
      <w:bookmarkStart w:id="2149" w:name="_CR17_2"/>
      <w:bookmarkStart w:id="2150" w:name="_Toc187861948"/>
      <w:bookmarkEnd w:id="2149"/>
      <w:r w:rsidRPr="006436AF">
        <w:t>17.2</w:t>
      </w:r>
      <w:r w:rsidRPr="006436AF">
        <w:tab/>
      </w:r>
      <w:proofErr w:type="spellStart"/>
      <w:r w:rsidRPr="006436AF">
        <w:t>MediaStreamingAccessRecord</w:t>
      </w:r>
      <w:proofErr w:type="spellEnd"/>
      <w:r w:rsidRPr="006436AF">
        <w:t xml:space="preserve"> type</w:t>
      </w:r>
      <w:bookmarkEnd w:id="2150"/>
    </w:p>
    <w:p w14:paraId="3E8B23B6" w14:textId="77777777" w:rsidR="00DB4879" w:rsidRPr="006436AF" w:rsidRDefault="00DB4879" w:rsidP="00DB4879">
      <w:pPr>
        <w:keepNext/>
      </w:pPr>
      <w:bookmarkStart w:id="2151" w:name="_MCCTEMPBM_CRPT71130654___7"/>
      <w:bookmarkStart w:id="2152" w:name="_Toc68899717"/>
      <w:bookmarkStart w:id="2153" w:name="_Toc71214468"/>
      <w:bookmarkStart w:id="2154" w:name="_Toc71722142"/>
      <w:bookmarkStart w:id="2155" w:name="_Toc74859194"/>
      <w:bookmarkStart w:id="2156" w:name="historyclause"/>
      <w:r w:rsidRPr="006436AF">
        <w:t xml:space="preserve">As specified in clause 4.11.3, the </w:t>
      </w:r>
      <w:proofErr w:type="spellStart"/>
      <w:r w:rsidRPr="006436AF">
        <w:rPr>
          <w:rStyle w:val="Code"/>
        </w:rPr>
        <w:t>MediaStreamingAccessRecord</w:t>
      </w:r>
      <w:proofErr w:type="spellEnd"/>
      <w:r w:rsidRPr="006436AF">
        <w:t xml:space="preserve"> type shall be used by the 5GMS AS to report media streaming access.</w:t>
      </w:r>
      <w:r>
        <w:t xml:space="preserve"> This data type is defined in clause C.5.1 as the combination of:</w:t>
      </w:r>
    </w:p>
    <w:bookmarkEnd w:id="2151"/>
    <w:p w14:paraId="7AE5D574" w14:textId="3E4F2A34" w:rsidR="00DB4879" w:rsidRDefault="00DB4879" w:rsidP="00DB4879">
      <w:pPr>
        <w:pStyle w:val="B1"/>
        <w:keepNext/>
      </w:pPr>
      <w:r>
        <w:t>-</w:t>
      </w:r>
      <w:r>
        <w:tab/>
      </w:r>
      <w:proofErr w:type="spellStart"/>
      <w:r w:rsidRPr="008028F1">
        <w:rPr>
          <w:rStyle w:val="Code"/>
        </w:rPr>
        <w:t>BaseRecord</w:t>
      </w:r>
      <w:proofErr w:type="spellEnd"/>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proofErr w:type="spellStart"/>
      <w:r w:rsidRPr="002E0EFC">
        <w:rPr>
          <w:rStyle w:val="Code"/>
        </w:rPr>
        <w:t>MediaStreaming</w:t>
      </w:r>
      <w:r>
        <w:rPr>
          <w:rStyle w:val="Code"/>
        </w:rPr>
        <w:t>B</w:t>
      </w:r>
      <w:r w:rsidRPr="00D44EB0">
        <w:rPr>
          <w:rStyle w:val="Code"/>
        </w:rPr>
        <w:t>aseReportingRecord</w:t>
      </w:r>
      <w:proofErr w:type="spellEnd"/>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proofErr w:type="spellStart"/>
      <w:r w:rsidRPr="008028F1">
        <w:rPr>
          <w:rStyle w:val="Code"/>
        </w:rPr>
        <w:t>MediaStreamingSessionIdentification</w:t>
      </w:r>
      <w:proofErr w:type="spellEnd"/>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proofErr w:type="spellStart"/>
      <w:r w:rsidRPr="00F424E7">
        <w:rPr>
          <w:rStyle w:val="Code"/>
        </w:rPr>
        <w:t>sessionId</w:t>
      </w:r>
      <w:proofErr w:type="spellEnd"/>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proofErr w:type="spellStart"/>
      <w:r w:rsidRPr="008028F1">
        <w:rPr>
          <w:rStyle w:val="Code"/>
        </w:rPr>
        <w:t>MediaStreaming</w:t>
      </w:r>
      <w:r>
        <w:rPr>
          <w:rStyle w:val="Code"/>
        </w:rPr>
        <w:t>Access</w:t>
      </w:r>
      <w:proofErr w:type="spellEnd"/>
      <w:r>
        <w:t>, as defined in clause 6.4.3.11 of the present document. These properties shall be populated by the 5GMS AS.</w:t>
      </w:r>
    </w:p>
    <w:p w14:paraId="2771E8E4" w14:textId="77777777" w:rsidR="00D7167D" w:rsidRDefault="00D7167D" w:rsidP="00D7167D">
      <w:pPr>
        <w:pStyle w:val="Heading1"/>
      </w:pPr>
      <w:bookmarkStart w:id="2157" w:name="_CR17A"/>
      <w:bookmarkStart w:id="2158" w:name="_Toc187861949"/>
      <w:bookmarkEnd w:id="2157"/>
      <w:r>
        <w:t>17A</w:t>
      </w:r>
      <w:r>
        <w:tab/>
        <w:t>D</w:t>
      </w:r>
      <w:r w:rsidRPr="007E586D">
        <w:t>ata</w:t>
      </w:r>
      <w:r>
        <w:t xml:space="preserve"> r</w:t>
      </w:r>
      <w:r w:rsidRPr="007E586D">
        <w:t>eporting</w:t>
      </w:r>
      <w:r>
        <w:t xml:space="preserve"> at R2</w:t>
      </w:r>
      <w:bookmarkEnd w:id="2158"/>
    </w:p>
    <w:p w14:paraId="58004852" w14:textId="77777777" w:rsidR="00D7167D" w:rsidRDefault="00D7167D" w:rsidP="00D7167D">
      <w:pPr>
        <w:pStyle w:val="Heading2"/>
      </w:pPr>
      <w:bookmarkStart w:id="2159" w:name="_CR17A_1"/>
      <w:bookmarkStart w:id="2160" w:name="_Toc187861950"/>
      <w:bookmarkEnd w:id="2159"/>
      <w:r>
        <w:t>17A.1</w:t>
      </w:r>
      <w:r>
        <w:tab/>
        <w:t>General</w:t>
      </w:r>
      <w:bookmarkEnd w:id="2160"/>
    </w:p>
    <w:p w14:paraId="1DE3554C" w14:textId="77777777" w:rsidR="00D7167D" w:rsidRDefault="00D7167D" w:rsidP="00D7167D">
      <w:pPr>
        <w:keepNext/>
      </w:pPr>
      <w:r>
        <w:t xml:space="preserve">The following record types shall be used with the </w:t>
      </w:r>
      <w:proofErr w:type="spellStart"/>
      <w:r w:rsidRPr="00866E35">
        <w:rPr>
          <w:rStyle w:val="Code"/>
        </w:rPr>
        <w:t>Ndcaf_DataReporting_Report</w:t>
      </w:r>
      <w:proofErr w:type="spellEnd"/>
      <w:r>
        <w:t xml:space="preserve"> service operation specified in clause 7.2.3.4.1 of TS 26.532 [49]. In each case, one or more records are included in a </w:t>
      </w:r>
      <w:proofErr w:type="spellStart"/>
      <w:r w:rsidRPr="00866E35">
        <w:rPr>
          <w:rStyle w:val="Code"/>
        </w:rPr>
        <w:t>DataReport</w:t>
      </w:r>
      <w:proofErr w:type="spellEnd"/>
      <w:r>
        <w:t>, as specified in clause 7.3.2.3 of [49].</w:t>
      </w:r>
    </w:p>
    <w:p w14:paraId="354C007A" w14:textId="77777777" w:rsidR="00D7167D" w:rsidRDefault="00D7167D" w:rsidP="00D7167D">
      <w:r>
        <w:t xml:space="preserve">The </w:t>
      </w:r>
      <w:proofErr w:type="spellStart"/>
      <w:r>
        <w:t>OpenAPI</w:t>
      </w:r>
      <w:proofErr w:type="spellEnd"/>
      <w:r>
        <w:t xml:space="preserve"> definitions of the record types are found in clause C.5.2 of the present document.</w:t>
      </w:r>
    </w:p>
    <w:p w14:paraId="3FBB272E" w14:textId="77777777" w:rsidR="00D7167D" w:rsidRDefault="00D7167D" w:rsidP="00D7167D">
      <w:pPr>
        <w:pStyle w:val="Heading2"/>
      </w:pPr>
      <w:bookmarkStart w:id="2161" w:name="_CR17A_2"/>
      <w:bookmarkStart w:id="2162" w:name="_Toc187861951"/>
      <w:bookmarkEnd w:id="2161"/>
      <w:r>
        <w:t>17A.2</w:t>
      </w:r>
      <w:r>
        <w:tab/>
      </w:r>
      <w:proofErr w:type="spellStart"/>
      <w:r w:rsidRPr="006C0898">
        <w:t>ANBRNetworkAssistance</w:t>
      </w:r>
      <w:r>
        <w:t>Invocation</w:t>
      </w:r>
      <w:r w:rsidRPr="006C0898">
        <w:t>Re</w:t>
      </w:r>
      <w:r>
        <w:t>c</w:t>
      </w:r>
      <w:r w:rsidRPr="006C0898">
        <w:t>or</w:t>
      </w:r>
      <w:r>
        <w:t>d</w:t>
      </w:r>
      <w:proofErr w:type="spellEnd"/>
      <w:r>
        <w:t xml:space="preserve"> type</w:t>
      </w:r>
      <w:bookmarkEnd w:id="2162"/>
    </w:p>
    <w:p w14:paraId="09DAE7E8" w14:textId="77777777" w:rsidR="00D7167D" w:rsidRDefault="00D7167D" w:rsidP="00D7167D">
      <w:pPr>
        <w:keepNext/>
      </w:pPr>
      <w:r>
        <w:t xml:space="preserve">As specified in clause 7.3.2.3 of TS 26.532 [49], the </w:t>
      </w:r>
      <w:proofErr w:type="spellStart"/>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proofErr w:type="spellEnd"/>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proofErr w:type="spellStart"/>
      <w:r w:rsidRPr="00D11E50">
        <w:rPr>
          <w:rStyle w:val="Code"/>
        </w:rPr>
        <w:t>ANBRNetworkAssistance</w:t>
      </w:r>
      <w:r>
        <w:rPr>
          <w:rStyle w:val="Code"/>
        </w:rPr>
        <w:t>Invocation</w:t>
      </w:r>
      <w:r w:rsidRPr="00D11E50">
        <w:rPr>
          <w:rStyle w:val="Code"/>
        </w:rPr>
        <w:t>Re</w:t>
      </w:r>
      <w:r>
        <w:rPr>
          <w:rStyle w:val="Code"/>
        </w:rPr>
        <w:t>c</w:t>
      </w:r>
      <w:r w:rsidRPr="00D11E50">
        <w:rPr>
          <w:rStyle w:val="Code"/>
        </w:rPr>
        <w:t>or</w:t>
      </w:r>
      <w:r>
        <w:rPr>
          <w:rStyle w:val="Code"/>
        </w:rPr>
        <w:t>ds</w:t>
      </w:r>
      <w:proofErr w:type="spellEnd"/>
      <w:r>
        <w:t xml:space="preserve"> type structure is defined in clause C.5.2 as the combination of:</w:t>
      </w:r>
    </w:p>
    <w:p w14:paraId="6B04284D" w14:textId="4E34BA1C" w:rsidR="00DB4879" w:rsidRDefault="00DB4879" w:rsidP="00DB4879">
      <w:pPr>
        <w:pStyle w:val="B1"/>
        <w:keepNext/>
      </w:pPr>
      <w:r>
        <w:t>-</w:t>
      </w:r>
      <w:r>
        <w:tab/>
      </w:r>
      <w:proofErr w:type="spellStart"/>
      <w:r w:rsidRPr="008028F1">
        <w:rPr>
          <w:rStyle w:val="Code"/>
        </w:rPr>
        <w:t>BaseRecord</w:t>
      </w:r>
      <w:proofErr w:type="spellEnd"/>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proofErr w:type="spellStart"/>
      <w:r w:rsidRPr="002E0EFC">
        <w:rPr>
          <w:rStyle w:val="Code"/>
        </w:rPr>
        <w:t>MediaStreaming</w:t>
      </w:r>
      <w:r>
        <w:rPr>
          <w:rStyle w:val="Code"/>
        </w:rPr>
        <w:t>B</w:t>
      </w:r>
      <w:r w:rsidRPr="00D44EB0">
        <w:rPr>
          <w:rStyle w:val="Code"/>
        </w:rPr>
        <w:t>aseReportingRecord</w:t>
      </w:r>
      <w:proofErr w:type="spellEnd"/>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proofErr w:type="spellStart"/>
      <w:r w:rsidRPr="008028F1">
        <w:rPr>
          <w:rStyle w:val="Code"/>
        </w:rPr>
        <w:t>MediaStreamingSessionIdentification</w:t>
      </w:r>
      <w:proofErr w:type="spellEnd"/>
      <w:r>
        <w:t>, as defined in clause 6.4.3.10 of the present document.</w:t>
      </w:r>
    </w:p>
    <w:p w14:paraId="4479F2D6" w14:textId="77777777" w:rsidR="00DB4879" w:rsidRDefault="00DB4879" w:rsidP="00DB4879">
      <w:pPr>
        <w:pStyle w:val="B1"/>
      </w:pPr>
      <w:r>
        <w:t>-</w:t>
      </w:r>
      <w:r>
        <w:tab/>
      </w:r>
      <w:proofErr w:type="spellStart"/>
      <w:r>
        <w:rPr>
          <w:rStyle w:val="Code"/>
        </w:rPr>
        <w:t>NetworkAssistanceInvocation</w:t>
      </w:r>
      <w:proofErr w:type="spellEnd"/>
      <w:r>
        <w:t>, as defined in clause 6.4.3.12 of the present document.</w:t>
      </w:r>
    </w:p>
    <w:p w14:paraId="46C49D0F" w14:textId="77777777" w:rsidR="008F5E2F" w:rsidRPr="006436AF" w:rsidRDefault="008F5E2F" w:rsidP="008F5E2F">
      <w:pPr>
        <w:pStyle w:val="Heading1"/>
      </w:pPr>
      <w:bookmarkStart w:id="2163" w:name="_CR18"/>
      <w:bookmarkStart w:id="2164" w:name="_Toc187861952"/>
      <w:bookmarkEnd w:id="2163"/>
      <w:r w:rsidRPr="006436AF">
        <w:t>18</w:t>
      </w:r>
      <w:r w:rsidRPr="006436AF">
        <w:tab/>
        <w:t>Event exposure at R5 and R6</w:t>
      </w:r>
      <w:bookmarkEnd w:id="2164"/>
    </w:p>
    <w:p w14:paraId="5C71F69F" w14:textId="77777777" w:rsidR="00D57A74" w:rsidRDefault="00D57A74" w:rsidP="00D57A74">
      <w:pPr>
        <w:pStyle w:val="Heading2"/>
      </w:pPr>
      <w:bookmarkStart w:id="2165" w:name="_CR18_1"/>
      <w:bookmarkStart w:id="2166" w:name="_MCCTEMPBM_CRPT71130684___7"/>
      <w:bookmarkStart w:id="2167" w:name="_Toc187861953"/>
      <w:bookmarkEnd w:id="2165"/>
      <w:r>
        <w:t>18.1</w:t>
      </w:r>
      <w:r>
        <w:tab/>
        <w:t>General</w:t>
      </w:r>
      <w:bookmarkEnd w:id="2167"/>
    </w:p>
    <w:p w14:paraId="7FCA1266" w14:textId="4AB22DAD" w:rsidR="008F5E2F" w:rsidRPr="006436AF" w:rsidRDefault="008F5E2F" w:rsidP="00D57A74">
      <w:pPr>
        <w:keepNext/>
        <w:keepLines/>
      </w:pPr>
      <w:r w:rsidRPr="006436AF">
        <w:t xml:space="preserve">The </w:t>
      </w:r>
      <w:proofErr w:type="spellStart"/>
      <w:r w:rsidRPr="006436AF">
        <w:rPr>
          <w:rStyle w:val="Code"/>
        </w:rPr>
        <w:t>Naf_EventExposure</w:t>
      </w:r>
      <w:proofErr w:type="spellEnd"/>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proofErr w:type="spellStart"/>
      <w:r w:rsidR="00D57A74" w:rsidRPr="000D32DB">
        <w:rPr>
          <w:rStyle w:val="Code"/>
        </w:rPr>
        <w:t>AfEventNotification</w:t>
      </w:r>
      <w:proofErr w:type="spellEnd"/>
      <w:r w:rsidR="00D57A74">
        <w:t xml:space="preserve"> objects as specified in table 5.6.2.6</w:t>
      </w:r>
      <w:r w:rsidR="00D57A74">
        <w:noBreakHyphen/>
        <w:t>1 of [46] and as further specified in this clause</w:t>
      </w:r>
      <w:r w:rsidRPr="006436AF">
        <w:t>:</w:t>
      </w:r>
    </w:p>
    <w:bookmarkEnd w:id="2166"/>
    <w:p w14:paraId="0630DDFA" w14:textId="26FB16B8" w:rsidR="008F5E2F" w:rsidRPr="006436AF" w:rsidRDefault="008F5E2F" w:rsidP="00D57A74">
      <w:pPr>
        <w:pStyle w:val="B1"/>
        <w:keepNext/>
      </w:pPr>
      <w:r w:rsidRPr="006436AF">
        <w:t>1.</w:t>
      </w:r>
      <w:r w:rsidRPr="006436AF">
        <w:tab/>
        <w:t xml:space="preserve">Media Streaming </w:t>
      </w:r>
      <w:proofErr w:type="spellStart"/>
      <w:r w:rsidRPr="006436AF">
        <w:t>QoE</w:t>
      </w:r>
      <w:proofErr w:type="spellEnd"/>
      <w:r w:rsidRPr="006436AF">
        <w:t xml:space="preserv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 xml:space="preserve">3GPP-defined </w:t>
      </w:r>
      <w:proofErr w:type="spellStart"/>
      <w:r w:rsidRPr="006436AF">
        <w:t>QoE</w:t>
      </w:r>
      <w:proofErr w:type="spellEnd"/>
      <w:r w:rsidRPr="006436AF">
        <w:t xml:space="preserve"> metrics information, and</w:t>
      </w:r>
    </w:p>
    <w:p w14:paraId="3FBB0BCD" w14:textId="77777777" w:rsidR="008F5E2F" w:rsidRPr="006436AF" w:rsidRDefault="008F5E2F" w:rsidP="008F5E2F">
      <w:pPr>
        <w:pStyle w:val="B2"/>
      </w:pPr>
      <w:r w:rsidRPr="006436AF">
        <w:t>b)</w:t>
      </w:r>
      <w:r w:rsidRPr="006436AF">
        <w:tab/>
        <w:t xml:space="preserve">non-3GPP-defined </w:t>
      </w:r>
      <w:proofErr w:type="spellStart"/>
      <w:r w:rsidRPr="006436AF">
        <w:t>QoE</w:t>
      </w:r>
      <w:proofErr w:type="spellEnd"/>
      <w:r w:rsidRPr="006436AF">
        <w:t xml:space="preserv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2168" w:name="_MCCTEMPBM_CRPT71130685___2"/>
      <w:proofErr w:type="spellStart"/>
      <w:r>
        <w:t>OpenAPI</w:t>
      </w:r>
      <w:proofErr w:type="spellEnd"/>
      <w:r>
        <w:t xml:space="preserve">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proofErr w:type="spellStart"/>
      <w:r w:rsidRPr="006436AF">
        <w:rPr>
          <w:rStyle w:val="Code"/>
        </w:rPr>
        <w:t>Naf_EventExposure</w:t>
      </w:r>
      <w:proofErr w:type="spellEnd"/>
      <w:r w:rsidRPr="006436AF">
        <w:t xml:space="preserve"> service as specified in [4</w:t>
      </w:r>
      <w:r w:rsidR="00156C06" w:rsidRPr="006436AF">
        <w:t>6</w:t>
      </w:r>
      <w:r w:rsidRPr="006436AF">
        <w:t>] are the following:</w:t>
      </w:r>
    </w:p>
    <w:bookmarkEnd w:id="2168"/>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2169" w:name="_MCCTEMPBM_CRPT71130686___7"/>
      <w:r w:rsidRPr="006436AF">
        <w:t>-</w:t>
      </w:r>
      <w:r w:rsidRPr="006436AF">
        <w:tab/>
        <w:t xml:space="preserve">The NEF defined in TS 23.501 [2] when it is used to expose the </w:t>
      </w:r>
      <w:proofErr w:type="spellStart"/>
      <w:r w:rsidRPr="006436AF">
        <w:rPr>
          <w:rStyle w:val="Code"/>
        </w:rPr>
        <w:t>Naf_EventExposure</w:t>
      </w:r>
      <w:proofErr w:type="spellEnd"/>
      <w:r w:rsidRPr="006436AF">
        <w:t xml:space="preserve"> service to functions outside the Trusted DN via the </w:t>
      </w:r>
      <w:proofErr w:type="spellStart"/>
      <w:r w:rsidRPr="006436AF">
        <w:rPr>
          <w:rStyle w:val="Code"/>
        </w:rPr>
        <w:t>Nnef_EventExposure</w:t>
      </w:r>
      <w:proofErr w:type="spellEnd"/>
      <w:r w:rsidRPr="006436AF">
        <w:t xml:space="preserve"> service defined in TS 23.502 [4</w:t>
      </w:r>
      <w:r w:rsidR="00156C06" w:rsidRPr="006436AF">
        <w:t>5</w:t>
      </w:r>
      <w:r w:rsidRPr="006436AF">
        <w:t>]</w:t>
      </w:r>
      <w:r w:rsidR="00D57A74">
        <w:t xml:space="preserve"> and specified in TS 29.591 [55]</w:t>
      </w:r>
      <w:r w:rsidRPr="006436AF">
        <w:t>.</w:t>
      </w:r>
    </w:p>
    <w:bookmarkEnd w:id="2169"/>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2170" w:name="_CR18_2"/>
      <w:bookmarkStart w:id="2171" w:name="_Toc187861954"/>
      <w:bookmarkEnd w:id="2170"/>
      <w:r>
        <w:t>18.2</w:t>
      </w:r>
      <w:r>
        <w:tab/>
        <w:t>Common data types for event exposure</w:t>
      </w:r>
      <w:bookmarkEnd w:id="2171"/>
    </w:p>
    <w:p w14:paraId="0286F88E" w14:textId="77777777" w:rsidR="00D57A74" w:rsidRDefault="00D57A74" w:rsidP="00D57A74">
      <w:pPr>
        <w:pStyle w:val="Heading3"/>
      </w:pPr>
      <w:bookmarkStart w:id="2172" w:name="_CR18_2_1"/>
      <w:bookmarkStart w:id="2173" w:name="_Toc187861955"/>
      <w:bookmarkEnd w:id="2172"/>
      <w:r>
        <w:t>18.2.1</w:t>
      </w:r>
      <w:r>
        <w:tab/>
      </w:r>
      <w:proofErr w:type="spellStart"/>
      <w:r>
        <w:t>BaseEventCollection</w:t>
      </w:r>
      <w:proofErr w:type="spellEnd"/>
      <w:r>
        <w:t xml:space="preserve"> data type</w:t>
      </w:r>
      <w:bookmarkEnd w:id="2173"/>
    </w:p>
    <w:p w14:paraId="0EFA1AC8" w14:textId="77777777" w:rsidR="00D57A74" w:rsidRDefault="00D57A74" w:rsidP="00D57A74">
      <w:pPr>
        <w:keepNext/>
      </w:pPr>
      <w:proofErr w:type="spellStart"/>
      <w:r w:rsidRPr="00633D6C">
        <w:rPr>
          <w:rStyle w:val="Code"/>
        </w:rPr>
        <w:t>BaseEventCollection</w:t>
      </w:r>
      <w:proofErr w:type="spellEnd"/>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bookmarkStart w:id="2174" w:name="_CRTable18_2_11"/>
      <w:r>
        <w:t>Table </w:t>
      </w:r>
      <w:bookmarkEnd w:id="2174"/>
      <w:r>
        <w:t>18.2.1</w:t>
      </w:r>
      <w:r>
        <w:noBreakHyphen/>
        <w:t xml:space="preserve">1: </w:t>
      </w:r>
      <w:proofErr w:type="spellStart"/>
      <w:r w:rsidRPr="00E97295">
        <w:t>BaseEventCollection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BF796F" w:rsidRDefault="00D57A74" w:rsidP="00BD1E98">
            <w:pPr>
              <w:pStyle w:val="TAL"/>
              <w:rPr>
                <w:rStyle w:val="Code"/>
              </w:rPr>
            </w:pPr>
            <w:proofErr w:type="spellStart"/>
            <w:r>
              <w:rPr>
                <w:rStyle w:val="Code"/>
              </w:rPr>
              <w:t>collectionTimestamp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Default="00D57A74" w:rsidP="00BD1E98">
            <w:pPr>
              <w:pStyle w:val="TAL"/>
              <w:rPr>
                <w:rStyle w:val="Code"/>
              </w:rPr>
            </w:pPr>
            <w:proofErr w:type="spellStart"/>
            <w:r>
              <w:rPr>
                <w:rStyle w:val="Code"/>
              </w:rPr>
              <w:t>startTimestamp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Default="00D57A74" w:rsidP="00BD1E98">
            <w:pPr>
              <w:pStyle w:val="TAL"/>
              <w:rPr>
                <w:rStyle w:val="Code"/>
              </w:rPr>
            </w:pPr>
            <w:proofErr w:type="spellStart"/>
            <w:r>
              <w:rPr>
                <w:rStyle w:val="Code"/>
              </w:rPr>
              <w:t>endTimestamp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Default="00D57A74" w:rsidP="00BD1E98">
            <w:pPr>
              <w:pStyle w:val="TAL"/>
              <w:rPr>
                <w:rStyle w:val="Code"/>
              </w:rPr>
            </w:pPr>
            <w:proofErr w:type="spellStart"/>
            <w:r>
              <w:rPr>
                <w:rStyle w:val="Code"/>
              </w:rPr>
              <w:t>sampleCount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Default="00D57A74" w:rsidP="00BD1E98">
            <w:pPr>
              <w:pStyle w:val="TAL"/>
              <w:rPr>
                <w:rStyle w:val="Code"/>
              </w:rPr>
            </w:pPr>
            <w:proofErr w:type="spellStart"/>
            <w:r>
              <w:rPr>
                <w:rStyle w:val="Code"/>
              </w:rPr>
              <w:t>streamingDirection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proofErr w:type="spellStart"/>
            <w:r>
              <w:rPr>
                <w:rStyle w:val="Datatypechar"/>
              </w:rPr>
              <w:t>Provisioning‌Session‌Type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w:t>
            </w:r>
            <w:proofErr w:type="spellStart"/>
            <w:r>
              <w:rPr>
                <w:rStyle w:val="Datatypechar"/>
              </w:rPr>
              <w:t>Data‌Aggregation‌Function‌Type</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2175" w:name="_CR18_2_2"/>
      <w:bookmarkStart w:id="2176" w:name="_Toc187861956"/>
      <w:bookmarkEnd w:id="2175"/>
      <w:r>
        <w:t>18.2.2</w:t>
      </w:r>
      <w:r>
        <w:tab/>
      </w:r>
      <w:proofErr w:type="spellStart"/>
      <w:r>
        <w:t>BaseEventRecord</w:t>
      </w:r>
      <w:proofErr w:type="spellEnd"/>
      <w:r>
        <w:t xml:space="preserve"> data type</w:t>
      </w:r>
      <w:bookmarkEnd w:id="2176"/>
    </w:p>
    <w:p w14:paraId="2BDB3E76" w14:textId="77777777" w:rsidR="00D57A74" w:rsidRDefault="00D57A74" w:rsidP="00D57A74">
      <w:pPr>
        <w:keepNext/>
      </w:pPr>
      <w:proofErr w:type="spellStart"/>
      <w:r>
        <w:rPr>
          <w:rStyle w:val="Code"/>
        </w:rPr>
        <w:t>BaseEventRecord</w:t>
      </w:r>
      <w:proofErr w:type="spellEnd"/>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bookmarkStart w:id="2177" w:name="_CRTable18_2_21"/>
      <w:r>
        <w:t>Table </w:t>
      </w:r>
      <w:bookmarkEnd w:id="2177"/>
      <w:r>
        <w:t>18.2.2</w:t>
      </w:r>
      <w:r>
        <w:noBreakHyphen/>
        <w:t xml:space="preserve">1: </w:t>
      </w:r>
      <w:proofErr w:type="spellStart"/>
      <w:r w:rsidRPr="00E97295">
        <w:t>BaseEvent</w:t>
      </w:r>
      <w:r>
        <w:t>Record</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BF796F" w:rsidRDefault="00DB4879" w:rsidP="002E2BF2">
            <w:pPr>
              <w:pStyle w:val="TAL"/>
              <w:rPr>
                <w:rStyle w:val="Code"/>
              </w:rPr>
            </w:pPr>
            <w:proofErr w:type="spellStart"/>
            <w:r>
              <w:rPr>
                <w:rStyle w:val="Code"/>
              </w:rPr>
              <w:t>recordType</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proofErr w:type="spellStart"/>
            <w:r>
              <w:rPr>
                <w:rStyle w:val="Datatypechar"/>
              </w:rPr>
              <w:t>Event‌Record‌Type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Default="00DB4879" w:rsidP="002E2BF2">
            <w:pPr>
              <w:pStyle w:val="TAL"/>
              <w:rPr>
                <w:rStyle w:val="Code"/>
              </w:rPr>
            </w:pPr>
            <w:proofErr w:type="spellStart"/>
            <w:r>
              <w:rPr>
                <w:rStyle w:val="Code"/>
              </w:rPr>
              <w:t>recordTimestamp</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Default="00DB4879" w:rsidP="002E2BF2">
            <w:pPr>
              <w:pStyle w:val="TAL"/>
              <w:keepNext w:val="0"/>
              <w:rPr>
                <w:rStyle w:val="Code"/>
              </w:rPr>
            </w:pPr>
            <w:proofErr w:type="spellStart"/>
            <w:r>
              <w:rPr>
                <w:rStyle w:val="Code"/>
              </w:rPr>
              <w:t>appId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proofErr w:type="spellStart"/>
            <w:r>
              <w:rPr>
                <w:rStyle w:val="Datatypechar"/>
              </w:rPr>
              <w:t>ApplicationId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Default="00DB4879" w:rsidP="002E2BF2">
            <w:pPr>
              <w:pStyle w:val="TAL"/>
              <w:keepNext w:val="0"/>
              <w:rPr>
                <w:rStyle w:val="Code"/>
              </w:rPr>
            </w:pPr>
            <w:proofErr w:type="spellStart"/>
            <w:r>
              <w:rPr>
                <w:rStyle w:val="Code"/>
              </w:rPr>
              <w:t>provisioningSessionId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proofErr w:type="spellStart"/>
            <w:r>
              <w:rPr>
                <w:rStyle w:val="Datatypechar"/>
              </w:rPr>
              <w:t>Resource‌Id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Default="00DB4879" w:rsidP="002E2BF2">
            <w:pPr>
              <w:pStyle w:val="TAL"/>
              <w:keepNext w:val="0"/>
              <w:rPr>
                <w:rStyle w:val="Code"/>
              </w:rPr>
            </w:pPr>
            <w:proofErr w:type="spellStart"/>
            <w:r>
              <w:rPr>
                <w:rStyle w:val="Code"/>
              </w:rPr>
              <w:t>session‌Id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proofErr w:type="spellStart"/>
            <w:r>
              <w:rPr>
                <w:rStyle w:val="Datatypechar"/>
              </w:rPr>
              <w:t>Media‌Delivery‌SessionId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Default="00DB4879" w:rsidP="002E2BF2">
            <w:pPr>
              <w:pStyle w:val="TAL"/>
              <w:keepNext w:val="0"/>
              <w:rPr>
                <w:rStyle w:val="Code"/>
              </w:rPr>
            </w:pPr>
            <w:proofErr w:type="spellStart"/>
            <w:r>
              <w:rPr>
                <w:rStyle w:val="Code"/>
              </w:rPr>
              <w:t>ueIdentification</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Default="00DB4879" w:rsidP="002E2BF2">
            <w:pPr>
              <w:pStyle w:val="TAL"/>
              <w:keepNext w:val="0"/>
              <w:rPr>
                <w:rStyle w:val="Code"/>
              </w:rPr>
            </w:pPr>
            <w:proofErr w:type="spellStart"/>
            <w:r>
              <w:rPr>
                <w:rStyle w:val="Code"/>
              </w:rPr>
              <w:t>dataNetworkName</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proofErr w:type="spellStart"/>
            <w:r>
              <w:rPr>
                <w:rStyle w:val="Datatypechar"/>
              </w:rPr>
              <w:t>Dnn</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proofErr w:type="spellStart"/>
            <w:r w:rsidRPr="00CF626B">
              <w:rPr>
                <w:rStyle w:val="Code"/>
              </w:rPr>
              <w:t>recordType</w:t>
            </w:r>
            <w:proofErr w:type="spellEnd"/>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Default="00DB4879" w:rsidP="002E2BF2">
            <w:pPr>
              <w:pStyle w:val="TAL"/>
              <w:keepNext w:val="0"/>
              <w:rPr>
                <w:rStyle w:val="Code"/>
              </w:rPr>
            </w:pPr>
            <w:proofErr w:type="spellStart"/>
            <w:r>
              <w:rPr>
                <w:rStyle w:val="Code"/>
              </w:rPr>
              <w:t>sliceId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proofErr w:type="spellStart"/>
            <w:r>
              <w:rPr>
                <w:rStyle w:val="Datatypechar"/>
              </w:rPr>
              <w:t>Snssai</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proofErr w:type="spellStart"/>
            <w:r w:rsidRPr="00CF626B">
              <w:rPr>
                <w:rStyle w:val="Code"/>
              </w:rPr>
              <w:t>recordType</w:t>
            </w:r>
            <w:proofErr w:type="spellEnd"/>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Default="00DB4879" w:rsidP="002E2BF2">
            <w:pPr>
              <w:pStyle w:val="TAL"/>
              <w:rPr>
                <w:rStyle w:val="Code"/>
              </w:rPr>
            </w:pPr>
            <w:proofErr w:type="spellStart"/>
            <w:r>
              <w:rPr>
                <w:rStyle w:val="Code"/>
              </w:rPr>
              <w:t>ueLocations</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proofErr w:type="spellStart"/>
            <w:r w:rsidRPr="00CF626B">
              <w:rPr>
                <w:rStyle w:val="Code"/>
              </w:rPr>
              <w:t>recordType</w:t>
            </w:r>
            <w:proofErr w:type="spellEnd"/>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bookmarkStart w:id="2178" w:name="_CRTable18_2_22"/>
      <w:r>
        <w:t>Table </w:t>
      </w:r>
      <w:bookmarkEnd w:id="2178"/>
      <w:r>
        <w:t>18.2.2</w:t>
      </w:r>
      <w:r>
        <w:noBreakHyphen/>
        <w:t xml:space="preserve">2: </w:t>
      </w:r>
      <w:proofErr w:type="spellStart"/>
      <w:r w:rsidRPr="00E97295">
        <w:t>Event</w:t>
      </w:r>
      <w:r>
        <w:t>RecordType</w:t>
      </w:r>
      <w:proofErr w:type="spellEnd"/>
      <w:r>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D41AA2" w:rsidRDefault="00D57A74" w:rsidP="00BD1E98">
            <w:pPr>
              <w:pStyle w:val="TAL"/>
              <w:rPr>
                <w:rStyle w:val="Code"/>
              </w:rPr>
            </w:pPr>
            <w:r w:rsidRPr="00D41AA2">
              <w:rPr>
                <w:rStyle w:val="Code"/>
              </w:rPr>
              <w:t>I</w:t>
            </w:r>
            <w:r>
              <w:rPr>
                <w:rStyle w:val="Code"/>
              </w:rPr>
              <w:t>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D41AA2" w:rsidRDefault="00D57A74" w:rsidP="00BD1E98">
            <w:pPr>
              <w:pStyle w:val="TAL"/>
              <w:rPr>
                <w:rStyle w:val="Code"/>
              </w:rPr>
            </w:pPr>
            <w:r>
              <w:rPr>
                <w:rStyle w:val="Code"/>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D41AA2" w:rsidRDefault="00D57A74" w:rsidP="00BD1E98">
            <w:pPr>
              <w:pStyle w:val="TAL"/>
              <w:rPr>
                <w:rStyle w:val="Code"/>
              </w:rPr>
            </w:pPr>
            <w:r>
              <w:rPr>
                <w:rStyle w:val="Code"/>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Default="00D57A74" w:rsidP="00BD1E98">
            <w:pPr>
              <w:pStyle w:val="TAL"/>
              <w:rPr>
                <w:rStyle w:val="Code"/>
              </w:rPr>
            </w:pPr>
            <w:r>
              <w:rPr>
                <w:rStyle w:val="Code"/>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Default="00D57A74" w:rsidP="00BD1E98">
            <w:pPr>
              <w:pStyle w:val="TAL"/>
              <w:rPr>
                <w:rStyle w:val="Code"/>
              </w:rPr>
            </w:pPr>
            <w:r>
              <w:rPr>
                <w:rStyle w:val="Code"/>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2179" w:name="_CR18_3"/>
      <w:bookmarkStart w:id="2180" w:name="_Toc187861957"/>
      <w:bookmarkEnd w:id="2179"/>
      <w:r>
        <w:t>18.3</w:t>
      </w:r>
      <w:r>
        <w:tab/>
      </w:r>
      <w:proofErr w:type="spellStart"/>
      <w:r>
        <w:t>QoE</w:t>
      </w:r>
      <w:proofErr w:type="spellEnd"/>
      <w:r>
        <w:t xml:space="preserve"> metrics event notifications</w:t>
      </w:r>
      <w:bookmarkEnd w:id="2180"/>
    </w:p>
    <w:p w14:paraId="285BC4FC" w14:textId="77777777" w:rsidR="00D57A74" w:rsidRDefault="00D57A74" w:rsidP="00D57A74">
      <w:pPr>
        <w:pStyle w:val="Heading3"/>
      </w:pPr>
      <w:bookmarkStart w:id="2181" w:name="_CR18_3_1"/>
      <w:bookmarkStart w:id="2182" w:name="_Toc187861958"/>
      <w:bookmarkEnd w:id="2181"/>
      <w:r>
        <w:t>18.3.1</w:t>
      </w:r>
      <w:r>
        <w:tab/>
      </w:r>
      <w:proofErr w:type="spellStart"/>
      <w:r>
        <w:t>QoEMetricsCollection</w:t>
      </w:r>
      <w:proofErr w:type="spellEnd"/>
      <w:r>
        <w:t xml:space="preserve"> data type</w:t>
      </w:r>
      <w:bookmarkEnd w:id="2182"/>
    </w:p>
    <w:p w14:paraId="63A0BB94" w14:textId="77777777" w:rsidR="00D57A74" w:rsidRPr="00E97295" w:rsidRDefault="00D57A74" w:rsidP="00D57A74">
      <w:pPr>
        <w:keepNext/>
      </w:pPr>
      <w:proofErr w:type="spellStart"/>
      <w:r w:rsidRPr="00CF4954">
        <w:rPr>
          <w:rStyle w:val="Code"/>
        </w:rPr>
        <w:t>QoEMetricsCollection</w:t>
      </w:r>
      <w:proofErr w:type="spellEnd"/>
      <w:r>
        <w:t xml:space="preserve"> is a concrete data type describing a collection of </w:t>
      </w:r>
      <w:proofErr w:type="spellStart"/>
      <w:r>
        <w:t>QoE</w:t>
      </w:r>
      <w:proofErr w:type="spellEnd"/>
      <w:r>
        <w:t xml:space="preserve"> Metrics Event records.</w:t>
      </w:r>
    </w:p>
    <w:p w14:paraId="28491A46" w14:textId="77777777" w:rsidR="00D57A74" w:rsidRPr="00633D6C" w:rsidRDefault="00D57A74" w:rsidP="00D57A74">
      <w:pPr>
        <w:pStyle w:val="TH"/>
      </w:pPr>
      <w:bookmarkStart w:id="2183" w:name="_CRTable18_3_11"/>
      <w:r>
        <w:t>Table </w:t>
      </w:r>
      <w:bookmarkEnd w:id="2183"/>
      <w:r>
        <w:t>18.3.1</w:t>
      </w:r>
      <w:r>
        <w:noBreakHyphen/>
        <w:t xml:space="preserve">1: </w:t>
      </w:r>
      <w:proofErr w:type="spellStart"/>
      <w:r>
        <w:t>QoEMetrics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BF796F" w:rsidRDefault="00D57A74" w:rsidP="00BD1E98">
            <w:pPr>
              <w:pStyle w:val="TAL"/>
              <w:rPr>
                <w:rStyle w:val="Code"/>
              </w:rPr>
            </w:pPr>
            <w:proofErr w:type="spellStart"/>
            <w:r>
              <w:rPr>
                <w:rStyle w:val="Code"/>
              </w:rPr>
              <w:t>collectionTimestamp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Default="00D57A74" w:rsidP="00BD1E98">
            <w:pPr>
              <w:pStyle w:val="TAL"/>
              <w:rPr>
                <w:rStyle w:val="Code"/>
              </w:rPr>
            </w:pPr>
            <w:proofErr w:type="spellStart"/>
            <w:r>
              <w:rPr>
                <w:rStyle w:val="Code"/>
              </w:rPr>
              <w:t>startTimestamp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proofErr w:type="spellStart"/>
            <w:r>
              <w:t>QoE</w:t>
            </w:r>
            <w:proofErr w:type="spellEnd"/>
            <w:r>
              <w:t xml:space="preserv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Default="00D57A74" w:rsidP="00BD1E98">
            <w:pPr>
              <w:pStyle w:val="TAL"/>
              <w:rPr>
                <w:rStyle w:val="Code"/>
              </w:rPr>
            </w:pPr>
            <w:proofErr w:type="spellStart"/>
            <w:r>
              <w:rPr>
                <w:rStyle w:val="Code"/>
              </w:rPr>
              <w:t>endTimestamp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proofErr w:type="spellStart"/>
            <w:r>
              <w:t>QoE</w:t>
            </w:r>
            <w:proofErr w:type="spellEnd"/>
            <w:r>
              <w:t xml:space="preserv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Default="00D57A74" w:rsidP="00BD1E98">
            <w:pPr>
              <w:pStyle w:val="TAL"/>
              <w:rPr>
                <w:rStyle w:val="Code"/>
              </w:rPr>
            </w:pPr>
            <w:proofErr w:type="spellStart"/>
            <w:r>
              <w:rPr>
                <w:rStyle w:val="Code"/>
              </w:rPr>
              <w:t>sampleCount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proofErr w:type="spellStart"/>
            <w:r>
              <w:t>QoE</w:t>
            </w:r>
            <w:proofErr w:type="spellEnd"/>
            <w:r>
              <w:t xml:space="preserv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Default="00D57A74" w:rsidP="00BD1E98">
            <w:pPr>
              <w:pStyle w:val="TAL"/>
              <w:rPr>
                <w:rStyle w:val="Code"/>
              </w:rPr>
            </w:pPr>
            <w:proofErr w:type="spellStart"/>
            <w:r>
              <w:rPr>
                <w:rStyle w:val="Code"/>
              </w:rPr>
              <w:t>streamingDirection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proofErr w:type="spellStart"/>
            <w:r>
              <w:rPr>
                <w:rStyle w:val="Datatypechar"/>
              </w:rPr>
              <w:t>Provisioning‌Session‌Type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 xml:space="preserve">Collections of </w:t>
            </w:r>
            <w:proofErr w:type="spellStart"/>
            <w:r w:rsidRPr="00880E6D">
              <w:t>QoE</w:t>
            </w:r>
            <w:proofErr w:type="spellEnd"/>
            <w:r w:rsidRPr="00880E6D">
              <w:t xml:space="preserv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w:t>
            </w:r>
            <w:proofErr w:type="spellStart"/>
            <w:r>
              <w:rPr>
                <w:rStyle w:val="Datatypechar"/>
              </w:rPr>
              <w:t>Data‌Aggregation‌Function‌Type</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4C0A39">
              <w:rPr>
                <w:rStyle w:val="Code"/>
              </w:rPr>
              <w:t>NULL</w:t>
            </w:r>
          </w:p>
          <w:p w14:paraId="54AAAF17" w14:textId="77777777" w:rsidR="00D57A74" w:rsidRDefault="00D57A74" w:rsidP="00BD1E98">
            <w:pPr>
              <w:pStyle w:val="TALcontinuation"/>
              <w:spacing w:before="60"/>
            </w:pPr>
            <w:r>
              <w:t>-</w:t>
            </w:r>
            <w:r>
              <w:tab/>
            </w:r>
            <w:r w:rsidRPr="004C0A39">
              <w:rPr>
                <w:rStyle w:val="Code"/>
              </w:rPr>
              <w:t>COUNT</w:t>
            </w:r>
          </w:p>
          <w:p w14:paraId="330BEC28" w14:textId="77777777" w:rsidR="00D57A74" w:rsidRDefault="00D57A74" w:rsidP="00BD1E98">
            <w:pPr>
              <w:pStyle w:val="TALcontinuation"/>
              <w:spacing w:before="60"/>
            </w:pPr>
            <w:r>
              <w:t>-</w:t>
            </w:r>
            <w:r>
              <w:tab/>
            </w:r>
            <w:r w:rsidRPr="004C0A39">
              <w:rPr>
                <w:rStyle w:val="Code"/>
              </w:rPr>
              <w:t>MEAN</w:t>
            </w:r>
          </w:p>
          <w:p w14:paraId="6B6F9C76" w14:textId="77777777" w:rsidR="00D57A74" w:rsidRDefault="00D57A74" w:rsidP="00BD1E98">
            <w:pPr>
              <w:pStyle w:val="TALcontinuation"/>
              <w:spacing w:before="60"/>
            </w:pPr>
            <w:r>
              <w:t>-</w:t>
            </w:r>
            <w:r>
              <w:tab/>
            </w:r>
            <w:r w:rsidRPr="004C0A39">
              <w:rPr>
                <w:rStyle w:val="Code"/>
              </w:rPr>
              <w:t>MINIMMUM</w:t>
            </w:r>
          </w:p>
          <w:p w14:paraId="33D24438" w14:textId="77777777" w:rsidR="00D57A74" w:rsidRDefault="00D57A74" w:rsidP="00BD1E98">
            <w:pPr>
              <w:pStyle w:val="TALcontinuation"/>
              <w:spacing w:before="60"/>
            </w:pPr>
            <w:r>
              <w:t>-</w:t>
            </w:r>
            <w:r>
              <w:tab/>
            </w:r>
            <w:r w:rsidRPr="004C0A39">
              <w:rPr>
                <w:rStyle w:val="Code"/>
              </w:rPr>
              <w:t>MAXIMUM</w:t>
            </w:r>
          </w:p>
          <w:p w14:paraId="248FDACF" w14:textId="77777777" w:rsidR="00D57A74" w:rsidRDefault="00D57A74" w:rsidP="00BD1E98">
            <w:pPr>
              <w:pStyle w:val="TALcontinuation"/>
              <w:spacing w:before="60"/>
            </w:pPr>
            <w:r>
              <w:t>-</w:t>
            </w:r>
            <w:r>
              <w:tab/>
            </w:r>
            <w:r w:rsidRPr="004C0A39">
              <w:rPr>
                <w:rStyle w:val="Code"/>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w:t>
            </w:r>
            <w:proofErr w:type="spellStart"/>
            <w:r>
              <w:rPr>
                <w:rStyle w:val="Datatypechar"/>
              </w:rPr>
              <w:t>QoE‌Metrics‌Event</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proofErr w:type="spellStart"/>
            <w:r w:rsidRPr="00880E6D">
              <w:t>QoE</w:t>
            </w:r>
            <w:proofErr w:type="spellEnd"/>
            <w:r w:rsidRPr="00880E6D">
              <w:t xml:space="preserve"> </w:t>
            </w:r>
            <w:r>
              <w:t xml:space="preserve">Metrics </w:t>
            </w:r>
            <w:r w:rsidRPr="00880E6D">
              <w:t xml:space="preserve">Event records, each one describing a </w:t>
            </w:r>
            <w:proofErr w:type="spellStart"/>
            <w:r w:rsidRPr="00880E6D">
              <w:t>QoE</w:t>
            </w:r>
            <w:proofErr w:type="spellEnd"/>
            <w:r w:rsidRPr="00880E6D">
              <w:t xml:space="preserve"> metrics report or summarising a set of </w:t>
            </w:r>
            <w:proofErr w:type="spellStart"/>
            <w:r w:rsidRPr="00880E6D">
              <w:t>QoE</w:t>
            </w:r>
            <w:proofErr w:type="spellEnd"/>
            <w:r w:rsidRPr="00880E6D">
              <w:t xml:space="preserve"> metrics reports</w:t>
            </w:r>
            <w:r>
              <w:t>.</w:t>
            </w:r>
          </w:p>
          <w:p w14:paraId="77C8AEA4" w14:textId="77777777" w:rsidR="00D57A74" w:rsidRDefault="00D57A74" w:rsidP="00BD1E98">
            <w:pPr>
              <w:pStyle w:val="TALcontinuation"/>
              <w:spacing w:before="60"/>
            </w:pPr>
            <w:r>
              <w:t xml:space="preserve">Empty when the </w:t>
            </w:r>
            <w:r w:rsidRPr="00C34457">
              <w:rPr>
                <w:rStyle w:val="Code"/>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2184" w:name="_CR18_3_2"/>
      <w:bookmarkStart w:id="2185" w:name="_Toc187861959"/>
      <w:bookmarkEnd w:id="2184"/>
      <w:r>
        <w:t>18.3.2</w:t>
      </w:r>
      <w:r>
        <w:tab/>
      </w:r>
      <w:proofErr w:type="spellStart"/>
      <w:r>
        <w:t>QoEMetricsEvent</w:t>
      </w:r>
      <w:proofErr w:type="spellEnd"/>
      <w:r>
        <w:t xml:space="preserve"> data type</w:t>
      </w:r>
      <w:bookmarkEnd w:id="2185"/>
    </w:p>
    <w:p w14:paraId="1CE3C333" w14:textId="77777777" w:rsidR="00D57A74" w:rsidRPr="00CF4954" w:rsidRDefault="00D57A74" w:rsidP="00D57A74">
      <w:pPr>
        <w:keepNext/>
      </w:pPr>
      <w:proofErr w:type="spellStart"/>
      <w:r w:rsidRPr="00CF4954">
        <w:rPr>
          <w:rStyle w:val="Code"/>
        </w:rPr>
        <w:t>QoEMetricsEvent</w:t>
      </w:r>
      <w:proofErr w:type="spellEnd"/>
      <w:r>
        <w:t xml:space="preserve"> is a concrete data type describing a set of, or summaries of, </w:t>
      </w:r>
      <w:proofErr w:type="spellStart"/>
      <w:r>
        <w:t>QoE</w:t>
      </w:r>
      <w:proofErr w:type="spellEnd"/>
      <w:r>
        <w:t xml:space="preserve"> metric samples of the same type.</w:t>
      </w:r>
    </w:p>
    <w:p w14:paraId="627A53D6" w14:textId="77777777" w:rsidR="00DB4879" w:rsidRPr="00633D6C" w:rsidRDefault="00DB4879" w:rsidP="00DB4879">
      <w:pPr>
        <w:pStyle w:val="TH"/>
      </w:pPr>
      <w:bookmarkStart w:id="2186" w:name="_CRTable18_3_21"/>
      <w:r>
        <w:t>Table </w:t>
      </w:r>
      <w:bookmarkEnd w:id="2186"/>
      <w:r>
        <w:t>18.3.2</w:t>
      </w:r>
      <w:r>
        <w:noBreakHyphen/>
        <w:t xml:space="preserve">1: </w:t>
      </w:r>
      <w:proofErr w:type="spellStart"/>
      <w:r>
        <w:t>QoEMetrics</w:t>
      </w:r>
      <w:r w:rsidRPr="00E97295">
        <w:t>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8"/>
        <w:gridCol w:w="1701"/>
        <w:gridCol w:w="1276"/>
        <w:gridCol w:w="4678"/>
      </w:tblGrid>
      <w:tr w:rsidR="00DB4879" w14:paraId="414A5AE1" w14:textId="77777777" w:rsidTr="002E2BF2">
        <w:trPr>
          <w:tblHeader/>
        </w:trPr>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F3607"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8F852A1"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86CB26"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2C306B" w14:textId="77777777" w:rsidR="00DB4879" w:rsidRDefault="00DB4879" w:rsidP="002E2BF2">
            <w:pPr>
              <w:pStyle w:val="TAH"/>
              <w:rPr>
                <w:lang w:val="en-US"/>
              </w:rPr>
            </w:pPr>
            <w:r>
              <w:rPr>
                <w:lang w:val="en-US"/>
              </w:rPr>
              <w:t>Description</w:t>
            </w:r>
          </w:p>
        </w:tc>
      </w:tr>
      <w:tr w:rsidR="00DB4879" w14:paraId="178EDF28"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8D33B1" w14:textId="77777777" w:rsidR="00DB4879" w:rsidRPr="00BF796F" w:rsidRDefault="00DB4879" w:rsidP="002E2BF2">
            <w:pPr>
              <w:pStyle w:val="TAL"/>
              <w:rPr>
                <w:rStyle w:val="Code"/>
              </w:rPr>
            </w:pPr>
            <w:proofErr w:type="spellStart"/>
            <w:r>
              <w:rPr>
                <w:rStyle w:val="Code"/>
              </w:rPr>
              <w:t>recordType</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04F1DB" w14:textId="77777777" w:rsidR="00DB4879" w:rsidRPr="00BF796F" w:rsidRDefault="00DB4879" w:rsidP="002E2BF2">
            <w:pPr>
              <w:pStyle w:val="TAL"/>
              <w:rPr>
                <w:rStyle w:val="Datatypechar"/>
              </w:rPr>
            </w:pPr>
            <w:proofErr w:type="spellStart"/>
            <w:r>
              <w:rPr>
                <w:rStyle w:val="Datatypechar"/>
              </w:rPr>
              <w:t>Event‌Record‌Type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F2F42"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4C281" w14:textId="77777777" w:rsidR="00DB4879" w:rsidRDefault="00DB4879" w:rsidP="002E2BF2">
            <w:pPr>
              <w:pStyle w:val="TAL"/>
            </w:pPr>
            <w:r>
              <w:t>One of the following:</w:t>
            </w:r>
          </w:p>
          <w:p w14:paraId="2526AC4D" w14:textId="77777777" w:rsidR="00DB4879" w:rsidRDefault="00DB4879" w:rsidP="002E2BF2">
            <w:pPr>
              <w:pStyle w:val="TALcontinuation"/>
              <w:spacing w:before="60"/>
            </w:pPr>
            <w:r>
              <w:t>-</w:t>
            </w:r>
            <w:r>
              <w:tab/>
            </w:r>
            <w:r>
              <w:rPr>
                <w:rStyle w:val="Code"/>
              </w:rPr>
              <w:t>INDIVIDUAL_SAMPLE</w:t>
            </w:r>
          </w:p>
          <w:p w14:paraId="57ACCCDB" w14:textId="77777777" w:rsidR="00DB4879" w:rsidRDefault="00DB4879" w:rsidP="002E2BF2">
            <w:pPr>
              <w:pStyle w:val="TALcontinuation"/>
              <w:spacing w:before="60"/>
            </w:pPr>
            <w:r>
              <w:t>-</w:t>
            </w:r>
            <w:r>
              <w:tab/>
            </w:r>
            <w:r w:rsidRPr="00B205D3">
              <w:rPr>
                <w:rStyle w:val="Code"/>
              </w:rPr>
              <w:t>SUMMARY_MEAN</w:t>
            </w:r>
          </w:p>
          <w:p w14:paraId="1B3BC0F5" w14:textId="77777777" w:rsidR="00DB4879" w:rsidRDefault="00DB4879" w:rsidP="002E2BF2">
            <w:pPr>
              <w:pStyle w:val="TALcontinuation"/>
              <w:spacing w:before="60"/>
            </w:pPr>
            <w:r>
              <w:t>-</w:t>
            </w:r>
            <w:r>
              <w:tab/>
            </w:r>
            <w:r w:rsidRPr="00B205D3">
              <w:rPr>
                <w:rStyle w:val="Code"/>
              </w:rPr>
              <w:t>SUMMARY_MINIMMUM</w:t>
            </w:r>
          </w:p>
          <w:p w14:paraId="5E6630D9" w14:textId="77777777" w:rsidR="00DB4879" w:rsidRDefault="00DB4879" w:rsidP="002E2BF2">
            <w:pPr>
              <w:pStyle w:val="TALcontinuation"/>
              <w:spacing w:before="60"/>
            </w:pPr>
            <w:r>
              <w:t>-</w:t>
            </w:r>
            <w:r>
              <w:tab/>
            </w:r>
            <w:r w:rsidRPr="00B205D3">
              <w:rPr>
                <w:rStyle w:val="Code"/>
              </w:rPr>
              <w:t>SUMMARY_MAXIMUM</w:t>
            </w:r>
          </w:p>
          <w:p w14:paraId="116CD75E" w14:textId="77777777" w:rsidR="00DB4879" w:rsidRDefault="00DB4879" w:rsidP="002E2BF2">
            <w:pPr>
              <w:pStyle w:val="TALcontinuation"/>
              <w:spacing w:before="60"/>
              <w:rPr>
                <w:lang w:val="en-US"/>
              </w:rPr>
            </w:pPr>
            <w:r>
              <w:t>-</w:t>
            </w:r>
            <w:r>
              <w:tab/>
            </w:r>
            <w:r w:rsidRPr="00B205D3">
              <w:rPr>
                <w:rStyle w:val="Code"/>
              </w:rPr>
              <w:t>SUMMARY_SUM</w:t>
            </w:r>
          </w:p>
        </w:tc>
      </w:tr>
      <w:tr w:rsidR="00DB4879" w14:paraId="40C45056"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13C93C" w14:textId="77777777" w:rsidR="00DB4879" w:rsidRDefault="00DB4879" w:rsidP="002E2BF2">
            <w:pPr>
              <w:pStyle w:val="TAL"/>
              <w:keepNext w:val="0"/>
              <w:rPr>
                <w:rStyle w:val="Code"/>
              </w:rPr>
            </w:pPr>
            <w:proofErr w:type="spellStart"/>
            <w:r>
              <w:rPr>
                <w:rStyle w:val="Code"/>
              </w:rPr>
              <w:t>recordTimestamp</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1BFC7C" w14:textId="77777777" w:rsidR="00DB4879" w:rsidRDefault="00DB4879" w:rsidP="002E2BF2">
            <w:pPr>
              <w:pStyle w:val="TAL"/>
              <w:keepNext w:val="0"/>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B1D3EC"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1BEB63" w14:textId="77777777" w:rsidR="00DB4879" w:rsidRDefault="00DB4879" w:rsidP="002E2BF2">
            <w:pPr>
              <w:pStyle w:val="TAL"/>
            </w:pPr>
            <w:r>
              <w:t xml:space="preserve">For individual records, the date–time at which the parent </w:t>
            </w:r>
            <w:proofErr w:type="spellStart"/>
            <w:r>
              <w:t>QoE</w:t>
            </w:r>
            <w:proofErr w:type="spellEnd"/>
            <w:r>
              <w:t xml:space="preserve"> metrics report was generated by the Media Session Handler.</w:t>
            </w:r>
          </w:p>
          <w:p w14:paraId="7C22091B"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534C7D5C"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4AD313" w14:textId="77777777" w:rsidR="00DB4879" w:rsidRDefault="00DB4879" w:rsidP="002E2BF2">
            <w:pPr>
              <w:pStyle w:val="TAL"/>
              <w:keepNext w:val="0"/>
              <w:rPr>
                <w:rStyle w:val="Code"/>
              </w:rPr>
            </w:pPr>
            <w:proofErr w:type="spellStart"/>
            <w:r>
              <w:rPr>
                <w:rStyle w:val="Code"/>
              </w:rPr>
              <w:t>appId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9065F4" w14:textId="77777777" w:rsidR="00DB4879" w:rsidRDefault="00DB4879" w:rsidP="002E2BF2">
            <w:pPr>
              <w:pStyle w:val="TAL"/>
              <w:keepNext w:val="0"/>
              <w:rPr>
                <w:rStyle w:val="Datatypechar"/>
              </w:rPr>
            </w:pPr>
            <w:proofErr w:type="spellStart"/>
            <w:r>
              <w:rPr>
                <w:rStyle w:val="Datatypechar"/>
              </w:rPr>
              <w:t>ApplicationId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A42A9E"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03B53C"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398027F1"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7225F6" w14:textId="77777777" w:rsidR="00DB4879" w:rsidRDefault="00DB4879" w:rsidP="002E2BF2">
            <w:pPr>
              <w:pStyle w:val="TAL"/>
              <w:keepNext w:val="0"/>
              <w:rPr>
                <w:rStyle w:val="Code"/>
              </w:rPr>
            </w:pPr>
            <w:proofErr w:type="spellStart"/>
            <w:r>
              <w:rPr>
                <w:rStyle w:val="Code"/>
              </w:rPr>
              <w:t>provisioningSessionId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272BA8" w14:textId="77777777" w:rsidR="00DB4879" w:rsidRDefault="00DB4879" w:rsidP="002E2BF2">
            <w:pPr>
              <w:pStyle w:val="TAL"/>
              <w:keepNext w:val="0"/>
              <w:rPr>
                <w:rStyle w:val="Datatypechar"/>
              </w:rPr>
            </w:pPr>
            <w:proofErr w:type="spellStart"/>
            <w:r>
              <w:rPr>
                <w:rStyle w:val="Datatypechar"/>
              </w:rPr>
              <w:t>Resource‌Id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C284F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44675" w14:textId="77777777" w:rsidR="00DB4879" w:rsidRDefault="00DB4879" w:rsidP="002E2BF2">
            <w:pPr>
              <w:pStyle w:val="TAL"/>
            </w:pPr>
            <w:r w:rsidRPr="00CF626B">
              <w:t>The identifier of the Provisioning Session to which this record pertains.</w:t>
            </w:r>
          </w:p>
          <w:p w14:paraId="6BBFD5F6" w14:textId="77777777" w:rsidR="00DB4879"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w:t>
            </w:r>
          </w:p>
        </w:tc>
      </w:tr>
      <w:tr w:rsidR="00DB4879" w14:paraId="6BF558C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891FD9" w14:textId="77777777" w:rsidR="00DB4879" w:rsidRDefault="00DB4879" w:rsidP="002E2BF2">
            <w:pPr>
              <w:pStyle w:val="TAL"/>
              <w:keepNext w:val="0"/>
              <w:rPr>
                <w:rStyle w:val="Code"/>
              </w:rPr>
            </w:pPr>
            <w:proofErr w:type="spellStart"/>
            <w:r>
              <w:rPr>
                <w:rStyle w:val="Code"/>
              </w:rPr>
              <w:t>session‌Id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976C66" w14:textId="77777777" w:rsidR="00DB4879" w:rsidRDefault="00DB4879" w:rsidP="002E2BF2">
            <w:pPr>
              <w:pStyle w:val="TAL"/>
              <w:keepNext w:val="0"/>
              <w:rPr>
                <w:rStyle w:val="Datatypechar"/>
              </w:rPr>
            </w:pPr>
            <w:proofErr w:type="spellStart"/>
            <w:r>
              <w:rPr>
                <w:rStyle w:val="Datatypechar"/>
              </w:rPr>
              <w:t>Media‌Delivery‌SessionId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26511C"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260A9" w14:textId="77777777" w:rsidR="00DB4879" w:rsidRDefault="00DB4879" w:rsidP="002E2BF2">
            <w:pPr>
              <w:pStyle w:val="TAL"/>
            </w:pPr>
            <w:r w:rsidRPr="00CF626B">
              <w:t>A value that uniquely identifies the media streaming session to which this record pertains.</w:t>
            </w:r>
          </w:p>
          <w:p w14:paraId="7E4303CA" w14:textId="77777777" w:rsidR="00DB4879" w:rsidRPr="00CF626B"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w:t>
            </w:r>
          </w:p>
        </w:tc>
      </w:tr>
      <w:tr w:rsidR="00DB4879" w14:paraId="356F8263"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E5B1EC3" w14:textId="77777777" w:rsidR="00DB4879" w:rsidRDefault="00DB4879" w:rsidP="002E2BF2">
            <w:pPr>
              <w:pStyle w:val="TAL"/>
              <w:keepNext w:val="0"/>
              <w:rPr>
                <w:rStyle w:val="Code"/>
              </w:rPr>
            </w:pPr>
            <w:proofErr w:type="spellStart"/>
            <w:r>
              <w:rPr>
                <w:rStyle w:val="Code"/>
              </w:rPr>
              <w:t>ueIdentification</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B7E44C"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BE200F"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0C13C" w14:textId="77777777" w:rsidR="00DB4879" w:rsidRDefault="00DB4879" w:rsidP="002E2BF2">
            <w:pPr>
              <w:pStyle w:val="TAL"/>
            </w:pPr>
            <w:r w:rsidRPr="00CF626B">
              <w:t>GPSI of the requesting UE or a stable globally unique string identifying the requesting Media Session Handler.</w:t>
            </w:r>
          </w:p>
          <w:p w14:paraId="1A61CFD9" w14:textId="77777777" w:rsidR="00DB4879" w:rsidRPr="00CF626B"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 xml:space="preserve"> and only when exposure is permitted by the data exposure restrictions in force.</w:t>
            </w:r>
          </w:p>
        </w:tc>
      </w:tr>
      <w:tr w:rsidR="00DB4879" w14:paraId="33E6E28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1E9DF8B" w14:textId="77777777" w:rsidR="00DB4879" w:rsidRDefault="00DB4879" w:rsidP="002E2BF2">
            <w:pPr>
              <w:pStyle w:val="TAL"/>
              <w:keepNext w:val="0"/>
              <w:rPr>
                <w:rStyle w:val="Code"/>
              </w:rPr>
            </w:pPr>
            <w:proofErr w:type="spellStart"/>
            <w:r>
              <w:rPr>
                <w:rStyle w:val="Code"/>
              </w:rPr>
              <w:t>dataNetworkName</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318739" w14:textId="77777777" w:rsidR="00DB4879" w:rsidRDefault="00DB4879" w:rsidP="002E2BF2">
            <w:pPr>
              <w:pStyle w:val="TAL"/>
              <w:keepNext w:val="0"/>
              <w:rPr>
                <w:rStyle w:val="Datatypechar"/>
              </w:rPr>
            </w:pPr>
            <w:proofErr w:type="spellStart"/>
            <w:r>
              <w:rPr>
                <w:rStyle w:val="Datatypechar"/>
              </w:rPr>
              <w:t>Dnn</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1D8A9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AD0D9" w14:textId="77777777" w:rsidR="00DB4879" w:rsidRDefault="00DB4879" w:rsidP="002E2BF2">
            <w:pPr>
              <w:pStyle w:val="TAL"/>
            </w:pPr>
            <w:r w:rsidRPr="00F13DA1">
              <w:t>Identifying the Data Network of the M4 media streaming session.</w:t>
            </w:r>
          </w:p>
          <w:p w14:paraId="420AD053" w14:textId="77777777" w:rsidR="00DB4879" w:rsidRPr="00CF626B" w:rsidRDefault="00DB4879" w:rsidP="002E2BF2">
            <w:pPr>
              <w:pStyle w:val="TALcontinuation"/>
              <w:spacing w:before="60"/>
            </w:pPr>
            <w:r w:rsidRPr="00F13DA1">
              <w:t xml:space="preserve">Present only for individual data sample </w:t>
            </w:r>
            <w:proofErr w:type="spellStart"/>
            <w:r w:rsidRPr="00CF626B">
              <w:rPr>
                <w:rStyle w:val="Code"/>
              </w:rPr>
              <w:t>recordType</w:t>
            </w:r>
            <w:proofErr w:type="spellEnd"/>
            <w:r w:rsidRPr="00F13DA1">
              <w:t>.</w:t>
            </w:r>
          </w:p>
        </w:tc>
      </w:tr>
      <w:tr w:rsidR="00DB4879" w14:paraId="46B043A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8D6834" w14:textId="77777777" w:rsidR="00DB4879" w:rsidRDefault="00DB4879" w:rsidP="002E2BF2">
            <w:pPr>
              <w:pStyle w:val="TAL"/>
              <w:keepNext w:val="0"/>
              <w:rPr>
                <w:rStyle w:val="Code"/>
              </w:rPr>
            </w:pPr>
            <w:proofErr w:type="spellStart"/>
            <w:r>
              <w:rPr>
                <w:rStyle w:val="Code"/>
              </w:rPr>
              <w:t>sliceId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E362D7" w14:textId="77777777" w:rsidR="00DB4879" w:rsidRDefault="00DB4879" w:rsidP="002E2BF2">
            <w:pPr>
              <w:pStyle w:val="TAL"/>
              <w:keepNext w:val="0"/>
              <w:rPr>
                <w:rStyle w:val="Datatypechar"/>
              </w:rPr>
            </w:pPr>
            <w:proofErr w:type="spellStart"/>
            <w:r>
              <w:rPr>
                <w:rStyle w:val="Datatypechar"/>
              </w:rPr>
              <w:t>Snssai</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53A4A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16121" w14:textId="77777777" w:rsidR="00DB4879" w:rsidRDefault="00DB4879" w:rsidP="002E2BF2">
            <w:pPr>
              <w:pStyle w:val="TAL"/>
            </w:pPr>
            <w:r w:rsidRPr="00F13DA1">
              <w:t>The S-NSSAI identifying the Network Slice of the M4 media streaming session.</w:t>
            </w:r>
          </w:p>
          <w:p w14:paraId="5858187C" w14:textId="77777777" w:rsidR="00DB4879" w:rsidRPr="00F13DA1" w:rsidRDefault="00DB4879" w:rsidP="002E2BF2">
            <w:pPr>
              <w:pStyle w:val="TALcontinuation"/>
              <w:spacing w:before="60"/>
            </w:pPr>
            <w:r w:rsidRPr="00F13DA1">
              <w:t xml:space="preserve">Present only for individual data sample </w:t>
            </w:r>
            <w:proofErr w:type="spellStart"/>
            <w:r w:rsidRPr="00CF626B">
              <w:rPr>
                <w:rStyle w:val="Code"/>
              </w:rPr>
              <w:t>recordType</w:t>
            </w:r>
            <w:proofErr w:type="spellEnd"/>
            <w:r w:rsidRPr="00F13DA1">
              <w:t>.</w:t>
            </w:r>
          </w:p>
        </w:tc>
      </w:tr>
      <w:tr w:rsidR="00DB4879" w14:paraId="6CFACFED" w14:textId="77777777" w:rsidTr="002E2BF2">
        <w:tc>
          <w:tcPr>
            <w:tcW w:w="1980"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3207279" w14:textId="77777777" w:rsidR="00DB4879" w:rsidRDefault="00DB4879" w:rsidP="002E2BF2">
            <w:pPr>
              <w:pStyle w:val="TAL"/>
              <w:keepNext w:val="0"/>
              <w:rPr>
                <w:rStyle w:val="Code"/>
              </w:rPr>
            </w:pPr>
            <w:proofErr w:type="spellStart"/>
            <w:r>
              <w:rPr>
                <w:rStyle w:val="Code"/>
              </w:rPr>
              <w:t>ueLocations</w:t>
            </w:r>
            <w:proofErr w:type="spellEnd"/>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ED4821F"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990A3F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3CEF5096" w14:textId="77777777" w:rsidR="00DB4879" w:rsidRDefault="00DB4879" w:rsidP="002E2BF2">
            <w:pPr>
              <w:pStyle w:val="TAL"/>
            </w:pPr>
            <w:r w:rsidRPr="00C0275C">
              <w:t>The location</w:t>
            </w:r>
            <w:r>
              <w:t>(s)</w:t>
            </w:r>
            <w:r w:rsidRPr="00C0275C">
              <w:t xml:space="preserve"> of the UE when the data described by this record was sampled.</w:t>
            </w:r>
          </w:p>
          <w:p w14:paraId="43F36F1F" w14:textId="77777777" w:rsidR="00DB4879" w:rsidRPr="00F13DA1" w:rsidRDefault="00DB4879" w:rsidP="002E2BF2">
            <w:pPr>
              <w:pStyle w:val="TALcontinuation"/>
              <w:spacing w:before="60"/>
            </w:pPr>
            <w:r w:rsidRPr="00C0275C">
              <w:t xml:space="preserve">Present only for individual data sample </w:t>
            </w:r>
            <w:proofErr w:type="spellStart"/>
            <w:r w:rsidRPr="00CF626B">
              <w:rPr>
                <w:rStyle w:val="Code"/>
              </w:rPr>
              <w:t>recordType</w:t>
            </w:r>
            <w:proofErr w:type="spellEnd"/>
            <w:r w:rsidRPr="00C0275C">
              <w:t xml:space="preserve"> and only when exposure is permitted by the data exposure restrictions in force.</w:t>
            </w:r>
          </w:p>
        </w:tc>
      </w:tr>
      <w:tr w:rsidR="00DB4879" w14:paraId="1984B4E2" w14:textId="77777777" w:rsidTr="002E2BF2">
        <w:tc>
          <w:tcPr>
            <w:tcW w:w="1980"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D07A4DD" w14:textId="77777777" w:rsidR="00DB4879" w:rsidRDefault="00DB4879" w:rsidP="002E2BF2">
            <w:pPr>
              <w:pStyle w:val="TAL"/>
              <w:rPr>
                <w:rStyle w:val="Code"/>
              </w:rPr>
            </w:pPr>
            <w:proofErr w:type="spellStart"/>
            <w:r>
              <w:rPr>
                <w:rStyle w:val="Code"/>
              </w:rPr>
              <w:t>metric‌Type</w:t>
            </w:r>
            <w:proofErr w:type="spellEnd"/>
          </w:p>
        </w:tc>
        <w:tc>
          <w:tcPr>
            <w:tcW w:w="1701"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94CB688" w14:textId="77777777" w:rsidR="00DB4879" w:rsidRDefault="00DB4879" w:rsidP="002E2BF2">
            <w:pPr>
              <w:pStyle w:val="TAL"/>
              <w:rPr>
                <w:rStyle w:val="Datatypechar"/>
              </w:rPr>
            </w:pPr>
            <w:r>
              <w:rPr>
                <w:rStyle w:val="Datatypechar"/>
              </w:rPr>
              <w:t>Uri</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F03702C" w14:textId="77777777" w:rsidR="00DB4879" w:rsidRDefault="00DB4879" w:rsidP="002E2BF2">
            <w:pPr>
              <w:pStyle w:val="TAC"/>
            </w:pPr>
            <w:r>
              <w:t>1..1</w:t>
            </w:r>
          </w:p>
        </w:tc>
        <w:tc>
          <w:tcPr>
            <w:tcW w:w="4678"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1F32FFB" w14:textId="77777777" w:rsidR="00DB4879" w:rsidRPr="00C0275C" w:rsidRDefault="00DB4879" w:rsidP="002E2BF2">
            <w:pPr>
              <w:pStyle w:val="TAL"/>
            </w:pPr>
            <w:r w:rsidRPr="004A0C0E">
              <w:t xml:space="preserve">A fully-qualified term identifier that uniquely identifies the </w:t>
            </w:r>
            <w:proofErr w:type="spellStart"/>
            <w:r w:rsidRPr="004A0C0E">
              <w:t>QoE</w:t>
            </w:r>
            <w:proofErr w:type="spellEnd"/>
            <w:r w:rsidRPr="004A0C0E">
              <w:t xml:space="preserve"> metrics reporting scheme and the </w:t>
            </w:r>
            <w:r>
              <w:t xml:space="preserve">type of </w:t>
            </w:r>
            <w:proofErr w:type="spellStart"/>
            <w:r w:rsidRPr="004A0C0E">
              <w:t>QoE</w:t>
            </w:r>
            <w:proofErr w:type="spellEnd"/>
            <w:r w:rsidRPr="004A0C0E">
              <w:t xml:space="preserve"> metric</w:t>
            </w:r>
            <w:r>
              <w:t xml:space="preserve"> included</w:t>
            </w:r>
            <w:r w:rsidRPr="004A0C0E">
              <w:t xml:space="preserve"> this record, as specified in clause</w:t>
            </w:r>
            <w:r>
              <w:t> </w:t>
            </w:r>
            <w:r w:rsidRPr="004A0C0E">
              <w:t>E.2, up to but excluding the first hierarchical separator.</w:t>
            </w:r>
            <w:r>
              <w:t xml:space="preserve"> For example, </w:t>
            </w:r>
            <w:r>
              <w:rPr>
                <w:rStyle w:val="Code"/>
              </w:rPr>
              <w:t>urn:‌3GPP:‌ns:‌PSS:‌DASH:‌QM10#AvgThroughput</w:t>
            </w:r>
            <w:r w:rsidRPr="008915B4">
              <w:t>.</w:t>
            </w:r>
          </w:p>
        </w:tc>
      </w:tr>
      <w:tr w:rsidR="00DB4879" w14:paraId="739E7A69" w14:textId="77777777" w:rsidTr="002E2BF2">
        <w:tc>
          <w:tcPr>
            <w:tcW w:w="198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C0FF5" w14:textId="77777777" w:rsidR="00DB4879" w:rsidRDefault="00DB4879" w:rsidP="002E2BF2">
            <w:pPr>
              <w:pStyle w:val="TAL"/>
              <w:rPr>
                <w:rStyle w:val="Code"/>
              </w:rPr>
            </w:pPr>
            <w:r>
              <w:rPr>
                <w:rStyle w:val="Code"/>
              </w:rPr>
              <w:t>samples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CD2EA"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43B97"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7EEEDD" w14:textId="77777777" w:rsidR="00DB4879" w:rsidRPr="004A0C0E" w:rsidRDefault="00DB4879" w:rsidP="002E2BF2">
            <w:pPr>
              <w:pStyle w:val="TAL"/>
            </w:pPr>
            <w:r>
              <w:t xml:space="preserve">An ordered list of one or more samples of type </w:t>
            </w:r>
            <w:proofErr w:type="spellStart"/>
            <w:r w:rsidRPr="006077F0">
              <w:rPr>
                <w:rStyle w:val="Code"/>
              </w:rPr>
              <w:t>metricType</w:t>
            </w:r>
            <w:proofErr w:type="spellEnd"/>
            <w:r>
              <w:t xml:space="preserve"> derived from a single </w:t>
            </w:r>
            <w:proofErr w:type="spellStart"/>
            <w:r>
              <w:t>QoE</w:t>
            </w:r>
            <w:proofErr w:type="spellEnd"/>
            <w:r>
              <w:t xml:space="preserve"> metrics report.</w:t>
            </w:r>
          </w:p>
        </w:tc>
      </w:tr>
      <w:tr w:rsidR="00DB4879" w14:paraId="0EB7FCFB"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AFE2A"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55A04" w14:textId="77777777" w:rsidR="00DB4879" w:rsidRDefault="00DB4879" w:rsidP="002E2BF2">
            <w:pPr>
              <w:pStyle w:val="TAL"/>
              <w:rPr>
                <w:rStyle w:val="Code"/>
              </w:rPr>
            </w:pPr>
            <w:proofErr w:type="spellStart"/>
            <w:r>
              <w:rPr>
                <w:rStyle w:val="Code"/>
              </w:rPr>
              <w:t>sampleTimestamp</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B0D3E" w14:textId="77777777" w:rsidR="00DB4879" w:rsidRDefault="00DB4879" w:rsidP="002E2BF2">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7C96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176CDC" w14:textId="77777777" w:rsidR="00DB4879" w:rsidRDefault="00DB4879" w:rsidP="002E2BF2">
            <w:pPr>
              <w:pStyle w:val="TAL"/>
            </w:pPr>
            <w:r>
              <w:t xml:space="preserve">Where applicable for the metric indicated by </w:t>
            </w:r>
            <w:proofErr w:type="spellStart"/>
            <w:r w:rsidRPr="006077F0">
              <w:rPr>
                <w:rStyle w:val="Code"/>
              </w:rPr>
              <w:t>metricType</w:t>
            </w:r>
            <w:proofErr w:type="spellEnd"/>
            <w:r>
              <w:t>, t</w:t>
            </w:r>
            <w:r w:rsidRPr="006E09A1">
              <w:t xml:space="preserve">he moment in time at which this </w:t>
            </w:r>
            <w:proofErr w:type="spellStart"/>
            <w:r w:rsidRPr="006E09A1">
              <w:t>QoE</w:t>
            </w:r>
            <w:proofErr w:type="spellEnd"/>
            <w:r w:rsidRPr="006E09A1">
              <w:t xml:space="preserve"> metric was sampled.</w:t>
            </w:r>
          </w:p>
        </w:tc>
      </w:tr>
      <w:tr w:rsidR="00DB4879" w14:paraId="7F21AD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0E07B"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60AA78" w14:textId="77777777" w:rsidR="00DB4879" w:rsidRDefault="00DB4879" w:rsidP="002E2BF2">
            <w:pPr>
              <w:pStyle w:val="TAL"/>
              <w:rPr>
                <w:rStyle w:val="Code"/>
              </w:rPr>
            </w:pPr>
            <w:proofErr w:type="spellStart"/>
            <w:r>
              <w:rPr>
                <w:rStyle w:val="Code"/>
              </w:rPr>
              <w:t>sampleDuration</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78AAFE"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48D3E"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EB5B7E" w14:textId="77777777" w:rsidR="00DB4879" w:rsidRPr="006E09A1" w:rsidRDefault="00DB4879" w:rsidP="002E2BF2">
            <w:pPr>
              <w:pStyle w:val="TAL"/>
            </w:pPr>
            <w:r>
              <w:t xml:space="preserve">Where applicable for the metric indicated by </w:t>
            </w:r>
            <w:proofErr w:type="spellStart"/>
            <w:r w:rsidRPr="006077F0">
              <w:rPr>
                <w:rStyle w:val="Code"/>
              </w:rPr>
              <w:t>metricType</w:t>
            </w:r>
            <w:proofErr w:type="spellEnd"/>
            <w:r>
              <w:t>, t</w:t>
            </w:r>
            <w:r w:rsidRPr="006E09A1">
              <w:t xml:space="preserve">he time duration over which this </w:t>
            </w:r>
            <w:proofErr w:type="spellStart"/>
            <w:r w:rsidRPr="006E09A1">
              <w:t>QoE</w:t>
            </w:r>
            <w:proofErr w:type="spellEnd"/>
            <w:r w:rsidRPr="006E09A1">
              <w:t xml:space="preserve"> metric was sampled.</w:t>
            </w:r>
          </w:p>
        </w:tc>
      </w:tr>
      <w:tr w:rsidR="00DB4879" w14:paraId="5506A5F5"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12CA0"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9E15A" w14:textId="77777777" w:rsidR="00DB4879" w:rsidRDefault="00DB4879" w:rsidP="002E2BF2">
            <w:pPr>
              <w:pStyle w:val="TAL"/>
              <w:rPr>
                <w:rStyle w:val="Code"/>
              </w:rPr>
            </w:pPr>
            <w:proofErr w:type="spellStart"/>
            <w:r>
              <w:rPr>
                <w:rStyle w:val="Code"/>
              </w:rPr>
              <w:t>mediaTimestamp</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76EA67"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B2771"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4F277" w14:textId="77777777" w:rsidR="00DB4879" w:rsidRPr="006E09A1" w:rsidRDefault="00DB4879" w:rsidP="002E2BF2">
            <w:pPr>
              <w:pStyle w:val="TAL"/>
            </w:pPr>
            <w:r>
              <w:t xml:space="preserve">Where applicable for the metric indicated by </w:t>
            </w:r>
            <w:proofErr w:type="spellStart"/>
            <w:r w:rsidRPr="006077F0">
              <w:rPr>
                <w:rStyle w:val="Code"/>
              </w:rPr>
              <w:t>metricType</w:t>
            </w:r>
            <w:proofErr w:type="spellEnd"/>
            <w:r>
              <w:t>, t</w:t>
            </w:r>
            <w:r w:rsidRPr="006E09A1">
              <w:t xml:space="preserve">he time point </w:t>
            </w:r>
            <w:r>
              <w:t xml:space="preserve">(expressed relative to the start of the media streaming presentation) </w:t>
            </w:r>
            <w:r w:rsidRPr="006E09A1">
              <w:t xml:space="preserve">at which this </w:t>
            </w:r>
            <w:proofErr w:type="spellStart"/>
            <w:r w:rsidRPr="006E09A1">
              <w:t>QoE</w:t>
            </w:r>
            <w:proofErr w:type="spellEnd"/>
            <w:r w:rsidRPr="006E09A1">
              <w:t xml:space="preserve"> metric was sampled.</w:t>
            </w:r>
          </w:p>
        </w:tc>
      </w:tr>
      <w:tr w:rsidR="00DB4879" w14:paraId="696E05C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82F7" w14:textId="77777777" w:rsidR="00DB4879" w:rsidRDefault="00DB4879" w:rsidP="002E2BF2">
            <w:pPr>
              <w:pStyle w:val="TAL"/>
              <w:rPr>
                <w:rStyle w:val="Code"/>
              </w:rPr>
            </w:pP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2B34" w14:textId="77777777" w:rsidR="00DB4879" w:rsidRDefault="00DB4879" w:rsidP="002E2BF2">
            <w:pPr>
              <w:pStyle w:val="TAL"/>
              <w:rPr>
                <w:rStyle w:val="Code"/>
              </w:rPr>
            </w:pPr>
            <w:r>
              <w:rPr>
                <w:rStyle w:val="Code"/>
              </w:rPr>
              <w:t>metrics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002BE7" w14:textId="77777777" w:rsidR="00DB4879" w:rsidRDefault="00DB4879" w:rsidP="002E2BF2">
            <w:pPr>
              <w:pStyle w:val="TAL"/>
              <w:rPr>
                <w:rStyle w:val="Datatypechar"/>
              </w:rPr>
            </w:pPr>
            <w:r>
              <w:rPr>
                <w:rStyle w:val="Datatypechar"/>
              </w:rPr>
              <w:t>array(object)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117BC"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84078" w14:textId="77777777" w:rsidR="00DB4879" w:rsidRPr="006E09A1" w:rsidRDefault="00DB4879" w:rsidP="002E2BF2">
            <w:pPr>
              <w:pStyle w:val="TAL"/>
            </w:pPr>
            <w:r>
              <w:t>A set of key</w:t>
            </w:r>
            <w:r w:rsidRPr="00AF0474">
              <w:t xml:space="preserve">–value pairs </w:t>
            </w:r>
            <w:r>
              <w:t xml:space="preserve">for the sampled metrics </w:t>
            </w:r>
            <w:r w:rsidRPr="00AF0474">
              <w:t xml:space="preserve">associated with this </w:t>
            </w:r>
            <w:proofErr w:type="spellStart"/>
            <w:r w:rsidRPr="00AF0474">
              <w:t>QoE</w:t>
            </w:r>
            <w:proofErr w:type="spellEnd"/>
            <w:r w:rsidRPr="00AF0474">
              <w:t xml:space="preserve"> metric</w:t>
            </w:r>
            <w:r>
              <w:t xml:space="preserve"> sample.</w:t>
            </w:r>
          </w:p>
        </w:tc>
      </w:tr>
      <w:tr w:rsidR="00DB4879" w14:paraId="1E8BDB56"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05B87"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41D11"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7BD28B" w14:textId="77777777" w:rsidR="00DB4879" w:rsidRDefault="00DB4879" w:rsidP="002E2BF2">
            <w:pPr>
              <w:pStyle w:val="TAL"/>
              <w:rPr>
                <w:rStyle w:val="Code"/>
              </w:rPr>
            </w:pPr>
            <w:r>
              <w:rPr>
                <w:rStyle w:val="Code"/>
              </w:rPr>
              <w:t>key</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8EF45"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0FFC90"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8F9A0" w14:textId="77777777" w:rsidR="00DB4879" w:rsidRDefault="00DB4879" w:rsidP="002E2BF2">
            <w:pPr>
              <w:pStyle w:val="TAL"/>
            </w:pPr>
            <w:r w:rsidRPr="00AF0474">
              <w:t xml:space="preserve">A token that uniquely identifies metric </w:t>
            </w:r>
            <w:r>
              <w:t xml:space="preserve">subtype </w:t>
            </w:r>
            <w:r w:rsidRPr="00AF0474">
              <w:t xml:space="preserve">within the scope of the </w:t>
            </w:r>
            <w:proofErr w:type="spellStart"/>
            <w:r>
              <w:t>QoE</w:t>
            </w:r>
            <w:proofErr w:type="spellEnd"/>
            <w:r>
              <w:t xml:space="preserve"> metric</w:t>
            </w:r>
            <w:r w:rsidRPr="00AF0474">
              <w:t xml:space="preserve"> type.</w:t>
            </w:r>
            <w:r>
              <w:t xml:space="preserve"> For example: </w:t>
            </w:r>
            <w:proofErr w:type="spellStart"/>
            <w:r>
              <w:rPr>
                <w:rStyle w:val="Code"/>
              </w:rPr>
              <w:t>numbytes</w:t>
            </w:r>
            <w:proofErr w:type="spellEnd"/>
            <w:r w:rsidRPr="00D46F6A">
              <w:t>.</w:t>
            </w:r>
          </w:p>
          <w:p w14:paraId="206D5CBF" w14:textId="77777777" w:rsidR="00DB4879" w:rsidRDefault="00DB4879" w:rsidP="002E2BF2">
            <w:pPr>
              <w:pStyle w:val="TALcontinuation"/>
              <w:spacing w:before="60"/>
            </w:pPr>
            <w:r>
              <w:t>There shall be at most one instance of this property's value in the parent array.</w:t>
            </w:r>
          </w:p>
        </w:tc>
      </w:tr>
      <w:tr w:rsidR="00DB4879" w14:paraId="40B28EB0"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6A44CF" w14:textId="77777777" w:rsidR="00DB4879" w:rsidRDefault="00DB4879" w:rsidP="002E2BF2">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DEBFD8" w14:textId="77777777" w:rsidR="00DB4879" w:rsidRDefault="00DB4879" w:rsidP="002E2BF2">
            <w:pPr>
              <w:pStyle w:val="TAL"/>
              <w:rPr>
                <w:rStyle w:val="Code"/>
              </w:rPr>
            </w:pP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2AB0B" w14:textId="77777777" w:rsidR="00DB4879" w:rsidRDefault="00DB4879" w:rsidP="002E2BF2">
            <w:pPr>
              <w:pStyle w:val="TAL"/>
              <w:rPr>
                <w:rStyle w:val="Code"/>
              </w:rPr>
            </w:pPr>
            <w:r>
              <w:rPr>
                <w:rStyle w:val="Code"/>
              </w:rPr>
              <w:t>value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89C37" w14:textId="77777777" w:rsidR="00DB4879" w:rsidRDefault="00DB4879" w:rsidP="002E2BF2">
            <w:pPr>
              <w:pStyle w:val="TAL"/>
              <w:rPr>
                <w:rStyle w:val="Datatypechar"/>
              </w:rPr>
            </w:pPr>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2DADF2"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76C6BA" w14:textId="77777777" w:rsidR="00DB4879" w:rsidRPr="00AF0474" w:rsidRDefault="00DB4879" w:rsidP="002E2BF2">
            <w:pPr>
              <w:pStyle w:val="TAL"/>
            </w:pPr>
            <w:r>
              <w:t xml:space="preserve">A value (of any type) associated with the metric indicated by </w:t>
            </w:r>
            <w:r w:rsidRPr="00AF0474">
              <w:rPr>
                <w:rStyle w:val="Code"/>
              </w:rPr>
              <w:t>key</w:t>
            </w:r>
            <w:r>
              <w:t>.</w:t>
            </w:r>
          </w:p>
        </w:tc>
      </w:tr>
    </w:tbl>
    <w:p w14:paraId="1D18BA80" w14:textId="77777777" w:rsidR="00DB4879" w:rsidRDefault="00DB4879" w:rsidP="00DB4879"/>
    <w:p w14:paraId="6988B1F5" w14:textId="77777777" w:rsidR="00D57A74" w:rsidRDefault="00D57A74" w:rsidP="00D57A74">
      <w:pPr>
        <w:pStyle w:val="Heading2"/>
      </w:pPr>
      <w:bookmarkStart w:id="2187" w:name="_CR18_4"/>
      <w:bookmarkStart w:id="2188" w:name="_Toc187861960"/>
      <w:bookmarkEnd w:id="2187"/>
      <w:r>
        <w:t>18.4</w:t>
      </w:r>
      <w:r>
        <w:tab/>
        <w:t>Consumption reporting event notifications</w:t>
      </w:r>
      <w:bookmarkEnd w:id="2188"/>
    </w:p>
    <w:p w14:paraId="3C1FE45D" w14:textId="77777777" w:rsidR="00D57A74" w:rsidRDefault="00D57A74" w:rsidP="00D57A74">
      <w:pPr>
        <w:pStyle w:val="Heading3"/>
      </w:pPr>
      <w:bookmarkStart w:id="2189" w:name="_CR18_4_1"/>
      <w:bookmarkStart w:id="2190" w:name="_Toc187861961"/>
      <w:bookmarkEnd w:id="2189"/>
      <w:r>
        <w:t>18.4.1</w:t>
      </w:r>
      <w:r>
        <w:tab/>
      </w:r>
      <w:proofErr w:type="spellStart"/>
      <w:r>
        <w:t>ConsumptionReportingUnitsCollection</w:t>
      </w:r>
      <w:proofErr w:type="spellEnd"/>
      <w:r>
        <w:t xml:space="preserve"> data type</w:t>
      </w:r>
      <w:bookmarkEnd w:id="2190"/>
    </w:p>
    <w:p w14:paraId="2E888DE4" w14:textId="77777777" w:rsidR="00D57A74" w:rsidRPr="00E97295" w:rsidRDefault="00D57A74" w:rsidP="00D57A74">
      <w:pPr>
        <w:keepNext/>
      </w:pPr>
      <w:proofErr w:type="spellStart"/>
      <w:r>
        <w:rPr>
          <w:rStyle w:val="Code"/>
        </w:rPr>
        <w:t>ConsumptionReportingUnits</w:t>
      </w:r>
      <w:r w:rsidRPr="00CF4954">
        <w:rPr>
          <w:rStyle w:val="Code"/>
        </w:rPr>
        <w:t>Collection</w:t>
      </w:r>
      <w:proofErr w:type="spellEnd"/>
      <w:r>
        <w:t xml:space="preserve"> is a concrete data type describing a collection of consumption reporting event records.</w:t>
      </w:r>
    </w:p>
    <w:p w14:paraId="47B82FF5" w14:textId="77777777" w:rsidR="00D57A74" w:rsidRPr="00633D6C" w:rsidRDefault="00D57A74" w:rsidP="00D57A74">
      <w:pPr>
        <w:pStyle w:val="TH"/>
      </w:pPr>
      <w:bookmarkStart w:id="2191" w:name="_CRTable18_4_11"/>
      <w:r>
        <w:t>Table </w:t>
      </w:r>
      <w:bookmarkEnd w:id="2191"/>
      <w:r>
        <w:t>18.4.1</w:t>
      </w:r>
      <w:r>
        <w:noBreakHyphen/>
        <w:t xml:space="preserve">1: </w:t>
      </w:r>
      <w:proofErr w:type="spellStart"/>
      <w:r>
        <w:t>ConsumptionReportingUnits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BF796F" w:rsidRDefault="00D57A74" w:rsidP="00BD1E98">
            <w:pPr>
              <w:pStyle w:val="TAL"/>
              <w:rPr>
                <w:rStyle w:val="Code"/>
              </w:rPr>
            </w:pPr>
            <w:proofErr w:type="spellStart"/>
            <w:r>
              <w:rPr>
                <w:rStyle w:val="Code"/>
              </w:rPr>
              <w:t>collectionTimestamp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Default="00D57A74" w:rsidP="00BD1E98">
            <w:pPr>
              <w:pStyle w:val="TAL"/>
              <w:rPr>
                <w:rStyle w:val="Code"/>
              </w:rPr>
            </w:pPr>
            <w:proofErr w:type="spellStart"/>
            <w:r>
              <w:rPr>
                <w:rStyle w:val="Code"/>
              </w:rPr>
              <w:t>startTimestamp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Default="00D57A74" w:rsidP="00BD1E98">
            <w:pPr>
              <w:pStyle w:val="TAL"/>
              <w:rPr>
                <w:rStyle w:val="Code"/>
              </w:rPr>
            </w:pPr>
            <w:proofErr w:type="spellStart"/>
            <w:r>
              <w:rPr>
                <w:rStyle w:val="Code"/>
              </w:rPr>
              <w:t>endTimestamp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Default="00D57A74" w:rsidP="00BD1E98">
            <w:pPr>
              <w:pStyle w:val="TAL"/>
              <w:rPr>
                <w:rStyle w:val="Code"/>
              </w:rPr>
            </w:pPr>
            <w:proofErr w:type="spellStart"/>
            <w:r>
              <w:rPr>
                <w:rStyle w:val="Code"/>
              </w:rPr>
              <w:t>sampleCount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Default="00D57A74" w:rsidP="00BD1E98">
            <w:pPr>
              <w:pStyle w:val="TAL"/>
              <w:rPr>
                <w:rStyle w:val="Code"/>
              </w:rPr>
            </w:pPr>
            <w:proofErr w:type="spellStart"/>
            <w:r>
              <w:rPr>
                <w:rStyle w:val="Code"/>
              </w:rPr>
              <w:t>streamingDirection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proofErr w:type="spellStart"/>
            <w:r>
              <w:rPr>
                <w:rStyle w:val="Datatypechar"/>
              </w:rPr>
              <w:t>Provisioning‌Session‌Type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w:t>
            </w:r>
            <w:proofErr w:type="spellStart"/>
            <w:r>
              <w:rPr>
                <w:rStyle w:val="Datatypechar"/>
              </w:rPr>
              <w:t>Data‌Aggregation‌Function‌Type</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4C0A39">
              <w:rPr>
                <w:rStyle w:val="Code"/>
              </w:rPr>
              <w:t>NULL</w:t>
            </w:r>
          </w:p>
          <w:p w14:paraId="7DF6AA33" w14:textId="77777777" w:rsidR="00D57A74" w:rsidRDefault="00D57A74" w:rsidP="00BD1E98">
            <w:pPr>
              <w:pStyle w:val="TALcontinuation"/>
              <w:spacing w:before="60"/>
            </w:pPr>
            <w:r>
              <w:t>-</w:t>
            </w:r>
            <w:r>
              <w:tab/>
            </w:r>
            <w:r w:rsidRPr="004C0A39">
              <w:rPr>
                <w:rStyle w:val="Code"/>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w:t>
            </w:r>
            <w:proofErr w:type="spellStart"/>
            <w:r>
              <w:rPr>
                <w:rStyle w:val="Datatypechar"/>
              </w:rPr>
              <w:t>Consumption‌Reporting‌Event</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2192" w:name="_CR18_4_2"/>
      <w:bookmarkStart w:id="2193" w:name="_Toc187861962"/>
      <w:bookmarkEnd w:id="2192"/>
      <w:r>
        <w:t>18.4.2</w:t>
      </w:r>
      <w:r>
        <w:tab/>
      </w:r>
      <w:proofErr w:type="spellStart"/>
      <w:r>
        <w:t>ConsumptionReportingEvent</w:t>
      </w:r>
      <w:proofErr w:type="spellEnd"/>
      <w:r>
        <w:t xml:space="preserve"> data type</w:t>
      </w:r>
      <w:bookmarkEnd w:id="2193"/>
    </w:p>
    <w:p w14:paraId="22AC4044" w14:textId="77777777" w:rsidR="00D57A74" w:rsidRPr="00CF4954" w:rsidRDefault="00D57A74" w:rsidP="00D57A74">
      <w:pPr>
        <w:keepNext/>
      </w:pPr>
      <w:proofErr w:type="spellStart"/>
      <w:r>
        <w:rPr>
          <w:rStyle w:val="Code"/>
        </w:rPr>
        <w:t>ConsumptionReportingEvent</w:t>
      </w:r>
      <w:proofErr w:type="spellEnd"/>
      <w:r>
        <w:t xml:space="preserve"> is a concrete data type corresponding to a single consumption reporting unit.</w:t>
      </w:r>
    </w:p>
    <w:p w14:paraId="621D029A" w14:textId="77777777" w:rsidR="00DB4879" w:rsidRPr="00633D6C" w:rsidRDefault="00DB4879" w:rsidP="00DB4879">
      <w:pPr>
        <w:pStyle w:val="TH"/>
      </w:pPr>
      <w:bookmarkStart w:id="2194" w:name="_CRTable18_4_21"/>
      <w:r>
        <w:t>Table </w:t>
      </w:r>
      <w:bookmarkEnd w:id="2194"/>
      <w:r>
        <w:t>18.4.2</w:t>
      </w:r>
      <w:r>
        <w:noBreakHyphen/>
        <w:t xml:space="preserve">1: </w:t>
      </w:r>
      <w:proofErr w:type="spellStart"/>
      <w:r>
        <w:t>ConsumptionReportingEvent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BF796F" w:rsidRDefault="00DB4879" w:rsidP="002E2BF2">
            <w:pPr>
              <w:pStyle w:val="TAL"/>
              <w:rPr>
                <w:rStyle w:val="Code"/>
              </w:rPr>
            </w:pPr>
            <w:proofErr w:type="spellStart"/>
            <w:r>
              <w:rPr>
                <w:rStyle w:val="Code"/>
              </w:rPr>
              <w:t>recordType</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proofErr w:type="spellStart"/>
            <w:r>
              <w:rPr>
                <w:rStyle w:val="Datatypechar"/>
              </w:rPr>
              <w:t>Event‌Record‌Type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Pr>
                <w:rStyle w:val="Code"/>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Default="00DB4879" w:rsidP="002E2BF2">
            <w:pPr>
              <w:pStyle w:val="TAL"/>
              <w:keepNext w:val="0"/>
              <w:rPr>
                <w:rStyle w:val="Code"/>
              </w:rPr>
            </w:pPr>
            <w:proofErr w:type="spellStart"/>
            <w:r>
              <w:rPr>
                <w:rStyle w:val="Code"/>
              </w:rPr>
              <w:t>recordTimestamp</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Default="00DB4879" w:rsidP="002E2BF2">
            <w:pPr>
              <w:pStyle w:val="TAL"/>
              <w:keepNext w:val="0"/>
              <w:rPr>
                <w:rStyle w:val="Code"/>
              </w:rPr>
            </w:pPr>
            <w:proofErr w:type="spellStart"/>
            <w:r>
              <w:rPr>
                <w:rStyle w:val="Code"/>
              </w:rPr>
              <w:t>appId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proofErr w:type="spellStart"/>
            <w:r>
              <w:rPr>
                <w:rStyle w:val="Datatypechar"/>
              </w:rPr>
              <w:t>ApplicationId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Default="00DB4879" w:rsidP="002E2BF2">
            <w:pPr>
              <w:pStyle w:val="TAL"/>
              <w:keepNext w:val="0"/>
              <w:rPr>
                <w:rStyle w:val="Code"/>
              </w:rPr>
            </w:pPr>
            <w:proofErr w:type="spellStart"/>
            <w:r>
              <w:rPr>
                <w:rStyle w:val="Code"/>
              </w:rPr>
              <w:t>provisioningSessionId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proofErr w:type="spellStart"/>
            <w:r>
              <w:rPr>
                <w:rStyle w:val="Datatypechar"/>
              </w:rPr>
              <w:t>ResourceId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Default="00DB4879" w:rsidP="002E2BF2">
            <w:pPr>
              <w:pStyle w:val="TAL"/>
              <w:keepNext w:val="0"/>
              <w:rPr>
                <w:rStyle w:val="Code"/>
              </w:rPr>
            </w:pPr>
            <w:proofErr w:type="spellStart"/>
            <w:r>
              <w:rPr>
                <w:rStyle w:val="Code"/>
              </w:rPr>
              <w:t>sessionId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proofErr w:type="spellStart"/>
            <w:r>
              <w:rPr>
                <w:rStyle w:val="Datatypechar"/>
              </w:rPr>
              <w:t>Media‌Delivery‌SessionId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Default="00DB4879" w:rsidP="002E2BF2">
            <w:pPr>
              <w:pStyle w:val="TAL"/>
              <w:keepNext w:val="0"/>
              <w:rPr>
                <w:rStyle w:val="Code"/>
              </w:rPr>
            </w:pPr>
            <w:proofErr w:type="spellStart"/>
            <w:r>
              <w:rPr>
                <w:rStyle w:val="Code"/>
              </w:rPr>
              <w:t>ueIdentification</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Default="00DB4879" w:rsidP="002E2BF2">
            <w:pPr>
              <w:pStyle w:val="TAL"/>
              <w:keepNext w:val="0"/>
              <w:rPr>
                <w:rStyle w:val="Code"/>
              </w:rPr>
            </w:pPr>
            <w:proofErr w:type="spellStart"/>
            <w:r>
              <w:rPr>
                <w:rStyle w:val="Code"/>
              </w:rPr>
              <w:t>dataNetworkName</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proofErr w:type="spellStart"/>
            <w:r>
              <w:rPr>
                <w:rStyle w:val="Datatypechar"/>
              </w:rPr>
              <w:t>Dnn</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Default="00DB4879" w:rsidP="002E2BF2">
            <w:pPr>
              <w:pStyle w:val="TAL"/>
              <w:keepNext w:val="0"/>
              <w:rPr>
                <w:rStyle w:val="Code"/>
              </w:rPr>
            </w:pPr>
            <w:proofErr w:type="spellStart"/>
            <w:r>
              <w:rPr>
                <w:rStyle w:val="Code"/>
              </w:rPr>
              <w:t>sliceId</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proofErr w:type="spellStart"/>
            <w:r>
              <w:rPr>
                <w:rStyle w:val="Datatypechar"/>
              </w:rPr>
              <w:t>Snssai</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Default="00DB4879" w:rsidP="002E2BF2">
            <w:pPr>
              <w:pStyle w:val="TAL"/>
              <w:keepNext w:val="0"/>
              <w:rPr>
                <w:rStyle w:val="Code"/>
              </w:rPr>
            </w:pPr>
            <w:proofErr w:type="spellStart"/>
            <w:r>
              <w:rPr>
                <w:rStyle w:val="Code"/>
              </w:rPr>
              <w:t>ueLocations</w:t>
            </w:r>
            <w:proofErr w:type="spellEnd"/>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Default="00DB4879" w:rsidP="002E2BF2">
            <w:pPr>
              <w:pStyle w:val="TAL"/>
              <w:rPr>
                <w:rStyle w:val="Code"/>
              </w:rPr>
            </w:pPr>
            <w:proofErr w:type="spellStart"/>
            <w:r>
              <w:rPr>
                <w:rStyle w:val="Code"/>
              </w:rPr>
              <w:t>unitDuration</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Default="00DB4879" w:rsidP="002E2BF2">
            <w:pPr>
              <w:pStyle w:val="TAL"/>
              <w:rPr>
                <w:rStyle w:val="Code"/>
              </w:rPr>
            </w:pPr>
            <w:proofErr w:type="spellStart"/>
            <w:r>
              <w:rPr>
                <w:rStyle w:val="Code"/>
              </w:rPr>
              <w:t>clientEndpoint‌Address</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proofErr w:type="spellStart"/>
            <w:r>
              <w:rPr>
                <w:rStyle w:val="Datatypechar"/>
              </w:rPr>
              <w:t>EndpointAddress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Default="00DB4879" w:rsidP="002E2BF2">
            <w:pPr>
              <w:pStyle w:val="TAL"/>
              <w:rPr>
                <w:rStyle w:val="Code"/>
              </w:rPr>
            </w:pPr>
            <w:proofErr w:type="spellStart"/>
            <w:r>
              <w:rPr>
                <w:rStyle w:val="Code"/>
              </w:rPr>
              <w:t>serverEndpoint‌Address</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proofErr w:type="spellStart"/>
            <w:r>
              <w:rPr>
                <w:rStyle w:val="Datatypechar"/>
              </w:rPr>
              <w:t>EndpointAddress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Default="00DB4879" w:rsidP="002E2BF2">
            <w:pPr>
              <w:pStyle w:val="TAL"/>
              <w:rPr>
                <w:rStyle w:val="Code"/>
              </w:rPr>
            </w:pPr>
            <w:proofErr w:type="spellStart"/>
            <w:r>
              <w:rPr>
                <w:rStyle w:val="Code"/>
              </w:rPr>
              <w:t>mediaPlayer‌EntryUrl</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proofErr w:type="spellStart"/>
            <w:r>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Default="00DB4879" w:rsidP="002E2BF2">
            <w:pPr>
              <w:pStyle w:val="TAL"/>
              <w:rPr>
                <w:rStyle w:val="Code"/>
              </w:rPr>
            </w:pPr>
            <w:proofErr w:type="spellStart"/>
            <w:r>
              <w:rPr>
                <w:rStyle w:val="Code"/>
              </w:rPr>
              <w:t>media‌Component‌Identifier</w:t>
            </w:r>
            <w:proofErr w:type="spellEnd"/>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2195" w:name="_CR18_5"/>
      <w:bookmarkStart w:id="2196" w:name="_Toc187861963"/>
      <w:bookmarkEnd w:id="2195"/>
      <w:r>
        <w:t>18.5</w:t>
      </w:r>
      <w:r>
        <w:tab/>
        <w:t>Network Assistance invocation event notifications</w:t>
      </w:r>
      <w:bookmarkEnd w:id="2196"/>
    </w:p>
    <w:p w14:paraId="3835237C" w14:textId="77777777" w:rsidR="00D57A74" w:rsidRDefault="00D57A74" w:rsidP="00D57A74">
      <w:pPr>
        <w:pStyle w:val="Heading3"/>
      </w:pPr>
      <w:bookmarkStart w:id="2197" w:name="_CR18_5_1"/>
      <w:bookmarkStart w:id="2198" w:name="_Toc187861964"/>
      <w:bookmarkEnd w:id="2197"/>
      <w:r>
        <w:t>18.5.1</w:t>
      </w:r>
      <w:r>
        <w:tab/>
      </w:r>
      <w:proofErr w:type="spellStart"/>
      <w:r>
        <w:t>NetworkAssistanceInvocationsCollection</w:t>
      </w:r>
      <w:proofErr w:type="spellEnd"/>
      <w:r>
        <w:t xml:space="preserve"> data type</w:t>
      </w:r>
      <w:bookmarkEnd w:id="2198"/>
    </w:p>
    <w:p w14:paraId="699F1BB2" w14:textId="77777777" w:rsidR="00D57A74" w:rsidRPr="00E97295" w:rsidRDefault="00D57A74" w:rsidP="00D57A74">
      <w:pPr>
        <w:keepNext/>
      </w:pPr>
      <w:proofErr w:type="spellStart"/>
      <w:r>
        <w:rPr>
          <w:rStyle w:val="Code"/>
        </w:rPr>
        <w:t>NetworkAssistanceInvocations</w:t>
      </w:r>
      <w:r w:rsidRPr="00CF4954">
        <w:rPr>
          <w:rStyle w:val="Code"/>
        </w:rPr>
        <w:t>Collection</w:t>
      </w:r>
      <w:proofErr w:type="spellEnd"/>
      <w:r>
        <w:t xml:space="preserve"> is a concrete data type describing a collection of Network Assistance Invocation Event records.</w:t>
      </w:r>
    </w:p>
    <w:p w14:paraId="17F658BA" w14:textId="77777777" w:rsidR="00D57A74" w:rsidRPr="00633D6C" w:rsidRDefault="00D57A74" w:rsidP="00D57A74">
      <w:pPr>
        <w:pStyle w:val="TH"/>
      </w:pPr>
      <w:bookmarkStart w:id="2199" w:name="_CRTable18_5_11"/>
      <w:r>
        <w:t>Table </w:t>
      </w:r>
      <w:bookmarkEnd w:id="2199"/>
      <w:r>
        <w:t>18.5.1</w:t>
      </w:r>
      <w:r>
        <w:noBreakHyphen/>
        <w:t xml:space="preserve">1: </w:t>
      </w:r>
      <w:proofErr w:type="spellStart"/>
      <w:r>
        <w:t>NetworkAssistanceInvocations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BF796F" w:rsidRDefault="00D57A74" w:rsidP="00BD1E98">
            <w:pPr>
              <w:pStyle w:val="TAL"/>
              <w:rPr>
                <w:rStyle w:val="Code"/>
              </w:rPr>
            </w:pPr>
            <w:proofErr w:type="spellStart"/>
            <w:r>
              <w:rPr>
                <w:rStyle w:val="Code"/>
              </w:rPr>
              <w:t>collectionTimestamp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Default="00D57A74" w:rsidP="00BD1E98">
            <w:pPr>
              <w:pStyle w:val="TAL"/>
              <w:rPr>
                <w:rStyle w:val="Code"/>
              </w:rPr>
            </w:pPr>
            <w:proofErr w:type="spellStart"/>
            <w:r>
              <w:rPr>
                <w:rStyle w:val="Code"/>
              </w:rPr>
              <w:t>startTimestamp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Default="00D57A74" w:rsidP="00BD1E98">
            <w:pPr>
              <w:pStyle w:val="TAL"/>
              <w:rPr>
                <w:rStyle w:val="Code"/>
              </w:rPr>
            </w:pPr>
            <w:proofErr w:type="spellStart"/>
            <w:r>
              <w:rPr>
                <w:rStyle w:val="Code"/>
              </w:rPr>
              <w:t>endTimestamp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Default="00D57A74" w:rsidP="00BD1E98">
            <w:pPr>
              <w:pStyle w:val="TAL"/>
              <w:rPr>
                <w:rStyle w:val="Code"/>
              </w:rPr>
            </w:pPr>
            <w:proofErr w:type="spellStart"/>
            <w:r>
              <w:rPr>
                <w:rStyle w:val="Code"/>
              </w:rPr>
              <w:t>sampleCount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Default="00D57A74" w:rsidP="00BD1E98">
            <w:pPr>
              <w:pStyle w:val="TAL"/>
              <w:rPr>
                <w:rStyle w:val="Code"/>
              </w:rPr>
            </w:pPr>
            <w:proofErr w:type="spellStart"/>
            <w:r>
              <w:rPr>
                <w:rStyle w:val="Code"/>
              </w:rPr>
              <w:t>streamingDirection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proofErr w:type="spellStart"/>
            <w:r>
              <w:rPr>
                <w:rStyle w:val="Datatypechar"/>
              </w:rPr>
              <w:t>Provisioning‌Session‌Type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w:t>
            </w:r>
            <w:proofErr w:type="spellStart"/>
            <w:r>
              <w:rPr>
                <w:rStyle w:val="Datatypechar"/>
              </w:rPr>
              <w:t>Data‌Aggregation‌Function‌Type</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4C0A39">
              <w:rPr>
                <w:rStyle w:val="Code"/>
              </w:rPr>
              <w:t>NULL</w:t>
            </w:r>
          </w:p>
          <w:p w14:paraId="318B39B4" w14:textId="77777777" w:rsidR="00D57A74" w:rsidRDefault="00D57A74" w:rsidP="00BD1E98">
            <w:pPr>
              <w:pStyle w:val="TALcontinuation"/>
              <w:spacing w:before="60"/>
            </w:pPr>
            <w:r>
              <w:t>-</w:t>
            </w:r>
            <w:r>
              <w:tab/>
            </w:r>
            <w:r w:rsidRPr="004C0A39">
              <w:rPr>
                <w:rStyle w:val="Code"/>
              </w:rPr>
              <w:t>COUNT</w:t>
            </w:r>
          </w:p>
          <w:p w14:paraId="45316B75" w14:textId="77777777" w:rsidR="00D57A74" w:rsidRDefault="00D57A74" w:rsidP="00BD1E98">
            <w:pPr>
              <w:pStyle w:val="TALcontinuation"/>
              <w:spacing w:before="60"/>
            </w:pPr>
            <w:r>
              <w:t>-</w:t>
            </w:r>
            <w:r>
              <w:tab/>
            </w:r>
            <w:r w:rsidRPr="004C0A39">
              <w:rPr>
                <w:rStyle w:val="Code"/>
              </w:rPr>
              <w:t>MEAN</w:t>
            </w:r>
          </w:p>
          <w:p w14:paraId="13F442C5" w14:textId="77777777" w:rsidR="00D57A74" w:rsidRDefault="00D57A74" w:rsidP="00BD1E98">
            <w:pPr>
              <w:pStyle w:val="TALcontinuation"/>
              <w:spacing w:before="60"/>
            </w:pPr>
            <w:r>
              <w:t>-</w:t>
            </w:r>
            <w:r>
              <w:tab/>
            </w:r>
            <w:r w:rsidRPr="004C0A39">
              <w:rPr>
                <w:rStyle w:val="Code"/>
              </w:rPr>
              <w:t>MINIMMUM</w:t>
            </w:r>
          </w:p>
          <w:p w14:paraId="1CB23C30" w14:textId="77777777" w:rsidR="00D57A74" w:rsidRDefault="00D57A74" w:rsidP="00BD1E98">
            <w:pPr>
              <w:pStyle w:val="TALcontinuation"/>
              <w:spacing w:before="60"/>
            </w:pPr>
            <w:r>
              <w:t>-</w:t>
            </w:r>
            <w:r>
              <w:tab/>
            </w:r>
            <w:r w:rsidRPr="004C0A39">
              <w:rPr>
                <w:rStyle w:val="Code"/>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w:t>
            </w:r>
            <w:proofErr w:type="spellStart"/>
            <w:r>
              <w:rPr>
                <w:rStyle w:val="Datatypechar"/>
              </w:rPr>
              <w:t>Network‌Assistance‌Invocation‌Event</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2200" w:name="_CR18_5_2"/>
      <w:bookmarkStart w:id="2201" w:name="_Toc187861965"/>
      <w:bookmarkEnd w:id="2200"/>
      <w:r>
        <w:t>18.5.2</w:t>
      </w:r>
      <w:r>
        <w:tab/>
      </w:r>
      <w:proofErr w:type="spellStart"/>
      <w:r>
        <w:t>NetworkAssistanceInvocationEvent</w:t>
      </w:r>
      <w:proofErr w:type="spellEnd"/>
      <w:r>
        <w:t xml:space="preserve"> data type</w:t>
      </w:r>
      <w:bookmarkEnd w:id="2201"/>
    </w:p>
    <w:p w14:paraId="7DFCFB33" w14:textId="77777777" w:rsidR="00D57A74" w:rsidRPr="00CF4954" w:rsidRDefault="00D57A74" w:rsidP="00D57A74">
      <w:pPr>
        <w:keepNext/>
      </w:pPr>
      <w:proofErr w:type="spellStart"/>
      <w:r>
        <w:rPr>
          <w:rStyle w:val="Code"/>
        </w:rPr>
        <w:t>NetworkAssistanceInvocationEvent</w:t>
      </w:r>
      <w:proofErr w:type="spellEnd"/>
      <w:r>
        <w:t xml:space="preserve"> is a concrete data type describing a single invocation of the Network Assistance API (see clause 11.6).</w:t>
      </w:r>
    </w:p>
    <w:p w14:paraId="53AFB212" w14:textId="77777777" w:rsidR="00DB4879" w:rsidRPr="00633D6C" w:rsidRDefault="00DB4879" w:rsidP="00DB4879">
      <w:pPr>
        <w:pStyle w:val="TH"/>
      </w:pPr>
      <w:bookmarkStart w:id="2202" w:name="_CRTable18_5_21"/>
      <w:r>
        <w:t>Table </w:t>
      </w:r>
      <w:bookmarkEnd w:id="2202"/>
      <w:r>
        <w:t>18.5.2</w:t>
      </w:r>
      <w:r>
        <w:noBreakHyphen/>
        <w:t xml:space="preserve">1: </w:t>
      </w:r>
      <w:proofErr w:type="spellStart"/>
      <w:r>
        <w:t>NetworkAssistanceInvocationEvent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BF796F" w:rsidRDefault="00DB4879" w:rsidP="002E2BF2">
            <w:pPr>
              <w:pStyle w:val="TAL"/>
              <w:rPr>
                <w:rStyle w:val="Code"/>
              </w:rPr>
            </w:pPr>
            <w:proofErr w:type="spellStart"/>
            <w:r>
              <w:rPr>
                <w:rStyle w:val="Code"/>
              </w:rPr>
              <w:t>recordType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proofErr w:type="spellStart"/>
            <w:r>
              <w:rPr>
                <w:rStyle w:val="Datatypechar"/>
              </w:rPr>
              <w:t>Event‌Record‌Type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Pr>
                <w:rStyle w:val="Code"/>
              </w:rPr>
              <w:t>INDIVIDUAL_SAMPLE</w:t>
            </w:r>
          </w:p>
          <w:p w14:paraId="546ED92D" w14:textId="77777777" w:rsidR="00DB4879" w:rsidRDefault="00DB4879" w:rsidP="002E2BF2">
            <w:pPr>
              <w:pStyle w:val="TALcontinuation"/>
              <w:spacing w:before="60"/>
            </w:pPr>
            <w:r>
              <w:t>-</w:t>
            </w:r>
            <w:r>
              <w:tab/>
            </w:r>
            <w:r w:rsidRPr="00B205D3">
              <w:rPr>
                <w:rStyle w:val="Code"/>
              </w:rPr>
              <w:t>SUMMARY_MEAN</w:t>
            </w:r>
          </w:p>
          <w:p w14:paraId="3B8E791A" w14:textId="77777777" w:rsidR="00DB4879" w:rsidRDefault="00DB4879" w:rsidP="002E2BF2">
            <w:pPr>
              <w:pStyle w:val="TALcontinuation"/>
              <w:spacing w:before="60"/>
            </w:pPr>
            <w:r>
              <w:t>-</w:t>
            </w:r>
            <w:r>
              <w:tab/>
            </w:r>
            <w:r w:rsidRPr="00B205D3">
              <w:rPr>
                <w:rStyle w:val="Code"/>
              </w:rPr>
              <w:t>SUMMARY_MINIMMUM</w:t>
            </w:r>
          </w:p>
          <w:p w14:paraId="63C8A78B" w14:textId="77777777" w:rsidR="00DB4879" w:rsidRPr="00D457F2" w:rsidRDefault="00DB4879" w:rsidP="002E2BF2">
            <w:pPr>
              <w:pStyle w:val="TALcontinuation"/>
              <w:spacing w:before="60"/>
            </w:pPr>
            <w:r>
              <w:t>-</w:t>
            </w:r>
            <w:r>
              <w:tab/>
            </w:r>
            <w:r w:rsidRPr="00B205D3">
              <w:rPr>
                <w:rStyle w:val="Code"/>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Default="00DB4879" w:rsidP="002E2BF2">
            <w:pPr>
              <w:pStyle w:val="TAL"/>
              <w:keepNext w:val="0"/>
              <w:rPr>
                <w:rStyle w:val="Code"/>
              </w:rPr>
            </w:pPr>
            <w:proofErr w:type="spellStart"/>
            <w:r>
              <w:rPr>
                <w:rStyle w:val="Code"/>
              </w:rPr>
              <w:t>recordTimestamp</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proofErr w:type="spellStart"/>
            <w:r>
              <w:rPr>
                <w:rStyle w:val="Datatypechar"/>
              </w:rPr>
              <w:t>DateTime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Default="00DB4879" w:rsidP="002E2BF2">
            <w:pPr>
              <w:pStyle w:val="TAL"/>
              <w:keepNext w:val="0"/>
              <w:rPr>
                <w:rStyle w:val="Code"/>
              </w:rPr>
            </w:pPr>
            <w:proofErr w:type="spellStart"/>
            <w:r>
              <w:rPr>
                <w:rStyle w:val="Code"/>
              </w:rPr>
              <w:t>appId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proofErr w:type="spellStart"/>
            <w:r>
              <w:rPr>
                <w:rStyle w:val="Datatypechar"/>
              </w:rPr>
              <w:t>ApplicationId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Default="00DB4879" w:rsidP="002E2BF2">
            <w:pPr>
              <w:pStyle w:val="TAL"/>
              <w:keepNext w:val="0"/>
              <w:rPr>
                <w:rStyle w:val="Code"/>
              </w:rPr>
            </w:pPr>
            <w:proofErr w:type="spellStart"/>
            <w:r>
              <w:rPr>
                <w:rStyle w:val="Code"/>
              </w:rPr>
              <w:t>provisioningSessionId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proofErr w:type="spellStart"/>
            <w:r>
              <w:rPr>
                <w:rStyle w:val="Datatypechar"/>
              </w:rPr>
              <w:t>ResourceId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Default="00DB4879" w:rsidP="002E2BF2">
            <w:pPr>
              <w:pStyle w:val="TAL"/>
              <w:keepNext w:val="0"/>
              <w:rPr>
                <w:rStyle w:val="Code"/>
              </w:rPr>
            </w:pPr>
            <w:proofErr w:type="spellStart"/>
            <w:r>
              <w:rPr>
                <w:rStyle w:val="Code"/>
              </w:rPr>
              <w:t>sessionId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proofErr w:type="spellStart"/>
            <w:r>
              <w:rPr>
                <w:rStyle w:val="Datatypechar"/>
              </w:rPr>
              <w:t>Media‌Delivery‌SessionId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Default="00DB4879" w:rsidP="002E2BF2">
            <w:pPr>
              <w:pStyle w:val="TAL"/>
              <w:keepNext w:val="0"/>
              <w:rPr>
                <w:rStyle w:val="Code"/>
              </w:rPr>
            </w:pPr>
            <w:proofErr w:type="spellStart"/>
            <w:r>
              <w:rPr>
                <w:rStyle w:val="Code"/>
              </w:rPr>
              <w:t>ueIdentification</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proofErr w:type="spellStart"/>
            <w:r w:rsidRPr="00CF626B">
              <w:rPr>
                <w:rStyle w:val="Code"/>
              </w:rPr>
              <w:t>recordType</w:t>
            </w:r>
            <w:proofErr w:type="spellEnd"/>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Default="00DB4879" w:rsidP="002E2BF2">
            <w:pPr>
              <w:pStyle w:val="TAL"/>
              <w:keepNext w:val="0"/>
              <w:rPr>
                <w:rStyle w:val="Code"/>
              </w:rPr>
            </w:pPr>
            <w:proofErr w:type="spellStart"/>
            <w:r>
              <w:rPr>
                <w:rStyle w:val="Code"/>
              </w:rPr>
              <w:t>dataNetworkName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proofErr w:type="spellStart"/>
            <w:r>
              <w:rPr>
                <w:rStyle w:val="Datatypechar"/>
              </w:rPr>
              <w:t>Dnn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proofErr w:type="spellStart"/>
            <w:r w:rsidRPr="00CF626B">
              <w:rPr>
                <w:rStyle w:val="Code"/>
              </w:rPr>
              <w:t>recordType</w:t>
            </w:r>
            <w:proofErr w:type="spellEnd"/>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Default="00DB4879" w:rsidP="002E2BF2">
            <w:pPr>
              <w:pStyle w:val="TAL"/>
              <w:keepNext w:val="0"/>
              <w:rPr>
                <w:rStyle w:val="Code"/>
              </w:rPr>
            </w:pPr>
            <w:proofErr w:type="spellStart"/>
            <w:r>
              <w:rPr>
                <w:rStyle w:val="Code"/>
              </w:rPr>
              <w:t>sliceId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proofErr w:type="spellStart"/>
            <w:r>
              <w:rPr>
                <w:rStyle w:val="Datatypechar"/>
              </w:rPr>
              <w:t>Snssai</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proofErr w:type="spellStart"/>
            <w:r w:rsidRPr="00CF626B">
              <w:rPr>
                <w:rStyle w:val="Code"/>
              </w:rPr>
              <w:t>recordType</w:t>
            </w:r>
            <w:proofErr w:type="spellEnd"/>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Default="00DB4879" w:rsidP="002E2BF2">
            <w:pPr>
              <w:pStyle w:val="TAL"/>
              <w:keepNext w:val="0"/>
              <w:rPr>
                <w:rStyle w:val="Code"/>
              </w:rPr>
            </w:pPr>
            <w:proofErr w:type="spellStart"/>
            <w:r>
              <w:rPr>
                <w:rStyle w:val="Code"/>
              </w:rPr>
              <w:t>ueLocations</w:t>
            </w:r>
            <w:proofErr w:type="spellEnd"/>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proofErr w:type="spellStart"/>
            <w:r w:rsidRPr="00CF626B">
              <w:rPr>
                <w:rStyle w:val="Code"/>
              </w:rPr>
              <w:t>recordType</w:t>
            </w:r>
            <w:proofErr w:type="spellEnd"/>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Default="00DB4879" w:rsidP="002E2BF2">
            <w:pPr>
              <w:pStyle w:val="TAL"/>
              <w:rPr>
                <w:rStyle w:val="Code"/>
              </w:rPr>
            </w:pPr>
            <w:proofErr w:type="spellStart"/>
            <w:r>
              <w:rPr>
                <w:rStyle w:val="Code"/>
              </w:rPr>
              <w:t>network‌Assistance‌Type</w:t>
            </w:r>
            <w:proofErr w:type="spellEnd"/>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proofErr w:type="spellStart"/>
            <w:r>
              <w:rPr>
                <w:rStyle w:val="Datatypechar"/>
              </w:rPr>
              <w:t>Network‌Assistance‌Type</w:t>
            </w:r>
            <w:proofErr w:type="spellEnd"/>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Default="00DB4879" w:rsidP="002E2BF2">
            <w:pPr>
              <w:pStyle w:val="TAL"/>
              <w:rPr>
                <w:rStyle w:val="Code"/>
              </w:rPr>
            </w:pPr>
            <w:proofErr w:type="spellStart"/>
            <w:r>
              <w:rPr>
                <w:rStyle w:val="Code"/>
              </w:rPr>
              <w:t>policy‌Template‌Id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proofErr w:type="spellStart"/>
            <w:r>
              <w:rPr>
                <w:rStyle w:val="Datatypechar"/>
              </w:rPr>
              <w:t>ResourceId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Default="00DB4879" w:rsidP="002E2BF2">
            <w:pPr>
              <w:pStyle w:val="TAL"/>
              <w:rPr>
                <w:rStyle w:val="Code"/>
              </w:rPr>
            </w:pPr>
            <w:proofErr w:type="spellStart"/>
            <w:r>
              <w:rPr>
                <w:rStyle w:val="Code"/>
              </w:rPr>
              <w:t>service‌Data‌Flow‌Descriptions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w:t>
            </w:r>
            <w:proofErr w:type="spellStart"/>
            <w:r>
              <w:rPr>
                <w:rStyle w:val="Datatypechar"/>
              </w:rPr>
              <w:t>Service‌Data‌Flow‌Description</w:t>
            </w:r>
            <w:proofErr w:type="spellEnd"/>
            <w:r>
              <w:rPr>
                <w:rStyle w:val="Datatypechar"/>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proofErr w:type="spellStart"/>
            <w:r w:rsidRPr="00CF626B">
              <w:rPr>
                <w:rStyle w:val="Code"/>
              </w:rPr>
              <w:t>recordType</w:t>
            </w:r>
            <w:proofErr w:type="spellEnd"/>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Default="00DB4879" w:rsidP="002E2BF2">
            <w:pPr>
              <w:pStyle w:val="TAL"/>
              <w:rPr>
                <w:rStyle w:val="Code"/>
              </w:rPr>
            </w:pPr>
            <w:proofErr w:type="spellStart"/>
            <w:r>
              <w:rPr>
                <w:rStyle w:val="Code"/>
              </w:rPr>
              <w:t>requested‌QoS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proofErr w:type="spellStart"/>
            <w:r w:rsidRPr="0010644E">
              <w:rPr>
                <w:rStyle w:val="Datatypechar"/>
              </w:rPr>
              <w:t>Unidirectional</w:t>
            </w:r>
            <w:r>
              <w:rPr>
                <w:rStyle w:val="Datatypechar"/>
              </w:rPr>
              <w:t>‌QoS‌Specification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Default="00DB4879" w:rsidP="002E2BF2">
            <w:pPr>
              <w:pStyle w:val="TAL"/>
              <w:rPr>
                <w:rStyle w:val="Code"/>
              </w:rPr>
            </w:pPr>
            <w:proofErr w:type="spellStart"/>
            <w:r>
              <w:rPr>
                <w:rStyle w:val="Code"/>
              </w:rPr>
              <w:t>recommended‌QoS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Default="00DB4879" w:rsidP="002E2BF2">
            <w:pPr>
              <w:pStyle w:val="TAL"/>
              <w:rPr>
                <w:rStyle w:val="Code"/>
              </w:rPr>
            </w:pPr>
            <w:proofErr w:type="spellStart"/>
            <w:r>
              <w:rPr>
                <w:rStyle w:val="Code"/>
              </w:rPr>
              <w:t>maximum‌BitRate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proofErr w:type="spellStart"/>
            <w:r>
              <w:rPr>
                <w:rStyle w:val="Datatypechar"/>
              </w:rPr>
              <w:t>BitRate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Default="00DB4879" w:rsidP="002E2BF2">
            <w:pPr>
              <w:pStyle w:val="TAL"/>
              <w:rPr>
                <w:rStyle w:val="Code"/>
              </w:rPr>
            </w:pPr>
            <w:proofErr w:type="spellStart"/>
            <w:r>
              <w:rPr>
                <w:rStyle w:val="Code"/>
              </w:rPr>
              <w:t>minimum‌BitRate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proofErr w:type="spellStart"/>
            <w:r>
              <w:rPr>
                <w:rStyle w:val="Datatypechar"/>
              </w:rPr>
              <w:t>BitRate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bookmarkStart w:id="2203" w:name="_CRTable18_5_22"/>
      <w:r>
        <w:t>Table </w:t>
      </w:r>
      <w:bookmarkEnd w:id="2203"/>
      <w:r>
        <w:t>18.5.2</w:t>
      </w:r>
      <w:r>
        <w:noBreakHyphen/>
        <w:t xml:space="preserve">2: </w:t>
      </w:r>
      <w:proofErr w:type="spellStart"/>
      <w:r>
        <w:t>NetworkAssistanceType</w:t>
      </w:r>
      <w:proofErr w:type="spellEnd"/>
      <w:r>
        <w:t xml:space="preserv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D41AA2" w:rsidRDefault="00D57A74" w:rsidP="00BD1E98">
            <w:pPr>
              <w:pStyle w:val="TAL"/>
              <w:rPr>
                <w:rStyle w:val="Code"/>
              </w:rPr>
            </w:pPr>
            <w:r w:rsidRPr="008A1650">
              <w:rPr>
                <w:rStyle w:val="Code"/>
              </w:rPr>
              <w:t>AF_THROUGH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8A1650" w:rsidRDefault="00D57A74" w:rsidP="00BD1E98">
            <w:pPr>
              <w:pStyle w:val="TAL"/>
              <w:rPr>
                <w:rStyle w:val="Code"/>
              </w:rPr>
            </w:pPr>
            <w:r>
              <w:rPr>
                <w:rStyle w:val="Code"/>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D41AA2" w:rsidRDefault="00D57A74" w:rsidP="00BD1E98">
            <w:pPr>
              <w:pStyle w:val="TAL"/>
              <w:rPr>
                <w:rStyle w:val="Code"/>
              </w:rPr>
            </w:pPr>
            <w:r w:rsidRPr="008A1650">
              <w:rPr>
                <w:rStyle w:val="Code"/>
              </w:rPr>
              <w:t>A</w:t>
            </w:r>
            <w:r>
              <w:rPr>
                <w:rStyle w:val="Code"/>
              </w:rPr>
              <w:t>NBR</w:t>
            </w:r>
            <w:r w:rsidRPr="008A1650">
              <w:rPr>
                <w:rStyle w:val="Code"/>
              </w:rPr>
              <w:t>_THROUGH</w:t>
            </w:r>
            <w:r>
              <w:rPr>
                <w:rStyle w:val="Code"/>
              </w:rPr>
              <w:t>P</w:t>
            </w:r>
            <w:r w:rsidRPr="008A1650">
              <w:rPr>
                <w:rStyle w:val="Code"/>
              </w:rPr>
              <w:t>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8A1650" w:rsidRDefault="00D57A74" w:rsidP="00BD1E98">
            <w:pPr>
              <w:pStyle w:val="TAL"/>
              <w:rPr>
                <w:rStyle w:val="Code"/>
              </w:rPr>
            </w:pPr>
            <w:r>
              <w:rPr>
                <w:rStyle w:val="Code"/>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2204" w:name="_CR18_6"/>
      <w:bookmarkStart w:id="2205" w:name="_Toc187861966"/>
      <w:bookmarkEnd w:id="2204"/>
      <w:r>
        <w:t>18.6</w:t>
      </w:r>
      <w:r>
        <w:tab/>
        <w:t>Dynamic policy invocation event notifications</w:t>
      </w:r>
      <w:bookmarkEnd w:id="2205"/>
    </w:p>
    <w:p w14:paraId="6F1DA402" w14:textId="77777777" w:rsidR="00D57A74" w:rsidRDefault="00D57A74" w:rsidP="00D57A74">
      <w:pPr>
        <w:pStyle w:val="Heading3"/>
      </w:pPr>
      <w:bookmarkStart w:id="2206" w:name="_CR18_6_1"/>
      <w:bookmarkStart w:id="2207" w:name="_Toc187861967"/>
      <w:bookmarkEnd w:id="2206"/>
      <w:r>
        <w:t>18.6.1</w:t>
      </w:r>
      <w:r>
        <w:tab/>
      </w:r>
      <w:proofErr w:type="spellStart"/>
      <w:r>
        <w:t>DynamicPolicyInvocationsCollection</w:t>
      </w:r>
      <w:proofErr w:type="spellEnd"/>
      <w:r>
        <w:t xml:space="preserve"> data type</w:t>
      </w:r>
      <w:bookmarkEnd w:id="2207"/>
    </w:p>
    <w:p w14:paraId="5F29DCF5" w14:textId="77777777" w:rsidR="00D57A74" w:rsidRPr="00E97295" w:rsidRDefault="00D57A74" w:rsidP="00D57A74">
      <w:pPr>
        <w:keepNext/>
      </w:pPr>
      <w:proofErr w:type="spellStart"/>
      <w:r>
        <w:rPr>
          <w:rStyle w:val="Code"/>
        </w:rPr>
        <w:t>DynamicPolicyInvocations</w:t>
      </w:r>
      <w:r w:rsidRPr="00CF4954">
        <w:rPr>
          <w:rStyle w:val="Code"/>
        </w:rPr>
        <w:t>Collection</w:t>
      </w:r>
      <w:proofErr w:type="spellEnd"/>
      <w:r>
        <w:t xml:space="preserve"> is a concrete data type describing a collection of Dynamic Policy Invocation records.</w:t>
      </w:r>
    </w:p>
    <w:p w14:paraId="640E8323" w14:textId="77777777" w:rsidR="00D57A74" w:rsidRPr="00633D6C" w:rsidRDefault="00D57A74" w:rsidP="00D57A74">
      <w:pPr>
        <w:pStyle w:val="TH"/>
      </w:pPr>
      <w:bookmarkStart w:id="2208" w:name="_CRTable18_6_11"/>
      <w:r>
        <w:t>Table </w:t>
      </w:r>
      <w:bookmarkEnd w:id="2208"/>
      <w:r>
        <w:t>18.6.1</w:t>
      </w:r>
      <w:r>
        <w:noBreakHyphen/>
        <w:t xml:space="preserve">1: </w:t>
      </w:r>
      <w:proofErr w:type="spellStart"/>
      <w:r>
        <w:t>DynamicPolicyInvocations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BF796F" w:rsidRDefault="00D57A74" w:rsidP="00BD1E98">
            <w:pPr>
              <w:pStyle w:val="TAL"/>
              <w:rPr>
                <w:rStyle w:val="Code"/>
              </w:rPr>
            </w:pPr>
            <w:proofErr w:type="spellStart"/>
            <w:r>
              <w:rPr>
                <w:rStyle w:val="Code"/>
              </w:rPr>
              <w:t>collectionTimestamp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Default="00D57A74" w:rsidP="00BD1E98">
            <w:pPr>
              <w:pStyle w:val="TAL"/>
              <w:rPr>
                <w:rStyle w:val="Code"/>
              </w:rPr>
            </w:pPr>
            <w:proofErr w:type="spellStart"/>
            <w:r>
              <w:rPr>
                <w:rStyle w:val="Code"/>
              </w:rPr>
              <w:t>startTimestamp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Default="00D57A74" w:rsidP="00BD1E98">
            <w:pPr>
              <w:pStyle w:val="TAL"/>
              <w:rPr>
                <w:rStyle w:val="Code"/>
              </w:rPr>
            </w:pPr>
            <w:proofErr w:type="spellStart"/>
            <w:r>
              <w:rPr>
                <w:rStyle w:val="Code"/>
              </w:rPr>
              <w:t>endTimestamp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Default="00D57A74" w:rsidP="00BD1E98">
            <w:pPr>
              <w:pStyle w:val="TAL"/>
              <w:rPr>
                <w:rStyle w:val="Code"/>
              </w:rPr>
            </w:pPr>
            <w:proofErr w:type="spellStart"/>
            <w:r>
              <w:rPr>
                <w:rStyle w:val="Code"/>
              </w:rPr>
              <w:t>sampleCount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Default="00D57A74" w:rsidP="00BD1E98">
            <w:pPr>
              <w:pStyle w:val="TAL"/>
              <w:rPr>
                <w:rStyle w:val="Code"/>
              </w:rPr>
            </w:pPr>
            <w:proofErr w:type="spellStart"/>
            <w:r>
              <w:rPr>
                <w:rStyle w:val="Code"/>
              </w:rPr>
              <w:t>streamingDirection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proofErr w:type="spellStart"/>
            <w:r>
              <w:rPr>
                <w:rStyle w:val="Datatypechar"/>
              </w:rPr>
              <w:t>Provisioning‌Session‌Type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w:t>
            </w:r>
            <w:proofErr w:type="spellStart"/>
            <w:r>
              <w:rPr>
                <w:rStyle w:val="Datatypechar"/>
              </w:rPr>
              <w:t>Data‌Aggregation‌Function‌Type</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4C0A39">
              <w:rPr>
                <w:rStyle w:val="Code"/>
              </w:rPr>
              <w:t>NULL</w:t>
            </w:r>
          </w:p>
          <w:p w14:paraId="5C708DDA" w14:textId="77777777" w:rsidR="00D57A74" w:rsidRDefault="00D57A74" w:rsidP="00BD1E98">
            <w:pPr>
              <w:pStyle w:val="TALcontinuation"/>
              <w:spacing w:before="60"/>
            </w:pPr>
            <w:r>
              <w:t>-</w:t>
            </w:r>
            <w:r>
              <w:tab/>
            </w:r>
            <w:r w:rsidRPr="004C0A39">
              <w:rPr>
                <w:rStyle w:val="Code"/>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w:t>
            </w:r>
            <w:proofErr w:type="spellStart"/>
            <w:r>
              <w:rPr>
                <w:rStyle w:val="Datatypechar"/>
              </w:rPr>
              <w:t>Dynamic‌Policy‌Invocation‌Event</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2209" w:name="_CR18_6_2"/>
      <w:bookmarkStart w:id="2210" w:name="_Toc187861968"/>
      <w:bookmarkEnd w:id="2209"/>
      <w:r>
        <w:t>18.6.2</w:t>
      </w:r>
      <w:r>
        <w:tab/>
      </w:r>
      <w:proofErr w:type="spellStart"/>
      <w:r>
        <w:t>DynamicPolicyInvocationEvent</w:t>
      </w:r>
      <w:proofErr w:type="spellEnd"/>
      <w:r>
        <w:t xml:space="preserve"> data type</w:t>
      </w:r>
      <w:bookmarkEnd w:id="2210"/>
    </w:p>
    <w:p w14:paraId="3FF5626F" w14:textId="77777777" w:rsidR="00D57A74" w:rsidRPr="00CF4954" w:rsidRDefault="00D57A74" w:rsidP="00D57A74">
      <w:pPr>
        <w:keepNext/>
      </w:pPr>
      <w:proofErr w:type="spellStart"/>
      <w:r>
        <w:rPr>
          <w:rStyle w:val="Code"/>
        </w:rPr>
        <w:t>DynamicPolicyInvocationEvent</w:t>
      </w:r>
      <w:proofErr w:type="spellEnd"/>
      <w:r>
        <w:t xml:space="preserve"> is a concrete data type describing a single invocation of the Dynamic Policies API (see clause 11.5).</w:t>
      </w:r>
    </w:p>
    <w:p w14:paraId="1F7B3B9B" w14:textId="77777777" w:rsidR="00DB4879" w:rsidRPr="00633D6C" w:rsidRDefault="00DB4879" w:rsidP="00DB4879">
      <w:pPr>
        <w:pStyle w:val="TH"/>
      </w:pPr>
      <w:bookmarkStart w:id="2211" w:name="_CRTable18_6_21"/>
      <w:r>
        <w:t>Table </w:t>
      </w:r>
      <w:bookmarkEnd w:id="2211"/>
      <w:r>
        <w:t>18.6.2</w:t>
      </w:r>
      <w:r>
        <w:noBreakHyphen/>
        <w:t xml:space="preserve">1: </w:t>
      </w:r>
      <w:proofErr w:type="spellStart"/>
      <w:r>
        <w:t>DynamicPolicyInvocationEvent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BF796F" w:rsidRDefault="00DB4879" w:rsidP="002E2BF2">
            <w:pPr>
              <w:pStyle w:val="TAL"/>
              <w:rPr>
                <w:rStyle w:val="Code"/>
              </w:rPr>
            </w:pPr>
            <w:proofErr w:type="spellStart"/>
            <w:r>
              <w:rPr>
                <w:rStyle w:val="Code"/>
              </w:rPr>
              <w:t>recordType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proofErr w:type="spellStart"/>
            <w:r>
              <w:rPr>
                <w:rStyle w:val="Datatypechar"/>
              </w:rPr>
              <w:t>Event‌Record‌Type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Pr>
                <w:rStyle w:val="Code"/>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Default="00DB4879" w:rsidP="002E2BF2">
            <w:pPr>
              <w:pStyle w:val="TAL"/>
              <w:keepNext w:val="0"/>
              <w:rPr>
                <w:rStyle w:val="Code"/>
              </w:rPr>
            </w:pPr>
            <w:proofErr w:type="spellStart"/>
            <w:r>
              <w:rPr>
                <w:rStyle w:val="Code"/>
              </w:rPr>
              <w:t>recordTimestamp</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proofErr w:type="spellStart"/>
            <w:r>
              <w:rPr>
                <w:rStyle w:val="Datatypechar"/>
              </w:rPr>
              <w:t>DateTime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Default="00DB4879" w:rsidP="002E2BF2">
            <w:pPr>
              <w:pStyle w:val="TAL"/>
              <w:keepNext w:val="0"/>
              <w:rPr>
                <w:rStyle w:val="Code"/>
              </w:rPr>
            </w:pPr>
            <w:proofErr w:type="spellStart"/>
            <w:r>
              <w:rPr>
                <w:rStyle w:val="Code"/>
              </w:rPr>
              <w:t>appId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proofErr w:type="spellStart"/>
            <w:r>
              <w:rPr>
                <w:rStyle w:val="Datatypechar"/>
              </w:rPr>
              <w:t>ApplicationId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Default="00DB4879" w:rsidP="002E2BF2">
            <w:pPr>
              <w:pStyle w:val="TAL"/>
              <w:keepNext w:val="0"/>
              <w:rPr>
                <w:rStyle w:val="Code"/>
              </w:rPr>
            </w:pPr>
            <w:proofErr w:type="spellStart"/>
            <w:r>
              <w:rPr>
                <w:rStyle w:val="Code"/>
              </w:rPr>
              <w:t>provisioningSessionId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proofErr w:type="spellStart"/>
            <w:r>
              <w:rPr>
                <w:rStyle w:val="Datatypechar"/>
              </w:rPr>
              <w:t>ResourceId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Default="00DB4879" w:rsidP="002E2BF2">
            <w:pPr>
              <w:pStyle w:val="TAL"/>
              <w:keepNext w:val="0"/>
              <w:rPr>
                <w:rStyle w:val="Code"/>
              </w:rPr>
            </w:pPr>
            <w:proofErr w:type="spellStart"/>
            <w:r>
              <w:rPr>
                <w:rStyle w:val="Code"/>
              </w:rPr>
              <w:t>sessionId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proofErr w:type="spellStart"/>
            <w:r>
              <w:rPr>
                <w:rStyle w:val="Datatypechar"/>
              </w:rPr>
              <w:t>Media‌Delivery‌SessionId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Default="00DB4879" w:rsidP="002E2BF2">
            <w:pPr>
              <w:pStyle w:val="TAL"/>
              <w:keepNext w:val="0"/>
              <w:rPr>
                <w:rStyle w:val="Code"/>
              </w:rPr>
            </w:pPr>
            <w:proofErr w:type="spellStart"/>
            <w:r>
              <w:rPr>
                <w:rStyle w:val="Code"/>
              </w:rPr>
              <w:t>ueIdentification</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Default="00DB4879" w:rsidP="002E2BF2">
            <w:pPr>
              <w:pStyle w:val="TAL"/>
              <w:keepNext w:val="0"/>
              <w:rPr>
                <w:rStyle w:val="Code"/>
              </w:rPr>
            </w:pPr>
            <w:proofErr w:type="spellStart"/>
            <w:r>
              <w:rPr>
                <w:rStyle w:val="Code"/>
              </w:rPr>
              <w:t>dataNetworkName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proofErr w:type="spellStart"/>
            <w:r>
              <w:rPr>
                <w:rStyle w:val="Datatypechar"/>
              </w:rPr>
              <w:t>Dnn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Default="00DB4879" w:rsidP="002E2BF2">
            <w:pPr>
              <w:pStyle w:val="TAL"/>
              <w:keepNext w:val="0"/>
              <w:rPr>
                <w:rStyle w:val="Code"/>
              </w:rPr>
            </w:pPr>
            <w:proofErr w:type="spellStart"/>
            <w:r>
              <w:rPr>
                <w:rStyle w:val="Code"/>
              </w:rPr>
              <w:t>sliceId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proofErr w:type="spellStart"/>
            <w:r>
              <w:rPr>
                <w:rStyle w:val="Datatypechar"/>
              </w:rPr>
              <w:t>Snssai</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Default="00DB4879" w:rsidP="002E2BF2">
            <w:pPr>
              <w:pStyle w:val="TAL"/>
              <w:keepNext w:val="0"/>
              <w:rPr>
                <w:rStyle w:val="Code"/>
              </w:rPr>
            </w:pPr>
            <w:proofErr w:type="spellStart"/>
            <w:r>
              <w:rPr>
                <w:rStyle w:val="Code"/>
              </w:rPr>
              <w:t>ueLocations</w:t>
            </w:r>
            <w:proofErr w:type="spellEnd"/>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Default="00DB4879" w:rsidP="002E2BF2">
            <w:pPr>
              <w:pStyle w:val="TAL"/>
              <w:rPr>
                <w:rStyle w:val="Code"/>
              </w:rPr>
            </w:pPr>
            <w:proofErr w:type="spellStart"/>
            <w:r>
              <w:rPr>
                <w:rStyle w:val="Code"/>
              </w:rPr>
              <w:t>policy‌Template‌Id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proofErr w:type="spellStart"/>
            <w:r>
              <w:rPr>
                <w:rStyle w:val="Datatypechar"/>
              </w:rPr>
              <w:t>ResourceId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Default="00DB4879" w:rsidP="002E2BF2">
            <w:pPr>
              <w:pStyle w:val="TAL"/>
              <w:rPr>
                <w:rStyle w:val="Code"/>
              </w:rPr>
            </w:pPr>
            <w:proofErr w:type="spellStart"/>
            <w:r>
              <w:rPr>
                <w:rStyle w:val="Code"/>
              </w:rPr>
              <w:t>application‌Flow‌Descriptions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w:t>
            </w:r>
            <w:proofErr w:type="spellStart"/>
            <w:r>
              <w:rPr>
                <w:rStyle w:val="Datatypechar"/>
              </w:rPr>
              <w:t>Application‌Flow‌Description</w:t>
            </w:r>
            <w:proofErr w:type="spellEnd"/>
            <w:r>
              <w:rPr>
                <w:rStyle w:val="Datatypechar"/>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Default="00DB4879" w:rsidP="002E2BF2">
            <w:pPr>
              <w:pStyle w:val="TAL"/>
              <w:rPr>
                <w:rStyle w:val="Code"/>
              </w:rPr>
            </w:pPr>
            <w:proofErr w:type="spellStart"/>
            <w:r>
              <w:rPr>
                <w:rStyle w:val="Code"/>
              </w:rPr>
              <w:t>requested‌QoS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proofErr w:type="spellStart"/>
            <w:r w:rsidRPr="0010644E">
              <w:rPr>
                <w:rStyle w:val="Datatypechar"/>
              </w:rPr>
              <w:t>Unidirectional</w:t>
            </w:r>
            <w:r>
              <w:rPr>
                <w:rStyle w:val="Datatypechar"/>
              </w:rPr>
              <w:t>‌QoS‌Specification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Default="00DB4879" w:rsidP="002E2BF2">
            <w:pPr>
              <w:pStyle w:val="TAL"/>
              <w:rPr>
                <w:rStyle w:val="Code"/>
              </w:rPr>
            </w:pPr>
            <w:proofErr w:type="spellStart"/>
            <w:r>
              <w:rPr>
                <w:rStyle w:val="Code"/>
              </w:rPr>
              <w:t>enforcement‌Method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Default="00DB4879" w:rsidP="002E2BF2">
            <w:pPr>
              <w:pStyle w:val="TAL"/>
              <w:rPr>
                <w:rStyle w:val="Code"/>
              </w:rPr>
            </w:pPr>
            <w:proofErr w:type="spellStart"/>
            <w:r>
              <w:rPr>
                <w:rStyle w:val="Code"/>
              </w:rPr>
              <w:t>enforcement‌BitRate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proofErr w:type="spellStart"/>
            <w:r>
              <w:rPr>
                <w:rStyle w:val="Datatypechar"/>
              </w:rPr>
              <w:t>BitRate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2212" w:name="_CR18_7"/>
      <w:bookmarkStart w:id="2213" w:name="_Toc187861969"/>
      <w:bookmarkEnd w:id="2212"/>
      <w:r>
        <w:t>18.7</w:t>
      </w:r>
      <w:r>
        <w:tab/>
        <w:t>Media streaming access event notifications</w:t>
      </w:r>
      <w:bookmarkEnd w:id="2213"/>
    </w:p>
    <w:p w14:paraId="63934CF1" w14:textId="77777777" w:rsidR="00D57A74" w:rsidRDefault="00D57A74" w:rsidP="00D57A74">
      <w:pPr>
        <w:pStyle w:val="Heading3"/>
      </w:pPr>
      <w:bookmarkStart w:id="2214" w:name="_CR18_7_1"/>
      <w:bookmarkStart w:id="2215" w:name="_Toc187861970"/>
      <w:bookmarkEnd w:id="2214"/>
      <w:r>
        <w:t>18.7.1</w:t>
      </w:r>
      <w:r>
        <w:tab/>
      </w:r>
      <w:proofErr w:type="spellStart"/>
      <w:r>
        <w:t>MediaStreamingAccessesCollection</w:t>
      </w:r>
      <w:proofErr w:type="spellEnd"/>
      <w:r>
        <w:t xml:space="preserve"> data type</w:t>
      </w:r>
      <w:bookmarkEnd w:id="2215"/>
    </w:p>
    <w:p w14:paraId="24FBB6FC" w14:textId="77777777" w:rsidR="00D57A74" w:rsidRPr="00E97295" w:rsidRDefault="00D57A74" w:rsidP="00D57A74">
      <w:pPr>
        <w:keepNext/>
      </w:pPr>
      <w:proofErr w:type="spellStart"/>
      <w:r>
        <w:rPr>
          <w:rStyle w:val="Code"/>
        </w:rPr>
        <w:t>MediaStreamingAccesses</w:t>
      </w:r>
      <w:r w:rsidRPr="00CF4954">
        <w:rPr>
          <w:rStyle w:val="Code"/>
        </w:rPr>
        <w:t>Collection</w:t>
      </w:r>
      <w:proofErr w:type="spellEnd"/>
      <w:r>
        <w:t xml:space="preserve"> is a concrete data type describing a collection of Media Streaming Access Event records.</w:t>
      </w:r>
    </w:p>
    <w:p w14:paraId="67A79791" w14:textId="77777777" w:rsidR="00D57A74" w:rsidRPr="00633D6C" w:rsidRDefault="00D57A74" w:rsidP="00D57A74">
      <w:pPr>
        <w:pStyle w:val="TH"/>
      </w:pPr>
      <w:bookmarkStart w:id="2216" w:name="_CRTable18_7_11"/>
      <w:r>
        <w:t>Table </w:t>
      </w:r>
      <w:bookmarkEnd w:id="2216"/>
      <w:r>
        <w:t>18.7.1</w:t>
      </w:r>
      <w:r>
        <w:noBreakHyphen/>
        <w:t xml:space="preserve">1: </w:t>
      </w:r>
      <w:proofErr w:type="spellStart"/>
      <w:r>
        <w:t>MediaStreamingAccesses</w:t>
      </w:r>
      <w:r w:rsidRPr="00E97295">
        <w:t>Collection</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BF796F" w:rsidRDefault="00D57A74" w:rsidP="00BD1E98">
            <w:pPr>
              <w:pStyle w:val="TAL"/>
              <w:rPr>
                <w:rStyle w:val="Code"/>
              </w:rPr>
            </w:pPr>
            <w:proofErr w:type="spellStart"/>
            <w:r>
              <w:rPr>
                <w:rStyle w:val="Code"/>
              </w:rPr>
              <w:t>collectionTimestamp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Default="00D57A74" w:rsidP="00BD1E98">
            <w:pPr>
              <w:pStyle w:val="TAL"/>
              <w:rPr>
                <w:rStyle w:val="Code"/>
              </w:rPr>
            </w:pPr>
            <w:proofErr w:type="spellStart"/>
            <w:r>
              <w:rPr>
                <w:rStyle w:val="Code"/>
              </w:rPr>
              <w:t>startTimestamp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Default="00D57A74" w:rsidP="00BD1E98">
            <w:pPr>
              <w:pStyle w:val="TAL"/>
              <w:rPr>
                <w:rStyle w:val="Code"/>
              </w:rPr>
            </w:pPr>
            <w:proofErr w:type="spellStart"/>
            <w:r>
              <w:rPr>
                <w:rStyle w:val="Code"/>
              </w:rPr>
              <w:t>endTimestamp</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proofErr w:type="spellStart"/>
            <w:r>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Default="00D57A74" w:rsidP="00BD1E98">
            <w:pPr>
              <w:pStyle w:val="TAL"/>
              <w:rPr>
                <w:rStyle w:val="Code"/>
              </w:rPr>
            </w:pPr>
            <w:proofErr w:type="spellStart"/>
            <w:r>
              <w:rPr>
                <w:rStyle w:val="Code"/>
              </w:rPr>
              <w:t>sampleCount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Default="00D57A74" w:rsidP="00BD1E98">
            <w:pPr>
              <w:pStyle w:val="TAL"/>
              <w:rPr>
                <w:rStyle w:val="Code"/>
              </w:rPr>
            </w:pPr>
            <w:proofErr w:type="spellStart"/>
            <w:r>
              <w:rPr>
                <w:rStyle w:val="Code"/>
              </w:rPr>
              <w:t>streamingDirection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proofErr w:type="spellStart"/>
            <w:r>
              <w:rPr>
                <w:rStyle w:val="Datatypechar"/>
              </w:rPr>
              <w:t>Provisioning‌Session‌Type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Default="00D57A74" w:rsidP="00BD1E98">
            <w:pPr>
              <w:pStyle w:val="TAL"/>
              <w:rPr>
                <w:rStyle w:val="Code"/>
              </w:rPr>
            </w:pPr>
            <w:r>
              <w:rPr>
                <w:rStyle w:val="Code"/>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w:t>
            </w:r>
            <w:proofErr w:type="spellStart"/>
            <w:r>
              <w:rPr>
                <w:rStyle w:val="Datatypechar"/>
              </w:rPr>
              <w:t>Data‌Aggregation‌Function‌Type</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4C0A39">
              <w:rPr>
                <w:rStyle w:val="Code"/>
              </w:rPr>
              <w:t>NULL</w:t>
            </w:r>
          </w:p>
          <w:p w14:paraId="6D8DBD5C" w14:textId="77777777" w:rsidR="00D57A74" w:rsidRDefault="00D57A74" w:rsidP="00BD1E98">
            <w:pPr>
              <w:pStyle w:val="TALcontinuation"/>
              <w:spacing w:before="60"/>
            </w:pPr>
            <w:r>
              <w:t>-</w:t>
            </w:r>
            <w:r>
              <w:tab/>
            </w:r>
            <w:r w:rsidRPr="004C0A39">
              <w:rPr>
                <w:rStyle w:val="Code"/>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Default="00D57A74" w:rsidP="00BD1E98">
            <w:pPr>
              <w:pStyle w:val="TAL"/>
              <w:rPr>
                <w:rStyle w:val="Code"/>
              </w:rPr>
            </w:pPr>
            <w:r>
              <w:rPr>
                <w:rStyle w:val="Code"/>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w:t>
            </w:r>
            <w:proofErr w:type="spellStart"/>
            <w:r>
              <w:rPr>
                <w:rStyle w:val="Datatypechar"/>
              </w:rPr>
              <w:t>Media‌Streaming‌Access‌Event</w:t>
            </w:r>
            <w:proofErr w:type="spellEnd"/>
            <w:r>
              <w:rPr>
                <w:rStyle w:val="Datatypechar"/>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2217" w:name="_CR18_7_2"/>
      <w:bookmarkStart w:id="2218" w:name="_Toc187861971"/>
      <w:bookmarkEnd w:id="2217"/>
      <w:r>
        <w:t>18.7.2</w:t>
      </w:r>
      <w:r>
        <w:tab/>
      </w:r>
      <w:proofErr w:type="spellStart"/>
      <w:r>
        <w:t>MediaStreamingAccessEvent</w:t>
      </w:r>
      <w:proofErr w:type="spellEnd"/>
      <w:r>
        <w:t xml:space="preserve"> data type</w:t>
      </w:r>
      <w:bookmarkEnd w:id="2218"/>
    </w:p>
    <w:p w14:paraId="7C8F0DB3" w14:textId="77777777" w:rsidR="00D57A74" w:rsidRPr="00CF4954" w:rsidRDefault="00D57A74" w:rsidP="00D57A74">
      <w:pPr>
        <w:keepNext/>
      </w:pPr>
      <w:proofErr w:type="spellStart"/>
      <w:r>
        <w:rPr>
          <w:rStyle w:val="Code"/>
        </w:rPr>
        <w:t>MediaStreamingAccessEvent</w:t>
      </w:r>
      <w:proofErr w:type="spellEnd"/>
      <w:r>
        <w:t xml:space="preserve"> is a concrete data type describing a single media access by a Media Stream Handler.</w:t>
      </w:r>
    </w:p>
    <w:p w14:paraId="329BB7D3" w14:textId="77777777" w:rsidR="00DB4879" w:rsidRPr="00633D6C" w:rsidRDefault="00DB4879" w:rsidP="00DB4879">
      <w:pPr>
        <w:pStyle w:val="TH"/>
      </w:pPr>
      <w:bookmarkStart w:id="2219" w:name="_CRTable18_7_21"/>
      <w:r>
        <w:t>Table </w:t>
      </w:r>
      <w:bookmarkEnd w:id="2219"/>
      <w:r>
        <w:t>18.7.2</w:t>
      </w:r>
      <w:r>
        <w:noBreakHyphen/>
        <w:t xml:space="preserve">1: </w:t>
      </w:r>
      <w:proofErr w:type="spellStart"/>
      <w:r>
        <w:t>MediaStreamingAccessEvent</w:t>
      </w:r>
      <w:proofErr w:type="spellEnd"/>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BF796F" w:rsidRDefault="00DB4879" w:rsidP="002E2BF2">
            <w:pPr>
              <w:pStyle w:val="TAL"/>
              <w:rPr>
                <w:rStyle w:val="Code"/>
              </w:rPr>
            </w:pPr>
            <w:proofErr w:type="spellStart"/>
            <w:r>
              <w:rPr>
                <w:rStyle w:val="Code"/>
              </w:rPr>
              <w:t>recordType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proofErr w:type="spellStart"/>
            <w:r>
              <w:rPr>
                <w:rStyle w:val="Datatypechar"/>
              </w:rPr>
              <w:t>Event‌Record‌Type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Pr>
                <w:rStyle w:val="Code"/>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Default="00DB4879" w:rsidP="002E2BF2">
            <w:pPr>
              <w:pStyle w:val="TAL"/>
              <w:keepNext w:val="0"/>
              <w:rPr>
                <w:rStyle w:val="Code"/>
              </w:rPr>
            </w:pPr>
            <w:proofErr w:type="spellStart"/>
            <w:r>
              <w:rPr>
                <w:rStyle w:val="Code"/>
              </w:rPr>
              <w:t>recordTimestamp</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proofErr w:type="spellStart"/>
            <w:r>
              <w:rPr>
                <w:rStyle w:val="Datatypechar"/>
              </w:rPr>
              <w:t>DateTime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Default="00DB4879" w:rsidP="002E2BF2">
            <w:pPr>
              <w:pStyle w:val="TAL"/>
              <w:keepNext w:val="0"/>
              <w:rPr>
                <w:rStyle w:val="Code"/>
              </w:rPr>
            </w:pPr>
            <w:proofErr w:type="spellStart"/>
            <w:r>
              <w:rPr>
                <w:rStyle w:val="Code"/>
              </w:rPr>
              <w:t>appId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proofErr w:type="spellStart"/>
            <w:r>
              <w:rPr>
                <w:rStyle w:val="Datatypechar"/>
              </w:rPr>
              <w:t>ApplicationId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Default="00DB4879" w:rsidP="002E2BF2">
            <w:pPr>
              <w:pStyle w:val="TAL"/>
              <w:keepNext w:val="0"/>
              <w:rPr>
                <w:rStyle w:val="Code"/>
              </w:rPr>
            </w:pPr>
            <w:proofErr w:type="spellStart"/>
            <w:r>
              <w:rPr>
                <w:rStyle w:val="Code"/>
              </w:rPr>
              <w:t>provisioningSessionId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proofErr w:type="spellStart"/>
            <w:r>
              <w:rPr>
                <w:rStyle w:val="Datatypechar"/>
              </w:rPr>
              <w:t>ResourceId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Default="00DB4879" w:rsidP="002E2BF2">
            <w:pPr>
              <w:pStyle w:val="TAL"/>
              <w:keepNext w:val="0"/>
              <w:rPr>
                <w:rStyle w:val="Code"/>
              </w:rPr>
            </w:pPr>
            <w:proofErr w:type="spellStart"/>
            <w:r>
              <w:rPr>
                <w:rStyle w:val="Code"/>
              </w:rPr>
              <w:t>sessionId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proofErr w:type="spellStart"/>
            <w:r>
              <w:rPr>
                <w:rStyle w:val="Datatypechar"/>
              </w:rPr>
              <w:t>Media‌Delivery‌SessionId</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Default="00DB4879" w:rsidP="002E2BF2">
            <w:pPr>
              <w:pStyle w:val="TAL"/>
              <w:keepNext w:val="0"/>
              <w:rPr>
                <w:rStyle w:val="Code"/>
              </w:rPr>
            </w:pPr>
            <w:proofErr w:type="spellStart"/>
            <w:r>
              <w:rPr>
                <w:rStyle w:val="Code"/>
              </w:rPr>
              <w:t>ueIdentification</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Default="00DB4879" w:rsidP="002E2BF2">
            <w:pPr>
              <w:pStyle w:val="TAL"/>
              <w:keepNext w:val="0"/>
              <w:rPr>
                <w:rStyle w:val="Code"/>
              </w:rPr>
            </w:pPr>
            <w:proofErr w:type="spellStart"/>
            <w:r>
              <w:rPr>
                <w:rStyle w:val="Code"/>
              </w:rPr>
              <w:t>dataNetworkName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proofErr w:type="spellStart"/>
            <w:r>
              <w:rPr>
                <w:rStyle w:val="Datatypechar"/>
              </w:rPr>
              <w:t>Dnn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Default="00DB4879" w:rsidP="002E2BF2">
            <w:pPr>
              <w:pStyle w:val="TAL"/>
              <w:keepNext w:val="0"/>
              <w:rPr>
                <w:rStyle w:val="Code"/>
              </w:rPr>
            </w:pPr>
            <w:proofErr w:type="spellStart"/>
            <w:r>
              <w:rPr>
                <w:rStyle w:val="Code"/>
              </w:rPr>
              <w:t>sliceId</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proofErr w:type="spellStart"/>
            <w:r>
              <w:rPr>
                <w:rStyle w:val="Datatypechar"/>
              </w:rPr>
              <w:t>Snssai</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Default="00DB4879" w:rsidP="002E2BF2">
            <w:pPr>
              <w:pStyle w:val="TAL"/>
              <w:keepNext w:val="0"/>
              <w:rPr>
                <w:rStyle w:val="Code"/>
              </w:rPr>
            </w:pPr>
            <w:proofErr w:type="spellStart"/>
            <w:r>
              <w:rPr>
                <w:rStyle w:val="Code"/>
              </w:rPr>
              <w:t>ueLocations</w:t>
            </w:r>
            <w:proofErr w:type="spellEnd"/>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BF796F" w:rsidRDefault="00DB4879" w:rsidP="002E2BF2">
            <w:pPr>
              <w:pStyle w:val="TAL"/>
              <w:rPr>
                <w:rStyle w:val="Code"/>
              </w:rPr>
            </w:pPr>
            <w:proofErr w:type="spellStart"/>
            <w:r>
              <w:rPr>
                <w:rStyle w:val="Code"/>
              </w:rPr>
              <w:t>mediaStreamHandler‌EndpointAddress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proofErr w:type="spellStart"/>
            <w:r>
              <w:rPr>
                <w:rStyle w:val="Datatypechar"/>
              </w:rPr>
              <w:t>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DB165B" w:rsidRDefault="00DB4879" w:rsidP="002E2BF2">
            <w:pPr>
              <w:pStyle w:val="TAL"/>
              <w:keepNext w:val="0"/>
              <w:rPr>
                <w:rStyle w:val="Code"/>
              </w:rPr>
            </w:pPr>
            <w:proofErr w:type="spellStart"/>
            <w:r w:rsidRPr="00DB165B">
              <w:rPr>
                <w:rStyle w:val="Code"/>
              </w:rPr>
              <w:t>applicationServer‌EndpointAddress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proofErr w:type="spellStart"/>
            <w:r>
              <w:rPr>
                <w:rStyle w:val="Datatypechar"/>
              </w:rPr>
              <w:t>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BF796F" w:rsidRDefault="00DB4879" w:rsidP="002E2BF2">
            <w:pPr>
              <w:pStyle w:val="TAL"/>
              <w:rPr>
                <w:rStyle w:val="Code"/>
              </w:rPr>
            </w:pPr>
            <w:proofErr w:type="spellStart"/>
            <w:r>
              <w:rPr>
                <w:rStyle w:val="Code"/>
              </w:rPr>
              <w:t>requestMessage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BF796F" w:rsidRDefault="00DB4879" w:rsidP="002E2BF2">
            <w:pPr>
              <w:pStyle w:val="TAL"/>
              <w:rPr>
                <w:rStyle w:val="Code"/>
              </w:rPr>
            </w:pPr>
            <w:r>
              <w:rPr>
                <w:rStyle w:val="Code"/>
              </w:rPr>
              <w:tab/>
            </w:r>
            <w:r w:rsidRPr="00BF796F">
              <w:rPr>
                <w:rStyle w:val="Code"/>
              </w:rPr>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BF796F" w:rsidRDefault="00DB4879" w:rsidP="002E2BF2">
            <w:pPr>
              <w:pStyle w:val="TAL"/>
              <w:rPr>
                <w:rStyle w:val="Code"/>
              </w:rPr>
            </w:pPr>
            <w:r>
              <w:rPr>
                <w:rStyle w:val="Code"/>
              </w:rPr>
              <w:tab/>
            </w:r>
            <w:proofErr w:type="spellStart"/>
            <w:r>
              <w:rPr>
                <w:rStyle w:val="Code"/>
              </w:rPr>
              <w:t>url</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proofErr w:type="spellStart"/>
            <w:r>
              <w:rPr>
                <w:rStyle w:val="Datatypechar"/>
              </w:rPr>
              <w:t>Absolute‌Url</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BF796F" w:rsidRDefault="00DB4879" w:rsidP="002E2BF2">
            <w:pPr>
              <w:pStyle w:val="TAL"/>
              <w:rPr>
                <w:rStyle w:val="Code"/>
              </w:rPr>
            </w:pPr>
            <w:r>
              <w:rPr>
                <w:rStyle w:val="Code"/>
              </w:rPr>
              <w:tab/>
            </w:r>
            <w:proofErr w:type="spellStart"/>
            <w:r>
              <w:rPr>
                <w:rStyle w:val="Code"/>
              </w:rPr>
              <w:t>protocolV</w:t>
            </w:r>
            <w:r w:rsidRPr="00BF796F">
              <w:rPr>
                <w:rStyle w:val="Code"/>
              </w:rPr>
              <w:t>ersion</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BF796F" w:rsidRDefault="00DB4879" w:rsidP="002E2BF2">
            <w:pPr>
              <w:pStyle w:val="TAL"/>
              <w:rPr>
                <w:rStyle w:val="Code"/>
              </w:rPr>
            </w:pPr>
            <w:r>
              <w:rPr>
                <w:rStyle w:val="Code"/>
              </w:rPr>
              <w:tab/>
            </w:r>
            <w:r w:rsidRPr="00BF796F">
              <w:rPr>
                <w:rStyle w:val="Code"/>
              </w:rPr>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proofErr w:type="spellStart"/>
            <w:r>
              <w:rPr>
                <w:rStyle w:val="Datatypechar"/>
              </w:rPr>
              <w:t>Uinteger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BF796F" w:rsidRDefault="00DB4879" w:rsidP="002E2BF2">
            <w:pPr>
              <w:pStyle w:val="TAL"/>
              <w:rPr>
                <w:rStyle w:val="Code"/>
              </w:rPr>
            </w:pPr>
            <w:r>
              <w:rPr>
                <w:rStyle w:val="Code"/>
              </w:rPr>
              <w:tab/>
            </w:r>
            <w:proofErr w:type="spellStart"/>
            <w:r w:rsidRPr="00BF796F">
              <w:rPr>
                <w:rStyle w:val="Code"/>
              </w:rPr>
              <w:t>body</w:t>
            </w:r>
            <w:r>
              <w:rPr>
                <w:rStyle w:val="Code"/>
              </w:rPr>
              <w:t>S</w:t>
            </w:r>
            <w:r w:rsidRPr="00BF796F">
              <w:rPr>
                <w:rStyle w:val="Code"/>
              </w:rPr>
              <w:t>ize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proofErr w:type="spellStart"/>
            <w:r>
              <w:rPr>
                <w:rStyle w:val="Datatypechar"/>
              </w:rPr>
              <w:t>Uinteger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Default="00DB4879" w:rsidP="002E2BF2">
            <w:pPr>
              <w:pStyle w:val="TAL"/>
              <w:rPr>
                <w:rStyle w:val="Code"/>
              </w:rPr>
            </w:pPr>
            <w:r>
              <w:rPr>
                <w:rStyle w:val="Code"/>
              </w:rPr>
              <w:tab/>
            </w:r>
            <w:proofErr w:type="spellStart"/>
            <w:r>
              <w:rPr>
                <w:rStyle w:val="Code"/>
              </w:rPr>
              <w:t>contentType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BF796F" w:rsidRDefault="00DB4879" w:rsidP="002E2BF2">
            <w:pPr>
              <w:pStyle w:val="TAL"/>
              <w:rPr>
                <w:rStyle w:val="Code"/>
              </w:rPr>
            </w:pPr>
            <w:r>
              <w:rPr>
                <w:rStyle w:val="Code"/>
              </w:rPr>
              <w:tab/>
            </w:r>
            <w:proofErr w:type="spellStart"/>
            <w:r>
              <w:rPr>
                <w:rStyle w:val="Code"/>
              </w:rPr>
              <w:t>u</w:t>
            </w:r>
            <w:r w:rsidRPr="00BF796F">
              <w:rPr>
                <w:rStyle w:val="Code"/>
              </w:rPr>
              <w:t>serAgent</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BF796F" w:rsidRDefault="00DB4879" w:rsidP="002E2BF2">
            <w:pPr>
              <w:pStyle w:val="TAL"/>
              <w:rPr>
                <w:rStyle w:val="Code"/>
              </w:rPr>
            </w:pPr>
            <w:r>
              <w:rPr>
                <w:rStyle w:val="Code"/>
              </w:rPr>
              <w:tab/>
            </w:r>
            <w:proofErr w:type="spellStart"/>
            <w:r>
              <w:rPr>
                <w:rStyle w:val="Code"/>
              </w:rPr>
              <w:t>u</w:t>
            </w:r>
            <w:r w:rsidRPr="00BF796F">
              <w:rPr>
                <w:rStyle w:val="Code"/>
              </w:rPr>
              <w:t>ser</w:t>
            </w:r>
            <w:r>
              <w:rPr>
                <w:rStyle w:val="Code"/>
              </w:rPr>
              <w:t>I</w:t>
            </w:r>
            <w:r w:rsidRPr="00BF796F">
              <w:rPr>
                <w:rStyle w:val="Code"/>
              </w:rPr>
              <w:t>dentity</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BF796F" w:rsidRDefault="00DB4879" w:rsidP="002E2BF2">
            <w:pPr>
              <w:pStyle w:val="TAL"/>
              <w:keepNext w:val="0"/>
              <w:rPr>
                <w:rStyle w:val="Code"/>
              </w:rPr>
            </w:pPr>
            <w:r>
              <w:rPr>
                <w:rStyle w:val="Code"/>
              </w:rPr>
              <w:tab/>
            </w:r>
            <w:proofErr w:type="spellStart"/>
            <w:r>
              <w:rPr>
                <w:rStyle w:val="Code"/>
              </w:rPr>
              <w:t>referer</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proofErr w:type="spellStart"/>
            <w:r>
              <w:rPr>
                <w:rStyle w:val="Datatypechar"/>
              </w:rPr>
              <w:t>Absolute‌Url</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proofErr w:type="spellStart"/>
            <w:r w:rsidRPr="0053069F">
              <w:rPr>
                <w:rStyle w:val="HTTPHeader"/>
              </w:rPr>
              <w:t>Referer</w:t>
            </w:r>
            <w:proofErr w:type="spellEnd"/>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BF796F" w:rsidRDefault="00DB4879" w:rsidP="002E2BF2">
            <w:pPr>
              <w:pStyle w:val="TAL"/>
              <w:rPr>
                <w:rStyle w:val="Code"/>
              </w:rPr>
            </w:pPr>
            <w:proofErr w:type="spellStart"/>
            <w:r>
              <w:rPr>
                <w:rStyle w:val="Code"/>
              </w:rPr>
              <w:t>c</w:t>
            </w:r>
            <w:r w:rsidRPr="00BF796F">
              <w:rPr>
                <w:rStyle w:val="Code"/>
              </w:rPr>
              <w:t>ache</w:t>
            </w:r>
            <w:r>
              <w:rPr>
                <w:rStyle w:val="Code"/>
              </w:rPr>
              <w:t>S</w:t>
            </w:r>
            <w:r w:rsidRPr="00BF796F">
              <w:rPr>
                <w:rStyle w:val="Code"/>
              </w:rPr>
              <w:t>tatus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proofErr w:type="spellStart"/>
            <w:r>
              <w:rPr>
                <w:rStyle w:val="Datatypechar"/>
              </w:rPr>
              <w:t>Cache‌Status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proofErr w:type="spellStart"/>
            <w:r w:rsidRPr="007E3C15">
              <w:rPr>
                <w:rStyle w:val="Code"/>
              </w:rPr>
              <w:t>requestMessage,url</w:t>
            </w:r>
            <w:proofErr w:type="spellEnd"/>
            <w:r>
              <w:t xml:space="preserve"> from cache (</w:t>
            </w:r>
            <w:r w:rsidRPr="007E3C15">
              <w:rPr>
                <w:rStyle w:val="Code"/>
              </w:rPr>
              <w:t>HIT</w:t>
            </w:r>
            <w:r>
              <w:t>) or whether there is a stale object cached (</w:t>
            </w:r>
            <w:r w:rsidRPr="007E3C15">
              <w:rPr>
                <w:rStyle w:val="Code"/>
              </w:rPr>
              <w:t>EXPIRED</w:t>
            </w:r>
            <w:r>
              <w:t>) or the requested object is not present in cache (</w:t>
            </w:r>
            <w:r w:rsidRPr="007E3C15">
              <w:rPr>
                <w:rStyle w:val="Code"/>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BF796F" w:rsidRDefault="00DB4879" w:rsidP="002E2BF2">
            <w:pPr>
              <w:pStyle w:val="TAL"/>
              <w:rPr>
                <w:rStyle w:val="Code"/>
              </w:rPr>
            </w:pPr>
            <w:proofErr w:type="spellStart"/>
            <w:r>
              <w:rPr>
                <w:rStyle w:val="Code"/>
              </w:rPr>
              <w:t>responseMessage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BF796F" w:rsidRDefault="00DB4879" w:rsidP="002E2BF2">
            <w:pPr>
              <w:pStyle w:val="TAL"/>
              <w:rPr>
                <w:rStyle w:val="Code"/>
              </w:rPr>
            </w:pPr>
            <w:r>
              <w:rPr>
                <w:rStyle w:val="Code"/>
              </w:rPr>
              <w:tab/>
            </w:r>
            <w:proofErr w:type="spellStart"/>
            <w:r w:rsidRPr="00BF796F">
              <w:rPr>
                <w:rStyle w:val="Code"/>
              </w:rPr>
              <w:t>response</w:t>
            </w:r>
            <w:r>
              <w:rPr>
                <w:rStyle w:val="Code"/>
              </w:rPr>
              <w:t>C</w:t>
            </w:r>
            <w:r w:rsidRPr="00BF796F">
              <w:rPr>
                <w:rStyle w:val="Code"/>
              </w:rPr>
              <w:t>ode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proofErr w:type="spellStart"/>
            <w:r>
              <w:rPr>
                <w:rStyle w:val="Datatypechar"/>
              </w:rPr>
              <w:t>Uinteger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BF796F" w:rsidRDefault="00DB4879" w:rsidP="002E2BF2">
            <w:pPr>
              <w:pStyle w:val="TAL"/>
              <w:rPr>
                <w:rStyle w:val="Code"/>
              </w:rPr>
            </w:pPr>
            <w:r>
              <w:rPr>
                <w:rStyle w:val="Code"/>
              </w:rPr>
              <w:tab/>
            </w:r>
            <w:r w:rsidRPr="00BF796F">
              <w:rPr>
                <w:rStyle w:val="Code"/>
              </w:rPr>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proofErr w:type="spellStart"/>
            <w:r>
              <w:rPr>
                <w:rStyle w:val="Datatypechar"/>
              </w:rPr>
              <w:t>Uinteger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BF796F" w:rsidRDefault="00DB4879" w:rsidP="002E2BF2">
            <w:pPr>
              <w:pStyle w:val="TAL"/>
              <w:rPr>
                <w:rStyle w:val="Code"/>
              </w:rPr>
            </w:pPr>
            <w:r>
              <w:rPr>
                <w:rStyle w:val="Code"/>
              </w:rPr>
              <w:tab/>
            </w:r>
            <w:proofErr w:type="spellStart"/>
            <w:r w:rsidRPr="00BF796F">
              <w:rPr>
                <w:rStyle w:val="Code"/>
              </w:rPr>
              <w:t>body</w:t>
            </w:r>
            <w:r>
              <w:rPr>
                <w:rStyle w:val="Code"/>
              </w:rPr>
              <w:t>S</w:t>
            </w:r>
            <w:r w:rsidRPr="00BF796F">
              <w:rPr>
                <w:rStyle w:val="Code"/>
              </w:rPr>
              <w:t>ize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proofErr w:type="spellStart"/>
            <w:r>
              <w:rPr>
                <w:rStyle w:val="Datatypechar"/>
              </w:rPr>
              <w:t>Uinteger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Default="00DB4879" w:rsidP="002E2BF2">
            <w:pPr>
              <w:pStyle w:val="TAL"/>
              <w:keepNext w:val="0"/>
              <w:rPr>
                <w:rStyle w:val="Code"/>
              </w:rPr>
            </w:pPr>
            <w:r>
              <w:rPr>
                <w:rStyle w:val="Code"/>
              </w:rPr>
              <w:tab/>
            </w:r>
            <w:proofErr w:type="spellStart"/>
            <w:r>
              <w:rPr>
                <w:rStyle w:val="Code"/>
              </w:rPr>
              <w:t>contentType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BF796F" w:rsidRDefault="00DB4879" w:rsidP="002E2BF2">
            <w:pPr>
              <w:pStyle w:val="TAL"/>
              <w:keepNext w:val="0"/>
              <w:rPr>
                <w:rStyle w:val="Code"/>
              </w:rPr>
            </w:pPr>
            <w:proofErr w:type="spellStart"/>
            <w:r>
              <w:rPr>
                <w:rStyle w:val="Code"/>
              </w:rPr>
              <w:t>p</w:t>
            </w:r>
            <w:r w:rsidRPr="00BF796F">
              <w:rPr>
                <w:rStyle w:val="Code"/>
              </w:rPr>
              <w:t>rocessing</w:t>
            </w:r>
            <w:r>
              <w:rPr>
                <w:rStyle w:val="Code"/>
              </w:rPr>
              <w:t>L</w:t>
            </w:r>
            <w:r w:rsidRPr="00BF796F">
              <w:rPr>
                <w:rStyle w:val="Code"/>
              </w:rPr>
              <w:t>atency</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Default="00DB4879" w:rsidP="002E2BF2">
            <w:pPr>
              <w:pStyle w:val="TAL"/>
              <w:rPr>
                <w:rStyle w:val="Code"/>
              </w:rPr>
            </w:pPr>
            <w:proofErr w:type="spellStart"/>
            <w:r>
              <w:rPr>
                <w:rStyle w:val="Code"/>
              </w:rPr>
              <w:t>connectionMetrics</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BF796F" w:rsidRDefault="00DB4879" w:rsidP="002E2BF2">
            <w:pPr>
              <w:pStyle w:val="TAL"/>
              <w:rPr>
                <w:rStyle w:val="Code"/>
              </w:rPr>
            </w:pPr>
            <w:r>
              <w:rPr>
                <w:rStyle w:val="Code"/>
              </w:rPr>
              <w:tab/>
            </w:r>
            <w:proofErr w:type="spellStart"/>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BF796F" w:rsidRDefault="00DB4879" w:rsidP="002E2BF2">
            <w:pPr>
              <w:pStyle w:val="TAL"/>
              <w:rPr>
                <w:rStyle w:val="Code"/>
              </w:rPr>
            </w:pPr>
            <w:r>
              <w:rPr>
                <w:rStyle w:val="Code"/>
              </w:rPr>
              <w:tab/>
            </w:r>
            <w:proofErr w:type="spellStart"/>
            <w:r>
              <w:rPr>
                <w:rStyle w:val="Code"/>
              </w:rPr>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proofErr w:type="spellStart"/>
            <w:r w:rsidRPr="0053069F">
              <w:rPr>
                <w:rStyle w:val="Code"/>
              </w:rPr>
              <w:t>meanNetwork‌RoundTripTime</w:t>
            </w:r>
            <w:proofErr w:type="spellEnd"/>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BF796F" w:rsidRDefault="00DB4879" w:rsidP="002E2BF2">
            <w:pPr>
              <w:pStyle w:val="TAL"/>
              <w:rPr>
                <w:rStyle w:val="Code"/>
              </w:rPr>
            </w:pPr>
            <w:r>
              <w:rPr>
                <w:rStyle w:val="Code"/>
              </w:rPr>
              <w:tab/>
            </w:r>
            <w:proofErr w:type="spellStart"/>
            <w:r>
              <w:rPr>
                <w:rStyle w:val="Code"/>
              </w:rPr>
              <w:t>c</w:t>
            </w:r>
            <w:r w:rsidRPr="00BF796F">
              <w:rPr>
                <w:rStyle w:val="Code"/>
              </w:rPr>
              <w:t>ongestion</w:t>
            </w:r>
            <w:r>
              <w:rPr>
                <w:rStyle w:val="Code"/>
              </w:rPr>
              <w:t>‌W</w:t>
            </w:r>
            <w:r w:rsidRPr="00BF796F">
              <w:rPr>
                <w:rStyle w:val="Code"/>
              </w:rPr>
              <w:t>indow</w:t>
            </w:r>
            <w:r>
              <w:rPr>
                <w:rStyle w:val="Code"/>
              </w:rPr>
              <w:t>‌S</w:t>
            </w:r>
            <w:r w:rsidRPr="00BF796F">
              <w:rPr>
                <w:rStyle w:val="Code"/>
              </w:rPr>
              <w:t>ize</w:t>
            </w:r>
            <w:proofErr w:type="spellEnd"/>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proofErr w:type="spellStart"/>
            <w:r>
              <w:rPr>
                <w:rStyle w:val="Datatypechar"/>
              </w:rPr>
              <w:t>Uinteger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220" w:name="_CRAnnexAinformative"/>
      <w:bookmarkStart w:id="2221" w:name="_Toc187861972"/>
      <w:bookmarkEnd w:id="2220"/>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152"/>
      <w:bookmarkEnd w:id="2153"/>
      <w:bookmarkEnd w:id="2154"/>
      <w:bookmarkEnd w:id="2155"/>
      <w:bookmarkEnd w:id="2221"/>
    </w:p>
    <w:p w14:paraId="37B2179F" w14:textId="77777777" w:rsidR="00143A85" w:rsidRPr="006436AF" w:rsidRDefault="00143A85" w:rsidP="002D3606">
      <w:pPr>
        <w:pStyle w:val="Heading1"/>
      </w:pPr>
      <w:bookmarkStart w:id="2222" w:name="_CRA_1"/>
      <w:bookmarkStart w:id="2223" w:name="_Toc68899718"/>
      <w:bookmarkStart w:id="2224" w:name="_Toc71214469"/>
      <w:bookmarkStart w:id="2225" w:name="_Toc71722143"/>
      <w:bookmarkStart w:id="2226" w:name="_Toc74859195"/>
      <w:bookmarkStart w:id="2227" w:name="_Toc187861973"/>
      <w:bookmarkEnd w:id="2222"/>
      <w:r w:rsidRPr="006436AF">
        <w:t>A.1</w:t>
      </w:r>
      <w:r w:rsidRPr="006436AF">
        <w:tab/>
        <w:t>End-to-end model</w:t>
      </w:r>
      <w:bookmarkEnd w:id="2223"/>
      <w:bookmarkEnd w:id="2224"/>
      <w:bookmarkEnd w:id="2225"/>
      <w:bookmarkEnd w:id="2226"/>
      <w:bookmarkEnd w:id="2227"/>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bookmarkStart w:id="2228" w:name="_CRFigureA_11"/>
      <w:r w:rsidRPr="006436AF">
        <w:t xml:space="preserve">Figure </w:t>
      </w:r>
      <w:bookmarkEnd w:id="2228"/>
      <w:r w:rsidRPr="006436AF">
        <w:t>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229"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229"/>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230"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230"/>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 xml:space="preserve">Device-specific content selection rules (e.g. </w:t>
      </w:r>
      <w:proofErr w:type="spellStart"/>
      <w:r w:rsidRPr="006436AF">
        <w:t>SmartPhone</w:t>
      </w:r>
      <w:proofErr w:type="spellEnd"/>
      <w:r w:rsidRPr="006436AF">
        <w:t xml:space="preserv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231"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231"/>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232" w:name="_CRA_2"/>
      <w:bookmarkStart w:id="2233" w:name="_Toc68899719"/>
      <w:bookmarkStart w:id="2234" w:name="_Toc71214470"/>
      <w:bookmarkStart w:id="2235" w:name="_Toc71722144"/>
      <w:bookmarkStart w:id="2236" w:name="_Toc74859196"/>
      <w:bookmarkStart w:id="2237" w:name="_Toc187861974"/>
      <w:bookmarkEnd w:id="2232"/>
      <w:r w:rsidRPr="006436AF">
        <w:t>A.2</w:t>
      </w:r>
      <w:r w:rsidRPr="006436AF">
        <w:tab/>
        <w:t>Premium QoS dynamic policy</w:t>
      </w:r>
      <w:bookmarkEnd w:id="2233"/>
      <w:bookmarkEnd w:id="2234"/>
      <w:bookmarkEnd w:id="2235"/>
      <w:bookmarkEnd w:id="2236"/>
      <w:bookmarkEnd w:id="2237"/>
    </w:p>
    <w:p w14:paraId="53C0BA74" w14:textId="77777777" w:rsidR="00143A85" w:rsidRPr="006436AF" w:rsidRDefault="00143A85" w:rsidP="002D3606">
      <w:pPr>
        <w:pStyle w:val="Heading2"/>
      </w:pPr>
      <w:bookmarkStart w:id="2238" w:name="_CRA_2_1"/>
      <w:bookmarkStart w:id="2239" w:name="_Toc68899720"/>
      <w:bookmarkStart w:id="2240" w:name="_Toc71214471"/>
      <w:bookmarkStart w:id="2241" w:name="_Toc71722145"/>
      <w:bookmarkStart w:id="2242" w:name="_Toc74859197"/>
      <w:bookmarkStart w:id="2243" w:name="_Toc187861975"/>
      <w:bookmarkEnd w:id="2238"/>
      <w:r w:rsidRPr="006436AF">
        <w:t>A.2.1</w:t>
      </w:r>
      <w:r w:rsidRPr="006436AF">
        <w:tab/>
        <w:t>General</w:t>
      </w:r>
      <w:bookmarkEnd w:id="2239"/>
      <w:bookmarkEnd w:id="2240"/>
      <w:bookmarkEnd w:id="2241"/>
      <w:bookmarkEnd w:id="2242"/>
      <w:bookmarkEnd w:id="2243"/>
    </w:p>
    <w:p w14:paraId="23BDDD1E" w14:textId="77777777" w:rsidR="00143A85" w:rsidRPr="006436AF" w:rsidRDefault="00143A85" w:rsidP="00143A85">
      <w:pPr>
        <w:rPr>
          <w:lang w:eastAsia="x-none"/>
        </w:rPr>
      </w:pPr>
      <w:r w:rsidRPr="006436AF">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6436AF">
        <w:rPr>
          <w:lang w:eastAsia="x-none"/>
        </w:rPr>
        <w:t>SmartPhone</w:t>
      </w:r>
      <w:proofErr w:type="spellEnd"/>
      <w:r w:rsidRPr="006436AF">
        <w:rPr>
          <w:lang w:eastAsia="x-none"/>
        </w:rPr>
        <w:t xml:space="preserve"> or </w:t>
      </w:r>
      <w:proofErr w:type="spellStart"/>
      <w:r w:rsidRPr="006436AF">
        <w:rPr>
          <w:lang w:eastAsia="x-none"/>
        </w:rPr>
        <w:t>SmartTV</w:t>
      </w:r>
      <w:proofErr w:type="spellEnd"/>
      <w:r w:rsidRPr="006436AF">
        <w:rPr>
          <w:lang w:eastAsia="x-none"/>
        </w:rPr>
        <w:t>.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 xml:space="preserve">The 5GMS Client may choose to activate a QoS Flow with a lower bit rate than the maximum supported by the 5G System, e.g. a small screen </w:t>
      </w:r>
      <w:proofErr w:type="spellStart"/>
      <w:r w:rsidRPr="006436AF">
        <w:t>SmartPhone</w:t>
      </w:r>
      <w:proofErr w:type="spellEnd"/>
      <w:r w:rsidRPr="006436AF">
        <w:t xml:space="preserv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w:t>
      </w:r>
      <w:proofErr w:type="spellStart"/>
      <w:r w:rsidRPr="006436AF">
        <w:rPr>
          <w:lang w:eastAsia="x-none"/>
        </w:rPr>
        <w:t>FullHD</w:t>
      </w:r>
      <w:proofErr w:type="spellEnd"/>
      <w:r w:rsidRPr="006436AF">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bookmarkStart w:id="2244" w:name="_CRFigureA_2_11"/>
      <w:r w:rsidRPr="006436AF">
        <w:t xml:space="preserve">Figure </w:t>
      </w:r>
      <w:bookmarkEnd w:id="2244"/>
      <w:r w:rsidRPr="006436AF">
        <w:t>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245" w:name="_CRA_2_2"/>
      <w:bookmarkStart w:id="2246" w:name="_Toc68899721"/>
      <w:bookmarkStart w:id="2247" w:name="_Toc71214472"/>
      <w:bookmarkStart w:id="2248" w:name="_Toc71722146"/>
      <w:bookmarkStart w:id="2249" w:name="_Toc74859198"/>
      <w:bookmarkStart w:id="2250" w:name="_Toc187861976"/>
      <w:bookmarkEnd w:id="2245"/>
      <w:r w:rsidRPr="006436AF">
        <w:t>A.2.2</w:t>
      </w:r>
      <w:r w:rsidRPr="006436AF">
        <w:tab/>
        <w:t>Procedure</w:t>
      </w:r>
      <w:bookmarkEnd w:id="2246"/>
      <w:bookmarkEnd w:id="2247"/>
      <w:bookmarkEnd w:id="2248"/>
      <w:bookmarkEnd w:id="2249"/>
      <w:bookmarkEnd w:id="2250"/>
    </w:p>
    <w:p w14:paraId="5FC2F3DE" w14:textId="77777777" w:rsidR="00143A85" w:rsidRPr="006436AF" w:rsidRDefault="00143A85" w:rsidP="00143A85">
      <w:pPr>
        <w:keepNext/>
      </w:pPr>
      <w:r w:rsidRPr="006436AF">
        <w:t xml:space="preserve">The procedure for activating a Premium </w:t>
      </w:r>
      <w:proofErr w:type="spellStart"/>
      <w:r w:rsidRPr="006436AF">
        <w:t>Qos</w:t>
      </w:r>
      <w:proofErr w:type="spellEnd"/>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15pt;height:347.8pt" o:ole="">
            <v:imagedata r:id="rId34" o:title=""/>
          </v:shape>
          <o:OLEObject Type="Embed" ProgID="Mscgen.Chart" ShapeID="_x0000_i1028" DrawAspect="Content" ObjectID="_1798477504" r:id="rId35"/>
        </w:object>
      </w:r>
    </w:p>
    <w:p w14:paraId="42F3A2B9" w14:textId="77777777" w:rsidR="00143A85" w:rsidRPr="006436AF" w:rsidRDefault="00143A85" w:rsidP="00143A85">
      <w:pPr>
        <w:pStyle w:val="TF"/>
      </w:pPr>
      <w:bookmarkStart w:id="2251" w:name="_CRFigureA_2_21"/>
      <w:r w:rsidRPr="006436AF">
        <w:t xml:space="preserve">Figure </w:t>
      </w:r>
      <w:bookmarkEnd w:id="2251"/>
      <w:r w:rsidRPr="006436AF">
        <w:t>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252" w:name="_MCCTEMPBM_CRPT71130690___3"/>
      <w:r w:rsidRPr="006436AF">
        <w:t>The subscription identifiers and the device type identifiers are collectively referred to as Service Description Filters in the following.</w:t>
      </w:r>
    </w:p>
    <w:bookmarkEnd w:id="2252"/>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253"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253"/>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254" w:name="_CRA_2_3"/>
      <w:bookmarkStart w:id="2255" w:name="_Toc68899722"/>
      <w:bookmarkStart w:id="2256" w:name="_Toc71214473"/>
      <w:bookmarkStart w:id="2257" w:name="_Toc71722147"/>
      <w:bookmarkStart w:id="2258" w:name="_Toc74859199"/>
      <w:bookmarkStart w:id="2259" w:name="_Toc187861977"/>
      <w:bookmarkEnd w:id="2254"/>
      <w:r w:rsidRPr="006436AF">
        <w:t>A.2.3</w:t>
      </w:r>
      <w:r w:rsidRPr="006436AF">
        <w:tab/>
        <w:t>Example parameters</w:t>
      </w:r>
      <w:bookmarkEnd w:id="2255"/>
      <w:bookmarkEnd w:id="2256"/>
      <w:bookmarkEnd w:id="2257"/>
      <w:bookmarkEnd w:id="2258"/>
      <w:bookmarkEnd w:id="2259"/>
    </w:p>
    <w:p w14:paraId="740F0F04" w14:textId="77777777" w:rsidR="00143A85" w:rsidRPr="006436AF" w:rsidRDefault="00143A85" w:rsidP="00143A85">
      <w:pPr>
        <w:pStyle w:val="TH"/>
      </w:pPr>
      <w:bookmarkStart w:id="2260" w:name="_CRTableA_2_31"/>
      <w:r w:rsidRPr="006436AF">
        <w:t>Table </w:t>
      </w:r>
      <w:bookmarkEnd w:id="2260"/>
      <w:r w:rsidRPr="006436AF">
        <w:t>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bookmarkStart w:id="2261" w:name="_CRTableA_2_32"/>
      <w:r w:rsidRPr="006436AF">
        <w:t>Table </w:t>
      </w:r>
      <w:bookmarkEnd w:id="2261"/>
      <w:r w:rsidRPr="006436AF">
        <w:t>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proofErr w:type="spellStart"/>
            <w:r w:rsidRPr="006436AF">
              <w:t>sdfMethod</w:t>
            </w:r>
            <w:proofErr w:type="spellEnd"/>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262" w:name="_CRA_3"/>
      <w:bookmarkStart w:id="2263" w:name="_Toc68899723"/>
      <w:bookmarkStart w:id="2264" w:name="_Toc71214474"/>
      <w:bookmarkStart w:id="2265" w:name="_Toc71722148"/>
      <w:bookmarkStart w:id="2266" w:name="_Toc74859200"/>
      <w:bookmarkStart w:id="2267" w:name="_Toc187861978"/>
      <w:bookmarkEnd w:id="2262"/>
      <w:r w:rsidRPr="006436AF">
        <w:t>A.3</w:t>
      </w:r>
      <w:r w:rsidRPr="006436AF">
        <w:tab/>
        <w:t>(Conditional) Zero Rating dynamic policy</w:t>
      </w:r>
      <w:bookmarkEnd w:id="2263"/>
      <w:bookmarkEnd w:id="2264"/>
      <w:bookmarkEnd w:id="2265"/>
      <w:bookmarkEnd w:id="2266"/>
      <w:bookmarkEnd w:id="2267"/>
    </w:p>
    <w:p w14:paraId="67B4B7F4" w14:textId="77777777" w:rsidR="00143A85" w:rsidRPr="006436AF" w:rsidRDefault="00143A85" w:rsidP="00EF72CA">
      <w:pPr>
        <w:pStyle w:val="Heading2"/>
      </w:pPr>
      <w:bookmarkStart w:id="2268" w:name="_CRA_3_1"/>
      <w:bookmarkStart w:id="2269" w:name="_Toc68899724"/>
      <w:bookmarkStart w:id="2270" w:name="_Toc71214475"/>
      <w:bookmarkStart w:id="2271" w:name="_Toc71722149"/>
      <w:bookmarkStart w:id="2272" w:name="_Toc74859201"/>
      <w:bookmarkStart w:id="2273" w:name="_Toc187861979"/>
      <w:bookmarkEnd w:id="2268"/>
      <w:r w:rsidRPr="006436AF">
        <w:t>A.3.1</w:t>
      </w:r>
      <w:r w:rsidRPr="006436AF">
        <w:tab/>
        <w:t>General</w:t>
      </w:r>
      <w:bookmarkEnd w:id="2269"/>
      <w:bookmarkEnd w:id="2270"/>
      <w:bookmarkEnd w:id="2271"/>
      <w:bookmarkEnd w:id="2272"/>
      <w:bookmarkEnd w:id="2273"/>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bookmarkStart w:id="2274" w:name="_CRFigureA_3_11"/>
      <w:r w:rsidRPr="006436AF">
        <w:t>Figure </w:t>
      </w:r>
      <w:bookmarkEnd w:id="2274"/>
      <w:r w:rsidRPr="006436AF">
        <w:t>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275" w:name="_CRA_3_2"/>
      <w:bookmarkStart w:id="2276" w:name="_Toc68899725"/>
      <w:bookmarkStart w:id="2277" w:name="_Toc71214476"/>
      <w:bookmarkStart w:id="2278" w:name="_Toc71722150"/>
      <w:bookmarkStart w:id="2279" w:name="_Toc74859202"/>
      <w:bookmarkStart w:id="2280" w:name="_Toc187861980"/>
      <w:bookmarkEnd w:id="2275"/>
      <w:r w:rsidRPr="006436AF">
        <w:t>A.3.2</w:t>
      </w:r>
      <w:r w:rsidRPr="006436AF">
        <w:tab/>
        <w:t>Procedure</w:t>
      </w:r>
      <w:bookmarkEnd w:id="2276"/>
      <w:bookmarkEnd w:id="2277"/>
      <w:bookmarkEnd w:id="2278"/>
      <w:bookmarkEnd w:id="2279"/>
      <w:bookmarkEnd w:id="2280"/>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3pt;height:330.2pt" o:ole="">
            <v:imagedata r:id="rId37" o:title=""/>
          </v:shape>
          <o:OLEObject Type="Embed" ProgID="Mscgen.Chart" ShapeID="_x0000_i1029" DrawAspect="Content" ObjectID="_1798477505"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281" w:name="_MCCTEMPBM_CRPT71130692___3"/>
      <w:r w:rsidRPr="006436AF">
        <w:t>The 5GMSd-Aware Application is configured via M8 about the available (Conditional) Zero Rating policy. This includes the Network Policy Ids.</w:t>
      </w:r>
    </w:p>
    <w:bookmarkEnd w:id="2281"/>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282"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proofErr w:type="spellStart"/>
      <w:r w:rsidRPr="006436AF">
        <w:rPr>
          <w:rStyle w:val="Code"/>
        </w:rPr>
        <w:t>enforcementMethod</w:t>
      </w:r>
      <w:proofErr w:type="spellEnd"/>
      <w:r w:rsidRPr="006436AF">
        <w:rPr>
          <w:lang w:eastAsia="x-none"/>
        </w:rPr>
        <w:t xml:space="preserve"> and/or </w:t>
      </w:r>
      <w:proofErr w:type="spellStart"/>
      <w:r w:rsidRPr="006436AF">
        <w:rPr>
          <w:rStyle w:val="Code"/>
        </w:rPr>
        <w:t>enforcementBitrate</w:t>
      </w:r>
      <w:proofErr w:type="spellEnd"/>
      <w:r w:rsidRPr="006436AF">
        <w:rPr>
          <w:lang w:eastAsia="x-none"/>
        </w:rPr>
        <w:t>), so that the representation selection logic (bit rate adaptation function) in the DASH Player can consider the effects of the enforcement scheme.</w:t>
      </w:r>
    </w:p>
    <w:bookmarkEnd w:id="2282"/>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283"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283"/>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284" w:name="_CRA_3_3"/>
      <w:bookmarkStart w:id="2285" w:name="_Toc68899726"/>
      <w:bookmarkStart w:id="2286" w:name="_Toc71214477"/>
      <w:bookmarkStart w:id="2287" w:name="_Toc71722151"/>
      <w:bookmarkStart w:id="2288" w:name="_Toc74859203"/>
      <w:bookmarkStart w:id="2289" w:name="_Toc187861981"/>
      <w:bookmarkEnd w:id="2284"/>
      <w:r w:rsidRPr="006436AF">
        <w:t>A.3.3</w:t>
      </w:r>
      <w:r w:rsidRPr="006436AF">
        <w:tab/>
        <w:t>Example parameters</w:t>
      </w:r>
      <w:bookmarkEnd w:id="2285"/>
      <w:bookmarkEnd w:id="2286"/>
      <w:bookmarkEnd w:id="2287"/>
      <w:bookmarkEnd w:id="2288"/>
      <w:bookmarkEnd w:id="2289"/>
    </w:p>
    <w:p w14:paraId="3C97CBBC" w14:textId="77777777" w:rsidR="00143A85" w:rsidRPr="006436AF" w:rsidRDefault="00143A85" w:rsidP="00C522DE">
      <w:pPr>
        <w:pStyle w:val="TF"/>
        <w:keepNext/>
      </w:pPr>
      <w:bookmarkStart w:id="2290"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90"/>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291"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291"/>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proofErr w:type="spellStart"/>
            <w:r w:rsidRPr="006436AF">
              <w:t>sdfMethods</w:t>
            </w:r>
            <w:proofErr w:type="spellEnd"/>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292" w:name="_CRA_4"/>
      <w:bookmarkStart w:id="2293" w:name="_Toc68899727"/>
      <w:bookmarkStart w:id="2294" w:name="_Toc71214478"/>
      <w:bookmarkStart w:id="2295" w:name="_Toc71722152"/>
      <w:bookmarkStart w:id="2296" w:name="_Toc74859204"/>
      <w:bookmarkStart w:id="2297" w:name="_Toc187861982"/>
      <w:bookmarkEnd w:id="2292"/>
      <w:r w:rsidRPr="006436AF">
        <w:t>A.4</w:t>
      </w:r>
      <w:r w:rsidRPr="006436AF">
        <w:tab/>
        <w:t>Background Download</w:t>
      </w:r>
      <w:bookmarkEnd w:id="2293"/>
      <w:bookmarkEnd w:id="2294"/>
      <w:bookmarkEnd w:id="2295"/>
      <w:bookmarkEnd w:id="2296"/>
      <w:bookmarkEnd w:id="2297"/>
    </w:p>
    <w:p w14:paraId="70397F9E" w14:textId="77777777" w:rsidR="00143A85" w:rsidRPr="006436AF" w:rsidRDefault="00143A85" w:rsidP="00EF72CA">
      <w:pPr>
        <w:pStyle w:val="Heading2"/>
      </w:pPr>
      <w:bookmarkStart w:id="2298" w:name="_CRA_4_1"/>
      <w:bookmarkStart w:id="2299" w:name="_Toc68899728"/>
      <w:bookmarkStart w:id="2300" w:name="_Toc71214479"/>
      <w:bookmarkStart w:id="2301" w:name="_Toc71722153"/>
      <w:bookmarkStart w:id="2302" w:name="_Toc74859205"/>
      <w:bookmarkStart w:id="2303" w:name="_Toc187861983"/>
      <w:bookmarkEnd w:id="2298"/>
      <w:r w:rsidRPr="006436AF">
        <w:t>A.4.1</w:t>
      </w:r>
      <w:r w:rsidRPr="006436AF">
        <w:tab/>
        <w:t>General</w:t>
      </w:r>
      <w:bookmarkEnd w:id="2299"/>
      <w:bookmarkEnd w:id="2300"/>
      <w:bookmarkEnd w:id="2301"/>
      <w:bookmarkEnd w:id="2302"/>
      <w:bookmarkEnd w:id="2303"/>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bookmarkStart w:id="2304" w:name="_CRFigureA_4_11"/>
      <w:r w:rsidRPr="006436AF">
        <w:t>Figure </w:t>
      </w:r>
      <w:bookmarkEnd w:id="2304"/>
      <w:r w:rsidRPr="006436AF">
        <w:t>A.4.1</w:t>
      </w:r>
      <w:r w:rsidRPr="006436AF">
        <w:noBreakHyphen/>
        <w:t>1: Background Download Representations</w:t>
      </w:r>
    </w:p>
    <w:p w14:paraId="51F87A93" w14:textId="77777777" w:rsidR="00143A85" w:rsidRPr="006436AF" w:rsidRDefault="00143A85" w:rsidP="002D3606">
      <w:pPr>
        <w:pStyle w:val="Heading2"/>
      </w:pPr>
      <w:bookmarkStart w:id="2305" w:name="_CRA_4_2"/>
      <w:bookmarkStart w:id="2306" w:name="_Toc68899729"/>
      <w:bookmarkStart w:id="2307" w:name="_Toc71214480"/>
      <w:bookmarkStart w:id="2308" w:name="_Toc71722154"/>
      <w:bookmarkStart w:id="2309" w:name="_Toc74859206"/>
      <w:bookmarkStart w:id="2310" w:name="_Toc187861984"/>
      <w:bookmarkEnd w:id="2305"/>
      <w:r w:rsidRPr="006436AF">
        <w:t>A.4.2</w:t>
      </w:r>
      <w:r w:rsidRPr="006436AF">
        <w:tab/>
        <w:t>Procedure</w:t>
      </w:r>
      <w:bookmarkEnd w:id="2306"/>
      <w:bookmarkEnd w:id="2307"/>
      <w:bookmarkEnd w:id="2308"/>
      <w:bookmarkEnd w:id="2309"/>
      <w:bookmarkEnd w:id="2310"/>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7pt;height:366.1pt" o:ole="">
            <v:imagedata r:id="rId40" o:title=""/>
          </v:shape>
          <o:OLEObject Type="Embed" ProgID="Mscgen.Chart" ShapeID="_x0000_i1030" DrawAspect="Content" ObjectID="_1798477506" r:id="rId41"/>
        </w:object>
      </w:r>
    </w:p>
    <w:p w14:paraId="3FD3CFBD" w14:textId="77777777" w:rsidR="00143A85" w:rsidRPr="006436AF" w:rsidRDefault="00143A85" w:rsidP="00143A85">
      <w:pPr>
        <w:pStyle w:val="TF"/>
        <w:rPr>
          <w:lang w:eastAsia="x-none"/>
        </w:rPr>
      </w:pPr>
      <w:bookmarkStart w:id="2311" w:name="_CRFigureA_3_21"/>
      <w:r w:rsidRPr="006436AF">
        <w:t>Figure </w:t>
      </w:r>
      <w:bookmarkEnd w:id="2311"/>
      <w:r w:rsidRPr="006436AF">
        <w:t>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312"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312"/>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313"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proofErr w:type="spellStart"/>
      <w:r w:rsidRPr="006436AF">
        <w:rPr>
          <w:rStyle w:val="Code"/>
        </w:rPr>
        <w:t>enforcementMethod</w:t>
      </w:r>
      <w:proofErr w:type="spellEnd"/>
      <w:r w:rsidRPr="006436AF">
        <w:rPr>
          <w:lang w:eastAsia="x-none"/>
        </w:rPr>
        <w:t xml:space="preserve"> and/or </w:t>
      </w:r>
      <w:proofErr w:type="spellStart"/>
      <w:r w:rsidRPr="006436AF">
        <w:rPr>
          <w:rStyle w:val="Code"/>
        </w:rPr>
        <w:t>enforcementBitrate</w:t>
      </w:r>
      <w:proofErr w:type="spellEnd"/>
      <w:r w:rsidRPr="006436AF">
        <w:rPr>
          <w:lang w:eastAsia="x-none"/>
        </w:rPr>
        <w:t>), e.g. that the bit rate is actively limited.</w:t>
      </w:r>
    </w:p>
    <w:bookmarkEnd w:id="2313"/>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314"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314"/>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315" w:name="_CRA_4_3"/>
      <w:bookmarkStart w:id="2316" w:name="_Toc68899730"/>
      <w:bookmarkStart w:id="2317" w:name="_Toc71214481"/>
      <w:bookmarkStart w:id="2318" w:name="_Toc71722155"/>
      <w:bookmarkStart w:id="2319" w:name="_Toc74859207"/>
      <w:bookmarkStart w:id="2320" w:name="_Toc187861985"/>
      <w:bookmarkEnd w:id="2315"/>
      <w:r w:rsidRPr="006436AF">
        <w:t>A.4.3</w:t>
      </w:r>
      <w:r w:rsidRPr="006436AF">
        <w:tab/>
        <w:t>Example parameters</w:t>
      </w:r>
      <w:bookmarkEnd w:id="2316"/>
      <w:bookmarkEnd w:id="2317"/>
      <w:bookmarkEnd w:id="2318"/>
      <w:bookmarkEnd w:id="2319"/>
      <w:bookmarkEnd w:id="2320"/>
    </w:p>
    <w:p w14:paraId="3997D38B" w14:textId="77777777" w:rsidR="00143A85" w:rsidRPr="006436AF" w:rsidRDefault="00143A85" w:rsidP="00143A85">
      <w:pPr>
        <w:pStyle w:val="TH"/>
      </w:pPr>
      <w:bookmarkStart w:id="2321" w:name="_CRTableA_4_31"/>
      <w:r w:rsidRPr="006436AF">
        <w:t>Table </w:t>
      </w:r>
      <w:bookmarkEnd w:id="2321"/>
      <w:r w:rsidRPr="006436AF">
        <w:t>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bookmarkStart w:id="2322" w:name="_CRTableA_4_32"/>
      <w:r w:rsidRPr="006436AF">
        <w:t>Table </w:t>
      </w:r>
      <w:bookmarkEnd w:id="2322"/>
      <w:r w:rsidRPr="006436AF">
        <w:t>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proofErr w:type="spellStart"/>
            <w:r w:rsidR="00143A85" w:rsidRPr="006436AF">
              <w:t>backgrounddata</w:t>
            </w:r>
            <w:proofErr w:type="spellEnd"/>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proofErr w:type="spellStart"/>
            <w:r w:rsidRPr="006436AF">
              <w:t>sdfMethods</w:t>
            </w:r>
            <w:proofErr w:type="spellEnd"/>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323" w:name="_CRAnnexBinformative"/>
      <w:bookmarkStart w:id="2324" w:name="_Toc68899731"/>
      <w:bookmarkStart w:id="2325" w:name="_Toc71214482"/>
      <w:bookmarkStart w:id="2326" w:name="_Toc71722156"/>
      <w:bookmarkStart w:id="2327" w:name="_Toc74859208"/>
      <w:bookmarkStart w:id="2328" w:name="_Toc187861986"/>
      <w:bookmarkEnd w:id="2323"/>
      <w:r w:rsidRPr="006436AF">
        <w:t>Annex B (informative)</w:t>
      </w:r>
      <w:r w:rsidR="0087731D" w:rsidRPr="006436AF">
        <w:t>:</w:t>
      </w:r>
      <w:r w:rsidR="0087731D" w:rsidRPr="006436AF">
        <w:br/>
      </w:r>
      <w:r w:rsidRPr="006436AF">
        <w:t>Content Hosting Configuration examples</w:t>
      </w:r>
      <w:bookmarkEnd w:id="2324"/>
      <w:bookmarkEnd w:id="2325"/>
      <w:bookmarkEnd w:id="2326"/>
      <w:bookmarkEnd w:id="2327"/>
      <w:bookmarkEnd w:id="2328"/>
    </w:p>
    <w:p w14:paraId="6C9ECAC0" w14:textId="25F9DAF9" w:rsidR="00D95A7E" w:rsidRPr="006436AF" w:rsidRDefault="00D95A7E" w:rsidP="002D3606">
      <w:pPr>
        <w:pStyle w:val="Heading1"/>
      </w:pPr>
      <w:bookmarkStart w:id="2329" w:name="_CRB_1"/>
      <w:bookmarkStart w:id="2330" w:name="_Toc68899732"/>
      <w:bookmarkStart w:id="2331" w:name="_Toc71214483"/>
      <w:bookmarkStart w:id="2332" w:name="_Toc71722157"/>
      <w:bookmarkStart w:id="2333" w:name="_Toc74859209"/>
      <w:bookmarkStart w:id="2334" w:name="_Toc187861987"/>
      <w:bookmarkEnd w:id="2329"/>
      <w:r w:rsidRPr="006436AF">
        <w:t>B.1</w:t>
      </w:r>
      <w:r w:rsidRPr="006436AF">
        <w:tab/>
        <w:t>Pull-based content ingest example</w:t>
      </w:r>
      <w:bookmarkEnd w:id="2330"/>
      <w:bookmarkEnd w:id="2331"/>
      <w:bookmarkEnd w:id="2332"/>
      <w:bookmarkEnd w:id="2333"/>
      <w:bookmarkEnd w:id="2334"/>
    </w:p>
    <w:p w14:paraId="22D51200" w14:textId="68AA91DF" w:rsidR="00D95A7E" w:rsidRPr="006436AF" w:rsidRDefault="0087731D" w:rsidP="002D3606">
      <w:pPr>
        <w:pStyle w:val="Heading2"/>
      </w:pPr>
      <w:bookmarkStart w:id="2335" w:name="_CRB_1_1"/>
      <w:bookmarkStart w:id="2336" w:name="_Toc68899733"/>
      <w:bookmarkStart w:id="2337" w:name="_Toc71214484"/>
      <w:bookmarkStart w:id="2338" w:name="_Toc71722158"/>
      <w:bookmarkStart w:id="2339" w:name="_Toc74859210"/>
      <w:bookmarkStart w:id="2340" w:name="_Toc187861988"/>
      <w:bookmarkEnd w:id="2335"/>
      <w:r w:rsidRPr="006436AF">
        <w:t>B</w:t>
      </w:r>
      <w:r w:rsidR="00D95A7E" w:rsidRPr="006436AF">
        <w:t>.1.</w:t>
      </w:r>
      <w:r w:rsidR="001951A2" w:rsidRPr="006436AF">
        <w:t>1</w:t>
      </w:r>
      <w:r w:rsidR="00D95A7E" w:rsidRPr="006436AF">
        <w:tab/>
        <w:t>Overview</w:t>
      </w:r>
      <w:bookmarkEnd w:id="2336"/>
      <w:bookmarkEnd w:id="2337"/>
      <w:bookmarkEnd w:id="2338"/>
      <w:bookmarkEnd w:id="2339"/>
      <w:bookmarkEnd w:id="2340"/>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341" w:name="_CRB_1_2"/>
      <w:bookmarkStart w:id="2342" w:name="_Toc68899734"/>
      <w:bookmarkStart w:id="2343" w:name="_Toc71214485"/>
      <w:bookmarkStart w:id="2344" w:name="_Toc71722159"/>
      <w:bookmarkStart w:id="2345" w:name="_Toc74859211"/>
      <w:bookmarkStart w:id="2346" w:name="_Toc187861989"/>
      <w:bookmarkEnd w:id="2341"/>
      <w:r w:rsidRPr="006436AF">
        <w:t>B</w:t>
      </w:r>
      <w:r w:rsidR="00D95A7E" w:rsidRPr="006436AF">
        <w:t>.1.</w:t>
      </w:r>
      <w:r w:rsidR="001951A2" w:rsidRPr="006436AF">
        <w:t>2</w:t>
      </w:r>
      <w:r w:rsidR="00D95A7E" w:rsidRPr="006436AF">
        <w:tab/>
        <w:t>Desired URL mapping</w:t>
      </w:r>
      <w:bookmarkEnd w:id="2342"/>
      <w:bookmarkEnd w:id="2343"/>
      <w:bookmarkEnd w:id="2344"/>
      <w:bookmarkEnd w:id="2345"/>
      <w:bookmarkEnd w:id="2346"/>
    </w:p>
    <w:p w14:paraId="33270E96" w14:textId="68A2F6EF" w:rsidR="007C224A" w:rsidRPr="006436AF" w:rsidRDefault="007C224A" w:rsidP="007C224A">
      <w:pPr>
        <w:keepNext/>
      </w:pPr>
      <w:bookmarkStart w:id="2347" w:name="_CRB_1_3"/>
      <w:bookmarkStart w:id="2348" w:name="_MCCTEMPBM_CRPT71130698___7"/>
      <w:bookmarkStart w:id="2349" w:name="_Toc68899735"/>
      <w:bookmarkStart w:id="2350" w:name="_Toc71214486"/>
      <w:bookmarkStart w:id="2351" w:name="_Toc71722160"/>
      <w:bookmarkStart w:id="2352" w:name="_Toc74859212"/>
      <w:bookmarkEnd w:id="2347"/>
      <w:r w:rsidRPr="006436AF">
        <w:t>In the example shown in table B.1.2</w:t>
      </w:r>
      <w:r w:rsidRPr="006436AF">
        <w:noBreakHyphen/>
        <w:t xml:space="preserve">1 below, media resources </w:t>
      </w:r>
      <w:r>
        <w:t xml:space="preserve">for the Provisioning Session with external identifier </w:t>
      </w:r>
      <w:proofErr w:type="spellStart"/>
      <w:r w:rsidRPr="0096797B">
        <w:rPr>
          <w:rStyle w:val="URLchar"/>
        </w:rPr>
        <w:t>com.provider</w:t>
      </w:r>
      <w:r>
        <w:rPr>
          <w:rStyle w:val="URLchar"/>
        </w:rPr>
        <w:t>.service</w:t>
      </w:r>
      <w:proofErr w:type="spellEnd"/>
      <w:r>
        <w:t xml:space="preserve"> </w:t>
      </w:r>
      <w:r w:rsidRPr="006436AF">
        <w:t xml:space="preserve">are exposed at M4d from a default canonical domain </w:t>
      </w:r>
      <w:r>
        <w:rPr>
          <w:rStyle w:val="URLchar"/>
        </w:rPr>
        <w:t>com-provider-service</w:t>
      </w:r>
      <w:r w:rsidRPr="00156213">
        <w:rPr>
          <w:rStyle w:val="URLchar"/>
        </w:rPr>
        <w:t>.</w:t>
      </w:r>
      <w:r>
        <w:rPr>
          <w:rStyle w:val="URLchar"/>
        </w:rPr>
        <w:t>‌</w:t>
      </w:r>
      <w:r w:rsidRPr="00156213">
        <w:rPr>
          <w:rStyle w:val="URLchar"/>
        </w:rPr>
        <w:t>ms.</w:t>
      </w:r>
      <w:r>
        <w:rPr>
          <w:rStyle w:val="URLchar"/>
        </w:rPr>
        <w:t>‌</w:t>
      </w:r>
      <w:r w:rsidRPr="00156213">
        <w:rPr>
          <w:rStyle w:val="URLchar"/>
        </w:rPr>
        <w:t>as.</w:t>
      </w:r>
      <w:r>
        <w:rPr>
          <w:rStyle w:val="URLchar"/>
        </w:rPr>
        <w:t>‌</w:t>
      </w:r>
      <w:r w:rsidRPr="00156213">
        <w:rPr>
          <w:rStyle w:val="URLchar"/>
        </w:rPr>
        <w:t>3gppservices.</w:t>
      </w:r>
      <w:r>
        <w:rPr>
          <w:rStyle w:val="URLchar"/>
        </w:rPr>
        <w:t>‌</w:t>
      </w:r>
      <w:r w:rsidRPr="00156213">
        <w:rPr>
          <w:rStyle w:val="URLchar"/>
        </w:rPr>
        <w:t>org</w:t>
      </w:r>
      <w:r w:rsidRPr="006436AF">
        <w:t xml:space="preserve"> determined by the 5GMSd System operator, and also from a custom domain name alias </w:t>
      </w:r>
      <w:bookmarkStart w:id="2353" w:name="MCCQCTEMPBM_00000070"/>
      <w:r>
        <w:rPr>
          <w:rStyle w:val="URLchar"/>
        </w:rPr>
        <w:t>5gms.provider</w:t>
      </w:r>
      <w:r w:rsidRPr="006436AF">
        <w:rPr>
          <w:rStyle w:val="URLchar"/>
        </w:rPr>
        <w:t>.com</w:t>
      </w:r>
      <w:bookmarkEnd w:id="2353"/>
      <w:r w:rsidRPr="006436AF">
        <w:t xml:space="preserve"> that has been configured by the 5GMSd Application Provider.</w:t>
      </w:r>
    </w:p>
    <w:p w14:paraId="7C676096" w14:textId="77777777" w:rsidR="007C224A" w:rsidRPr="006436AF" w:rsidRDefault="007C224A" w:rsidP="007C224A">
      <w:pPr>
        <w:pStyle w:val="TH"/>
      </w:pPr>
      <w:bookmarkStart w:id="2354" w:name="_CRTableB_1_21"/>
      <w:bookmarkEnd w:id="2348"/>
      <w:r w:rsidRPr="006436AF">
        <w:t>Table </w:t>
      </w:r>
      <w:bookmarkEnd w:id="2354"/>
      <w:r w:rsidRPr="006436AF">
        <w:t>B.1.2</w:t>
      </w:r>
      <w:r w:rsidRPr="006436AF">
        <w:noBreakHyphen/>
        <w:t>1: Example URL mapping for pull-based ingest</w:t>
      </w:r>
    </w:p>
    <w:tbl>
      <w:tblPr>
        <w:tblStyle w:val="ETSItablestyle"/>
        <w:tblW w:w="0" w:type="auto"/>
        <w:tblLook w:val="04A0" w:firstRow="1" w:lastRow="0" w:firstColumn="1" w:lastColumn="0" w:noHBand="0" w:noVBand="1"/>
      </w:tblPr>
      <w:tblGrid>
        <w:gridCol w:w="5098"/>
        <w:gridCol w:w="4531"/>
      </w:tblGrid>
      <w:tr w:rsidR="007C224A" w:rsidRPr="006436AF" w14:paraId="0292FCE8" w14:textId="77777777" w:rsidTr="003D109C">
        <w:trPr>
          <w:cnfStyle w:val="100000000000" w:firstRow="1" w:lastRow="0" w:firstColumn="0" w:lastColumn="0" w:oddVBand="0" w:evenVBand="0" w:oddHBand="0" w:evenHBand="0" w:firstRowFirstColumn="0" w:firstRowLastColumn="0" w:lastRowFirstColumn="0" w:lastRowLastColumn="0"/>
        </w:trPr>
        <w:tc>
          <w:tcPr>
            <w:tcW w:w="5098" w:type="dxa"/>
          </w:tcPr>
          <w:p w14:paraId="24F1615D" w14:textId="77777777" w:rsidR="007C224A" w:rsidRPr="006436AF" w:rsidRDefault="007C224A" w:rsidP="00510369">
            <w:pPr>
              <w:pStyle w:val="TAH"/>
            </w:pPr>
            <w:bookmarkStart w:id="2355" w:name="MCCQCTEMPBM_00000115"/>
            <w:r w:rsidRPr="006436AF">
              <w:t>M4d request from 5GMSd Client</w:t>
            </w:r>
          </w:p>
        </w:tc>
        <w:tc>
          <w:tcPr>
            <w:tcW w:w="4531" w:type="dxa"/>
          </w:tcPr>
          <w:p w14:paraId="5B3104D3" w14:textId="77777777" w:rsidR="007C224A" w:rsidRPr="006436AF" w:rsidRDefault="007C224A" w:rsidP="00510369">
            <w:pPr>
              <w:pStyle w:val="TAH"/>
            </w:pPr>
            <w:r w:rsidRPr="006436AF">
              <w:t>Mapped M2d request to origin server</w:t>
            </w:r>
            <w:r w:rsidRPr="006436AF">
              <w:br/>
              <w:t>on 5GMSd AS cache miss</w:t>
            </w:r>
          </w:p>
        </w:tc>
      </w:tr>
      <w:tr w:rsidR="007C224A" w:rsidRPr="006436AF" w14:paraId="51F0FD78" w14:textId="77777777" w:rsidTr="003D109C">
        <w:tc>
          <w:tcPr>
            <w:tcW w:w="5098" w:type="dxa"/>
          </w:tcPr>
          <w:p w14:paraId="5BFCF31F" w14:textId="61045CBB"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video1</w:t>
            </w:r>
            <w:r w:rsidRPr="006436AF">
              <w:t>/segment1000.mp4</w:t>
            </w:r>
          </w:p>
        </w:tc>
        <w:tc>
          <w:tcPr>
            <w:tcW w:w="4531" w:type="dxa"/>
            <w:vMerge w:val="restart"/>
          </w:tcPr>
          <w:p w14:paraId="1207D7DD" w14:textId="7F664C38"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video1</w:t>
            </w:r>
            <w:r w:rsidRPr="006436AF">
              <w:t>/segment1000.mp4</w:t>
            </w:r>
          </w:p>
        </w:tc>
      </w:tr>
      <w:tr w:rsidR="007C224A" w:rsidRPr="006436AF" w14:paraId="510D10A0" w14:textId="77777777" w:rsidTr="003D109C">
        <w:tc>
          <w:tcPr>
            <w:tcW w:w="5098" w:type="dxa"/>
          </w:tcPr>
          <w:p w14:paraId="2538C9AD" w14:textId="0E5B47B0"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video1</w:t>
            </w:r>
            <w:r w:rsidRPr="006436AF">
              <w:t>/segment1000.mp4</w:t>
            </w:r>
          </w:p>
        </w:tc>
        <w:tc>
          <w:tcPr>
            <w:tcW w:w="4531" w:type="dxa"/>
            <w:vMerge/>
          </w:tcPr>
          <w:p w14:paraId="0E9DA69A" w14:textId="77777777" w:rsidR="007C224A" w:rsidRPr="006436AF" w:rsidRDefault="007C224A" w:rsidP="00510369">
            <w:pPr>
              <w:pStyle w:val="TAL"/>
            </w:pPr>
          </w:p>
        </w:tc>
      </w:tr>
      <w:tr w:rsidR="007C224A" w:rsidRPr="006436AF" w14:paraId="091AF9D0" w14:textId="77777777" w:rsidTr="003D109C">
        <w:tc>
          <w:tcPr>
            <w:tcW w:w="5098" w:type="dxa"/>
          </w:tcPr>
          <w:p w14:paraId="7D43AA2E" w14:textId="42BBCF82"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video2</w:t>
            </w:r>
            <w:r w:rsidRPr="006436AF">
              <w:t>/segment1000.mp4</w:t>
            </w:r>
          </w:p>
        </w:tc>
        <w:tc>
          <w:tcPr>
            <w:tcW w:w="4531" w:type="dxa"/>
            <w:vMerge w:val="restart"/>
          </w:tcPr>
          <w:p w14:paraId="27E4A1AC" w14:textId="3A148C30"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video2</w:t>
            </w:r>
            <w:r w:rsidRPr="006436AF">
              <w:t>/segment1000.mp4</w:t>
            </w:r>
          </w:p>
        </w:tc>
      </w:tr>
      <w:tr w:rsidR="007C224A" w:rsidRPr="006436AF" w14:paraId="26BA2630" w14:textId="77777777" w:rsidTr="003D109C">
        <w:tc>
          <w:tcPr>
            <w:tcW w:w="5098" w:type="dxa"/>
          </w:tcPr>
          <w:p w14:paraId="6AEE481F" w14:textId="5D0480DF"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video2</w:t>
            </w:r>
            <w:r w:rsidRPr="006436AF">
              <w:t>/segment1000.mp4</w:t>
            </w:r>
          </w:p>
        </w:tc>
        <w:tc>
          <w:tcPr>
            <w:tcW w:w="4531" w:type="dxa"/>
            <w:vMerge/>
          </w:tcPr>
          <w:p w14:paraId="5251C9DE" w14:textId="77777777" w:rsidR="007C224A" w:rsidRPr="006436AF" w:rsidRDefault="007C224A" w:rsidP="00510369">
            <w:pPr>
              <w:pStyle w:val="TAL"/>
            </w:pPr>
          </w:p>
        </w:tc>
      </w:tr>
      <w:tr w:rsidR="007C224A" w:rsidRPr="006436AF" w14:paraId="164BDC58" w14:textId="77777777" w:rsidTr="003D109C">
        <w:tc>
          <w:tcPr>
            <w:tcW w:w="5098" w:type="dxa"/>
          </w:tcPr>
          <w:p w14:paraId="4E57BF6D" w14:textId="557ABC92" w:rsidR="007C224A" w:rsidRPr="006436AF" w:rsidRDefault="007C224A" w:rsidP="00510369">
            <w:pPr>
              <w:pStyle w:val="TAL"/>
            </w:pPr>
            <w:r w:rsidRPr="006436AF">
              <w:t>https://</w:t>
            </w:r>
            <w:r w:rsidRPr="00156213">
              <w:rPr>
                <w:b/>
                <w:bCs/>
              </w:rPr>
              <w:t>com-provider</w:t>
            </w:r>
            <w:r>
              <w:rPr>
                <w:b/>
                <w:bCs/>
              </w:rPr>
              <w:t>-service</w:t>
            </w:r>
            <w:r w:rsidRPr="00156213">
              <w:rPr>
                <w:b/>
                <w:bCs/>
              </w:rPr>
              <w:t>.ms.as.3gppservices.org</w:t>
            </w:r>
            <w:r w:rsidRPr="006436AF">
              <w:t>/‌</w:t>
            </w:r>
            <w:r w:rsidRPr="006436AF">
              <w:rPr>
                <w:b/>
                <w:bCs/>
              </w:rPr>
              <w:t>asset123456</w:t>
            </w:r>
            <w:r w:rsidRPr="006436AF">
              <w:t>/</w:t>
            </w:r>
            <w:r w:rsidRPr="006436AF">
              <w:rPr>
                <w:b/>
                <w:bCs/>
              </w:rPr>
              <w:t>audio1</w:t>
            </w:r>
            <w:r w:rsidRPr="006436AF">
              <w:t>/segment1000.mp4</w:t>
            </w:r>
          </w:p>
        </w:tc>
        <w:tc>
          <w:tcPr>
            <w:tcW w:w="4531" w:type="dxa"/>
            <w:vMerge w:val="restart"/>
          </w:tcPr>
          <w:p w14:paraId="17579716" w14:textId="60A10DFF" w:rsidR="007C224A" w:rsidRPr="006436AF" w:rsidRDefault="007C224A" w:rsidP="00510369">
            <w:pPr>
              <w:pStyle w:val="TAL"/>
            </w:pPr>
            <w:r w:rsidRPr="006436AF">
              <w:t>https://origin.</w:t>
            </w:r>
            <w:r>
              <w:t>provider</w:t>
            </w:r>
            <w:r w:rsidRPr="006436AF">
              <w:t>.com/‌media/‌</w:t>
            </w:r>
            <w:r w:rsidRPr="006436AF">
              <w:rPr>
                <w:b/>
                <w:bCs/>
              </w:rPr>
              <w:t>asset123456</w:t>
            </w:r>
            <w:r w:rsidRPr="006436AF">
              <w:t>/</w:t>
            </w:r>
            <w:r w:rsidRPr="006436AF">
              <w:rPr>
                <w:b/>
                <w:bCs/>
              </w:rPr>
              <w:t>audio1</w:t>
            </w:r>
            <w:r w:rsidRPr="006436AF">
              <w:t>/segment1000.mp4</w:t>
            </w:r>
          </w:p>
        </w:tc>
      </w:tr>
      <w:tr w:rsidR="007C224A" w:rsidRPr="006436AF" w14:paraId="0BB2152B" w14:textId="77777777" w:rsidTr="003D109C">
        <w:tc>
          <w:tcPr>
            <w:tcW w:w="5098" w:type="dxa"/>
          </w:tcPr>
          <w:p w14:paraId="7750DC08" w14:textId="7776E941"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audio1</w:t>
            </w:r>
            <w:r w:rsidRPr="006436AF">
              <w:t>/segment1000.mp4</w:t>
            </w:r>
          </w:p>
        </w:tc>
        <w:tc>
          <w:tcPr>
            <w:tcW w:w="4531" w:type="dxa"/>
            <w:vMerge/>
          </w:tcPr>
          <w:p w14:paraId="7416045B" w14:textId="77777777" w:rsidR="007C224A" w:rsidRPr="006436AF" w:rsidRDefault="007C224A" w:rsidP="00510369">
            <w:pPr>
              <w:pStyle w:val="TAL"/>
            </w:pPr>
          </w:p>
        </w:tc>
      </w:tr>
      <w:bookmarkEnd w:id="2355"/>
    </w:tbl>
    <w:p w14:paraId="0EE028B4" w14:textId="77777777" w:rsidR="007C224A" w:rsidRDefault="007C224A" w:rsidP="007C224A"/>
    <w:p w14:paraId="6C200B74" w14:textId="0E9F4329" w:rsidR="00D95A7E" w:rsidRPr="006436AF" w:rsidRDefault="00AA171A" w:rsidP="002D3606">
      <w:pPr>
        <w:pStyle w:val="Heading2"/>
      </w:pPr>
      <w:bookmarkStart w:id="2356" w:name="_Toc187861990"/>
      <w:r w:rsidRPr="006436AF">
        <w:t>B</w:t>
      </w:r>
      <w:r w:rsidR="00D95A7E" w:rsidRPr="006436AF">
        <w:t>.1.</w:t>
      </w:r>
      <w:r w:rsidR="001951A2" w:rsidRPr="006436AF">
        <w:t>3</w:t>
      </w:r>
      <w:r w:rsidR="00D95A7E" w:rsidRPr="006436AF">
        <w:tab/>
        <w:t>Content Hosting Configuration</w:t>
      </w:r>
      <w:bookmarkEnd w:id="2349"/>
      <w:bookmarkEnd w:id="2350"/>
      <w:bookmarkEnd w:id="2351"/>
      <w:bookmarkEnd w:id="2352"/>
      <w:bookmarkEnd w:id="2356"/>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bookmarkStart w:id="2357" w:name="_CRTableB_1_31"/>
      <w:r w:rsidRPr="006436AF">
        <w:t>Table </w:t>
      </w:r>
      <w:bookmarkEnd w:id="2357"/>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7C224A" w:rsidRPr="006436AF" w14:paraId="13E60782" w14:textId="77777777" w:rsidTr="00510369">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27BDB611" w14:textId="77777777" w:rsidR="007C224A" w:rsidRPr="006436AF" w:rsidRDefault="007C224A" w:rsidP="00510369">
            <w:pPr>
              <w:pStyle w:val="TAH"/>
              <w:rPr>
                <w:lang w:val="en-US"/>
              </w:rPr>
            </w:pPr>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33FE6E70" w14:textId="77777777" w:rsidR="007C224A" w:rsidRPr="006436AF" w:rsidRDefault="007C224A" w:rsidP="00510369">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42DF845F" w14:textId="77777777" w:rsidR="007C224A" w:rsidRPr="006436AF" w:rsidRDefault="007C224A" w:rsidP="00510369">
            <w:pPr>
              <w:pStyle w:val="TAH"/>
              <w:rPr>
                <w:lang w:val="en-US"/>
              </w:rPr>
            </w:pPr>
            <w:r w:rsidRPr="006436AF">
              <w:rPr>
                <w:lang w:val="en-US"/>
              </w:rPr>
              <w:t>Set by</w:t>
            </w:r>
          </w:p>
        </w:tc>
      </w:tr>
      <w:tr w:rsidR="007C224A" w:rsidRPr="006436AF" w14:paraId="67C967B1" w14:textId="77777777" w:rsidTr="00510369">
        <w:tc>
          <w:tcPr>
            <w:tcW w:w="9629" w:type="dxa"/>
            <w:gridSpan w:val="3"/>
            <w:tcBorders>
              <w:top w:val="single" w:sz="4" w:space="0" w:color="auto"/>
              <w:left w:val="single" w:sz="4" w:space="0" w:color="auto"/>
              <w:bottom w:val="single" w:sz="4" w:space="0" w:color="auto"/>
              <w:right w:val="single" w:sz="4" w:space="0" w:color="auto"/>
            </w:tcBorders>
            <w:hideMark/>
          </w:tcPr>
          <w:p w14:paraId="7ABAB547" w14:textId="77777777" w:rsidR="007C224A" w:rsidRPr="006436AF" w:rsidRDefault="007C224A" w:rsidP="00510369">
            <w:pPr>
              <w:pStyle w:val="TAL"/>
              <w:rPr>
                <w:rStyle w:val="Code"/>
              </w:rPr>
            </w:pPr>
            <w:proofErr w:type="spellStart"/>
            <w:r w:rsidRPr="2EB8F011">
              <w:rPr>
                <w:rStyle w:val="Code"/>
              </w:rPr>
              <w:t>IngestConfiguration</w:t>
            </w:r>
            <w:proofErr w:type="spellEnd"/>
          </w:p>
        </w:tc>
      </w:tr>
      <w:tr w:rsidR="007C224A" w:rsidRPr="006436AF" w14:paraId="5CACF55E"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349BD7BB" w14:textId="77777777" w:rsidR="007C224A" w:rsidRPr="006436AF" w:rsidRDefault="007C224A" w:rsidP="00510369">
            <w:pPr>
              <w:pStyle w:val="TAL"/>
              <w:rPr>
                <w:rStyle w:val="Code"/>
              </w:rPr>
            </w:pPr>
            <w:r w:rsidRPr="006436AF">
              <w:rPr>
                <w:lang w:val="en-US"/>
              </w:rPr>
              <w:tab/>
            </w:r>
            <w:r w:rsidRPr="006436AF">
              <w:rPr>
                <w:rStyle w:val="Code"/>
              </w:rPr>
              <w:t>protocol</w:t>
            </w:r>
          </w:p>
        </w:tc>
        <w:tc>
          <w:tcPr>
            <w:tcW w:w="4536" w:type="dxa"/>
            <w:tcBorders>
              <w:top w:val="single" w:sz="4" w:space="0" w:color="auto"/>
              <w:left w:val="single" w:sz="4" w:space="0" w:color="auto"/>
              <w:bottom w:val="single" w:sz="4" w:space="0" w:color="auto"/>
              <w:right w:val="single" w:sz="4" w:space="0" w:color="auto"/>
            </w:tcBorders>
            <w:hideMark/>
          </w:tcPr>
          <w:p w14:paraId="59AFE006" w14:textId="384A645D" w:rsidR="007C224A" w:rsidRPr="006436AF" w:rsidRDefault="007C224A" w:rsidP="00510369">
            <w:pPr>
              <w:pStyle w:val="TAL"/>
            </w:pPr>
            <w:r w:rsidRPr="006436AF">
              <w:rPr>
                <w:lang w:val="en-US"/>
              </w:rPr>
              <w:t>urn:3gpp:5gms:content-protocol:</w:t>
            </w:r>
            <w:r w:rsidRPr="006436AF">
              <w:rPr>
                <w:b/>
                <w:bCs/>
                <w:lang w:val="en-US"/>
              </w:rPr>
              <w:t>http-pull</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4B321DC5" w14:textId="77777777" w:rsidR="007C224A" w:rsidRPr="006436AF" w:rsidRDefault="007C224A" w:rsidP="00510369">
            <w:pPr>
              <w:pStyle w:val="TAL"/>
              <w:rPr>
                <w:lang w:val="en-US"/>
              </w:rPr>
            </w:pPr>
            <w:r w:rsidRPr="006436AF">
              <w:rPr>
                <w:lang w:val="en-US"/>
              </w:rPr>
              <w:t>5GMSd Application Provider</w:t>
            </w:r>
          </w:p>
        </w:tc>
      </w:tr>
      <w:tr w:rsidR="007C224A" w:rsidRPr="006436AF" w14:paraId="56B72E2E"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724DF914" w14:textId="18F914C9" w:rsidR="007C224A" w:rsidRPr="006436AF" w:rsidRDefault="007C224A" w:rsidP="00510369">
            <w:pPr>
              <w:pStyle w:val="TAL"/>
              <w:rPr>
                <w:rStyle w:val="Code"/>
              </w:rPr>
            </w:pPr>
            <w:r w:rsidRPr="006436AF">
              <w:rPr>
                <w:lang w:val="en-US"/>
              </w:rPr>
              <w:tab/>
            </w:r>
            <w:r>
              <w:rPr>
                <w:rStyle w:val="Code"/>
              </w:rPr>
              <w:t>mode</w:t>
            </w:r>
          </w:p>
        </w:tc>
        <w:tc>
          <w:tcPr>
            <w:tcW w:w="4536" w:type="dxa"/>
            <w:tcBorders>
              <w:top w:val="single" w:sz="4" w:space="0" w:color="auto"/>
              <w:left w:val="single" w:sz="4" w:space="0" w:color="auto"/>
              <w:bottom w:val="single" w:sz="4" w:space="0" w:color="auto"/>
              <w:right w:val="single" w:sz="4" w:space="0" w:color="auto"/>
            </w:tcBorders>
            <w:hideMark/>
          </w:tcPr>
          <w:p w14:paraId="34595D9E" w14:textId="269F240F" w:rsidR="007C224A" w:rsidRPr="006436AF" w:rsidRDefault="007C224A" w:rsidP="00510369">
            <w:pPr>
              <w:pStyle w:val="TAL"/>
            </w:pPr>
            <w:r w:rsidRPr="0096797B">
              <w:rPr>
                <w:rStyle w:val="Codechar0"/>
              </w:rPr>
              <w:t>PULL</w:t>
            </w:r>
          </w:p>
        </w:tc>
        <w:tc>
          <w:tcPr>
            <w:tcW w:w="2546" w:type="dxa"/>
            <w:vMerge/>
            <w:vAlign w:val="center"/>
            <w:hideMark/>
          </w:tcPr>
          <w:p w14:paraId="636938DC" w14:textId="77777777" w:rsidR="007C224A" w:rsidRPr="006436AF" w:rsidRDefault="007C224A" w:rsidP="00510369">
            <w:pPr>
              <w:spacing w:after="0"/>
              <w:rPr>
                <w:rFonts w:ascii="Arial" w:hAnsi="Arial"/>
                <w:sz w:val="18"/>
                <w:lang w:val="en-US"/>
              </w:rPr>
            </w:pPr>
          </w:p>
        </w:tc>
      </w:tr>
      <w:tr w:rsidR="007C224A" w:rsidRPr="006436AF" w14:paraId="069C7EAC"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4C7387E2" w14:textId="77777777" w:rsidR="007C224A" w:rsidRPr="006436AF" w:rsidRDefault="007C224A" w:rsidP="00510369">
            <w:pPr>
              <w:pStyle w:val="TAL"/>
              <w:rPr>
                <w:rStyle w:val="Code"/>
              </w:rPr>
            </w:pPr>
            <w:r w:rsidRPr="006436AF">
              <w:rPr>
                <w:lang w:val="en-US"/>
              </w:rPr>
              <w:tab/>
            </w:r>
            <w:proofErr w:type="spellStart"/>
            <w:r w:rsidRPr="2EB8F011">
              <w:rPr>
                <w:rStyle w:val="Code"/>
              </w:rPr>
              <w:t>baseURL</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0730B588" w14:textId="42372067" w:rsidR="007C224A" w:rsidRPr="006436AF" w:rsidRDefault="007C224A" w:rsidP="00510369">
            <w:pPr>
              <w:pStyle w:val="TAL"/>
            </w:pPr>
            <w:r w:rsidRPr="006436AF">
              <w:rPr>
                <w:lang w:val="en-US"/>
              </w:rPr>
              <w:t>https://origin.</w:t>
            </w:r>
            <w:r>
              <w:rPr>
                <w:lang w:val="en-US"/>
              </w:rPr>
              <w:t>provider</w:t>
            </w:r>
            <w:r w:rsidRPr="006436AF">
              <w:rPr>
                <w:lang w:val="en-US"/>
              </w:rPr>
              <w:t>.com/media</w:t>
            </w:r>
          </w:p>
        </w:tc>
        <w:tc>
          <w:tcPr>
            <w:tcW w:w="2546" w:type="dxa"/>
            <w:vMerge/>
            <w:vAlign w:val="center"/>
            <w:hideMark/>
          </w:tcPr>
          <w:p w14:paraId="72B0E05F" w14:textId="77777777" w:rsidR="007C224A" w:rsidRPr="006436AF" w:rsidRDefault="007C224A" w:rsidP="00510369">
            <w:pPr>
              <w:spacing w:after="0"/>
              <w:rPr>
                <w:rFonts w:ascii="Arial" w:hAnsi="Arial"/>
                <w:sz w:val="18"/>
                <w:lang w:val="en-US"/>
              </w:rPr>
            </w:pPr>
          </w:p>
        </w:tc>
      </w:tr>
      <w:tr w:rsidR="007C224A" w:rsidRPr="006436AF" w14:paraId="69C19524" w14:textId="77777777" w:rsidTr="00510369">
        <w:tc>
          <w:tcPr>
            <w:tcW w:w="9629" w:type="dxa"/>
            <w:gridSpan w:val="3"/>
            <w:tcBorders>
              <w:top w:val="double" w:sz="4" w:space="0" w:color="auto"/>
              <w:left w:val="single" w:sz="4" w:space="0" w:color="auto"/>
              <w:bottom w:val="single" w:sz="4" w:space="0" w:color="auto"/>
              <w:right w:val="single" w:sz="4" w:space="0" w:color="auto"/>
            </w:tcBorders>
            <w:hideMark/>
          </w:tcPr>
          <w:p w14:paraId="3CB43E2A" w14:textId="77777777" w:rsidR="007C224A" w:rsidRPr="006436AF" w:rsidRDefault="007C224A" w:rsidP="00510369">
            <w:pPr>
              <w:pStyle w:val="TAL"/>
              <w:rPr>
                <w:rStyle w:val="Code"/>
              </w:rPr>
            </w:pPr>
            <w:proofErr w:type="spellStart"/>
            <w:r w:rsidRPr="2EB8F011">
              <w:rPr>
                <w:rStyle w:val="Code"/>
              </w:rPr>
              <w:t>DistributionConfiguration</w:t>
            </w:r>
            <w:proofErr w:type="spellEnd"/>
          </w:p>
        </w:tc>
      </w:tr>
      <w:tr w:rsidR="007C224A" w:rsidRPr="006436AF" w14:paraId="14D18DFF"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428375A6" w14:textId="77777777" w:rsidR="007C224A" w:rsidRPr="006436AF" w:rsidRDefault="007C224A" w:rsidP="00510369">
            <w:pPr>
              <w:pStyle w:val="TAL"/>
              <w:rPr>
                <w:rStyle w:val="Code"/>
              </w:rPr>
            </w:pPr>
            <w:r w:rsidRPr="006436AF">
              <w:rPr>
                <w:lang w:val="en-US"/>
              </w:rPr>
              <w:tab/>
            </w:r>
            <w:proofErr w:type="spellStart"/>
            <w:r w:rsidRPr="2EB8F011">
              <w:rPr>
                <w:rStyle w:val="Code"/>
              </w:rPr>
              <w:t>canonicalDomainName</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4845268A" w14:textId="57E2D7CC" w:rsidR="007C224A" w:rsidRPr="006436AF" w:rsidRDefault="007C224A" w:rsidP="00510369">
            <w:pPr>
              <w:pStyle w:val="TAL"/>
            </w:pPr>
            <w:r w:rsidRPr="00156213">
              <w:rPr>
                <w:lang w:val="en-US"/>
              </w:rPr>
              <w:t>com-provider</w:t>
            </w:r>
            <w:r w:rsidRPr="000D720D">
              <w:rPr>
                <w:lang w:val="en-US"/>
              </w:rPr>
              <w:t>-service</w:t>
            </w:r>
            <w:r w:rsidRPr="00156213">
              <w:rPr>
                <w:lang w:val="en-US"/>
              </w:rPr>
              <w:t>.ms.as.3gppservices.org</w:t>
            </w:r>
          </w:p>
        </w:tc>
        <w:tc>
          <w:tcPr>
            <w:tcW w:w="2546" w:type="dxa"/>
            <w:tcBorders>
              <w:top w:val="single" w:sz="4" w:space="0" w:color="auto"/>
              <w:left w:val="single" w:sz="4" w:space="0" w:color="auto"/>
              <w:bottom w:val="single" w:sz="4" w:space="0" w:color="auto"/>
              <w:right w:val="single" w:sz="4" w:space="0" w:color="auto"/>
            </w:tcBorders>
            <w:hideMark/>
          </w:tcPr>
          <w:p w14:paraId="1FE44FAE" w14:textId="77777777" w:rsidR="007C224A" w:rsidRPr="006436AF" w:rsidRDefault="007C224A" w:rsidP="00510369">
            <w:pPr>
              <w:pStyle w:val="TAL"/>
              <w:rPr>
                <w:i/>
                <w:iCs/>
                <w:lang w:val="en-US"/>
              </w:rPr>
            </w:pPr>
            <w:r w:rsidRPr="006436AF">
              <w:rPr>
                <w:lang w:val="en-US"/>
              </w:rPr>
              <w:t>5GMSd AF</w:t>
            </w:r>
            <w:r w:rsidRPr="006436AF">
              <w:rPr>
                <w:lang w:val="en-US"/>
              </w:rPr>
              <w:br/>
            </w:r>
            <w:r w:rsidRPr="006436AF">
              <w:rPr>
                <w:i/>
                <w:iCs/>
                <w:lang w:val="en-US"/>
              </w:rPr>
              <w:t>(M1d response)</w:t>
            </w:r>
          </w:p>
        </w:tc>
      </w:tr>
      <w:tr w:rsidR="007C224A" w:rsidRPr="006436AF" w14:paraId="79927461" w14:textId="77777777" w:rsidTr="00510369">
        <w:tc>
          <w:tcPr>
            <w:tcW w:w="2547" w:type="dxa"/>
            <w:tcBorders>
              <w:top w:val="single" w:sz="4" w:space="0" w:color="auto"/>
              <w:left w:val="single" w:sz="4" w:space="0" w:color="auto"/>
              <w:bottom w:val="single" w:sz="4" w:space="0" w:color="auto"/>
              <w:right w:val="single" w:sz="4" w:space="0" w:color="auto"/>
            </w:tcBorders>
            <w:hideMark/>
          </w:tcPr>
          <w:p w14:paraId="46412390" w14:textId="77777777" w:rsidR="007C224A" w:rsidRPr="006436AF" w:rsidRDefault="007C224A" w:rsidP="00510369">
            <w:pPr>
              <w:pStyle w:val="TAL"/>
              <w:rPr>
                <w:rStyle w:val="Code"/>
              </w:rPr>
            </w:pPr>
            <w:r w:rsidRPr="006436AF">
              <w:rPr>
                <w:lang w:val="en-US"/>
              </w:rPr>
              <w:tab/>
            </w:r>
            <w:proofErr w:type="spellStart"/>
            <w:r w:rsidRPr="2EB8F011">
              <w:rPr>
                <w:rStyle w:val="Code"/>
              </w:rPr>
              <w:t>domainNameAlias</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4BFE206E" w14:textId="347D98C8" w:rsidR="007C224A" w:rsidRPr="006436AF" w:rsidRDefault="007C224A" w:rsidP="00510369">
            <w:pPr>
              <w:pStyle w:val="TAL"/>
            </w:pPr>
            <w:r w:rsidRPr="00414827">
              <w:rPr>
                <w:lang w:val="en-US"/>
              </w:rPr>
              <w:t>5gms.provider.com</w:t>
            </w:r>
          </w:p>
        </w:tc>
        <w:tc>
          <w:tcPr>
            <w:tcW w:w="2546" w:type="dxa"/>
            <w:tcBorders>
              <w:top w:val="single" w:sz="4" w:space="0" w:color="auto"/>
              <w:left w:val="single" w:sz="4" w:space="0" w:color="auto"/>
              <w:bottom w:val="single" w:sz="4" w:space="0" w:color="auto"/>
              <w:right w:val="single" w:sz="4" w:space="0" w:color="auto"/>
            </w:tcBorders>
            <w:hideMark/>
          </w:tcPr>
          <w:p w14:paraId="6F2F02FC" w14:textId="77777777" w:rsidR="007C224A" w:rsidRPr="006436AF" w:rsidRDefault="007C224A" w:rsidP="00510369">
            <w:pPr>
              <w:pStyle w:val="TAL"/>
              <w:rPr>
                <w:lang w:val="en-US"/>
              </w:rPr>
            </w:pPr>
            <w:r w:rsidRPr="006436AF">
              <w:rPr>
                <w:lang w:val="en-US"/>
              </w:rPr>
              <w:t>5GMSd Application Provider</w:t>
            </w:r>
          </w:p>
        </w:tc>
      </w:tr>
      <w:tr w:rsidR="007C224A" w:rsidRPr="006436AF" w14:paraId="21DB30A0" w14:textId="77777777" w:rsidTr="00510369">
        <w:tc>
          <w:tcPr>
            <w:tcW w:w="2547" w:type="dxa"/>
            <w:tcBorders>
              <w:top w:val="single" w:sz="4" w:space="0" w:color="auto"/>
              <w:left w:val="single" w:sz="4" w:space="0" w:color="auto"/>
              <w:bottom w:val="single" w:sz="4" w:space="0" w:color="auto"/>
              <w:right w:val="single" w:sz="4" w:space="0" w:color="auto"/>
            </w:tcBorders>
          </w:tcPr>
          <w:p w14:paraId="0287B0BE" w14:textId="77777777" w:rsidR="007C224A" w:rsidRPr="006436AF" w:rsidRDefault="007C224A" w:rsidP="00510369">
            <w:pPr>
              <w:pStyle w:val="TAL"/>
              <w:rPr>
                <w:rStyle w:val="Code"/>
              </w:rPr>
            </w:pPr>
            <w:r w:rsidRPr="006436AF">
              <w:rPr>
                <w:lang w:val="en-US"/>
              </w:rPr>
              <w:tab/>
            </w:r>
            <w:proofErr w:type="spellStart"/>
            <w:r w:rsidRPr="2EB8F011">
              <w:rPr>
                <w:rStyle w:val="Code"/>
              </w:rPr>
              <w:t>baseURL</w:t>
            </w:r>
            <w:proofErr w:type="spellEnd"/>
          </w:p>
        </w:tc>
        <w:tc>
          <w:tcPr>
            <w:tcW w:w="4536" w:type="dxa"/>
            <w:tcBorders>
              <w:top w:val="single" w:sz="4" w:space="0" w:color="auto"/>
              <w:left w:val="single" w:sz="4" w:space="0" w:color="auto"/>
              <w:bottom w:val="single" w:sz="4" w:space="0" w:color="auto"/>
              <w:right w:val="single" w:sz="4" w:space="0" w:color="auto"/>
            </w:tcBorders>
          </w:tcPr>
          <w:p w14:paraId="2A94141C" w14:textId="1D4A469B" w:rsidR="007C224A" w:rsidRPr="006436AF" w:rsidRDefault="007C224A" w:rsidP="00510369">
            <w:pPr>
              <w:pStyle w:val="TAL"/>
              <w:rPr>
                <w:lang w:val="en-US"/>
              </w:rPr>
            </w:pPr>
            <w:r w:rsidRPr="006436AF">
              <w:rPr>
                <w:lang w:val="en-US"/>
              </w:rPr>
              <w:t>https://</w:t>
            </w:r>
            <w:r w:rsidRPr="00414827">
              <w:t>5gms.provider.com</w:t>
            </w:r>
            <w:r w:rsidRPr="006436AF">
              <w:rPr>
                <w:lang w:val="en-US"/>
              </w:rPr>
              <w:t>/</w:t>
            </w:r>
          </w:p>
        </w:tc>
        <w:tc>
          <w:tcPr>
            <w:tcW w:w="2546" w:type="dxa"/>
            <w:tcBorders>
              <w:top w:val="single" w:sz="4" w:space="0" w:color="auto"/>
              <w:left w:val="single" w:sz="4" w:space="0" w:color="auto"/>
              <w:bottom w:val="single" w:sz="4" w:space="0" w:color="auto"/>
              <w:right w:val="single" w:sz="4" w:space="0" w:color="auto"/>
            </w:tcBorders>
            <w:vAlign w:val="center"/>
          </w:tcPr>
          <w:p w14:paraId="0DD43AA9" w14:textId="77777777" w:rsidR="007C224A" w:rsidRPr="006436AF" w:rsidRDefault="007C224A" w:rsidP="00510369">
            <w:pPr>
              <w:pStyle w:val="TAL"/>
              <w:rPr>
                <w:i/>
                <w:iCs/>
              </w:rPr>
            </w:pPr>
            <w:r w:rsidRPr="006436AF">
              <w:t>5GMSd AF</w:t>
            </w:r>
            <w:r w:rsidRPr="006436AF">
              <w:br/>
            </w:r>
            <w:r w:rsidRPr="006436AF">
              <w:rPr>
                <w:i/>
                <w:iCs/>
              </w:rPr>
              <w:t>(M1d response)</w:t>
            </w:r>
          </w:p>
        </w:tc>
      </w:tr>
    </w:tbl>
    <w:p w14:paraId="5800CEB1" w14:textId="77777777" w:rsidR="001A2D9F" w:rsidRPr="006436AF" w:rsidRDefault="001A2D9F" w:rsidP="00CF379B"/>
    <w:p w14:paraId="55758E08" w14:textId="3A43A764" w:rsidR="00D95A7E" w:rsidRPr="006436AF" w:rsidRDefault="00AA171A" w:rsidP="00EF72CA">
      <w:pPr>
        <w:pStyle w:val="Heading1"/>
      </w:pPr>
      <w:bookmarkStart w:id="2358" w:name="_CRB_2"/>
      <w:bookmarkStart w:id="2359" w:name="_Toc68899736"/>
      <w:bookmarkStart w:id="2360" w:name="_Toc71214487"/>
      <w:bookmarkStart w:id="2361" w:name="_Toc71722161"/>
      <w:bookmarkStart w:id="2362" w:name="_Toc74859213"/>
      <w:bookmarkStart w:id="2363" w:name="_Toc187861991"/>
      <w:bookmarkEnd w:id="2358"/>
      <w:r w:rsidRPr="006436AF">
        <w:t>B</w:t>
      </w:r>
      <w:r w:rsidR="00D95A7E" w:rsidRPr="006436AF">
        <w:t>.2</w:t>
      </w:r>
      <w:r w:rsidR="00D95A7E" w:rsidRPr="006436AF">
        <w:tab/>
        <w:t>Push-based content ingest example</w:t>
      </w:r>
      <w:bookmarkEnd w:id="2359"/>
      <w:bookmarkEnd w:id="2360"/>
      <w:bookmarkEnd w:id="2361"/>
      <w:bookmarkEnd w:id="2362"/>
      <w:bookmarkEnd w:id="2363"/>
    </w:p>
    <w:p w14:paraId="19D6994F" w14:textId="6064E007" w:rsidR="00D95A7E" w:rsidRPr="006436AF" w:rsidRDefault="00AA171A" w:rsidP="002D3606">
      <w:pPr>
        <w:pStyle w:val="Heading2"/>
      </w:pPr>
      <w:bookmarkStart w:id="2364" w:name="_CRB_2_0"/>
      <w:bookmarkStart w:id="2365" w:name="_Toc68899737"/>
      <w:bookmarkStart w:id="2366" w:name="_Toc71214488"/>
      <w:bookmarkStart w:id="2367" w:name="_Toc71722162"/>
      <w:bookmarkStart w:id="2368" w:name="_Toc74859214"/>
      <w:bookmarkStart w:id="2369" w:name="_Toc187861992"/>
      <w:bookmarkEnd w:id="2364"/>
      <w:r w:rsidRPr="006436AF">
        <w:t>B</w:t>
      </w:r>
      <w:r w:rsidR="00D95A7E" w:rsidRPr="006436AF">
        <w:t>.2.0</w:t>
      </w:r>
      <w:r w:rsidR="00D95A7E" w:rsidRPr="006436AF">
        <w:tab/>
        <w:t>Overview</w:t>
      </w:r>
      <w:bookmarkEnd w:id="2365"/>
      <w:bookmarkEnd w:id="2366"/>
      <w:bookmarkEnd w:id="2367"/>
      <w:bookmarkEnd w:id="2368"/>
      <w:bookmarkEnd w:id="2369"/>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370" w:name="_CRB_2_1"/>
      <w:bookmarkStart w:id="2371" w:name="_Toc68899738"/>
      <w:bookmarkStart w:id="2372" w:name="_Toc71214489"/>
      <w:bookmarkStart w:id="2373" w:name="_Toc71722163"/>
      <w:bookmarkStart w:id="2374" w:name="_Toc74859215"/>
      <w:bookmarkStart w:id="2375" w:name="_Toc187861993"/>
      <w:bookmarkEnd w:id="2370"/>
      <w:r w:rsidRPr="006436AF">
        <w:t>B</w:t>
      </w:r>
      <w:r w:rsidR="00D95A7E" w:rsidRPr="006436AF">
        <w:t>.2.1</w:t>
      </w:r>
      <w:r w:rsidR="00D95A7E" w:rsidRPr="006436AF">
        <w:tab/>
        <w:t>Desired URL mapping</w:t>
      </w:r>
      <w:bookmarkEnd w:id="2371"/>
      <w:bookmarkEnd w:id="2372"/>
      <w:bookmarkEnd w:id="2373"/>
      <w:bookmarkEnd w:id="2374"/>
      <w:bookmarkEnd w:id="2375"/>
    </w:p>
    <w:p w14:paraId="72951123" w14:textId="2F5E0C03" w:rsidR="007C224A" w:rsidRPr="006436AF" w:rsidRDefault="007C224A" w:rsidP="007C224A">
      <w:pPr>
        <w:keepNext/>
        <w:keepLines/>
      </w:pPr>
      <w:bookmarkStart w:id="2376" w:name="_CRB_2_2"/>
      <w:bookmarkStart w:id="2377" w:name="_MCCTEMPBM_CRPT71130699___7"/>
      <w:bookmarkStart w:id="2378" w:name="_Toc68899739"/>
      <w:bookmarkStart w:id="2379" w:name="_Toc71214490"/>
      <w:bookmarkStart w:id="2380" w:name="_Toc71722164"/>
      <w:bookmarkStart w:id="2381" w:name="_Toc74859216"/>
      <w:bookmarkEnd w:id="2376"/>
      <w:r w:rsidRPr="006436AF">
        <w:t>In the example shown in table B.2.1</w:t>
      </w:r>
      <w:r w:rsidRPr="006436AF">
        <w:noBreakHyphen/>
        <w:t xml:space="preserve">1, media resources </w:t>
      </w:r>
      <w:r>
        <w:t xml:space="preserve">for the Provisioning Session with external identifier </w:t>
      </w:r>
      <w:proofErr w:type="spellStart"/>
      <w:r w:rsidRPr="0096797B">
        <w:rPr>
          <w:rStyle w:val="URLchar"/>
        </w:rPr>
        <w:t>com.provider</w:t>
      </w:r>
      <w:r w:rsidR="00A3733E">
        <w:rPr>
          <w:rStyle w:val="URLchar"/>
        </w:rPr>
        <w:t>.service</w:t>
      </w:r>
      <w:proofErr w:type="spellEnd"/>
      <w:r w:rsidRPr="006436AF">
        <w:t xml:space="preserve"> are pushed into the 5GMSd AS at M2d by the 5GMSd Application Provider and exposed to the 5GMSd Client at M4d using the canonical name of the 5GMSd A</w:t>
      </w:r>
      <w:r>
        <w:t>S</w:t>
      </w:r>
      <w:r w:rsidRPr="006436AF">
        <w:t xml:space="preserve"> </w:t>
      </w:r>
      <w:r w:rsidRPr="00156213">
        <w:rPr>
          <w:rStyle w:val="URLchar"/>
        </w:rPr>
        <w:t>com-provider</w:t>
      </w:r>
      <w:r w:rsidR="00A3733E">
        <w:rPr>
          <w:rStyle w:val="URLchar"/>
        </w:rPr>
        <w:t>-service</w:t>
      </w:r>
      <w:r w:rsidRPr="00156213">
        <w:rPr>
          <w:rStyle w:val="URLchar"/>
        </w:rPr>
        <w:t>.</w:t>
      </w:r>
      <w:r>
        <w:rPr>
          <w:rStyle w:val="URLchar"/>
        </w:rPr>
        <w:t>‌</w:t>
      </w:r>
      <w:r w:rsidRPr="00156213">
        <w:rPr>
          <w:rStyle w:val="URLchar"/>
        </w:rPr>
        <w:t>ms.</w:t>
      </w:r>
      <w:r>
        <w:rPr>
          <w:rStyle w:val="URLchar"/>
        </w:rPr>
        <w:t>‌</w:t>
      </w:r>
      <w:r w:rsidRPr="00156213">
        <w:rPr>
          <w:rStyle w:val="URLchar"/>
        </w:rPr>
        <w:t>as.</w:t>
      </w:r>
      <w:r>
        <w:rPr>
          <w:rStyle w:val="URLchar"/>
        </w:rPr>
        <w:t>‌</w:t>
      </w:r>
      <w:r w:rsidRPr="00156213">
        <w:rPr>
          <w:rStyle w:val="URLchar"/>
        </w:rPr>
        <w:t>3gppservices.org</w:t>
      </w:r>
      <w:r w:rsidRPr="006436AF">
        <w:t xml:space="preserve"> and an additional domain name alias </w:t>
      </w:r>
      <w:bookmarkStart w:id="2382" w:name="MCCQCTEMPBM_00000072"/>
      <w:r w:rsidRPr="006436AF">
        <w:rPr>
          <w:rStyle w:val="URLchar"/>
        </w:rPr>
        <w:t>mno-cdn.5gmsd-ap.com</w:t>
      </w:r>
      <w:bookmarkEnd w:id="2382"/>
      <w:r w:rsidRPr="006436AF">
        <w:t xml:space="preserve"> configured by the 5GMSd Application Provider.</w:t>
      </w:r>
    </w:p>
    <w:p w14:paraId="5BBF615A" w14:textId="54158127" w:rsidR="007C224A" w:rsidRPr="006436AF" w:rsidRDefault="007C224A" w:rsidP="007C224A">
      <w:pPr>
        <w:pStyle w:val="TH"/>
      </w:pPr>
      <w:bookmarkStart w:id="2383" w:name="_CRTableB_2_11"/>
      <w:bookmarkEnd w:id="2377"/>
      <w:r w:rsidRPr="006436AF">
        <w:t>Table </w:t>
      </w:r>
      <w:bookmarkEnd w:id="2383"/>
      <w:r w:rsidRPr="006436AF">
        <w:t>B.2.1</w:t>
      </w:r>
      <w:r w:rsidRPr="006436AF">
        <w:noBreakHyphen/>
        <w:t xml:space="preserve">1: Example URL mapping for </w:t>
      </w:r>
      <w:r>
        <w:t>push</w:t>
      </w:r>
      <w:r w:rsidRPr="006436AF">
        <w:t>-based ingest</w:t>
      </w:r>
    </w:p>
    <w:tbl>
      <w:tblPr>
        <w:tblStyle w:val="ETSItablestyle"/>
        <w:tblW w:w="5000" w:type="pct"/>
        <w:tblLook w:val="04A0" w:firstRow="1" w:lastRow="0" w:firstColumn="1" w:lastColumn="0" w:noHBand="0" w:noVBand="1"/>
      </w:tblPr>
      <w:tblGrid>
        <w:gridCol w:w="4391"/>
        <w:gridCol w:w="5238"/>
      </w:tblGrid>
      <w:tr w:rsidR="007C224A" w:rsidRPr="006436AF" w14:paraId="2F6F9662" w14:textId="77777777" w:rsidTr="003D109C">
        <w:trPr>
          <w:cnfStyle w:val="100000000000" w:firstRow="1" w:lastRow="0" w:firstColumn="0" w:lastColumn="0" w:oddVBand="0" w:evenVBand="0" w:oddHBand="0" w:evenHBand="0" w:firstRowFirstColumn="0" w:firstRowLastColumn="0" w:lastRowFirstColumn="0" w:lastRowLastColumn="0"/>
        </w:trPr>
        <w:tc>
          <w:tcPr>
            <w:tcW w:w="2280" w:type="pct"/>
          </w:tcPr>
          <w:p w14:paraId="58069A6D" w14:textId="77777777" w:rsidR="007C224A" w:rsidRPr="006436AF" w:rsidRDefault="007C224A" w:rsidP="00510369">
            <w:pPr>
              <w:pStyle w:val="TAH"/>
            </w:pPr>
            <w:bookmarkStart w:id="2384" w:name="MCCQCTEMPBM_00000117"/>
            <w:r w:rsidRPr="006436AF">
              <w:t>M2d ingest URL pushed to 5GMSd AS</w:t>
            </w:r>
          </w:p>
        </w:tc>
        <w:tc>
          <w:tcPr>
            <w:tcW w:w="2720" w:type="pct"/>
          </w:tcPr>
          <w:p w14:paraId="105F348C" w14:textId="77777777" w:rsidR="007C224A" w:rsidRPr="006436AF" w:rsidRDefault="007C224A" w:rsidP="00510369">
            <w:pPr>
              <w:pStyle w:val="TAH"/>
            </w:pPr>
            <w:r w:rsidRPr="006436AF">
              <w:t>M4d URL exposed to 5GMSd Client</w:t>
            </w:r>
          </w:p>
        </w:tc>
      </w:tr>
      <w:tr w:rsidR="007C224A" w:rsidRPr="006436AF" w14:paraId="44A9323B" w14:textId="77777777" w:rsidTr="003D109C">
        <w:tc>
          <w:tcPr>
            <w:tcW w:w="2280" w:type="pct"/>
            <w:vMerge w:val="restart"/>
          </w:tcPr>
          <w:p w14:paraId="66E8F7EE" w14:textId="5A889B3A"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video1</w:t>
            </w:r>
            <w:r w:rsidRPr="006436AF">
              <w:t>/segment1000.mp4</w:t>
            </w:r>
          </w:p>
        </w:tc>
        <w:tc>
          <w:tcPr>
            <w:tcW w:w="2720" w:type="pct"/>
          </w:tcPr>
          <w:p w14:paraId="127C467F" w14:textId="0A5AED4A"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video1</w:t>
            </w:r>
            <w:r w:rsidRPr="006436AF">
              <w:t>/segment1000.mp4</w:t>
            </w:r>
          </w:p>
        </w:tc>
      </w:tr>
      <w:tr w:rsidR="007C224A" w:rsidRPr="006436AF" w14:paraId="79ACBAFB" w14:textId="77777777" w:rsidTr="003D109C">
        <w:tc>
          <w:tcPr>
            <w:tcW w:w="2280" w:type="pct"/>
            <w:vMerge/>
          </w:tcPr>
          <w:p w14:paraId="29F8CED6" w14:textId="77777777" w:rsidR="007C224A" w:rsidRPr="006436AF" w:rsidRDefault="007C224A" w:rsidP="00510369">
            <w:pPr>
              <w:pStyle w:val="TAL"/>
            </w:pPr>
          </w:p>
        </w:tc>
        <w:tc>
          <w:tcPr>
            <w:tcW w:w="2720" w:type="pct"/>
          </w:tcPr>
          <w:p w14:paraId="4923B392" w14:textId="411E306A"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video1</w:t>
            </w:r>
            <w:r w:rsidRPr="006436AF">
              <w:t>/segment1000.mp4</w:t>
            </w:r>
          </w:p>
        </w:tc>
      </w:tr>
      <w:tr w:rsidR="007C224A" w:rsidRPr="006436AF" w14:paraId="5710BA28" w14:textId="77777777" w:rsidTr="003D109C">
        <w:tc>
          <w:tcPr>
            <w:tcW w:w="2280" w:type="pct"/>
            <w:vMerge w:val="restart"/>
          </w:tcPr>
          <w:p w14:paraId="728E324E" w14:textId="4BD66C31"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video2</w:t>
            </w:r>
            <w:r w:rsidRPr="006436AF">
              <w:t>/segment1000.mp4</w:t>
            </w:r>
          </w:p>
        </w:tc>
        <w:tc>
          <w:tcPr>
            <w:tcW w:w="2720" w:type="pct"/>
          </w:tcPr>
          <w:p w14:paraId="542CD5BE" w14:textId="4E65BDAA"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video2</w:t>
            </w:r>
            <w:r w:rsidRPr="006436AF">
              <w:t>/segment1000.mp4</w:t>
            </w:r>
          </w:p>
        </w:tc>
      </w:tr>
      <w:tr w:rsidR="007C224A" w:rsidRPr="006436AF" w14:paraId="4636B7F3" w14:textId="77777777" w:rsidTr="003D109C">
        <w:tc>
          <w:tcPr>
            <w:tcW w:w="2280" w:type="pct"/>
            <w:vMerge/>
          </w:tcPr>
          <w:p w14:paraId="37C26C18" w14:textId="77777777" w:rsidR="007C224A" w:rsidRPr="006436AF" w:rsidRDefault="007C224A" w:rsidP="00510369">
            <w:pPr>
              <w:pStyle w:val="TAL"/>
            </w:pPr>
          </w:p>
        </w:tc>
        <w:tc>
          <w:tcPr>
            <w:tcW w:w="2720" w:type="pct"/>
          </w:tcPr>
          <w:p w14:paraId="38B9AD36" w14:textId="2B296C1D"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video2</w:t>
            </w:r>
            <w:r w:rsidRPr="006436AF">
              <w:t>/segment1000.mp4</w:t>
            </w:r>
          </w:p>
        </w:tc>
      </w:tr>
      <w:tr w:rsidR="007C224A" w:rsidRPr="006436AF" w14:paraId="2F3835CE" w14:textId="77777777" w:rsidTr="003D109C">
        <w:tc>
          <w:tcPr>
            <w:tcW w:w="2280" w:type="pct"/>
            <w:vMerge w:val="restart"/>
          </w:tcPr>
          <w:p w14:paraId="3C3BBC1F" w14:textId="0A52E7E5" w:rsidR="007C224A" w:rsidRPr="006436AF" w:rsidRDefault="007C224A" w:rsidP="00510369">
            <w:pPr>
              <w:pStyle w:val="TAL"/>
            </w:pPr>
            <w:r w:rsidRPr="006436AF">
              <w:t>https://5gmsd-as.mno.net/</w:t>
            </w:r>
            <w:r>
              <w:t>com-provider-service</w:t>
            </w:r>
            <w:r w:rsidRPr="006436AF">
              <w:t>/‌</w:t>
            </w:r>
            <w:r w:rsidRPr="006436AF">
              <w:rPr>
                <w:b/>
                <w:bCs/>
              </w:rPr>
              <w:t>asset123456</w:t>
            </w:r>
            <w:r w:rsidRPr="006436AF">
              <w:t>/</w:t>
            </w:r>
            <w:r w:rsidRPr="006436AF">
              <w:rPr>
                <w:b/>
                <w:bCs/>
              </w:rPr>
              <w:t>audio1</w:t>
            </w:r>
            <w:r w:rsidRPr="006436AF">
              <w:t>/segment1000.mp4</w:t>
            </w:r>
          </w:p>
        </w:tc>
        <w:tc>
          <w:tcPr>
            <w:tcW w:w="2720" w:type="pct"/>
          </w:tcPr>
          <w:p w14:paraId="5AACB8BE" w14:textId="6C007341" w:rsidR="007C224A" w:rsidRPr="006436AF" w:rsidRDefault="007C224A" w:rsidP="00510369">
            <w:pPr>
              <w:pStyle w:val="TAL"/>
            </w:pPr>
            <w:r w:rsidRPr="006436AF">
              <w:t>https://</w:t>
            </w:r>
            <w:r w:rsidRPr="00D44821">
              <w:rPr>
                <w:b/>
                <w:bCs/>
              </w:rPr>
              <w:t>com-provider</w:t>
            </w:r>
            <w:r w:rsidRPr="000D720D">
              <w:rPr>
                <w:b/>
                <w:bCs/>
              </w:rPr>
              <w:t>-service</w:t>
            </w:r>
            <w:r w:rsidRPr="00D44821">
              <w:rPr>
                <w:b/>
                <w:bCs/>
              </w:rPr>
              <w:t>.ms.as.3gppservices.org</w:t>
            </w:r>
            <w:r w:rsidRPr="006436AF">
              <w:t>/‌</w:t>
            </w:r>
            <w:r w:rsidRPr="006436AF">
              <w:rPr>
                <w:b/>
                <w:bCs/>
              </w:rPr>
              <w:t>asset123456</w:t>
            </w:r>
            <w:r w:rsidRPr="006436AF">
              <w:t>/</w:t>
            </w:r>
            <w:r w:rsidRPr="006436AF">
              <w:rPr>
                <w:b/>
                <w:bCs/>
              </w:rPr>
              <w:t>audio1</w:t>
            </w:r>
            <w:r w:rsidRPr="006436AF">
              <w:t>/segment1000.mp4</w:t>
            </w:r>
          </w:p>
        </w:tc>
      </w:tr>
      <w:tr w:rsidR="007C224A" w:rsidRPr="006436AF" w14:paraId="356F7785" w14:textId="77777777" w:rsidTr="003D109C">
        <w:tc>
          <w:tcPr>
            <w:tcW w:w="2280" w:type="pct"/>
            <w:vMerge/>
          </w:tcPr>
          <w:p w14:paraId="1A74DF14" w14:textId="77777777" w:rsidR="007C224A" w:rsidRPr="006436AF" w:rsidRDefault="007C224A" w:rsidP="00510369">
            <w:pPr>
              <w:pStyle w:val="TAL"/>
            </w:pPr>
          </w:p>
        </w:tc>
        <w:tc>
          <w:tcPr>
            <w:tcW w:w="2720" w:type="pct"/>
          </w:tcPr>
          <w:p w14:paraId="109EC16F" w14:textId="2532EF54" w:rsidR="007C224A" w:rsidRPr="006436AF" w:rsidRDefault="007C224A" w:rsidP="00510369">
            <w:pPr>
              <w:pStyle w:val="TAL"/>
            </w:pPr>
            <w:r w:rsidRPr="006436AF">
              <w:t>https://</w:t>
            </w:r>
            <w:r w:rsidRPr="00414827">
              <w:rPr>
                <w:b/>
                <w:bCs/>
              </w:rPr>
              <w:t>5gms.provider.com</w:t>
            </w:r>
            <w:r w:rsidRPr="006436AF">
              <w:t>/‌</w:t>
            </w:r>
            <w:r w:rsidRPr="006436AF">
              <w:rPr>
                <w:b/>
                <w:bCs/>
              </w:rPr>
              <w:t>asset123456</w:t>
            </w:r>
            <w:r w:rsidRPr="006436AF">
              <w:t>/</w:t>
            </w:r>
            <w:r w:rsidRPr="006436AF">
              <w:rPr>
                <w:b/>
                <w:bCs/>
              </w:rPr>
              <w:t>audio1</w:t>
            </w:r>
            <w:r w:rsidRPr="006436AF">
              <w:t>/segment1000.mp4</w:t>
            </w:r>
          </w:p>
        </w:tc>
      </w:tr>
      <w:bookmarkEnd w:id="2384"/>
    </w:tbl>
    <w:p w14:paraId="10490C00" w14:textId="77777777" w:rsidR="007C224A" w:rsidRPr="006436AF" w:rsidRDefault="007C224A" w:rsidP="007C224A"/>
    <w:p w14:paraId="276ECBCF" w14:textId="48699874" w:rsidR="00D95A7E" w:rsidRPr="006436AF" w:rsidRDefault="001951A2" w:rsidP="002D3606">
      <w:pPr>
        <w:pStyle w:val="Heading2"/>
      </w:pPr>
      <w:bookmarkStart w:id="2385" w:name="_Toc187861994"/>
      <w:r w:rsidRPr="006436AF">
        <w:t>B</w:t>
      </w:r>
      <w:r w:rsidR="00D95A7E" w:rsidRPr="006436AF">
        <w:t>.2.2</w:t>
      </w:r>
      <w:r w:rsidR="00D95A7E" w:rsidRPr="006436AF">
        <w:tab/>
        <w:t>Content Hosting Configuration</w:t>
      </w:r>
      <w:bookmarkEnd w:id="2378"/>
      <w:bookmarkEnd w:id="2379"/>
      <w:bookmarkEnd w:id="2380"/>
      <w:bookmarkEnd w:id="2381"/>
      <w:bookmarkEnd w:id="2385"/>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bookmarkStart w:id="2386" w:name="_CRTableB_2_21"/>
      <w:r w:rsidRPr="006436AF">
        <w:t>Table </w:t>
      </w:r>
      <w:bookmarkEnd w:id="2386"/>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7C224A" w:rsidRPr="006436AF" w14:paraId="6C54D9C2" w14:textId="77777777" w:rsidTr="00510369">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66FF1B13" w14:textId="77777777" w:rsidR="007C224A" w:rsidRPr="006436AF" w:rsidRDefault="007C224A" w:rsidP="00510369">
            <w:pPr>
              <w:pStyle w:val="TAH"/>
              <w:rPr>
                <w:lang w:val="en-US"/>
              </w:rPr>
            </w:pPr>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63BE881C" w14:textId="77777777" w:rsidR="007C224A" w:rsidRPr="006436AF" w:rsidRDefault="007C224A" w:rsidP="00510369">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1F787CB4" w14:textId="77777777" w:rsidR="007C224A" w:rsidRPr="006436AF" w:rsidRDefault="007C224A" w:rsidP="00510369">
            <w:pPr>
              <w:pStyle w:val="TAH"/>
              <w:rPr>
                <w:lang w:val="en-US"/>
              </w:rPr>
            </w:pPr>
            <w:r w:rsidRPr="006436AF">
              <w:rPr>
                <w:lang w:val="en-US"/>
              </w:rPr>
              <w:t>Set by</w:t>
            </w:r>
          </w:p>
        </w:tc>
      </w:tr>
      <w:tr w:rsidR="007C224A" w:rsidRPr="006436AF" w14:paraId="4F372F41" w14:textId="77777777" w:rsidTr="00510369">
        <w:tc>
          <w:tcPr>
            <w:tcW w:w="9629" w:type="dxa"/>
            <w:gridSpan w:val="3"/>
            <w:tcBorders>
              <w:top w:val="single" w:sz="4" w:space="0" w:color="auto"/>
              <w:left w:val="single" w:sz="4" w:space="0" w:color="auto"/>
              <w:bottom w:val="single" w:sz="4" w:space="0" w:color="auto"/>
              <w:right w:val="single" w:sz="4" w:space="0" w:color="auto"/>
            </w:tcBorders>
            <w:hideMark/>
          </w:tcPr>
          <w:p w14:paraId="0E32D58D" w14:textId="77777777" w:rsidR="007C224A" w:rsidRPr="006436AF" w:rsidRDefault="007C224A" w:rsidP="00510369">
            <w:pPr>
              <w:pStyle w:val="TAL"/>
              <w:rPr>
                <w:rStyle w:val="Code"/>
              </w:rPr>
            </w:pPr>
            <w:proofErr w:type="spellStart"/>
            <w:r w:rsidRPr="2EB8F011">
              <w:rPr>
                <w:rStyle w:val="Code"/>
              </w:rPr>
              <w:t>IngestConfiguration</w:t>
            </w:r>
            <w:proofErr w:type="spellEnd"/>
          </w:p>
        </w:tc>
      </w:tr>
      <w:tr w:rsidR="007C224A" w:rsidRPr="006436AF" w14:paraId="20D9D11A"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131CB0D3" w14:textId="77777777" w:rsidR="007C224A" w:rsidRPr="006436AF" w:rsidRDefault="007C224A" w:rsidP="00510369">
            <w:pPr>
              <w:pStyle w:val="TAL"/>
              <w:rPr>
                <w:rStyle w:val="Code"/>
              </w:rPr>
            </w:pPr>
            <w:r w:rsidRPr="006436AF">
              <w:rPr>
                <w:lang w:val="en-US"/>
              </w:rPr>
              <w:tab/>
            </w:r>
            <w:r w:rsidRPr="006436AF">
              <w:rPr>
                <w:rStyle w:val="Code"/>
              </w:rPr>
              <w:t>protocol</w:t>
            </w:r>
          </w:p>
        </w:tc>
        <w:tc>
          <w:tcPr>
            <w:tcW w:w="4537" w:type="dxa"/>
            <w:tcBorders>
              <w:top w:val="single" w:sz="4" w:space="0" w:color="auto"/>
              <w:left w:val="single" w:sz="4" w:space="0" w:color="auto"/>
              <w:bottom w:val="single" w:sz="4" w:space="0" w:color="auto"/>
              <w:right w:val="single" w:sz="4" w:space="0" w:color="auto"/>
            </w:tcBorders>
            <w:hideMark/>
          </w:tcPr>
          <w:p w14:paraId="4EB84AD2" w14:textId="57B12B07" w:rsidR="007C224A" w:rsidRPr="006436AF" w:rsidRDefault="007C224A" w:rsidP="00510369">
            <w:pPr>
              <w:pStyle w:val="TAL"/>
            </w:pPr>
            <w:r w:rsidRPr="0096797B">
              <w:t>http://dashif.org/‌ingest/‌v1.2‌/interface-1</w:t>
            </w:r>
          </w:p>
        </w:tc>
        <w:tc>
          <w:tcPr>
            <w:tcW w:w="2546" w:type="dxa"/>
            <w:vMerge w:val="restart"/>
            <w:tcBorders>
              <w:top w:val="single" w:sz="4" w:space="0" w:color="auto"/>
              <w:left w:val="single" w:sz="4" w:space="0" w:color="auto"/>
              <w:right w:val="single" w:sz="4" w:space="0" w:color="auto"/>
            </w:tcBorders>
            <w:hideMark/>
          </w:tcPr>
          <w:p w14:paraId="0F1B2EA9" w14:textId="77777777" w:rsidR="007C224A" w:rsidRPr="006436AF" w:rsidRDefault="007C224A" w:rsidP="00510369">
            <w:pPr>
              <w:pStyle w:val="TAL"/>
              <w:rPr>
                <w:i/>
                <w:iCs/>
                <w:lang w:val="en-US"/>
              </w:rPr>
            </w:pPr>
            <w:r w:rsidRPr="006436AF">
              <w:rPr>
                <w:lang w:val="en-US"/>
              </w:rPr>
              <w:t>5GMSd Application Provider</w:t>
            </w:r>
            <w:r w:rsidRPr="006436AF">
              <w:rPr>
                <w:lang w:val="en-US"/>
              </w:rPr>
              <w:br/>
            </w:r>
            <w:r w:rsidRPr="006436AF">
              <w:rPr>
                <w:i/>
                <w:iCs/>
                <w:lang w:val="en-US"/>
              </w:rPr>
              <w:t>(M1d request)</w:t>
            </w:r>
          </w:p>
        </w:tc>
      </w:tr>
      <w:tr w:rsidR="007C224A" w:rsidRPr="006436AF" w14:paraId="7E185F88"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5F37A5C4" w14:textId="3B0ED34F" w:rsidR="007C224A" w:rsidRPr="006436AF" w:rsidRDefault="007C224A" w:rsidP="00510369">
            <w:pPr>
              <w:pStyle w:val="TAL"/>
              <w:rPr>
                <w:rStyle w:val="Code"/>
              </w:rPr>
            </w:pPr>
            <w:r w:rsidRPr="006436AF">
              <w:rPr>
                <w:lang w:val="en-US"/>
              </w:rPr>
              <w:tab/>
            </w:r>
            <w:r>
              <w:rPr>
                <w:rStyle w:val="Code"/>
              </w:rPr>
              <w:t>mode</w:t>
            </w:r>
          </w:p>
        </w:tc>
        <w:tc>
          <w:tcPr>
            <w:tcW w:w="4537" w:type="dxa"/>
            <w:tcBorders>
              <w:top w:val="single" w:sz="4" w:space="0" w:color="auto"/>
              <w:left w:val="single" w:sz="4" w:space="0" w:color="auto"/>
              <w:bottom w:val="single" w:sz="4" w:space="0" w:color="auto"/>
              <w:right w:val="single" w:sz="4" w:space="0" w:color="auto"/>
            </w:tcBorders>
            <w:hideMark/>
          </w:tcPr>
          <w:p w14:paraId="74DF2971" w14:textId="42CD51B2" w:rsidR="007C224A" w:rsidRPr="006436AF" w:rsidRDefault="007C224A" w:rsidP="00510369">
            <w:pPr>
              <w:pStyle w:val="TAL"/>
            </w:pPr>
            <w:r w:rsidRPr="0096797B">
              <w:rPr>
                <w:rStyle w:val="Codechar0"/>
              </w:rPr>
              <w:t>PUSH</w:t>
            </w:r>
          </w:p>
        </w:tc>
        <w:tc>
          <w:tcPr>
            <w:tcW w:w="2546" w:type="dxa"/>
            <w:vMerge/>
            <w:vAlign w:val="center"/>
            <w:hideMark/>
          </w:tcPr>
          <w:p w14:paraId="3045BAB4" w14:textId="77777777" w:rsidR="007C224A" w:rsidRPr="006436AF" w:rsidRDefault="007C224A" w:rsidP="00510369">
            <w:pPr>
              <w:rPr>
                <w:i/>
                <w:iCs/>
                <w:lang w:val="en-US"/>
              </w:rPr>
            </w:pPr>
          </w:p>
        </w:tc>
      </w:tr>
      <w:tr w:rsidR="007C224A" w:rsidRPr="006436AF" w14:paraId="14A6949B"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0815E3F0" w14:textId="77777777" w:rsidR="007C224A" w:rsidRPr="006436AF" w:rsidRDefault="007C224A" w:rsidP="00510369">
            <w:pPr>
              <w:pStyle w:val="TAL"/>
              <w:rPr>
                <w:rStyle w:val="Code"/>
              </w:rPr>
            </w:pPr>
            <w:r w:rsidRPr="006436AF">
              <w:rPr>
                <w:lang w:val="en-US"/>
              </w:rPr>
              <w:tab/>
            </w:r>
            <w:proofErr w:type="spellStart"/>
            <w:r w:rsidRPr="2EB8F011">
              <w:rPr>
                <w:rStyle w:val="Code"/>
              </w:rPr>
              <w:t>baseURL</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4AD627A8" w14:textId="4B30E6C1" w:rsidR="007C224A" w:rsidRPr="006436AF" w:rsidRDefault="007C224A" w:rsidP="00510369">
            <w:pPr>
              <w:pStyle w:val="TAL"/>
            </w:pPr>
            <w:r w:rsidRPr="006436AF">
              <w:rPr>
                <w:lang w:val="en-US"/>
              </w:rPr>
              <w:t>https://5gmsd-as.mno.net/‌</w:t>
            </w:r>
            <w:r>
              <w:rPr>
                <w:lang w:val="en-US"/>
              </w:rPr>
              <w:t>com-provider-service</w:t>
            </w:r>
            <w:r w:rsidRPr="006436AF">
              <w:rPr>
                <w:lang w:val="en-US"/>
              </w:rPr>
              <w:t>/</w:t>
            </w:r>
          </w:p>
        </w:tc>
        <w:tc>
          <w:tcPr>
            <w:tcW w:w="2546" w:type="dxa"/>
            <w:vMerge/>
            <w:hideMark/>
          </w:tcPr>
          <w:p w14:paraId="14BC3E16" w14:textId="77777777" w:rsidR="007C224A" w:rsidRPr="006436AF" w:rsidRDefault="007C224A" w:rsidP="00510369">
            <w:pPr>
              <w:rPr>
                <w:i/>
                <w:iCs/>
                <w:lang w:val="en-US"/>
              </w:rPr>
            </w:pPr>
          </w:p>
        </w:tc>
      </w:tr>
      <w:tr w:rsidR="007C224A" w:rsidRPr="006436AF" w14:paraId="6D347E01" w14:textId="77777777" w:rsidTr="00510369">
        <w:tc>
          <w:tcPr>
            <w:tcW w:w="9629" w:type="dxa"/>
            <w:gridSpan w:val="3"/>
            <w:tcBorders>
              <w:top w:val="double" w:sz="4" w:space="0" w:color="auto"/>
              <w:left w:val="single" w:sz="4" w:space="0" w:color="auto"/>
              <w:bottom w:val="single" w:sz="4" w:space="0" w:color="auto"/>
              <w:right w:val="single" w:sz="4" w:space="0" w:color="auto"/>
            </w:tcBorders>
            <w:hideMark/>
          </w:tcPr>
          <w:p w14:paraId="559FC424" w14:textId="77777777" w:rsidR="007C224A" w:rsidRPr="006436AF" w:rsidRDefault="007C224A" w:rsidP="00510369">
            <w:pPr>
              <w:pStyle w:val="TAL"/>
            </w:pPr>
            <w:proofErr w:type="spellStart"/>
            <w:r w:rsidRPr="2EB8F011">
              <w:rPr>
                <w:rStyle w:val="Code"/>
              </w:rPr>
              <w:t>DistributionConfiguration</w:t>
            </w:r>
            <w:proofErr w:type="spellEnd"/>
          </w:p>
        </w:tc>
      </w:tr>
      <w:tr w:rsidR="007C224A" w:rsidRPr="006436AF" w14:paraId="6ECC03F2"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11D2DFE8" w14:textId="77777777" w:rsidR="007C224A" w:rsidRPr="006436AF" w:rsidRDefault="007C224A" w:rsidP="00510369">
            <w:pPr>
              <w:pStyle w:val="TAL"/>
              <w:rPr>
                <w:rStyle w:val="Code"/>
              </w:rPr>
            </w:pPr>
            <w:r w:rsidRPr="006436AF">
              <w:rPr>
                <w:lang w:val="en-US"/>
              </w:rPr>
              <w:tab/>
            </w:r>
            <w:proofErr w:type="spellStart"/>
            <w:r w:rsidRPr="2EB8F011">
              <w:rPr>
                <w:rStyle w:val="Code"/>
              </w:rPr>
              <w:t>canonicalDomainName</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61E47E5A" w14:textId="2E11517B" w:rsidR="007C224A" w:rsidRPr="006436AF" w:rsidRDefault="007C224A" w:rsidP="00510369">
            <w:pPr>
              <w:pStyle w:val="TAL"/>
            </w:pPr>
            <w:r w:rsidRPr="00414827">
              <w:rPr>
                <w:lang w:val="en-US"/>
              </w:rPr>
              <w:t>com-provider</w:t>
            </w:r>
            <w:r w:rsidRPr="000D720D">
              <w:rPr>
                <w:lang w:val="en-US"/>
              </w:rPr>
              <w:t>-service</w:t>
            </w:r>
            <w:r w:rsidRPr="00414827">
              <w:rPr>
                <w:lang w:val="en-US"/>
              </w:rPr>
              <w:t>.ms.as.3gppservices.org</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5D02FF2" w14:textId="77777777" w:rsidR="007C224A" w:rsidRPr="006436AF" w:rsidRDefault="007C224A" w:rsidP="00510369">
            <w:pPr>
              <w:pStyle w:val="TAL"/>
              <w:rPr>
                <w:i/>
                <w:iCs/>
                <w:lang w:val="en-US"/>
              </w:rPr>
            </w:pPr>
            <w:r w:rsidRPr="006436AF">
              <w:rPr>
                <w:lang w:val="en-US"/>
              </w:rPr>
              <w:t>5GMSd Application Provider</w:t>
            </w:r>
            <w:r w:rsidRPr="006436AF">
              <w:rPr>
                <w:lang w:val="en-US"/>
              </w:rPr>
              <w:br/>
            </w:r>
            <w:r w:rsidRPr="006436AF">
              <w:rPr>
                <w:i/>
                <w:iCs/>
                <w:lang w:val="en-US"/>
              </w:rPr>
              <w:t>(M1d response)</w:t>
            </w:r>
          </w:p>
        </w:tc>
      </w:tr>
      <w:tr w:rsidR="007C224A" w:rsidRPr="006436AF" w14:paraId="518EAC9B" w14:textId="77777777" w:rsidTr="00510369">
        <w:tc>
          <w:tcPr>
            <w:tcW w:w="2546" w:type="dxa"/>
            <w:tcBorders>
              <w:top w:val="single" w:sz="4" w:space="0" w:color="auto"/>
              <w:left w:val="single" w:sz="4" w:space="0" w:color="auto"/>
              <w:bottom w:val="single" w:sz="4" w:space="0" w:color="auto"/>
              <w:right w:val="single" w:sz="4" w:space="0" w:color="auto"/>
            </w:tcBorders>
            <w:hideMark/>
          </w:tcPr>
          <w:p w14:paraId="23C03B20" w14:textId="77777777" w:rsidR="007C224A" w:rsidRPr="006436AF" w:rsidRDefault="007C224A" w:rsidP="00510369">
            <w:pPr>
              <w:pStyle w:val="TAL"/>
              <w:rPr>
                <w:rStyle w:val="Code"/>
              </w:rPr>
            </w:pPr>
            <w:r w:rsidRPr="006436AF">
              <w:rPr>
                <w:lang w:val="en-US"/>
              </w:rPr>
              <w:tab/>
            </w:r>
            <w:proofErr w:type="spellStart"/>
            <w:r w:rsidRPr="2EB8F011">
              <w:rPr>
                <w:rStyle w:val="Code"/>
              </w:rPr>
              <w:t>domainNameAlias</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20A8F6CB" w14:textId="696FAD94" w:rsidR="007C224A" w:rsidRPr="006436AF" w:rsidRDefault="007C224A" w:rsidP="00510369">
            <w:pPr>
              <w:pStyle w:val="TAL"/>
            </w:pPr>
            <w:r w:rsidRPr="002A118A">
              <w:rPr>
                <w:lang w:val="en-US"/>
              </w:rPr>
              <w:t>5gms.provider.com</w:t>
            </w:r>
          </w:p>
        </w:tc>
        <w:tc>
          <w:tcPr>
            <w:tcW w:w="2546" w:type="dxa"/>
            <w:tcBorders>
              <w:top w:val="single" w:sz="4" w:space="0" w:color="auto"/>
              <w:left w:val="single" w:sz="4" w:space="0" w:color="auto"/>
              <w:right w:val="single" w:sz="4" w:space="0" w:color="auto"/>
            </w:tcBorders>
            <w:hideMark/>
          </w:tcPr>
          <w:p w14:paraId="0D109E1E" w14:textId="77777777" w:rsidR="007C224A" w:rsidRPr="006436AF" w:rsidRDefault="007C224A" w:rsidP="00510369">
            <w:pPr>
              <w:pStyle w:val="TAL"/>
              <w:rPr>
                <w:i/>
                <w:iCs/>
                <w:lang w:val="en-US"/>
              </w:rPr>
            </w:pPr>
            <w:r w:rsidRPr="006436AF">
              <w:rPr>
                <w:lang w:val="en-US"/>
              </w:rPr>
              <w:t>5GMSd Application Provider</w:t>
            </w:r>
            <w:r w:rsidRPr="006436AF">
              <w:rPr>
                <w:lang w:val="en-US"/>
              </w:rPr>
              <w:br/>
            </w:r>
            <w:r w:rsidRPr="006436AF">
              <w:rPr>
                <w:i/>
                <w:iCs/>
                <w:lang w:val="en-US"/>
              </w:rPr>
              <w:t>(M1d response)</w:t>
            </w:r>
          </w:p>
        </w:tc>
      </w:tr>
      <w:tr w:rsidR="007C224A" w:rsidRPr="006436AF" w14:paraId="4EB07AB4" w14:textId="77777777" w:rsidTr="00510369">
        <w:tc>
          <w:tcPr>
            <w:tcW w:w="2546" w:type="dxa"/>
            <w:tcBorders>
              <w:top w:val="single" w:sz="4" w:space="0" w:color="auto"/>
              <w:left w:val="single" w:sz="4" w:space="0" w:color="auto"/>
              <w:bottom w:val="single" w:sz="4" w:space="0" w:color="auto"/>
              <w:right w:val="single" w:sz="4" w:space="0" w:color="auto"/>
            </w:tcBorders>
          </w:tcPr>
          <w:p w14:paraId="698089A0" w14:textId="77777777" w:rsidR="007C224A" w:rsidRPr="006436AF" w:rsidRDefault="007C224A" w:rsidP="00510369">
            <w:pPr>
              <w:pStyle w:val="TAL"/>
              <w:rPr>
                <w:rStyle w:val="Code"/>
              </w:rPr>
            </w:pPr>
            <w:r w:rsidRPr="006436AF">
              <w:rPr>
                <w:lang w:val="en-US"/>
              </w:rPr>
              <w:tab/>
            </w:r>
            <w:proofErr w:type="spellStart"/>
            <w:r w:rsidRPr="2EB8F011">
              <w:rPr>
                <w:rStyle w:val="Code"/>
              </w:rPr>
              <w:t>baseURL</w:t>
            </w:r>
            <w:proofErr w:type="spellEnd"/>
          </w:p>
        </w:tc>
        <w:tc>
          <w:tcPr>
            <w:tcW w:w="4537" w:type="dxa"/>
            <w:tcBorders>
              <w:top w:val="single" w:sz="4" w:space="0" w:color="auto"/>
              <w:left w:val="single" w:sz="4" w:space="0" w:color="auto"/>
              <w:bottom w:val="single" w:sz="4" w:space="0" w:color="auto"/>
              <w:right w:val="single" w:sz="4" w:space="0" w:color="auto"/>
            </w:tcBorders>
          </w:tcPr>
          <w:p w14:paraId="032CBEBB" w14:textId="330541CD" w:rsidR="007C224A" w:rsidRPr="006436AF" w:rsidRDefault="007C224A" w:rsidP="00510369">
            <w:pPr>
              <w:pStyle w:val="TAL"/>
              <w:rPr>
                <w:lang w:val="en-US"/>
              </w:rPr>
            </w:pPr>
            <w:r w:rsidRPr="006436AF">
              <w:rPr>
                <w:lang w:val="en-US"/>
              </w:rPr>
              <w:t>https://</w:t>
            </w:r>
            <w:r w:rsidRPr="002A118A">
              <w:rPr>
                <w:lang w:val="en-US"/>
              </w:rPr>
              <w:t>5gms.provider.com</w:t>
            </w:r>
            <w:r w:rsidRPr="006436AF">
              <w:rPr>
                <w:lang w:val="en-US"/>
              </w:rPr>
              <w:t>/</w:t>
            </w:r>
          </w:p>
        </w:tc>
        <w:tc>
          <w:tcPr>
            <w:tcW w:w="2546" w:type="dxa"/>
            <w:tcBorders>
              <w:left w:val="single" w:sz="4" w:space="0" w:color="auto"/>
              <w:bottom w:val="single" w:sz="4" w:space="0" w:color="auto"/>
              <w:right w:val="single" w:sz="4" w:space="0" w:color="auto"/>
            </w:tcBorders>
          </w:tcPr>
          <w:p w14:paraId="669DCC38" w14:textId="77777777" w:rsidR="007C224A" w:rsidRPr="006436AF" w:rsidRDefault="007C224A" w:rsidP="00510369">
            <w:pPr>
              <w:pStyle w:val="TAL"/>
              <w:rPr>
                <w:i/>
                <w:iCs/>
                <w:lang w:val="en-US"/>
              </w:rPr>
            </w:pPr>
            <w:r w:rsidRPr="006436AF">
              <w:rPr>
                <w:lang w:val="en-US"/>
              </w:rPr>
              <w:t>5GMSd Application Provider</w:t>
            </w:r>
            <w:r w:rsidRPr="006436AF">
              <w:rPr>
                <w:lang w:val="en-US"/>
              </w:rPr>
              <w:br/>
            </w:r>
            <w:r w:rsidRPr="006436AF">
              <w:rPr>
                <w:i/>
                <w:iCs/>
                <w:lang w:val="en-US"/>
              </w:rPr>
              <w:t>(M1d response)</w:t>
            </w:r>
          </w:p>
        </w:tc>
      </w:tr>
    </w:tbl>
    <w:p w14:paraId="3844F6F5" w14:textId="72E7CDEC" w:rsidR="001A2D9F" w:rsidRPr="006436AF" w:rsidRDefault="001A2D9F" w:rsidP="00CF379B"/>
    <w:p w14:paraId="02C80051" w14:textId="64F0A106" w:rsidR="00B11A41" w:rsidRPr="006436AF" w:rsidRDefault="00014B58" w:rsidP="00B11A41">
      <w:pPr>
        <w:pStyle w:val="Heading8"/>
      </w:pPr>
      <w:bookmarkStart w:id="2387" w:name="_CRAnnexCnormative"/>
      <w:bookmarkStart w:id="2388" w:name="_Toc68899740"/>
      <w:bookmarkStart w:id="2389" w:name="_Toc71214491"/>
      <w:bookmarkEnd w:id="2387"/>
      <w:r w:rsidRPr="006436AF">
        <w:rPr>
          <w:rFonts w:eastAsia="SimSun"/>
        </w:rPr>
        <w:br w:type="page"/>
      </w:r>
      <w:bookmarkStart w:id="2390" w:name="_Toc71722165"/>
      <w:bookmarkStart w:id="2391" w:name="_Toc74859217"/>
      <w:bookmarkStart w:id="2392" w:name="_Toc187861995"/>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r>
      <w:proofErr w:type="spellStart"/>
      <w:r w:rsidR="00B11A41" w:rsidRPr="00CF379B">
        <w:t>OpenAPI</w:t>
      </w:r>
      <w:proofErr w:type="spellEnd"/>
      <w:r w:rsidR="00B11A41" w:rsidRPr="00CF379B">
        <w:t xml:space="preserve"> representation of the 5GMS HTTP REST APIs</w:t>
      </w:r>
      <w:bookmarkEnd w:id="2388"/>
      <w:bookmarkEnd w:id="2389"/>
      <w:bookmarkEnd w:id="2390"/>
      <w:bookmarkEnd w:id="2391"/>
      <w:bookmarkEnd w:id="2392"/>
    </w:p>
    <w:p w14:paraId="4DC0CF1C" w14:textId="7A7E9038" w:rsidR="00B11A41" w:rsidRPr="006436AF" w:rsidRDefault="004A2A6D" w:rsidP="00B11A41">
      <w:pPr>
        <w:pStyle w:val="Heading1"/>
      </w:pPr>
      <w:bookmarkStart w:id="2393" w:name="_CRC_1"/>
      <w:bookmarkStart w:id="2394" w:name="_Toc28013568"/>
      <w:bookmarkStart w:id="2395" w:name="_Toc36040406"/>
      <w:bookmarkStart w:id="2396" w:name="_Toc68899741"/>
      <w:bookmarkStart w:id="2397" w:name="_Toc71214492"/>
      <w:bookmarkStart w:id="2398" w:name="_Toc71722166"/>
      <w:bookmarkStart w:id="2399" w:name="_Toc74859218"/>
      <w:bookmarkStart w:id="2400" w:name="_Toc187861996"/>
      <w:bookmarkEnd w:id="2393"/>
      <w:r w:rsidRPr="006436AF">
        <w:t>C</w:t>
      </w:r>
      <w:r w:rsidR="00B11A41" w:rsidRPr="006436AF">
        <w:t>.1</w:t>
      </w:r>
      <w:r w:rsidR="00B11A41" w:rsidRPr="006436AF">
        <w:tab/>
        <w:t>General</w:t>
      </w:r>
      <w:bookmarkEnd w:id="2394"/>
      <w:bookmarkEnd w:id="2395"/>
      <w:bookmarkEnd w:id="2396"/>
      <w:bookmarkEnd w:id="2397"/>
      <w:bookmarkEnd w:id="2398"/>
      <w:bookmarkEnd w:id="2399"/>
      <w:bookmarkEnd w:id="2400"/>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 xml:space="preserve">The semantics and procedures, as well as conditions, e.g. for the applicability and allowed combinations of attributes or values, not expressed in the </w:t>
      </w:r>
      <w:proofErr w:type="spellStart"/>
      <w:r w:rsidRPr="006436AF">
        <w:t>OpenAPI</w:t>
      </w:r>
      <w:proofErr w:type="spellEnd"/>
      <w:r w:rsidRPr="006436AF">
        <w:t xml:space="preserve"> definitions but defined in other parts of the specification also apply.</w:t>
      </w:r>
    </w:p>
    <w:p w14:paraId="03D713A2" w14:textId="59AEC000" w:rsidR="00B11A41" w:rsidRPr="006436AF" w:rsidRDefault="004A2A6D" w:rsidP="00B11A41">
      <w:pPr>
        <w:pStyle w:val="Heading1"/>
        <w:rPr>
          <w:noProof/>
        </w:rPr>
      </w:pPr>
      <w:bookmarkStart w:id="2401" w:name="_CRC_2"/>
      <w:bookmarkStart w:id="2402" w:name="_Toc68899742"/>
      <w:bookmarkStart w:id="2403" w:name="_Toc71214493"/>
      <w:bookmarkStart w:id="2404" w:name="_Toc71722167"/>
      <w:bookmarkStart w:id="2405" w:name="_Toc74859219"/>
      <w:bookmarkStart w:id="2406" w:name="_Toc187861997"/>
      <w:bookmarkEnd w:id="2401"/>
      <w:r w:rsidRPr="006436AF">
        <w:rPr>
          <w:noProof/>
        </w:rPr>
        <w:t>C</w:t>
      </w:r>
      <w:r w:rsidR="00B11A41" w:rsidRPr="006436AF">
        <w:rPr>
          <w:noProof/>
        </w:rPr>
        <w:t>.2</w:t>
      </w:r>
      <w:r w:rsidR="00B11A41" w:rsidRPr="006436AF">
        <w:rPr>
          <w:noProof/>
        </w:rPr>
        <w:tab/>
        <w:t>Data Types applicable to several APIs</w:t>
      </w:r>
      <w:bookmarkEnd w:id="2402"/>
      <w:bookmarkEnd w:id="2403"/>
      <w:bookmarkEnd w:id="2404"/>
      <w:bookmarkEnd w:id="2405"/>
      <w:bookmarkEnd w:id="2406"/>
    </w:p>
    <w:p w14:paraId="157C57BD" w14:textId="77777777" w:rsidR="00FC682F" w:rsidRPr="006436AF" w:rsidRDefault="00FC682F" w:rsidP="00FC682F">
      <w:pPr>
        <w:keepNext/>
      </w:pPr>
      <w:bookmarkStart w:id="2407" w:name="MCCQCTEMPBM_00000081"/>
      <w:r w:rsidRPr="006436AF">
        <w:t xml:space="preserve">For the purpose of referencing entities defined in this clause, it shall be assumed that the </w:t>
      </w:r>
      <w:proofErr w:type="spellStart"/>
      <w:r w:rsidRPr="006436AF">
        <w:t>OpenAPI</w:t>
      </w:r>
      <w:proofErr w:type="spellEnd"/>
      <w:r w:rsidRPr="006436AF">
        <w:t xml:space="preserve">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3A3E50C1" w14:textId="77777777" w:rsidR="00DB4879" w:rsidRPr="006436AF" w:rsidRDefault="00DB4879" w:rsidP="00DB4879">
            <w:pPr>
              <w:pStyle w:val="PL"/>
              <w:rPr>
                <w:color w:val="D4D4D4"/>
              </w:rPr>
            </w:pPr>
            <w:bookmarkStart w:id="2408" w:name="_MCCTEMPBM_CRPT71130700___5"/>
            <w:bookmarkStart w:id="2409" w:name="MCCQCTEMPBM_00000073" w:colFirst="0" w:colLast="0"/>
            <w:bookmarkEnd w:id="2407"/>
            <w:proofErr w:type="spellStart"/>
            <w:r w:rsidRPr="006436AF">
              <w:t>openapi</w:t>
            </w:r>
            <w:proofErr w:type="spellEnd"/>
            <w:r w:rsidRPr="006436AF">
              <w:rPr>
                <w:color w:val="D4D4D4"/>
              </w:rPr>
              <w:t>: </w:t>
            </w:r>
            <w:r w:rsidRPr="006436AF">
              <w:rPr>
                <w:color w:val="B5CEA8"/>
              </w:rPr>
              <w:t>3.0.0</w:t>
            </w:r>
          </w:p>
          <w:p w14:paraId="03ACE1D5" w14:textId="77777777" w:rsidR="00DB4879" w:rsidRPr="006436AF" w:rsidRDefault="00DB4879" w:rsidP="00DB4879">
            <w:pPr>
              <w:pStyle w:val="PL"/>
              <w:rPr>
                <w:color w:val="D4D4D4"/>
              </w:rPr>
            </w:pPr>
            <w:r w:rsidRPr="006436AF">
              <w:t>info</w:t>
            </w:r>
            <w:r w:rsidRPr="006436AF">
              <w:rPr>
                <w:color w:val="D4D4D4"/>
              </w:rPr>
              <w:t>:</w:t>
            </w:r>
          </w:p>
          <w:p w14:paraId="1A605EC8" w14:textId="77777777" w:rsidR="00DB4879" w:rsidRPr="006436AF" w:rsidRDefault="00DB4879" w:rsidP="00DB487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7E20CD2F" w14:textId="77777777" w:rsidR="00DB4879" w:rsidRPr="006436AF" w:rsidRDefault="00DB4879" w:rsidP="00DB4879">
            <w:pPr>
              <w:pStyle w:val="PL"/>
              <w:rPr>
                <w:color w:val="D4D4D4"/>
              </w:rPr>
            </w:pPr>
            <w:r w:rsidRPr="006436AF">
              <w:rPr>
                <w:color w:val="D4D4D4"/>
              </w:rPr>
              <w:t>  </w:t>
            </w:r>
            <w:r w:rsidRPr="006436AF">
              <w:t>version</w:t>
            </w:r>
            <w:r w:rsidRPr="006436AF">
              <w:rPr>
                <w:color w:val="D4D4D4"/>
              </w:rPr>
              <w:t>: </w:t>
            </w:r>
            <w:r>
              <w:rPr>
                <w:color w:val="B5CEA8"/>
              </w:rPr>
              <w:t>3.1.0</w:t>
            </w:r>
          </w:p>
          <w:p w14:paraId="4B6C7C8F"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586C0"/>
              </w:rPr>
              <w:t>|</w:t>
            </w:r>
          </w:p>
          <w:p w14:paraId="1BF356CA" w14:textId="77777777" w:rsidR="00DB4879" w:rsidRPr="006436AF" w:rsidRDefault="00DB4879" w:rsidP="00DB4879">
            <w:pPr>
              <w:pStyle w:val="PL"/>
              <w:rPr>
                <w:color w:val="D4D4D4"/>
              </w:rPr>
            </w:pPr>
            <w:r w:rsidRPr="006436AF">
              <w:rPr>
                <w:color w:val="CE9178"/>
              </w:rPr>
              <w:t>    5GMS Common Data Types</w:t>
            </w:r>
          </w:p>
          <w:p w14:paraId="615538E1" w14:textId="77777777" w:rsidR="00DB4879" w:rsidRPr="006436AF" w:rsidRDefault="00DB4879" w:rsidP="00DB4879">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D74041B" w14:textId="77777777" w:rsidR="00DB4879" w:rsidRPr="006436AF" w:rsidRDefault="00DB4879" w:rsidP="00DB4879">
            <w:pPr>
              <w:pStyle w:val="PL"/>
              <w:rPr>
                <w:color w:val="D4D4D4"/>
              </w:rPr>
            </w:pPr>
            <w:r w:rsidRPr="006436AF">
              <w:rPr>
                <w:color w:val="CE9178"/>
              </w:rPr>
              <w:t>    All rights reserved.</w:t>
            </w:r>
          </w:p>
          <w:p w14:paraId="06CE36A9" w14:textId="77777777" w:rsidR="00DB4879" w:rsidRPr="006436AF" w:rsidRDefault="00DB4879" w:rsidP="00DB4879">
            <w:pPr>
              <w:pStyle w:val="PL"/>
              <w:rPr>
                <w:color w:val="D4D4D4"/>
              </w:rPr>
            </w:pPr>
            <w:r w:rsidRPr="006436AF">
              <w:t>tags</w:t>
            </w:r>
            <w:r w:rsidRPr="006436AF">
              <w:rPr>
                <w:color w:val="D4D4D4"/>
              </w:rPr>
              <w:t>:</w:t>
            </w:r>
          </w:p>
          <w:p w14:paraId="3013A35F" w14:textId="77777777" w:rsidR="00DB4879" w:rsidRPr="006436AF" w:rsidRDefault="00DB4879" w:rsidP="00DB487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7C6F5344"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55DA5D26" w14:textId="77777777" w:rsidR="00DB4879" w:rsidRPr="006436AF" w:rsidRDefault="00DB4879" w:rsidP="00DB4879">
            <w:pPr>
              <w:pStyle w:val="PL"/>
              <w:rPr>
                <w:color w:val="D4D4D4"/>
              </w:rPr>
            </w:pPr>
            <w:proofErr w:type="spellStart"/>
            <w:r w:rsidRPr="006436AF">
              <w:t>externalDocs</w:t>
            </w:r>
            <w:proofErr w:type="spellEnd"/>
            <w:r w:rsidRPr="006436AF">
              <w:rPr>
                <w:color w:val="D4D4D4"/>
              </w:rPr>
              <w:t>:</w:t>
            </w:r>
          </w:p>
          <w:p w14:paraId="353467FA" w14:textId="77777777" w:rsidR="00DB4879" w:rsidRPr="006436AF" w:rsidRDefault="00DB4879" w:rsidP="00DB4879">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V18.2.0</w:t>
            </w:r>
            <w:r w:rsidRPr="006436AF">
              <w:rPr>
                <w:color w:val="CE9178"/>
              </w:rPr>
              <w:t>; 5G Media Streaming (5GMS); Protocols'</w:t>
            </w:r>
          </w:p>
          <w:p w14:paraId="3685AE40" w14:textId="77777777" w:rsidR="00DB4879" w:rsidRPr="006436AF" w:rsidRDefault="00DB4879" w:rsidP="00DB487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17A8B37" w14:textId="77777777" w:rsidR="00DB4879" w:rsidRPr="006436AF" w:rsidRDefault="00DB4879" w:rsidP="00DB4879">
            <w:pPr>
              <w:pStyle w:val="PL"/>
              <w:rPr>
                <w:color w:val="D4D4D4"/>
              </w:rPr>
            </w:pPr>
            <w:r w:rsidRPr="006436AF">
              <w:t>paths</w:t>
            </w:r>
            <w:r w:rsidRPr="006436AF">
              <w:rPr>
                <w:color w:val="D4D4D4"/>
              </w:rPr>
              <w:t>: {}</w:t>
            </w:r>
          </w:p>
          <w:p w14:paraId="153B9F24" w14:textId="77777777" w:rsidR="00DB4879" w:rsidRPr="006436AF" w:rsidRDefault="00DB4879" w:rsidP="00DB4879">
            <w:pPr>
              <w:pStyle w:val="PL"/>
              <w:rPr>
                <w:color w:val="D4D4D4"/>
              </w:rPr>
            </w:pPr>
            <w:r w:rsidRPr="006436AF">
              <w:t>components</w:t>
            </w:r>
            <w:r w:rsidRPr="006436AF">
              <w:rPr>
                <w:color w:val="D4D4D4"/>
              </w:rPr>
              <w:t>:</w:t>
            </w:r>
          </w:p>
          <w:p w14:paraId="2B54D99B" w14:textId="77777777" w:rsidR="00DB4879" w:rsidRPr="006436AF" w:rsidRDefault="00DB4879" w:rsidP="00DB4879">
            <w:pPr>
              <w:pStyle w:val="PL"/>
              <w:rPr>
                <w:color w:val="D4D4D4"/>
              </w:rPr>
            </w:pPr>
            <w:r w:rsidRPr="006436AF">
              <w:rPr>
                <w:color w:val="D4D4D4"/>
              </w:rPr>
              <w:t>  </w:t>
            </w:r>
            <w:r w:rsidRPr="006436AF">
              <w:t>schemas</w:t>
            </w:r>
            <w:r w:rsidRPr="006436AF">
              <w:rPr>
                <w:color w:val="D4D4D4"/>
              </w:rPr>
              <w:t>:</w:t>
            </w:r>
          </w:p>
          <w:p w14:paraId="712CEB9E" w14:textId="77777777" w:rsidR="00DB4879" w:rsidRPr="006436AF" w:rsidRDefault="00DB4879" w:rsidP="00DB4879">
            <w:pPr>
              <w:pStyle w:val="PL"/>
              <w:rPr>
                <w:color w:val="D4D4D4"/>
              </w:rPr>
            </w:pPr>
            <w:r w:rsidRPr="006436AF">
              <w:rPr>
                <w:color w:val="D4D4D4"/>
              </w:rPr>
              <w:t>    </w:t>
            </w:r>
            <w:r w:rsidRPr="006436AF">
              <w:rPr>
                <w:color w:val="6A9955"/>
              </w:rPr>
              <w:t>#################################</w:t>
            </w:r>
          </w:p>
          <w:p w14:paraId="63580435" w14:textId="77777777" w:rsidR="00DB4879" w:rsidRPr="006436AF" w:rsidRDefault="00DB4879" w:rsidP="00DB4879">
            <w:pPr>
              <w:pStyle w:val="PL"/>
              <w:rPr>
                <w:color w:val="D4D4D4"/>
              </w:rPr>
            </w:pPr>
            <w:r w:rsidRPr="006436AF">
              <w:rPr>
                <w:color w:val="D4D4D4"/>
              </w:rPr>
              <w:t>    </w:t>
            </w:r>
            <w:r w:rsidRPr="006436AF">
              <w:rPr>
                <w:color w:val="6A9955"/>
              </w:rPr>
              <w:t># Clause 6.4.2: Simple data types</w:t>
            </w:r>
          </w:p>
          <w:p w14:paraId="42A6502D" w14:textId="77777777" w:rsidR="00DB4879" w:rsidRPr="006436AF" w:rsidRDefault="00DB4879" w:rsidP="00DB4879">
            <w:pPr>
              <w:pStyle w:val="PL"/>
              <w:rPr>
                <w:color w:val="D4D4D4"/>
              </w:rPr>
            </w:pPr>
            <w:r w:rsidRPr="006436AF">
              <w:rPr>
                <w:color w:val="D4D4D4"/>
              </w:rPr>
              <w:t>    </w:t>
            </w:r>
            <w:r w:rsidRPr="006436AF">
              <w:rPr>
                <w:color w:val="6A9955"/>
              </w:rPr>
              <w:t>#################################</w:t>
            </w:r>
          </w:p>
          <w:p w14:paraId="015EAFE9" w14:textId="77777777" w:rsidR="00DB4879" w:rsidRPr="006436AF" w:rsidRDefault="00DB4879" w:rsidP="00DB4879">
            <w:pPr>
              <w:pStyle w:val="PL"/>
              <w:rPr>
                <w:color w:val="D4D4D4"/>
              </w:rPr>
            </w:pPr>
          </w:p>
          <w:p w14:paraId="288F1DCA" w14:textId="77777777" w:rsidR="00DB4879" w:rsidRPr="006436AF" w:rsidRDefault="00DB4879" w:rsidP="00DB4879">
            <w:pPr>
              <w:pStyle w:val="PL"/>
              <w:rPr>
                <w:color w:val="D4D4D4"/>
              </w:rPr>
            </w:pPr>
            <w:r w:rsidRPr="006436AF">
              <w:rPr>
                <w:color w:val="D4D4D4"/>
              </w:rPr>
              <w:t>    </w:t>
            </w:r>
            <w:r w:rsidRPr="006436AF">
              <w:rPr>
                <w:color w:val="6A9955"/>
              </w:rPr>
              <w:t>#####################################</w:t>
            </w:r>
          </w:p>
          <w:p w14:paraId="1576A54E" w14:textId="77777777" w:rsidR="00DB4879" w:rsidRPr="006436AF" w:rsidRDefault="00DB4879" w:rsidP="00DB4879">
            <w:pPr>
              <w:pStyle w:val="PL"/>
              <w:rPr>
                <w:color w:val="D4D4D4"/>
              </w:rPr>
            </w:pPr>
            <w:r w:rsidRPr="006436AF">
              <w:rPr>
                <w:color w:val="D4D4D4"/>
              </w:rPr>
              <w:t>    </w:t>
            </w:r>
            <w:r w:rsidRPr="006436AF">
              <w:rPr>
                <w:color w:val="6A9955"/>
              </w:rPr>
              <w:t># Clause 6.4.3: Structured data types</w:t>
            </w:r>
          </w:p>
          <w:p w14:paraId="03B054EE" w14:textId="77777777" w:rsidR="00DB4879" w:rsidRPr="006436AF" w:rsidRDefault="00DB4879" w:rsidP="00DB4879">
            <w:pPr>
              <w:pStyle w:val="PL"/>
              <w:rPr>
                <w:color w:val="D4D4D4"/>
              </w:rPr>
            </w:pPr>
            <w:r w:rsidRPr="006436AF">
              <w:rPr>
                <w:color w:val="D4D4D4"/>
              </w:rPr>
              <w:t>    </w:t>
            </w:r>
            <w:r w:rsidRPr="006436AF">
              <w:rPr>
                <w:color w:val="6A9955"/>
              </w:rPr>
              <w:t>#####################################</w:t>
            </w:r>
          </w:p>
          <w:bookmarkEnd w:id="2408"/>
          <w:p w14:paraId="1EB6D10B" w14:textId="77777777" w:rsidR="00DB4879" w:rsidRPr="007C0AD7" w:rsidRDefault="00DB4879" w:rsidP="00DB4879">
            <w:pPr>
              <w:pStyle w:val="PL"/>
              <w:rPr>
                <w:color w:val="D4D4D4"/>
              </w:rPr>
            </w:pPr>
            <w:r w:rsidRPr="00C522DE">
              <w:rPr>
                <w:color w:val="D4D4D4"/>
              </w:rPr>
              <w:t>    </w:t>
            </w:r>
            <w:proofErr w:type="spellStart"/>
            <w:r>
              <w:t>MediaStreamingBaseReportingRecord</w:t>
            </w:r>
            <w:proofErr w:type="spellEnd"/>
            <w:r w:rsidRPr="007C0AD7">
              <w:rPr>
                <w:color w:val="D4D4D4"/>
              </w:rPr>
              <w:t>:</w:t>
            </w:r>
          </w:p>
          <w:p w14:paraId="667E5305"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1743DBF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215A7F87" w14:textId="77777777" w:rsidR="00DB4879" w:rsidRPr="006436AF" w:rsidRDefault="00DB4879" w:rsidP="00DB4879">
            <w:pPr>
              <w:pStyle w:val="PL"/>
              <w:rPr>
                <w:color w:val="D4D4D4"/>
              </w:rPr>
            </w:pPr>
            <w:r w:rsidRPr="006436AF">
              <w:rPr>
                <w:color w:val="D4D4D4"/>
              </w:rPr>
              <w:t>        </w:t>
            </w:r>
            <w:proofErr w:type="spellStart"/>
            <w:r w:rsidRPr="006436AF">
              <w:t>sliceInfo</w:t>
            </w:r>
            <w:proofErr w:type="spellEnd"/>
            <w:r w:rsidRPr="006436AF">
              <w:rPr>
                <w:color w:val="D4D4D4"/>
              </w:rPr>
              <w:t>:</w:t>
            </w:r>
          </w:p>
          <w:p w14:paraId="27DB2DFE"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E803BD9" w14:textId="77777777" w:rsidR="00DB4879" w:rsidRPr="006436AF" w:rsidRDefault="00DB4879" w:rsidP="00DB4879">
            <w:pPr>
              <w:pStyle w:val="PL"/>
              <w:rPr>
                <w:color w:val="D4D4D4"/>
              </w:rPr>
            </w:pPr>
            <w:r w:rsidRPr="006436AF">
              <w:rPr>
                <w:color w:val="D4D4D4"/>
              </w:rPr>
              <w:t>        </w:t>
            </w:r>
            <w:proofErr w:type="spellStart"/>
            <w:r w:rsidRPr="006436AF">
              <w:t>d</w:t>
            </w:r>
            <w:r>
              <w:t>ataNetworkName</w:t>
            </w:r>
            <w:proofErr w:type="spellEnd"/>
            <w:r w:rsidRPr="006436AF">
              <w:rPr>
                <w:color w:val="D4D4D4"/>
              </w:rPr>
              <w:t>:</w:t>
            </w:r>
          </w:p>
          <w:p w14:paraId="3884ADC1"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550A8840" w14:textId="77777777" w:rsidR="00DB4879" w:rsidRPr="006436AF" w:rsidRDefault="00DB4879" w:rsidP="00DB4879">
            <w:pPr>
              <w:pStyle w:val="PL"/>
              <w:rPr>
                <w:color w:val="D4D4D4"/>
              </w:rPr>
            </w:pPr>
            <w:r w:rsidRPr="006436AF">
              <w:rPr>
                <w:color w:val="D4D4D4"/>
              </w:rPr>
              <w:t>        </w:t>
            </w:r>
            <w:r w:rsidRPr="006436AF">
              <w:t>location</w:t>
            </w:r>
            <w:r w:rsidRPr="006436AF">
              <w:rPr>
                <w:color w:val="D4D4D4"/>
              </w:rPr>
              <w:t>:</w:t>
            </w:r>
          </w:p>
          <w:p w14:paraId="1019CF80" w14:textId="77777777" w:rsidR="00DB4879" w:rsidRPr="006436AF" w:rsidRDefault="00DB4879" w:rsidP="00DB4879">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493A2995" w14:textId="77777777" w:rsidR="00DB4879" w:rsidRPr="007C0AD7" w:rsidRDefault="00DB4879" w:rsidP="00DB4879">
            <w:pPr>
              <w:pStyle w:val="PL"/>
              <w:rPr>
                <w:color w:val="D4D4D4"/>
              </w:rPr>
            </w:pPr>
          </w:p>
          <w:p w14:paraId="575A08ED" w14:textId="77777777" w:rsidR="00DB4879" w:rsidRPr="007C0AD7" w:rsidRDefault="00DB4879" w:rsidP="00DB4879">
            <w:pPr>
              <w:pStyle w:val="PL"/>
              <w:rPr>
                <w:color w:val="D4D4D4"/>
              </w:rPr>
            </w:pPr>
            <w:r w:rsidRPr="00C522DE">
              <w:rPr>
                <w:color w:val="D4D4D4"/>
              </w:rPr>
              <w:t>    </w:t>
            </w:r>
            <w:proofErr w:type="spellStart"/>
            <w:r w:rsidRPr="00DE2368">
              <w:t>Media</w:t>
            </w:r>
            <w:r>
              <w:t>Streaming</w:t>
            </w:r>
            <w:r w:rsidRPr="00DE2368">
              <w:t>SessionIdentification</w:t>
            </w:r>
            <w:proofErr w:type="spellEnd"/>
            <w:r w:rsidRPr="007C0AD7">
              <w:rPr>
                <w:color w:val="D4D4D4"/>
              </w:rPr>
              <w:t>:</w:t>
            </w:r>
          </w:p>
          <w:p w14:paraId="34155719" w14:textId="77777777" w:rsidR="00DB4879" w:rsidRPr="007C0AD7" w:rsidRDefault="00DB4879" w:rsidP="00DB4879">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31BB1C3F" w14:textId="77777777" w:rsidR="00DB4879" w:rsidRPr="007C0AD7" w:rsidRDefault="00DB4879" w:rsidP="00DB4879">
            <w:pPr>
              <w:pStyle w:val="PL"/>
              <w:rPr>
                <w:color w:val="D4D4D4"/>
              </w:rPr>
            </w:pPr>
            <w:r w:rsidRPr="00C522DE">
              <w:rPr>
                <w:color w:val="D4D4D4"/>
              </w:rPr>
              <w:t>      </w:t>
            </w:r>
            <w:r w:rsidRPr="00DE2368">
              <w:t>required</w:t>
            </w:r>
            <w:r w:rsidRPr="007C0AD7">
              <w:rPr>
                <w:color w:val="D4D4D4"/>
              </w:rPr>
              <w:t>:</w:t>
            </w:r>
          </w:p>
          <w:p w14:paraId="72375F45" w14:textId="77777777" w:rsidR="00DB4879" w:rsidRPr="007C0AD7" w:rsidRDefault="00DB4879" w:rsidP="00DB4879">
            <w:pPr>
              <w:pStyle w:val="PL"/>
              <w:rPr>
                <w:color w:val="D4D4D4"/>
              </w:rPr>
            </w:pPr>
            <w:r w:rsidRPr="00C522DE">
              <w:rPr>
                <w:color w:val="D4D4D4"/>
              </w:rPr>
              <w:t>        </w:t>
            </w:r>
            <w:r w:rsidRPr="007C0AD7">
              <w:rPr>
                <w:color w:val="D4D4D4"/>
              </w:rPr>
              <w:t>-</w:t>
            </w:r>
            <w:r>
              <w:rPr>
                <w:color w:val="D4D4D4"/>
              </w:rPr>
              <w:t> </w:t>
            </w:r>
            <w:proofErr w:type="spellStart"/>
            <w:r w:rsidRPr="00DE2368">
              <w:rPr>
                <w:color w:val="CE9178"/>
              </w:rPr>
              <w:t>sessionId</w:t>
            </w:r>
            <w:proofErr w:type="spellEnd"/>
          </w:p>
          <w:p w14:paraId="514ED7B8" w14:textId="77777777" w:rsidR="00DB4879" w:rsidRPr="007C0AD7" w:rsidRDefault="00DB4879" w:rsidP="00DB4879">
            <w:pPr>
              <w:pStyle w:val="PL"/>
              <w:rPr>
                <w:color w:val="D4D4D4"/>
              </w:rPr>
            </w:pPr>
            <w:r w:rsidRPr="00C522DE">
              <w:rPr>
                <w:color w:val="D4D4D4"/>
              </w:rPr>
              <w:t>      </w:t>
            </w:r>
            <w:r w:rsidRPr="00DE2368">
              <w:t>properties</w:t>
            </w:r>
            <w:r w:rsidRPr="007C0AD7">
              <w:rPr>
                <w:color w:val="D4D4D4"/>
              </w:rPr>
              <w:t>:</w:t>
            </w:r>
          </w:p>
          <w:p w14:paraId="58B69F36" w14:textId="77777777" w:rsidR="00DB4879" w:rsidRPr="007C0AD7" w:rsidRDefault="00DB4879" w:rsidP="00DB4879">
            <w:pPr>
              <w:pStyle w:val="PL"/>
              <w:rPr>
                <w:color w:val="D4D4D4"/>
              </w:rPr>
            </w:pPr>
            <w:r w:rsidRPr="00C522DE">
              <w:rPr>
                <w:color w:val="D4D4D4"/>
              </w:rPr>
              <w:t>        </w:t>
            </w:r>
            <w:proofErr w:type="spellStart"/>
            <w:r w:rsidRPr="00DE2368">
              <w:t>sessionId</w:t>
            </w:r>
            <w:proofErr w:type="spellEnd"/>
            <w:r w:rsidRPr="007C0AD7">
              <w:rPr>
                <w:color w:val="D4D4D4"/>
              </w:rPr>
              <w:t>:</w:t>
            </w:r>
          </w:p>
          <w:p w14:paraId="7106ADA3" w14:textId="5891B69A" w:rsidR="00DB4879" w:rsidRPr="007C0AD7" w:rsidRDefault="00DB4879" w:rsidP="00DB4879">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001B76B8" w:rsidRPr="006436AF">
              <w:rPr>
                <w:color w:val="CE9178"/>
              </w:rPr>
              <w:t>TS2651</w:t>
            </w:r>
            <w:r w:rsidR="001B76B8">
              <w:rPr>
                <w:color w:val="CE9178"/>
              </w:rPr>
              <w:t>0</w:t>
            </w:r>
            <w:r w:rsidR="001B76B8" w:rsidRPr="006436AF">
              <w:rPr>
                <w:color w:val="CE9178"/>
              </w:rPr>
              <w:t>_CommonData.yaml</w:t>
            </w:r>
            <w:r w:rsidRPr="00DE2368">
              <w:rPr>
                <w:color w:val="CE9178"/>
              </w:rPr>
              <w:t>#/components/schemas/Media</w:t>
            </w:r>
            <w:r>
              <w:rPr>
                <w:color w:val="CE9178"/>
              </w:rPr>
              <w:t>Delivery</w:t>
            </w:r>
            <w:r w:rsidRPr="00DE2368">
              <w:rPr>
                <w:color w:val="CE9178"/>
              </w:rPr>
              <w:t>SessionId'</w:t>
            </w:r>
          </w:p>
          <w:p w14:paraId="284029F2" w14:textId="77777777" w:rsidR="00DB4879" w:rsidRPr="007C0AD7" w:rsidRDefault="00DB4879" w:rsidP="00DB4879">
            <w:pPr>
              <w:pStyle w:val="PL"/>
              <w:rPr>
                <w:color w:val="D4D4D4"/>
              </w:rPr>
            </w:pPr>
          </w:p>
          <w:p w14:paraId="4095F9C3" w14:textId="77777777" w:rsidR="00DB4879" w:rsidRDefault="00DB4879" w:rsidP="00DB4879">
            <w:pPr>
              <w:pStyle w:val="PL"/>
            </w:pPr>
            <w:r>
              <w:t xml:space="preserve">    </w:t>
            </w:r>
            <w:proofErr w:type="spellStart"/>
            <w:r>
              <w:t>MediaStreamingAccess</w:t>
            </w:r>
            <w:proofErr w:type="spellEnd"/>
            <w:r>
              <w:t>:</w:t>
            </w:r>
          </w:p>
          <w:p w14:paraId="549B874E" w14:textId="77777777" w:rsidR="00DB4879" w:rsidRDefault="00DB4879" w:rsidP="00DB4879">
            <w:pPr>
              <w:pStyle w:val="PL"/>
            </w:pPr>
            <w:r>
              <w:t xml:space="preserve">      type: object</w:t>
            </w:r>
          </w:p>
          <w:p w14:paraId="6DA29087" w14:textId="77777777" w:rsidR="00DB4879" w:rsidRDefault="00DB4879" w:rsidP="00DB4879">
            <w:pPr>
              <w:pStyle w:val="PL"/>
            </w:pPr>
            <w:r w:rsidRPr="00751F05">
              <w:t xml:space="preserve">      description: Common properties of a single media access by the Media Stream Handler.</w:t>
            </w:r>
          </w:p>
          <w:p w14:paraId="108F790A" w14:textId="77777777" w:rsidR="00DB4879" w:rsidRDefault="00DB4879" w:rsidP="00DB4879">
            <w:pPr>
              <w:pStyle w:val="PL"/>
            </w:pPr>
            <w:r>
              <w:t xml:space="preserve">      required:</w:t>
            </w:r>
          </w:p>
          <w:p w14:paraId="6B2340FC" w14:textId="77777777" w:rsidR="00DB4879" w:rsidRDefault="00DB4879" w:rsidP="00DB4879">
            <w:pPr>
              <w:pStyle w:val="PL"/>
            </w:pPr>
            <w:r>
              <w:t xml:space="preserve">        - </w:t>
            </w:r>
            <w:proofErr w:type="spellStart"/>
            <w:r>
              <w:t>mediaStreamHandlerEndpointAddress</w:t>
            </w:r>
            <w:proofErr w:type="spellEnd"/>
          </w:p>
          <w:p w14:paraId="4280E0E8" w14:textId="77777777" w:rsidR="00DB4879" w:rsidRDefault="00DB4879" w:rsidP="00DB4879">
            <w:pPr>
              <w:pStyle w:val="PL"/>
            </w:pPr>
            <w:r>
              <w:t xml:space="preserve">        - </w:t>
            </w:r>
            <w:proofErr w:type="spellStart"/>
            <w:r>
              <w:t>applicationServerEndpointAddress</w:t>
            </w:r>
            <w:proofErr w:type="spellEnd"/>
          </w:p>
          <w:p w14:paraId="65410AB5" w14:textId="77777777" w:rsidR="00DB4879" w:rsidRDefault="00DB4879" w:rsidP="00DB4879">
            <w:pPr>
              <w:pStyle w:val="PL"/>
            </w:pPr>
            <w:r>
              <w:t xml:space="preserve">        - </w:t>
            </w:r>
            <w:proofErr w:type="spellStart"/>
            <w:r>
              <w:t>requestMessage</w:t>
            </w:r>
            <w:proofErr w:type="spellEnd"/>
          </w:p>
          <w:p w14:paraId="0B44A736" w14:textId="77777777" w:rsidR="00DB4879" w:rsidRDefault="00DB4879" w:rsidP="00DB4879">
            <w:pPr>
              <w:pStyle w:val="PL"/>
            </w:pPr>
            <w:r>
              <w:t xml:space="preserve">        - </w:t>
            </w:r>
            <w:proofErr w:type="spellStart"/>
            <w:r>
              <w:t>responseMessage</w:t>
            </w:r>
            <w:proofErr w:type="spellEnd"/>
          </w:p>
          <w:p w14:paraId="63CF73D8" w14:textId="77777777" w:rsidR="00DB4879" w:rsidRDefault="00DB4879" w:rsidP="00DB4879">
            <w:pPr>
              <w:pStyle w:val="PL"/>
            </w:pPr>
            <w:r>
              <w:t xml:space="preserve">        - </w:t>
            </w:r>
            <w:proofErr w:type="spellStart"/>
            <w:r>
              <w:t>processingLatency</w:t>
            </w:r>
            <w:proofErr w:type="spellEnd"/>
          </w:p>
          <w:p w14:paraId="289C0C46" w14:textId="77777777" w:rsidR="00DB4879" w:rsidRDefault="00DB4879" w:rsidP="00DB4879">
            <w:pPr>
              <w:pStyle w:val="PL"/>
            </w:pPr>
            <w:r>
              <w:t xml:space="preserve">      properties:</w:t>
            </w:r>
          </w:p>
          <w:p w14:paraId="058F9500" w14:textId="77777777" w:rsidR="00DB4879" w:rsidRDefault="00DB4879" w:rsidP="00DB4879">
            <w:pPr>
              <w:pStyle w:val="PL"/>
            </w:pPr>
            <w:r>
              <w:t xml:space="preserve">        </w:t>
            </w:r>
            <w:proofErr w:type="spellStart"/>
            <w:r>
              <w:t>mediaStreamHandlerEndpointAddress</w:t>
            </w:r>
            <w:proofErr w:type="spellEnd"/>
            <w:r>
              <w:t>:</w:t>
            </w:r>
          </w:p>
          <w:p w14:paraId="7053E3FC" w14:textId="77777777" w:rsidR="00DB4879" w:rsidRDefault="00DB4879" w:rsidP="00DB4879">
            <w:pPr>
              <w:pStyle w:val="PL"/>
            </w:pPr>
            <w:r>
              <w:t xml:space="preserve">          $ref: '</w:t>
            </w:r>
            <w:r w:rsidRPr="00975470">
              <w:t>TS26510_CommonData.yaml</w:t>
            </w:r>
            <w:r>
              <w:t>#/components/schemas/</w:t>
            </w:r>
            <w:proofErr w:type="spellStart"/>
            <w:r>
              <w:t>EndpointAddress</w:t>
            </w:r>
            <w:proofErr w:type="spellEnd"/>
            <w:r>
              <w:t>'</w:t>
            </w:r>
          </w:p>
          <w:p w14:paraId="5D5E2338" w14:textId="77777777" w:rsidR="00DB4879" w:rsidRDefault="00DB4879" w:rsidP="00DB4879">
            <w:pPr>
              <w:pStyle w:val="PL"/>
            </w:pPr>
            <w:r>
              <w:t xml:space="preserve">        </w:t>
            </w:r>
            <w:proofErr w:type="spellStart"/>
            <w:r>
              <w:t>applicationServerEndpointAddress</w:t>
            </w:r>
            <w:proofErr w:type="spellEnd"/>
            <w:r>
              <w:t>:</w:t>
            </w:r>
          </w:p>
          <w:p w14:paraId="7F7A121A" w14:textId="77777777" w:rsidR="00DB4879" w:rsidRDefault="00DB4879" w:rsidP="00DB4879">
            <w:pPr>
              <w:pStyle w:val="PL"/>
            </w:pPr>
            <w:r>
              <w:t xml:space="preserve">          $ref: '</w:t>
            </w:r>
            <w:r w:rsidRPr="00975470">
              <w:t>TS26510_CommonData.yaml</w:t>
            </w:r>
            <w:r>
              <w:t>#/components/schemas/</w:t>
            </w:r>
            <w:proofErr w:type="spellStart"/>
            <w:r>
              <w:t>EndpointAddress</w:t>
            </w:r>
            <w:proofErr w:type="spellEnd"/>
            <w:r>
              <w:t>'</w:t>
            </w:r>
          </w:p>
          <w:p w14:paraId="09156BD4" w14:textId="77777777" w:rsidR="00DB4879" w:rsidRDefault="00DB4879" w:rsidP="00DB4879">
            <w:pPr>
              <w:pStyle w:val="PL"/>
            </w:pPr>
            <w:r>
              <w:t xml:space="preserve">        </w:t>
            </w:r>
            <w:proofErr w:type="spellStart"/>
            <w:r>
              <w:t>requestMessage</w:t>
            </w:r>
            <w:proofErr w:type="spellEnd"/>
            <w:r>
              <w:t>:</w:t>
            </w:r>
          </w:p>
          <w:p w14:paraId="15D66B93" w14:textId="77777777" w:rsidR="00DB4879" w:rsidRDefault="00DB4879" w:rsidP="00DB4879">
            <w:pPr>
              <w:pStyle w:val="PL"/>
            </w:pPr>
            <w:r>
              <w:t xml:space="preserve">          type: object</w:t>
            </w:r>
          </w:p>
          <w:p w14:paraId="5DE9ABC9" w14:textId="77777777" w:rsidR="00DB4879" w:rsidRDefault="00DB4879" w:rsidP="00DB4879">
            <w:pPr>
              <w:pStyle w:val="PL"/>
            </w:pPr>
            <w:r>
              <w:t xml:space="preserve">          required:</w:t>
            </w:r>
          </w:p>
          <w:p w14:paraId="68701F80" w14:textId="77777777" w:rsidR="00DB4879" w:rsidRDefault="00DB4879" w:rsidP="00DB4879">
            <w:pPr>
              <w:pStyle w:val="PL"/>
            </w:pPr>
            <w:r>
              <w:t xml:space="preserve">            - method</w:t>
            </w:r>
          </w:p>
          <w:p w14:paraId="30755767" w14:textId="77777777" w:rsidR="00DB4879" w:rsidRDefault="00DB4879" w:rsidP="00DB4879">
            <w:pPr>
              <w:pStyle w:val="PL"/>
            </w:pPr>
            <w:r>
              <w:t xml:space="preserve">            - </w:t>
            </w:r>
            <w:proofErr w:type="spellStart"/>
            <w:r>
              <w:t>url</w:t>
            </w:r>
            <w:proofErr w:type="spellEnd"/>
          </w:p>
          <w:p w14:paraId="20A6E575" w14:textId="77777777" w:rsidR="00DB4879" w:rsidRDefault="00DB4879" w:rsidP="00DB4879">
            <w:pPr>
              <w:pStyle w:val="PL"/>
            </w:pPr>
            <w:r>
              <w:t xml:space="preserve">            - </w:t>
            </w:r>
            <w:proofErr w:type="spellStart"/>
            <w:r>
              <w:t>protocolVersion</w:t>
            </w:r>
            <w:proofErr w:type="spellEnd"/>
          </w:p>
          <w:p w14:paraId="3DBD8794" w14:textId="77777777" w:rsidR="00DB4879" w:rsidRDefault="00DB4879" w:rsidP="00DB4879">
            <w:pPr>
              <w:pStyle w:val="PL"/>
            </w:pPr>
            <w:r>
              <w:t xml:space="preserve">            - size</w:t>
            </w:r>
          </w:p>
          <w:p w14:paraId="2B071CF2" w14:textId="77777777" w:rsidR="00DB4879" w:rsidRDefault="00DB4879" w:rsidP="00DB4879">
            <w:pPr>
              <w:pStyle w:val="PL"/>
            </w:pPr>
            <w:r>
              <w:t xml:space="preserve">            - </w:t>
            </w:r>
            <w:proofErr w:type="spellStart"/>
            <w:r>
              <w:t>bodySize</w:t>
            </w:r>
            <w:proofErr w:type="spellEnd"/>
          </w:p>
          <w:p w14:paraId="4AEE4422" w14:textId="77777777" w:rsidR="00DB4879" w:rsidRDefault="00DB4879" w:rsidP="00DB4879">
            <w:pPr>
              <w:pStyle w:val="PL"/>
            </w:pPr>
            <w:r>
              <w:t xml:space="preserve">          properties:</w:t>
            </w:r>
          </w:p>
          <w:p w14:paraId="31B8AC7C" w14:textId="77777777" w:rsidR="00DB4879" w:rsidRDefault="00DB4879" w:rsidP="00DB4879">
            <w:pPr>
              <w:pStyle w:val="PL"/>
            </w:pPr>
            <w:r>
              <w:t xml:space="preserve">            method:</w:t>
            </w:r>
          </w:p>
          <w:p w14:paraId="14BDEC9D" w14:textId="77777777" w:rsidR="00DB4879" w:rsidRDefault="00DB4879" w:rsidP="00DB4879">
            <w:pPr>
              <w:pStyle w:val="PL"/>
            </w:pPr>
            <w:r>
              <w:t xml:space="preserve">              type: string</w:t>
            </w:r>
          </w:p>
          <w:p w14:paraId="552AF529" w14:textId="77777777" w:rsidR="00DB4879" w:rsidRDefault="00DB4879" w:rsidP="00DB4879">
            <w:pPr>
              <w:pStyle w:val="PL"/>
            </w:pPr>
            <w:r>
              <w:t xml:space="preserve">            url:</w:t>
            </w:r>
          </w:p>
          <w:p w14:paraId="6C0C1396" w14:textId="77777777" w:rsidR="00DB4879" w:rsidRDefault="00DB4879" w:rsidP="00DB4879">
            <w:pPr>
              <w:pStyle w:val="PL"/>
            </w:pPr>
            <w:r>
              <w:t xml:space="preserve">              $ref: '</w:t>
            </w:r>
            <w:r w:rsidRPr="00975470">
              <w:t>TS26510_CommonData.yaml</w:t>
            </w:r>
            <w:r>
              <w:t>#/components/schemas/</w:t>
            </w:r>
            <w:proofErr w:type="spellStart"/>
            <w:r>
              <w:t>AbsoluteUrl</w:t>
            </w:r>
            <w:proofErr w:type="spellEnd"/>
            <w:r>
              <w:t>'</w:t>
            </w:r>
          </w:p>
          <w:p w14:paraId="26585EB3" w14:textId="77777777" w:rsidR="00DB4879" w:rsidRDefault="00DB4879" w:rsidP="00DB4879">
            <w:pPr>
              <w:pStyle w:val="PL"/>
            </w:pPr>
            <w:r>
              <w:t xml:space="preserve">            </w:t>
            </w:r>
            <w:proofErr w:type="spellStart"/>
            <w:r>
              <w:t>protocolVersion</w:t>
            </w:r>
            <w:proofErr w:type="spellEnd"/>
            <w:r>
              <w:t>:</w:t>
            </w:r>
          </w:p>
          <w:p w14:paraId="2735C096" w14:textId="77777777" w:rsidR="00DB4879" w:rsidRDefault="00DB4879" w:rsidP="00DB4879">
            <w:pPr>
              <w:pStyle w:val="PL"/>
            </w:pPr>
            <w:r>
              <w:t xml:space="preserve">              type: string</w:t>
            </w:r>
          </w:p>
          <w:p w14:paraId="5429FFE0" w14:textId="77777777" w:rsidR="00DB4879" w:rsidRDefault="00DB4879" w:rsidP="00DB4879">
            <w:pPr>
              <w:pStyle w:val="PL"/>
            </w:pPr>
            <w:r>
              <w:t xml:space="preserve">            range:</w:t>
            </w:r>
          </w:p>
          <w:p w14:paraId="6A4A15DB" w14:textId="77777777" w:rsidR="00DB4879" w:rsidRDefault="00DB4879" w:rsidP="00DB4879">
            <w:pPr>
              <w:pStyle w:val="PL"/>
            </w:pPr>
            <w:r>
              <w:t xml:space="preserve">              type: string</w:t>
            </w:r>
          </w:p>
          <w:p w14:paraId="37355876" w14:textId="77777777" w:rsidR="00DB4879" w:rsidRDefault="00DB4879" w:rsidP="00DB4879">
            <w:pPr>
              <w:pStyle w:val="PL"/>
            </w:pPr>
            <w:r>
              <w:t xml:space="preserve">            size:</w:t>
            </w:r>
          </w:p>
          <w:p w14:paraId="148F81E8" w14:textId="77777777" w:rsidR="00DB4879" w:rsidRDefault="00DB4879" w:rsidP="00DB4879">
            <w:pPr>
              <w:pStyle w:val="PL"/>
            </w:pPr>
            <w:r>
              <w:t xml:space="preserve">              $ref: 'TS29571_CommonData.yaml#/components/schemas/</w:t>
            </w:r>
            <w:proofErr w:type="spellStart"/>
            <w:r>
              <w:t>Uinteger</w:t>
            </w:r>
            <w:proofErr w:type="spellEnd"/>
            <w:r>
              <w:t>'</w:t>
            </w:r>
          </w:p>
          <w:p w14:paraId="60776F5B" w14:textId="77777777" w:rsidR="00DB4879" w:rsidRDefault="00DB4879" w:rsidP="00DB4879">
            <w:pPr>
              <w:pStyle w:val="PL"/>
            </w:pPr>
            <w:r>
              <w:t xml:space="preserve">            </w:t>
            </w:r>
            <w:proofErr w:type="spellStart"/>
            <w:r>
              <w:t>bodySize</w:t>
            </w:r>
            <w:proofErr w:type="spellEnd"/>
            <w:r>
              <w:t>:</w:t>
            </w:r>
          </w:p>
          <w:p w14:paraId="60F7DA3C" w14:textId="77777777" w:rsidR="00DB4879" w:rsidRDefault="00DB4879" w:rsidP="00DB4879">
            <w:pPr>
              <w:pStyle w:val="PL"/>
            </w:pPr>
            <w:r>
              <w:t xml:space="preserve">              $ref: 'TS29571_CommonData.yaml#/components/schemas/</w:t>
            </w:r>
            <w:proofErr w:type="spellStart"/>
            <w:r>
              <w:t>Uinteger</w:t>
            </w:r>
            <w:proofErr w:type="spellEnd"/>
            <w:r>
              <w:t>'</w:t>
            </w:r>
          </w:p>
          <w:p w14:paraId="1F7C2A62" w14:textId="77777777" w:rsidR="00DB4879" w:rsidRDefault="00DB4879" w:rsidP="00DB4879">
            <w:pPr>
              <w:pStyle w:val="PL"/>
            </w:pPr>
            <w:r>
              <w:t xml:space="preserve">            </w:t>
            </w:r>
            <w:proofErr w:type="spellStart"/>
            <w:r>
              <w:t>contentType</w:t>
            </w:r>
            <w:proofErr w:type="spellEnd"/>
            <w:r>
              <w:t>:</w:t>
            </w:r>
          </w:p>
          <w:p w14:paraId="7972AB5E" w14:textId="77777777" w:rsidR="00DB4879" w:rsidRDefault="00DB4879" w:rsidP="00DB4879">
            <w:pPr>
              <w:pStyle w:val="PL"/>
            </w:pPr>
            <w:r>
              <w:t xml:space="preserve">              type: string</w:t>
            </w:r>
          </w:p>
          <w:p w14:paraId="3F253713" w14:textId="77777777" w:rsidR="00DB4879" w:rsidRDefault="00DB4879" w:rsidP="00DB4879">
            <w:pPr>
              <w:pStyle w:val="PL"/>
            </w:pPr>
            <w:r>
              <w:t xml:space="preserve">            </w:t>
            </w:r>
            <w:proofErr w:type="spellStart"/>
            <w:r>
              <w:t>userAgent</w:t>
            </w:r>
            <w:proofErr w:type="spellEnd"/>
            <w:r>
              <w:t>:</w:t>
            </w:r>
          </w:p>
          <w:p w14:paraId="11BEAC8C" w14:textId="77777777" w:rsidR="00DB4879" w:rsidRDefault="00DB4879" w:rsidP="00DB4879">
            <w:pPr>
              <w:pStyle w:val="PL"/>
            </w:pPr>
            <w:r>
              <w:t xml:space="preserve">              type: string</w:t>
            </w:r>
          </w:p>
          <w:p w14:paraId="5AEE25C3" w14:textId="77777777" w:rsidR="00DB4879" w:rsidRDefault="00DB4879" w:rsidP="00DB4879">
            <w:pPr>
              <w:pStyle w:val="PL"/>
            </w:pPr>
            <w:r>
              <w:t xml:space="preserve">            </w:t>
            </w:r>
            <w:proofErr w:type="spellStart"/>
            <w:r>
              <w:t>userIdentity</w:t>
            </w:r>
            <w:proofErr w:type="spellEnd"/>
            <w:r>
              <w:t>:</w:t>
            </w:r>
          </w:p>
          <w:p w14:paraId="7D2B9ECD" w14:textId="77777777" w:rsidR="00DB4879" w:rsidRDefault="00DB4879" w:rsidP="00DB4879">
            <w:pPr>
              <w:pStyle w:val="PL"/>
            </w:pPr>
            <w:r>
              <w:t xml:space="preserve">              type: string</w:t>
            </w:r>
          </w:p>
          <w:p w14:paraId="0D780D12" w14:textId="77777777" w:rsidR="00DB4879" w:rsidRDefault="00DB4879" w:rsidP="00DB4879">
            <w:pPr>
              <w:pStyle w:val="PL"/>
            </w:pPr>
            <w:r>
              <w:t xml:space="preserve">            </w:t>
            </w:r>
            <w:proofErr w:type="spellStart"/>
            <w:r>
              <w:t>referer</w:t>
            </w:r>
            <w:proofErr w:type="spellEnd"/>
            <w:r>
              <w:t>:</w:t>
            </w:r>
          </w:p>
          <w:p w14:paraId="519A22E9" w14:textId="77777777" w:rsidR="00DB4879" w:rsidRDefault="00DB4879" w:rsidP="00DB4879">
            <w:pPr>
              <w:pStyle w:val="PL"/>
            </w:pPr>
            <w:r>
              <w:t xml:space="preserve">              $ref: '</w:t>
            </w:r>
            <w:r w:rsidRPr="00975470">
              <w:t>TS26510_CommonData.yaml</w:t>
            </w:r>
            <w:r>
              <w:t>#/components/schemas/</w:t>
            </w:r>
            <w:proofErr w:type="spellStart"/>
            <w:r>
              <w:t>AbsoluteUrl</w:t>
            </w:r>
            <w:proofErr w:type="spellEnd"/>
            <w:r>
              <w:t>'</w:t>
            </w:r>
          </w:p>
          <w:p w14:paraId="213A2767" w14:textId="77777777" w:rsidR="00DB4879" w:rsidRDefault="00DB4879" w:rsidP="00DB4879">
            <w:pPr>
              <w:pStyle w:val="PL"/>
            </w:pPr>
            <w:r>
              <w:t xml:space="preserve">        </w:t>
            </w:r>
            <w:proofErr w:type="spellStart"/>
            <w:r>
              <w:t>cacheStatus</w:t>
            </w:r>
            <w:proofErr w:type="spellEnd"/>
            <w:r>
              <w:t>:</w:t>
            </w:r>
          </w:p>
          <w:p w14:paraId="4F065D54" w14:textId="77777777" w:rsidR="00DB4879" w:rsidRDefault="00DB4879" w:rsidP="00DB4879">
            <w:pPr>
              <w:pStyle w:val="PL"/>
            </w:pPr>
            <w:r>
              <w:t xml:space="preserve">          $ref: '#/components/schemas/</w:t>
            </w:r>
            <w:proofErr w:type="spellStart"/>
            <w:r>
              <w:t>CacheStatus</w:t>
            </w:r>
            <w:proofErr w:type="spellEnd"/>
            <w:r>
              <w:t>'</w:t>
            </w:r>
          </w:p>
          <w:p w14:paraId="42374139" w14:textId="77777777" w:rsidR="00DB4879" w:rsidRDefault="00DB4879" w:rsidP="00DB4879">
            <w:pPr>
              <w:pStyle w:val="PL"/>
            </w:pPr>
            <w:r>
              <w:t xml:space="preserve">        </w:t>
            </w:r>
            <w:proofErr w:type="spellStart"/>
            <w:r>
              <w:t>responseMessage</w:t>
            </w:r>
            <w:proofErr w:type="spellEnd"/>
            <w:r>
              <w:t>:</w:t>
            </w:r>
          </w:p>
          <w:p w14:paraId="5CCDFC26" w14:textId="77777777" w:rsidR="00DB4879" w:rsidRDefault="00DB4879" w:rsidP="00DB4879">
            <w:pPr>
              <w:pStyle w:val="PL"/>
            </w:pPr>
            <w:r>
              <w:t xml:space="preserve">          type: object</w:t>
            </w:r>
          </w:p>
          <w:p w14:paraId="654F32D7" w14:textId="77777777" w:rsidR="00DB4879" w:rsidRDefault="00DB4879" w:rsidP="00DB4879">
            <w:pPr>
              <w:pStyle w:val="PL"/>
            </w:pPr>
            <w:r>
              <w:t xml:space="preserve">          required:</w:t>
            </w:r>
          </w:p>
          <w:p w14:paraId="2A5E57AB" w14:textId="77777777" w:rsidR="00DB4879" w:rsidRDefault="00DB4879" w:rsidP="00DB4879">
            <w:pPr>
              <w:pStyle w:val="PL"/>
            </w:pPr>
            <w:r>
              <w:t xml:space="preserve">            - </w:t>
            </w:r>
            <w:proofErr w:type="spellStart"/>
            <w:r>
              <w:t>responseCode</w:t>
            </w:r>
            <w:proofErr w:type="spellEnd"/>
          </w:p>
          <w:p w14:paraId="005614BD" w14:textId="77777777" w:rsidR="00DB4879" w:rsidRDefault="00DB4879" w:rsidP="00DB4879">
            <w:pPr>
              <w:pStyle w:val="PL"/>
            </w:pPr>
            <w:r>
              <w:t xml:space="preserve">            - size</w:t>
            </w:r>
          </w:p>
          <w:p w14:paraId="0166536E" w14:textId="77777777" w:rsidR="00DB4879" w:rsidRDefault="00DB4879" w:rsidP="00DB4879">
            <w:pPr>
              <w:pStyle w:val="PL"/>
            </w:pPr>
            <w:r>
              <w:t xml:space="preserve">            - </w:t>
            </w:r>
            <w:proofErr w:type="spellStart"/>
            <w:r>
              <w:t>bodySize</w:t>
            </w:r>
            <w:proofErr w:type="spellEnd"/>
          </w:p>
          <w:p w14:paraId="4D9B625A" w14:textId="77777777" w:rsidR="00DB4879" w:rsidRDefault="00DB4879" w:rsidP="00DB4879">
            <w:pPr>
              <w:pStyle w:val="PL"/>
            </w:pPr>
            <w:r>
              <w:t xml:space="preserve">          properties:</w:t>
            </w:r>
          </w:p>
          <w:p w14:paraId="5D18F22B" w14:textId="77777777" w:rsidR="00DB4879" w:rsidRDefault="00DB4879" w:rsidP="00DB4879">
            <w:pPr>
              <w:pStyle w:val="PL"/>
            </w:pPr>
            <w:r>
              <w:t xml:space="preserve">            </w:t>
            </w:r>
            <w:proofErr w:type="spellStart"/>
            <w:r>
              <w:t>responseCode</w:t>
            </w:r>
            <w:proofErr w:type="spellEnd"/>
            <w:r>
              <w:t>:</w:t>
            </w:r>
          </w:p>
          <w:p w14:paraId="210F481F" w14:textId="77777777" w:rsidR="00DB4879" w:rsidRDefault="00DB4879" w:rsidP="00DB4879">
            <w:pPr>
              <w:pStyle w:val="PL"/>
            </w:pPr>
            <w:r>
              <w:t xml:space="preserve">              $ref: 'TS29571_CommonData.yaml#/components/schemas/</w:t>
            </w:r>
            <w:proofErr w:type="spellStart"/>
            <w:r>
              <w:t>Uinteger</w:t>
            </w:r>
            <w:proofErr w:type="spellEnd"/>
            <w:r>
              <w:t>'</w:t>
            </w:r>
          </w:p>
          <w:p w14:paraId="624E8156" w14:textId="77777777" w:rsidR="00DB4879" w:rsidRDefault="00DB4879" w:rsidP="00DB4879">
            <w:pPr>
              <w:pStyle w:val="PL"/>
            </w:pPr>
            <w:r>
              <w:t xml:space="preserve">            size:</w:t>
            </w:r>
          </w:p>
          <w:p w14:paraId="78C4A34B" w14:textId="77777777" w:rsidR="00DB4879" w:rsidRDefault="00DB4879" w:rsidP="00DB4879">
            <w:pPr>
              <w:pStyle w:val="PL"/>
            </w:pPr>
            <w:r>
              <w:t xml:space="preserve">              $ref: 'TS29571_CommonData.yaml#/components/schemas/</w:t>
            </w:r>
            <w:proofErr w:type="spellStart"/>
            <w:r>
              <w:t>Uinteger</w:t>
            </w:r>
            <w:proofErr w:type="spellEnd"/>
            <w:r>
              <w:t>'</w:t>
            </w:r>
          </w:p>
          <w:p w14:paraId="2AB97965" w14:textId="77777777" w:rsidR="00DB4879" w:rsidRDefault="00DB4879" w:rsidP="00DB4879">
            <w:pPr>
              <w:pStyle w:val="PL"/>
            </w:pPr>
            <w:r>
              <w:t xml:space="preserve">            </w:t>
            </w:r>
            <w:proofErr w:type="spellStart"/>
            <w:r>
              <w:t>bodySize</w:t>
            </w:r>
            <w:proofErr w:type="spellEnd"/>
            <w:r>
              <w:t>:</w:t>
            </w:r>
          </w:p>
          <w:p w14:paraId="2872E8FE" w14:textId="77777777" w:rsidR="00DB4879" w:rsidRDefault="00DB4879" w:rsidP="00DB4879">
            <w:pPr>
              <w:pStyle w:val="PL"/>
            </w:pPr>
            <w:r>
              <w:t xml:space="preserve">              $ref: 'TS29571_CommonData.yaml#/components/schemas/</w:t>
            </w:r>
            <w:proofErr w:type="spellStart"/>
            <w:r>
              <w:t>Uinteger</w:t>
            </w:r>
            <w:proofErr w:type="spellEnd"/>
            <w:r>
              <w:t>'</w:t>
            </w:r>
          </w:p>
          <w:p w14:paraId="5B610ED2" w14:textId="77777777" w:rsidR="00DB4879" w:rsidRDefault="00DB4879" w:rsidP="00DB4879">
            <w:pPr>
              <w:pStyle w:val="PL"/>
            </w:pPr>
            <w:r>
              <w:t xml:space="preserve">            </w:t>
            </w:r>
            <w:proofErr w:type="spellStart"/>
            <w:r>
              <w:t>contentType</w:t>
            </w:r>
            <w:proofErr w:type="spellEnd"/>
            <w:r>
              <w:t>:</w:t>
            </w:r>
          </w:p>
          <w:p w14:paraId="3582711F" w14:textId="77777777" w:rsidR="00DB4879" w:rsidRDefault="00DB4879" w:rsidP="00DB4879">
            <w:pPr>
              <w:pStyle w:val="PL"/>
            </w:pPr>
            <w:r>
              <w:t xml:space="preserve">              type: string</w:t>
            </w:r>
          </w:p>
          <w:p w14:paraId="683A7C24" w14:textId="77777777" w:rsidR="00DB4879" w:rsidRDefault="00DB4879" w:rsidP="00DB4879">
            <w:pPr>
              <w:pStyle w:val="PL"/>
            </w:pPr>
            <w:r>
              <w:t xml:space="preserve">        </w:t>
            </w:r>
            <w:proofErr w:type="spellStart"/>
            <w:r>
              <w:t>processingLatency</w:t>
            </w:r>
            <w:proofErr w:type="spellEnd"/>
            <w:r>
              <w:t>:</w:t>
            </w:r>
          </w:p>
          <w:p w14:paraId="26B94EAA" w14:textId="77777777" w:rsidR="00DB4879" w:rsidRDefault="00DB4879" w:rsidP="00DB4879">
            <w:pPr>
              <w:pStyle w:val="PL"/>
            </w:pPr>
            <w:r>
              <w:t xml:space="preserve">          $ref: 'TS29571_CommonData.yaml#/components/schemas/Float'</w:t>
            </w:r>
          </w:p>
          <w:p w14:paraId="2E0BA494" w14:textId="77777777" w:rsidR="00DB4879" w:rsidRDefault="00DB4879" w:rsidP="00DB4879">
            <w:pPr>
              <w:pStyle w:val="PL"/>
            </w:pPr>
            <w:r>
              <w:t xml:space="preserve">        </w:t>
            </w:r>
            <w:proofErr w:type="spellStart"/>
            <w:r>
              <w:t>connectionMetrics</w:t>
            </w:r>
            <w:proofErr w:type="spellEnd"/>
            <w:r>
              <w:t>:</w:t>
            </w:r>
          </w:p>
          <w:p w14:paraId="0FB58CEC" w14:textId="77777777" w:rsidR="00DB4879" w:rsidRDefault="00DB4879" w:rsidP="00DB4879">
            <w:pPr>
              <w:pStyle w:val="PL"/>
            </w:pPr>
            <w:r>
              <w:t xml:space="preserve">          type: object</w:t>
            </w:r>
          </w:p>
          <w:p w14:paraId="42EBF454" w14:textId="77777777" w:rsidR="00DB4879" w:rsidRDefault="00DB4879" w:rsidP="00DB4879">
            <w:pPr>
              <w:pStyle w:val="PL"/>
            </w:pPr>
            <w:r>
              <w:t xml:space="preserve">          required:</w:t>
            </w:r>
          </w:p>
          <w:p w14:paraId="71091600" w14:textId="77777777" w:rsidR="00DB4879" w:rsidRDefault="00DB4879" w:rsidP="00DB4879">
            <w:pPr>
              <w:pStyle w:val="PL"/>
            </w:pPr>
            <w:r>
              <w:t xml:space="preserve">            - </w:t>
            </w:r>
            <w:proofErr w:type="spellStart"/>
            <w:r>
              <w:t>meanNetworkRoundTripTime</w:t>
            </w:r>
            <w:proofErr w:type="spellEnd"/>
          </w:p>
          <w:p w14:paraId="049DF5E4" w14:textId="77777777" w:rsidR="00DB4879" w:rsidRDefault="00DB4879" w:rsidP="00DB4879">
            <w:pPr>
              <w:pStyle w:val="PL"/>
            </w:pPr>
            <w:r>
              <w:t xml:space="preserve">            - </w:t>
            </w:r>
            <w:proofErr w:type="spellStart"/>
            <w:r>
              <w:t>networkRoundTripTimeVariation</w:t>
            </w:r>
            <w:proofErr w:type="spellEnd"/>
          </w:p>
          <w:p w14:paraId="3AEED0EB" w14:textId="77777777" w:rsidR="00DB4879" w:rsidRDefault="00DB4879" w:rsidP="00DB4879">
            <w:pPr>
              <w:pStyle w:val="PL"/>
            </w:pPr>
            <w:r>
              <w:t xml:space="preserve">            - </w:t>
            </w:r>
            <w:proofErr w:type="spellStart"/>
            <w:r>
              <w:t>congestionWindowSize</w:t>
            </w:r>
            <w:proofErr w:type="spellEnd"/>
          </w:p>
          <w:p w14:paraId="76D19DD6" w14:textId="77777777" w:rsidR="00DB4879" w:rsidRDefault="00DB4879" w:rsidP="00DB4879">
            <w:pPr>
              <w:pStyle w:val="PL"/>
            </w:pPr>
            <w:r>
              <w:t xml:space="preserve">          properties:</w:t>
            </w:r>
          </w:p>
          <w:p w14:paraId="62A10C1B" w14:textId="77777777" w:rsidR="00DB4879" w:rsidRDefault="00DB4879" w:rsidP="00DB4879">
            <w:pPr>
              <w:pStyle w:val="PL"/>
            </w:pPr>
            <w:r>
              <w:t xml:space="preserve">            </w:t>
            </w:r>
            <w:proofErr w:type="spellStart"/>
            <w:r>
              <w:t>meanNetworkRoundTripTime</w:t>
            </w:r>
            <w:proofErr w:type="spellEnd"/>
            <w:r>
              <w:t>:</w:t>
            </w:r>
          </w:p>
          <w:p w14:paraId="575A6144" w14:textId="77777777" w:rsidR="00DB4879" w:rsidRDefault="00DB4879" w:rsidP="00DB4879">
            <w:pPr>
              <w:pStyle w:val="PL"/>
            </w:pPr>
            <w:r>
              <w:t xml:space="preserve">              $ref: 'TS29571_CommonData.yaml#/components/schemas/Float'</w:t>
            </w:r>
          </w:p>
          <w:p w14:paraId="41525867" w14:textId="77777777" w:rsidR="00DB4879" w:rsidRDefault="00DB4879" w:rsidP="00DB4879">
            <w:pPr>
              <w:pStyle w:val="PL"/>
            </w:pPr>
            <w:r>
              <w:t xml:space="preserve">            </w:t>
            </w:r>
            <w:proofErr w:type="spellStart"/>
            <w:r>
              <w:t>networkRoundTripTimeVariation</w:t>
            </w:r>
            <w:proofErr w:type="spellEnd"/>
            <w:r>
              <w:t>:</w:t>
            </w:r>
          </w:p>
          <w:p w14:paraId="0F163413" w14:textId="77777777" w:rsidR="00DB4879" w:rsidRDefault="00DB4879" w:rsidP="00DB4879">
            <w:pPr>
              <w:pStyle w:val="PL"/>
            </w:pPr>
            <w:r>
              <w:t xml:space="preserve">              $ref: 'TS29571_CommonData.yaml#/components/schemas/Float'</w:t>
            </w:r>
          </w:p>
          <w:p w14:paraId="61D86968" w14:textId="77777777" w:rsidR="00DB4879" w:rsidRDefault="00DB4879" w:rsidP="00DB4879">
            <w:pPr>
              <w:pStyle w:val="PL"/>
            </w:pPr>
            <w:r>
              <w:t xml:space="preserve">            </w:t>
            </w:r>
            <w:proofErr w:type="spellStart"/>
            <w:r>
              <w:t>congestionWindowSize</w:t>
            </w:r>
            <w:proofErr w:type="spellEnd"/>
            <w:r>
              <w:t>:</w:t>
            </w:r>
          </w:p>
          <w:p w14:paraId="4650B6F0" w14:textId="77777777" w:rsidR="00DB4879" w:rsidRDefault="00DB4879" w:rsidP="00DB4879">
            <w:pPr>
              <w:pStyle w:val="PL"/>
            </w:pPr>
            <w:r>
              <w:t xml:space="preserve">              $ref: 'TS29571_CommonData.yaml#/components/schemas/</w:t>
            </w:r>
            <w:proofErr w:type="spellStart"/>
            <w:r>
              <w:t>Uinteger</w:t>
            </w:r>
            <w:proofErr w:type="spellEnd"/>
            <w:r>
              <w:t>'</w:t>
            </w:r>
          </w:p>
          <w:p w14:paraId="2186EE34" w14:textId="77777777" w:rsidR="00DB4879" w:rsidRDefault="00DB4879" w:rsidP="00DB4879">
            <w:pPr>
              <w:pStyle w:val="PL"/>
              <w:rPr>
                <w:color w:val="D4D4D4"/>
              </w:rPr>
            </w:pPr>
          </w:p>
          <w:p w14:paraId="506D12A3" w14:textId="77777777" w:rsidR="00DB4879" w:rsidRDefault="00DB4879" w:rsidP="00DB4879">
            <w:pPr>
              <w:pStyle w:val="PL"/>
            </w:pPr>
            <w:r>
              <w:t xml:space="preserve">    </w:t>
            </w:r>
            <w:proofErr w:type="spellStart"/>
            <w:r>
              <w:t>NetworkAssistanceInvocation</w:t>
            </w:r>
            <w:proofErr w:type="spellEnd"/>
            <w:r>
              <w:t>:</w:t>
            </w:r>
          </w:p>
          <w:p w14:paraId="0370D794" w14:textId="77777777" w:rsidR="00DB4879" w:rsidRDefault="00DB4879" w:rsidP="00DB4879">
            <w:pPr>
              <w:pStyle w:val="PL"/>
            </w:pPr>
            <w:r>
              <w:t xml:space="preserve">      description: </w:t>
            </w:r>
            <w:r w:rsidRPr="00751F05">
              <w:t>Common properties of a single</w:t>
            </w:r>
            <w:r>
              <w:t xml:space="preserve"> Network Assistance invocation.</w:t>
            </w:r>
          </w:p>
          <w:p w14:paraId="1B0AEC82" w14:textId="77777777" w:rsidR="00DB4879" w:rsidRDefault="00DB4879" w:rsidP="00DB4879">
            <w:pPr>
              <w:pStyle w:val="PL"/>
            </w:pPr>
            <w:r>
              <w:t xml:space="preserve">      type: object</w:t>
            </w:r>
          </w:p>
          <w:p w14:paraId="0D20035B" w14:textId="77777777" w:rsidR="00DB4879" w:rsidRDefault="00DB4879" w:rsidP="00DB4879">
            <w:pPr>
              <w:pStyle w:val="PL"/>
            </w:pPr>
            <w:r>
              <w:t xml:space="preserve">      properties:</w:t>
            </w:r>
          </w:p>
          <w:p w14:paraId="202D8284" w14:textId="77777777" w:rsidR="00DB4879" w:rsidRDefault="00DB4879" w:rsidP="00DB4879">
            <w:pPr>
              <w:pStyle w:val="PL"/>
            </w:pPr>
            <w:r>
              <w:t xml:space="preserve">        </w:t>
            </w:r>
            <w:proofErr w:type="spellStart"/>
            <w:r>
              <w:t>policyTemplateId</w:t>
            </w:r>
            <w:proofErr w:type="spellEnd"/>
            <w:r>
              <w:t>:</w:t>
            </w:r>
          </w:p>
          <w:p w14:paraId="0CF4CE3C" w14:textId="77777777" w:rsidR="00DB4879" w:rsidRDefault="00DB4879" w:rsidP="00DB4879">
            <w:pPr>
              <w:pStyle w:val="PL"/>
            </w:pPr>
            <w:r>
              <w:t xml:space="preserve">          $ref: '</w:t>
            </w:r>
            <w:r w:rsidRPr="00975470">
              <w:t>TS26510_CommonData.yaml</w:t>
            </w:r>
            <w:r>
              <w:t>#/components/schemas/</w:t>
            </w:r>
            <w:proofErr w:type="spellStart"/>
            <w:r>
              <w:t>ResourceId</w:t>
            </w:r>
            <w:proofErr w:type="spellEnd"/>
            <w:r>
              <w:t>'</w:t>
            </w:r>
          </w:p>
          <w:p w14:paraId="269883D4" w14:textId="77777777" w:rsidR="00DB4879" w:rsidRDefault="00DB4879" w:rsidP="00DB4879">
            <w:pPr>
              <w:pStyle w:val="PL"/>
            </w:pPr>
            <w:r>
              <w:t xml:space="preserve">        </w:t>
            </w:r>
            <w:proofErr w:type="spellStart"/>
            <w:r>
              <w:t>applicationFlowDescriptions</w:t>
            </w:r>
            <w:proofErr w:type="spellEnd"/>
            <w:r>
              <w:t>:</w:t>
            </w:r>
          </w:p>
          <w:p w14:paraId="4406200D" w14:textId="77777777" w:rsidR="00DB4879" w:rsidRDefault="00DB4879" w:rsidP="00DB4879">
            <w:pPr>
              <w:pStyle w:val="PL"/>
            </w:pPr>
            <w:r>
              <w:t xml:space="preserve">          type: array</w:t>
            </w:r>
          </w:p>
          <w:p w14:paraId="3A0869DD" w14:textId="77777777" w:rsidR="00DB4879" w:rsidRDefault="00DB4879" w:rsidP="00DB4879">
            <w:pPr>
              <w:pStyle w:val="PL"/>
            </w:pPr>
            <w:r>
              <w:t xml:space="preserve">          </w:t>
            </w:r>
            <w:proofErr w:type="spellStart"/>
            <w:r>
              <w:t>minItems</w:t>
            </w:r>
            <w:proofErr w:type="spellEnd"/>
            <w:r>
              <w:t>: 1</w:t>
            </w:r>
          </w:p>
          <w:p w14:paraId="6FD226A3" w14:textId="77777777" w:rsidR="00DB4879" w:rsidRDefault="00DB4879" w:rsidP="00DB4879">
            <w:pPr>
              <w:pStyle w:val="PL"/>
            </w:pPr>
            <w:r>
              <w:t xml:space="preserve">          items:</w:t>
            </w:r>
          </w:p>
          <w:p w14:paraId="6C2135DF" w14:textId="6C6FD65A" w:rsidR="00DB4879" w:rsidRDefault="00DB4879" w:rsidP="00DB4879">
            <w:pPr>
              <w:pStyle w:val="PL"/>
            </w:pPr>
            <w:r>
              <w:t xml:space="preserve">            $ref: '</w:t>
            </w:r>
            <w:r w:rsidR="00325C67" w:rsidRPr="00325C67">
              <w:t>TS26510_CommonData.yaml</w:t>
            </w:r>
            <w:r>
              <w:t>#/components/schemas/ApplicationFlowDescription'</w:t>
            </w:r>
          </w:p>
          <w:p w14:paraId="511C9330" w14:textId="77777777" w:rsidR="00DB4879" w:rsidRDefault="00DB4879" w:rsidP="00DB4879">
            <w:pPr>
              <w:pStyle w:val="PL"/>
            </w:pPr>
            <w:r>
              <w:t xml:space="preserve">        </w:t>
            </w:r>
            <w:proofErr w:type="spellStart"/>
            <w:r>
              <w:t>requestedQoS</w:t>
            </w:r>
            <w:proofErr w:type="spellEnd"/>
            <w:r>
              <w:t>:</w:t>
            </w:r>
          </w:p>
          <w:p w14:paraId="504776EC" w14:textId="77777777" w:rsidR="00DB4879" w:rsidRDefault="00DB4879" w:rsidP="00DB4879">
            <w:pPr>
              <w:pStyle w:val="PL"/>
            </w:pPr>
            <w:r>
              <w:t xml:space="preserve">          $ref: '</w:t>
            </w:r>
            <w:r w:rsidRPr="00975470">
              <w:t>TS26510_CommonData.yaml</w:t>
            </w:r>
            <w:r>
              <w:t>#/components/schemas/UnidirectionalQoSSpecification'</w:t>
            </w:r>
          </w:p>
          <w:p w14:paraId="60AA1772" w14:textId="77777777" w:rsidR="00DB4879" w:rsidRDefault="00DB4879" w:rsidP="00DB4879">
            <w:pPr>
              <w:pStyle w:val="PL"/>
            </w:pPr>
            <w:r>
              <w:t xml:space="preserve">        # The network QoS parameters (if any) requested by the Media Session Handler.</w:t>
            </w:r>
          </w:p>
          <w:p w14:paraId="785256D7" w14:textId="77777777" w:rsidR="00DB4879" w:rsidRDefault="00DB4879" w:rsidP="00DB4879">
            <w:pPr>
              <w:pStyle w:val="PL"/>
            </w:pPr>
            <w:r>
              <w:t xml:space="preserve">        </w:t>
            </w:r>
            <w:proofErr w:type="spellStart"/>
            <w:r>
              <w:t>recommendedQoS</w:t>
            </w:r>
            <w:proofErr w:type="spellEnd"/>
            <w:r>
              <w:t>:</w:t>
            </w:r>
          </w:p>
          <w:p w14:paraId="09DA5B90" w14:textId="77777777" w:rsidR="00DB4879" w:rsidRDefault="00DB4879" w:rsidP="00DB4879">
            <w:pPr>
              <w:pStyle w:val="PL"/>
            </w:pPr>
            <w:r>
              <w:t xml:space="preserve">          type: object</w:t>
            </w:r>
          </w:p>
          <w:p w14:paraId="18F754B1" w14:textId="77777777" w:rsidR="00DB4879" w:rsidRDefault="00DB4879" w:rsidP="00DB4879">
            <w:pPr>
              <w:pStyle w:val="PL"/>
            </w:pPr>
            <w:r>
              <w:t xml:space="preserve">          description: The network QoS parameters (if any) recommended to the Media Session Handler.</w:t>
            </w:r>
          </w:p>
          <w:p w14:paraId="6378D8AD" w14:textId="77777777" w:rsidR="00DB4879" w:rsidRDefault="00DB4879" w:rsidP="00DB4879">
            <w:pPr>
              <w:pStyle w:val="PL"/>
            </w:pPr>
            <w:r>
              <w:t xml:space="preserve">          required:</w:t>
            </w:r>
          </w:p>
          <w:p w14:paraId="2E1D3E8A" w14:textId="77777777" w:rsidR="00DB4879" w:rsidRDefault="00DB4879" w:rsidP="00DB4879">
            <w:pPr>
              <w:pStyle w:val="PL"/>
            </w:pPr>
            <w:r>
              <w:t xml:space="preserve">            - </w:t>
            </w:r>
            <w:proofErr w:type="spellStart"/>
            <w:r>
              <w:t>maximumBitRate</w:t>
            </w:r>
            <w:proofErr w:type="spellEnd"/>
          </w:p>
          <w:p w14:paraId="32F4F7DE" w14:textId="77777777" w:rsidR="00DB4879" w:rsidRDefault="00DB4879" w:rsidP="00DB4879">
            <w:pPr>
              <w:pStyle w:val="PL"/>
            </w:pPr>
            <w:r>
              <w:t xml:space="preserve">            - </w:t>
            </w:r>
            <w:proofErr w:type="spellStart"/>
            <w:r>
              <w:t>minimumBitRate</w:t>
            </w:r>
            <w:proofErr w:type="spellEnd"/>
          </w:p>
          <w:p w14:paraId="7AD5E147" w14:textId="77777777" w:rsidR="00DB4879" w:rsidRDefault="00DB4879" w:rsidP="00DB4879">
            <w:pPr>
              <w:pStyle w:val="PL"/>
            </w:pPr>
            <w:r>
              <w:t xml:space="preserve">          properties:</w:t>
            </w:r>
          </w:p>
          <w:p w14:paraId="7A3054A1" w14:textId="77777777" w:rsidR="00DB4879" w:rsidRDefault="00DB4879" w:rsidP="00DB4879">
            <w:pPr>
              <w:pStyle w:val="PL"/>
            </w:pPr>
            <w:r>
              <w:t xml:space="preserve">            </w:t>
            </w:r>
            <w:proofErr w:type="spellStart"/>
            <w:r>
              <w:t>maximumBitRate</w:t>
            </w:r>
            <w:proofErr w:type="spellEnd"/>
            <w:r>
              <w:t>:</w:t>
            </w:r>
          </w:p>
          <w:p w14:paraId="2B2B9DCC" w14:textId="77777777" w:rsidR="00DB4879" w:rsidRDefault="00DB4879" w:rsidP="00DB4879">
            <w:pPr>
              <w:pStyle w:val="PL"/>
            </w:pPr>
            <w:r>
              <w:t xml:space="preserve">              $ref: 'TS29571_CommonData.yaml#/components/schemas/</w:t>
            </w:r>
            <w:proofErr w:type="spellStart"/>
            <w:r>
              <w:t>BitRate</w:t>
            </w:r>
            <w:proofErr w:type="spellEnd"/>
            <w:r>
              <w:t>'</w:t>
            </w:r>
          </w:p>
          <w:p w14:paraId="435177F2" w14:textId="77777777" w:rsidR="00DB4879" w:rsidRDefault="00DB4879" w:rsidP="00DB4879">
            <w:pPr>
              <w:pStyle w:val="PL"/>
            </w:pPr>
            <w:r>
              <w:t xml:space="preserve">            </w:t>
            </w:r>
            <w:proofErr w:type="spellStart"/>
            <w:r>
              <w:t>minimumBitRate</w:t>
            </w:r>
            <w:proofErr w:type="spellEnd"/>
            <w:r>
              <w:t>:</w:t>
            </w:r>
          </w:p>
          <w:p w14:paraId="27735AC7" w14:textId="77777777" w:rsidR="00DB4879" w:rsidRDefault="00DB4879" w:rsidP="00DB4879">
            <w:pPr>
              <w:pStyle w:val="PL"/>
            </w:pPr>
            <w:r>
              <w:t xml:space="preserve">              $ref: 'TS29571_CommonData.yaml#/components/schemas/</w:t>
            </w:r>
            <w:proofErr w:type="spellStart"/>
            <w:r>
              <w:t>BitRate</w:t>
            </w:r>
            <w:proofErr w:type="spellEnd"/>
            <w:r>
              <w:t>'</w:t>
            </w:r>
          </w:p>
          <w:p w14:paraId="0F6E524C" w14:textId="77777777" w:rsidR="00DB4879" w:rsidRDefault="00DB4879" w:rsidP="00DB4879">
            <w:pPr>
              <w:pStyle w:val="PL"/>
              <w:rPr>
                <w:rFonts w:cs="Courier New"/>
                <w:color w:val="D4D4D4"/>
                <w:szCs w:val="16"/>
                <w:lang w:val="en-US"/>
              </w:rPr>
            </w:pPr>
          </w:p>
          <w:p w14:paraId="1657E476" w14:textId="77777777" w:rsidR="00DB4879" w:rsidRPr="006436AF" w:rsidRDefault="00DB4879" w:rsidP="00DB4879">
            <w:pPr>
              <w:pStyle w:val="PL"/>
              <w:rPr>
                <w:color w:val="D4D4D4"/>
              </w:rPr>
            </w:pPr>
            <w:r w:rsidRPr="006436AF">
              <w:rPr>
                <w:color w:val="D4D4D4"/>
              </w:rPr>
              <w:t>    </w:t>
            </w:r>
            <w:r w:rsidRPr="006436AF">
              <w:rPr>
                <w:color w:val="6A9955"/>
              </w:rPr>
              <w:t>#####################################</w:t>
            </w:r>
          </w:p>
          <w:p w14:paraId="44E434D8" w14:textId="77777777" w:rsidR="00DB4879" w:rsidRPr="006436AF" w:rsidRDefault="00DB4879" w:rsidP="00DB4879">
            <w:pPr>
              <w:pStyle w:val="PL"/>
              <w:rPr>
                <w:color w:val="D4D4D4"/>
              </w:rPr>
            </w:pPr>
            <w:r w:rsidRPr="006436AF">
              <w:rPr>
                <w:color w:val="D4D4D4"/>
              </w:rPr>
              <w:t>    </w:t>
            </w:r>
            <w:r w:rsidRPr="006436AF">
              <w:rPr>
                <w:color w:val="6A9955"/>
              </w:rPr>
              <w:t># Clause 6.4.4: Enumerated data types</w:t>
            </w:r>
          </w:p>
          <w:p w14:paraId="01CC223B" w14:textId="77777777" w:rsidR="00DB4879" w:rsidRPr="006436AF" w:rsidRDefault="00DB4879" w:rsidP="00DB4879">
            <w:pPr>
              <w:pStyle w:val="PL"/>
              <w:rPr>
                <w:color w:val="D4D4D4"/>
              </w:rPr>
            </w:pPr>
            <w:r w:rsidRPr="006436AF">
              <w:rPr>
                <w:color w:val="D4D4D4"/>
              </w:rPr>
              <w:t>    </w:t>
            </w:r>
            <w:r w:rsidRPr="006436AF">
              <w:rPr>
                <w:color w:val="6A9955"/>
              </w:rPr>
              <w:t>#####################################</w:t>
            </w:r>
          </w:p>
          <w:p w14:paraId="0F49EA28" w14:textId="77777777" w:rsidR="00DB4879" w:rsidRPr="006436AF" w:rsidRDefault="00DB4879" w:rsidP="00DB4879">
            <w:pPr>
              <w:pStyle w:val="PL"/>
              <w:rPr>
                <w:lang w:val="en-US"/>
              </w:rPr>
            </w:pPr>
            <w:r w:rsidRPr="006436AF">
              <w:rPr>
                <w:lang w:val="en-US"/>
              </w:rPr>
              <w:t xml:space="preserve">    </w:t>
            </w:r>
            <w:proofErr w:type="spellStart"/>
            <w:r w:rsidRPr="006436AF">
              <w:rPr>
                <w:lang w:val="en-US"/>
              </w:rPr>
              <w:t>CacheStatus</w:t>
            </w:r>
            <w:proofErr w:type="spellEnd"/>
            <w:r w:rsidRPr="006436AF">
              <w:rPr>
                <w:lang w:val="en-US"/>
              </w:rPr>
              <w:t>:</w:t>
            </w:r>
          </w:p>
          <w:p w14:paraId="21A8C745" w14:textId="77777777" w:rsidR="00DB4879" w:rsidRPr="006436AF" w:rsidRDefault="00DB4879" w:rsidP="00DB4879">
            <w:pPr>
              <w:pStyle w:val="PL"/>
              <w:rPr>
                <w:lang w:val="en-US"/>
              </w:rPr>
            </w:pPr>
            <w:r w:rsidRPr="006436AF">
              <w:rPr>
                <w:lang w:val="en-US"/>
              </w:rPr>
              <w:t xml:space="preserve">      </w:t>
            </w:r>
            <w:proofErr w:type="spellStart"/>
            <w:r w:rsidRPr="006436AF">
              <w:rPr>
                <w:lang w:val="en-US"/>
              </w:rPr>
              <w:t>anyOf</w:t>
            </w:r>
            <w:proofErr w:type="spellEnd"/>
            <w:r w:rsidRPr="006436AF">
              <w:rPr>
                <w:lang w:val="en-US"/>
              </w:rPr>
              <w:t>:</w:t>
            </w:r>
          </w:p>
          <w:p w14:paraId="62F1582A" w14:textId="77777777" w:rsidR="00DB4879" w:rsidRPr="006436AF" w:rsidRDefault="00DB4879" w:rsidP="00DB4879">
            <w:pPr>
              <w:pStyle w:val="PL"/>
              <w:rPr>
                <w:lang w:val="en-US"/>
              </w:rPr>
            </w:pPr>
            <w:r w:rsidRPr="006436AF">
              <w:rPr>
                <w:lang w:val="en-US"/>
              </w:rPr>
              <w:t xml:space="preserve">        - type: string</w:t>
            </w:r>
          </w:p>
          <w:p w14:paraId="46891FDC" w14:textId="5278D185" w:rsidR="001B76B8" w:rsidRDefault="00DB4879" w:rsidP="00DB4879">
            <w:pPr>
              <w:pStyle w:val="PL"/>
              <w:rPr>
                <w:lang w:val="en-US"/>
              </w:rPr>
            </w:pPr>
            <w:r w:rsidRPr="006436AF">
              <w:rPr>
                <w:lang w:val="en-US"/>
              </w:rPr>
              <w:t xml:space="preserve">          </w:t>
            </w:r>
            <w:proofErr w:type="spellStart"/>
            <w:r w:rsidRPr="006436AF">
              <w:rPr>
                <w:lang w:val="en-US"/>
              </w:rPr>
              <w:t>enum</w:t>
            </w:r>
            <w:proofErr w:type="spellEnd"/>
            <w:r w:rsidRPr="006436AF">
              <w:rPr>
                <w:lang w:val="en-US"/>
              </w:rPr>
              <w:t>:</w:t>
            </w:r>
          </w:p>
          <w:p w14:paraId="4005FF04" w14:textId="3E7B8A93" w:rsidR="001B76B8" w:rsidRDefault="001B76B8" w:rsidP="00DB4879">
            <w:pPr>
              <w:pStyle w:val="PL"/>
              <w:rPr>
                <w:lang w:val="en-US"/>
              </w:rPr>
            </w:pPr>
            <w:r>
              <w:rPr>
                <w:lang w:val="en-US"/>
              </w:rPr>
              <w:t xml:space="preserve">            - </w:t>
            </w:r>
            <w:r w:rsidR="00DB4879" w:rsidRPr="006436AF">
              <w:rPr>
                <w:lang w:val="en-US"/>
              </w:rPr>
              <w:t>HIT</w:t>
            </w:r>
          </w:p>
          <w:p w14:paraId="3CEC1F69" w14:textId="5A53B1CB" w:rsidR="001B76B8" w:rsidRDefault="001B76B8" w:rsidP="00DB4879">
            <w:pPr>
              <w:pStyle w:val="PL"/>
              <w:rPr>
                <w:lang w:val="en-US"/>
              </w:rPr>
            </w:pPr>
            <w:r>
              <w:rPr>
                <w:lang w:val="en-US"/>
              </w:rPr>
              <w:t xml:space="preserve">            - </w:t>
            </w:r>
            <w:r w:rsidR="00DB4879" w:rsidRPr="006436AF">
              <w:rPr>
                <w:lang w:val="en-US"/>
              </w:rPr>
              <w:t>MISS</w:t>
            </w:r>
          </w:p>
          <w:p w14:paraId="5FD022A4" w14:textId="4D3A04D2" w:rsidR="00DB4879" w:rsidRPr="006436AF" w:rsidRDefault="001B76B8" w:rsidP="00DB4879">
            <w:pPr>
              <w:pStyle w:val="PL"/>
              <w:rPr>
                <w:lang w:val="en-US"/>
              </w:rPr>
            </w:pPr>
            <w:r>
              <w:rPr>
                <w:lang w:val="en-US"/>
              </w:rPr>
              <w:t xml:space="preserve">            - </w:t>
            </w:r>
            <w:r w:rsidR="00DB4879" w:rsidRPr="006436AF">
              <w:rPr>
                <w:lang w:val="en-US"/>
              </w:rPr>
              <w:t>EXPIRED</w:t>
            </w:r>
          </w:p>
          <w:p w14:paraId="4ECDD02F" w14:textId="77777777" w:rsidR="00DB4879" w:rsidRPr="006436AF" w:rsidRDefault="00DB4879" w:rsidP="00DB4879">
            <w:pPr>
              <w:pStyle w:val="PL"/>
              <w:rPr>
                <w:lang w:val="en-US"/>
              </w:rPr>
            </w:pPr>
            <w:r w:rsidRPr="006436AF">
              <w:rPr>
                <w:lang w:val="en-US"/>
              </w:rPr>
              <w:t xml:space="preserve">        - type: string</w:t>
            </w:r>
          </w:p>
          <w:p w14:paraId="48B87669" w14:textId="77777777" w:rsidR="00DB4879" w:rsidRPr="006436AF" w:rsidRDefault="00DB4879" w:rsidP="00DB4879">
            <w:pPr>
              <w:pStyle w:val="PL"/>
              <w:rPr>
                <w:lang w:val="en-US"/>
              </w:rPr>
            </w:pPr>
            <w:r w:rsidRPr="006436AF">
              <w:rPr>
                <w:lang w:val="en-US"/>
              </w:rPr>
              <w:t xml:space="preserve">          description: &gt;</w:t>
            </w:r>
          </w:p>
          <w:p w14:paraId="67A38417" w14:textId="77777777" w:rsidR="00DB4879" w:rsidRPr="006436AF" w:rsidRDefault="00DB4879" w:rsidP="00DB4879">
            <w:pPr>
              <w:pStyle w:val="PL"/>
              <w:rPr>
                <w:lang w:val="en-US"/>
              </w:rPr>
            </w:pPr>
            <w:r w:rsidRPr="006436AF">
              <w:rPr>
                <w:lang w:val="en-US"/>
              </w:rPr>
              <w:t xml:space="preserve">            This string provides forward-compatibility with future</w:t>
            </w:r>
          </w:p>
          <w:p w14:paraId="070F606B" w14:textId="77777777" w:rsidR="00DB4879" w:rsidRPr="006436AF" w:rsidRDefault="00DB4879" w:rsidP="00DB4879">
            <w:pPr>
              <w:pStyle w:val="PL"/>
              <w:rPr>
                <w:lang w:val="en-US"/>
              </w:rPr>
            </w:pPr>
            <w:r w:rsidRPr="006436AF">
              <w:rPr>
                <w:lang w:val="en-US"/>
              </w:rPr>
              <w:t xml:space="preserve">            extensions to the enumeration but is not used to encode</w:t>
            </w:r>
          </w:p>
          <w:p w14:paraId="73F29839" w14:textId="77777777" w:rsidR="00DB4879" w:rsidRPr="006436AF" w:rsidRDefault="00DB4879" w:rsidP="00DB4879">
            <w:pPr>
              <w:pStyle w:val="PL"/>
              <w:rPr>
                <w:lang w:val="en-US"/>
              </w:rPr>
            </w:pPr>
            <w:r w:rsidRPr="006436AF">
              <w:rPr>
                <w:lang w:val="en-US"/>
              </w:rPr>
              <w:t xml:space="preserve">            content defined in the present version of this API.</w:t>
            </w:r>
          </w:p>
          <w:p w14:paraId="4AE3EF74" w14:textId="18561A5E" w:rsidR="00FC682F" w:rsidRPr="006436AF" w:rsidRDefault="00FC682F" w:rsidP="00556763">
            <w:pPr>
              <w:pStyle w:val="PL"/>
              <w:rPr>
                <w:color w:val="D4D4D4"/>
              </w:rPr>
            </w:pPr>
          </w:p>
        </w:tc>
      </w:tr>
      <w:bookmarkEnd w:id="2409"/>
    </w:tbl>
    <w:p w14:paraId="6D18E825" w14:textId="77777777" w:rsidR="00B11A41" w:rsidRPr="006436AF" w:rsidRDefault="00B11A41" w:rsidP="00CF379B"/>
    <w:p w14:paraId="6F8EB96B" w14:textId="687408A5" w:rsidR="00B11A41" w:rsidRDefault="004A2A6D" w:rsidP="00B11A41">
      <w:pPr>
        <w:pStyle w:val="Heading1"/>
      </w:pPr>
      <w:bookmarkStart w:id="2410" w:name="_CRC_3"/>
      <w:bookmarkStart w:id="2411" w:name="_Toc68899743"/>
      <w:bookmarkStart w:id="2412" w:name="_Toc71214494"/>
      <w:bookmarkStart w:id="2413" w:name="_Toc71722168"/>
      <w:bookmarkStart w:id="2414" w:name="_Toc74859220"/>
      <w:bookmarkStart w:id="2415" w:name="_Toc187861998"/>
      <w:bookmarkEnd w:id="2410"/>
      <w:r w:rsidRPr="006436AF">
        <w:t>C</w:t>
      </w:r>
      <w:r w:rsidR="00B11A41" w:rsidRPr="006436AF">
        <w:t>.3</w:t>
      </w:r>
      <w:r w:rsidR="00B11A41" w:rsidRPr="006436AF">
        <w:tab/>
      </w:r>
      <w:proofErr w:type="spellStart"/>
      <w:r w:rsidR="00B11A41" w:rsidRPr="006436AF">
        <w:t>OpenAPI</w:t>
      </w:r>
      <w:proofErr w:type="spellEnd"/>
      <w:r w:rsidR="00B11A41" w:rsidRPr="006436AF">
        <w:t xml:space="preserve"> representation of the M1 APIs</w:t>
      </w:r>
      <w:bookmarkEnd w:id="2411"/>
      <w:bookmarkEnd w:id="2412"/>
      <w:bookmarkEnd w:id="2413"/>
      <w:bookmarkEnd w:id="2414"/>
      <w:bookmarkEnd w:id="2415"/>
    </w:p>
    <w:p w14:paraId="4BA32DC4" w14:textId="77777777" w:rsidR="00325C67" w:rsidRDefault="00325C67" w:rsidP="00325C67">
      <w:pPr>
        <w:pStyle w:val="Heading2"/>
        <w:rPr>
          <w:noProof/>
        </w:rPr>
      </w:pPr>
      <w:bookmarkStart w:id="2416" w:name="_CRC_3_0"/>
      <w:bookmarkStart w:id="2417" w:name="_Toc187861999"/>
      <w:bookmarkEnd w:id="2416"/>
      <w:r>
        <w:rPr>
          <w:noProof/>
        </w:rPr>
        <w:t>C.3.0</w:t>
      </w:r>
      <w:r>
        <w:rPr>
          <w:noProof/>
        </w:rPr>
        <w:tab/>
        <w:t>Maf_Provisioning API</w:t>
      </w:r>
      <w:bookmarkEnd w:id="2417"/>
    </w:p>
    <w:p w14:paraId="4E1F8B73" w14:textId="77777777" w:rsidR="00325C67" w:rsidRDefault="00325C67" w:rsidP="00325C67">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7A1A5431" w14:textId="5E1AFFBD" w:rsidR="007C224A" w:rsidRDefault="007C224A" w:rsidP="007C224A">
      <w:pPr>
        <w:pStyle w:val="URLdisplay"/>
        <w:rPr>
          <w:noProof/>
        </w:rPr>
      </w:pPr>
      <w:r w:rsidRPr="00DC40BF">
        <w:rPr>
          <w:noProof/>
        </w:rPr>
        <w:t>https://forge.3gpp.org/rep/all/5G_APIs/-/tags/TSG</w:t>
      </w:r>
      <w:r>
        <w:rPr>
          <w:noProof/>
        </w:rPr>
        <w:t>106</w:t>
      </w:r>
      <w:r w:rsidRPr="00DC40BF">
        <w:rPr>
          <w:noProof/>
        </w:rPr>
        <w:t>-Rel18</w:t>
      </w:r>
    </w:p>
    <w:p w14:paraId="4070F022" w14:textId="77777777" w:rsidR="00325C67" w:rsidRDefault="00325C67" w:rsidP="00325C67">
      <w:pPr>
        <w:rPr>
          <w:noProof/>
        </w:rPr>
      </w:pPr>
      <w:r>
        <w:rPr>
          <w:noProof/>
        </w:rPr>
        <w:t>Informative copies of these YAML files shall be distributed with the present document for convenience only. Where any discrepancy exisits, the version on 3GPP Forge shall be considered definitive.</w:t>
      </w:r>
    </w:p>
    <w:p w14:paraId="0D1D6CBA" w14:textId="19D174C7" w:rsidR="00325C67" w:rsidRPr="00325C67" w:rsidRDefault="00325C67" w:rsidP="00325C67">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w:t>
      </w:r>
      <w:r>
        <w:t>file named</w:t>
      </w:r>
      <w:r w:rsidRPr="006436AF">
        <w:t xml:space="preserve"> "TS26512_</w:t>
      </w:r>
      <w:r>
        <w:t>Maf_Provisioning</w:t>
      </w:r>
      <w:r w:rsidRPr="006436AF">
        <w:t>.yaml".</w:t>
      </w:r>
    </w:p>
    <w:p w14:paraId="015BFBE5" w14:textId="720323DF" w:rsidR="00325C67" w:rsidRPr="002923FE" w:rsidRDefault="00325C67" w:rsidP="00325C67">
      <w:pPr>
        <w:pStyle w:val="Heading2"/>
        <w:rPr>
          <w:lang w:val="fi-FI"/>
        </w:rPr>
      </w:pPr>
      <w:bookmarkStart w:id="2418" w:name="_CRC_3_1"/>
      <w:bookmarkStart w:id="2419" w:name="_Toc68899752"/>
      <w:bookmarkStart w:id="2420" w:name="_Toc71214503"/>
      <w:bookmarkStart w:id="2421" w:name="_Toc71722177"/>
      <w:bookmarkStart w:id="2422" w:name="_Toc74859229"/>
      <w:bookmarkStart w:id="2423" w:name="_Toc28013569"/>
      <w:bookmarkStart w:id="2424" w:name="_Toc36040407"/>
      <w:bookmarkStart w:id="2425" w:name="_Toc187862000"/>
      <w:bookmarkEnd w:id="2418"/>
      <w:r w:rsidRPr="002923FE">
        <w:rPr>
          <w:noProof/>
          <w:lang w:val="fi-FI"/>
        </w:rPr>
        <w:t>C.3.1</w:t>
      </w:r>
      <w:r w:rsidRPr="002923FE">
        <w:rPr>
          <w:noProof/>
          <w:lang w:val="fi-FI"/>
        </w:rPr>
        <w:tab/>
      </w:r>
      <w:r w:rsidRPr="002923FE">
        <w:rPr>
          <w:lang w:val="fi-FI"/>
        </w:rPr>
        <w:t>Void</w:t>
      </w:r>
      <w:bookmarkEnd w:id="2425"/>
    </w:p>
    <w:p w14:paraId="39AAD6F5" w14:textId="7DC33D28" w:rsidR="00325C67" w:rsidRPr="002923FE" w:rsidRDefault="00325C67" w:rsidP="00325C67">
      <w:pPr>
        <w:pStyle w:val="Heading2"/>
        <w:rPr>
          <w:lang w:val="fi-FI"/>
        </w:rPr>
      </w:pPr>
      <w:bookmarkStart w:id="2426" w:name="_CRC_3_2"/>
      <w:bookmarkStart w:id="2427" w:name="_Toc68899745"/>
      <w:bookmarkStart w:id="2428" w:name="_Toc71214496"/>
      <w:bookmarkStart w:id="2429" w:name="_Toc71722170"/>
      <w:bookmarkStart w:id="2430" w:name="_Toc74859222"/>
      <w:bookmarkStart w:id="2431" w:name="_Toc146627146"/>
      <w:bookmarkStart w:id="2432" w:name="MCCQCTEMPBM_00000083"/>
      <w:bookmarkStart w:id="2433" w:name="_Toc187862001"/>
      <w:bookmarkEnd w:id="2426"/>
      <w:r w:rsidRPr="002923FE">
        <w:rPr>
          <w:noProof/>
          <w:lang w:val="fi-FI"/>
        </w:rPr>
        <w:t>C.3.2</w:t>
      </w:r>
      <w:r w:rsidRPr="002923FE">
        <w:rPr>
          <w:noProof/>
          <w:lang w:val="fi-FI"/>
        </w:rPr>
        <w:tab/>
      </w:r>
      <w:bookmarkEnd w:id="2427"/>
      <w:bookmarkEnd w:id="2428"/>
      <w:bookmarkEnd w:id="2429"/>
      <w:bookmarkEnd w:id="2430"/>
      <w:bookmarkEnd w:id="2431"/>
      <w:r w:rsidRPr="002923FE">
        <w:rPr>
          <w:lang w:val="fi-FI"/>
        </w:rPr>
        <w:t>Void</w:t>
      </w:r>
      <w:bookmarkEnd w:id="2433"/>
    </w:p>
    <w:p w14:paraId="5B5CE762" w14:textId="3FD5B3E1" w:rsidR="00325C67" w:rsidRPr="002923FE" w:rsidRDefault="00325C67" w:rsidP="00325C67">
      <w:pPr>
        <w:pStyle w:val="Heading2"/>
        <w:rPr>
          <w:lang w:val="fi-FI"/>
        </w:rPr>
      </w:pPr>
      <w:bookmarkStart w:id="2434" w:name="_CRC_3_3"/>
      <w:bookmarkStart w:id="2435" w:name="_Toc68899746"/>
      <w:bookmarkStart w:id="2436" w:name="_Toc71214497"/>
      <w:bookmarkStart w:id="2437" w:name="_Toc71722171"/>
      <w:bookmarkStart w:id="2438" w:name="_Toc74859223"/>
      <w:bookmarkStart w:id="2439" w:name="_Toc146627147"/>
      <w:bookmarkStart w:id="2440" w:name="MCCQCTEMPBM_00000084"/>
      <w:bookmarkStart w:id="2441" w:name="_Toc187862002"/>
      <w:bookmarkEnd w:id="2432"/>
      <w:bookmarkEnd w:id="2434"/>
      <w:r w:rsidRPr="002923FE">
        <w:rPr>
          <w:noProof/>
          <w:lang w:val="fi-FI"/>
        </w:rPr>
        <w:t>C.3.3</w:t>
      </w:r>
      <w:r w:rsidRPr="002923FE">
        <w:rPr>
          <w:noProof/>
          <w:lang w:val="fi-FI"/>
        </w:rPr>
        <w:tab/>
      </w:r>
      <w:bookmarkEnd w:id="2435"/>
      <w:bookmarkEnd w:id="2436"/>
      <w:bookmarkEnd w:id="2437"/>
      <w:bookmarkEnd w:id="2438"/>
      <w:bookmarkEnd w:id="2439"/>
      <w:r w:rsidRPr="002923FE">
        <w:rPr>
          <w:lang w:val="fi-FI"/>
        </w:rPr>
        <w:t>Void</w:t>
      </w:r>
      <w:bookmarkEnd w:id="2441"/>
    </w:p>
    <w:p w14:paraId="4CD2D10D" w14:textId="673EE52C" w:rsidR="00325C67" w:rsidRPr="002923FE" w:rsidRDefault="00325C67" w:rsidP="00325C67">
      <w:pPr>
        <w:pStyle w:val="Heading2"/>
        <w:rPr>
          <w:lang w:val="fi-FI"/>
        </w:rPr>
      </w:pPr>
      <w:bookmarkStart w:id="2442" w:name="_CRC_3_4"/>
      <w:bookmarkStart w:id="2443" w:name="_Toc68899747"/>
      <w:bookmarkStart w:id="2444" w:name="_Toc71214498"/>
      <w:bookmarkStart w:id="2445" w:name="_Toc71722172"/>
      <w:bookmarkStart w:id="2446" w:name="_Toc74859224"/>
      <w:bookmarkStart w:id="2447" w:name="_Toc146627148"/>
      <w:bookmarkStart w:id="2448" w:name="MCCQCTEMPBM_00000085"/>
      <w:bookmarkStart w:id="2449" w:name="_Toc187862003"/>
      <w:bookmarkEnd w:id="2440"/>
      <w:bookmarkEnd w:id="2442"/>
      <w:r w:rsidRPr="002923FE">
        <w:rPr>
          <w:noProof/>
          <w:lang w:val="fi-FI"/>
        </w:rPr>
        <w:t>C.3.4</w:t>
      </w:r>
      <w:r w:rsidRPr="002923FE">
        <w:rPr>
          <w:noProof/>
          <w:lang w:val="fi-FI"/>
        </w:rPr>
        <w:tab/>
      </w:r>
      <w:bookmarkEnd w:id="2443"/>
      <w:bookmarkEnd w:id="2444"/>
      <w:bookmarkEnd w:id="2445"/>
      <w:bookmarkEnd w:id="2446"/>
      <w:bookmarkEnd w:id="2447"/>
      <w:r w:rsidRPr="002923FE">
        <w:rPr>
          <w:lang w:val="fi-FI"/>
        </w:rPr>
        <w:t>Void</w:t>
      </w:r>
      <w:bookmarkEnd w:id="2449"/>
    </w:p>
    <w:p w14:paraId="7905E4E0" w14:textId="5E164E29" w:rsidR="00325C67" w:rsidRPr="002923FE" w:rsidRDefault="00325C67" w:rsidP="00325C67">
      <w:pPr>
        <w:pStyle w:val="Heading2"/>
        <w:rPr>
          <w:lang w:val="fi-FI"/>
        </w:rPr>
      </w:pPr>
      <w:bookmarkStart w:id="2450" w:name="_CRC_3_5"/>
      <w:bookmarkStart w:id="2451" w:name="_Toc68899748"/>
      <w:bookmarkStart w:id="2452" w:name="_Toc71214499"/>
      <w:bookmarkStart w:id="2453" w:name="_Toc71722173"/>
      <w:bookmarkStart w:id="2454" w:name="_Toc74859225"/>
      <w:bookmarkStart w:id="2455" w:name="_Toc146627149"/>
      <w:bookmarkStart w:id="2456" w:name="MCCQCTEMPBM_00000086"/>
      <w:bookmarkStart w:id="2457" w:name="_Toc187862004"/>
      <w:bookmarkEnd w:id="2448"/>
      <w:bookmarkEnd w:id="2450"/>
      <w:r w:rsidRPr="002923FE">
        <w:rPr>
          <w:noProof/>
          <w:lang w:val="fi-FI"/>
        </w:rPr>
        <w:t>C.3.5</w:t>
      </w:r>
      <w:r w:rsidRPr="002923FE">
        <w:rPr>
          <w:noProof/>
          <w:lang w:val="fi-FI"/>
        </w:rPr>
        <w:tab/>
      </w:r>
      <w:bookmarkEnd w:id="2451"/>
      <w:bookmarkEnd w:id="2452"/>
      <w:bookmarkEnd w:id="2453"/>
      <w:bookmarkEnd w:id="2454"/>
      <w:bookmarkEnd w:id="2455"/>
      <w:r w:rsidRPr="002923FE">
        <w:rPr>
          <w:lang w:val="fi-FI"/>
        </w:rPr>
        <w:t>Void</w:t>
      </w:r>
      <w:bookmarkEnd w:id="2457"/>
    </w:p>
    <w:p w14:paraId="785A1927" w14:textId="72EA81E4" w:rsidR="00325C67" w:rsidRPr="002923FE" w:rsidRDefault="00325C67" w:rsidP="00325C67">
      <w:pPr>
        <w:pStyle w:val="Heading2"/>
        <w:rPr>
          <w:lang w:val="fi-FI"/>
        </w:rPr>
      </w:pPr>
      <w:bookmarkStart w:id="2458" w:name="_CRC_3_6"/>
      <w:bookmarkStart w:id="2459" w:name="_Toc68899749"/>
      <w:bookmarkStart w:id="2460" w:name="_Toc71214500"/>
      <w:bookmarkStart w:id="2461" w:name="_Toc71722174"/>
      <w:bookmarkStart w:id="2462" w:name="_Toc74859226"/>
      <w:bookmarkStart w:id="2463" w:name="_Toc146627150"/>
      <w:bookmarkStart w:id="2464" w:name="MCCQCTEMPBM_00000087"/>
      <w:bookmarkStart w:id="2465" w:name="_Toc187862005"/>
      <w:bookmarkEnd w:id="2456"/>
      <w:bookmarkEnd w:id="2458"/>
      <w:r w:rsidRPr="002923FE">
        <w:rPr>
          <w:noProof/>
          <w:lang w:val="fi-FI"/>
        </w:rPr>
        <w:t>C.3.6</w:t>
      </w:r>
      <w:r w:rsidRPr="002923FE">
        <w:rPr>
          <w:noProof/>
          <w:lang w:val="fi-FI"/>
        </w:rPr>
        <w:tab/>
      </w:r>
      <w:bookmarkEnd w:id="2459"/>
      <w:bookmarkEnd w:id="2460"/>
      <w:bookmarkEnd w:id="2461"/>
      <w:bookmarkEnd w:id="2462"/>
      <w:bookmarkEnd w:id="2463"/>
      <w:r w:rsidRPr="002923FE">
        <w:rPr>
          <w:lang w:val="fi-FI"/>
        </w:rPr>
        <w:t>Void</w:t>
      </w:r>
      <w:bookmarkEnd w:id="2465"/>
    </w:p>
    <w:p w14:paraId="6F2A4308" w14:textId="5BB74BB2" w:rsidR="00325C67" w:rsidRPr="002923FE" w:rsidRDefault="00325C67" w:rsidP="00325C67">
      <w:pPr>
        <w:pStyle w:val="Heading2"/>
        <w:rPr>
          <w:lang w:val="fi-FI"/>
        </w:rPr>
      </w:pPr>
      <w:bookmarkStart w:id="2466" w:name="_CRC_3_7"/>
      <w:bookmarkStart w:id="2467" w:name="_Toc68899750"/>
      <w:bookmarkStart w:id="2468" w:name="_Toc71214501"/>
      <w:bookmarkStart w:id="2469" w:name="_Toc71722175"/>
      <w:bookmarkStart w:id="2470" w:name="_Toc74859227"/>
      <w:bookmarkStart w:id="2471" w:name="_Toc146627151"/>
      <w:bookmarkStart w:id="2472" w:name="MCCQCTEMPBM_00000088"/>
      <w:bookmarkStart w:id="2473" w:name="_Toc187862006"/>
      <w:bookmarkEnd w:id="2464"/>
      <w:bookmarkEnd w:id="2466"/>
      <w:r w:rsidRPr="002923FE">
        <w:rPr>
          <w:noProof/>
          <w:lang w:val="fi-FI"/>
        </w:rPr>
        <w:t>C.3.7</w:t>
      </w:r>
      <w:r w:rsidRPr="002923FE">
        <w:rPr>
          <w:noProof/>
          <w:lang w:val="fi-FI"/>
        </w:rPr>
        <w:tab/>
      </w:r>
      <w:bookmarkEnd w:id="2467"/>
      <w:bookmarkEnd w:id="2468"/>
      <w:bookmarkEnd w:id="2469"/>
      <w:bookmarkEnd w:id="2470"/>
      <w:bookmarkEnd w:id="2471"/>
      <w:r w:rsidRPr="002923FE">
        <w:rPr>
          <w:lang w:val="fi-FI"/>
        </w:rPr>
        <w:t>Void</w:t>
      </w:r>
      <w:bookmarkEnd w:id="2473"/>
    </w:p>
    <w:p w14:paraId="4B3ACFEB" w14:textId="26B97D7A" w:rsidR="00325C67" w:rsidRPr="002923FE" w:rsidRDefault="00325C67" w:rsidP="00325C67">
      <w:pPr>
        <w:pStyle w:val="Heading2"/>
        <w:rPr>
          <w:lang w:val="fi-FI"/>
        </w:rPr>
      </w:pPr>
      <w:bookmarkStart w:id="2474" w:name="_CRC_3_8"/>
      <w:bookmarkStart w:id="2475" w:name="_Toc68899751"/>
      <w:bookmarkStart w:id="2476" w:name="_Toc71214502"/>
      <w:bookmarkStart w:id="2477" w:name="_Toc71722176"/>
      <w:bookmarkStart w:id="2478" w:name="_Toc74859228"/>
      <w:bookmarkStart w:id="2479" w:name="_Toc146627152"/>
      <w:bookmarkStart w:id="2480" w:name="MCCQCTEMPBM_00000089"/>
      <w:bookmarkStart w:id="2481" w:name="_Toc187862007"/>
      <w:bookmarkEnd w:id="2472"/>
      <w:bookmarkEnd w:id="2474"/>
      <w:r w:rsidRPr="002923FE">
        <w:rPr>
          <w:noProof/>
          <w:lang w:val="fi-FI"/>
        </w:rPr>
        <w:t>C.3.8</w:t>
      </w:r>
      <w:r w:rsidRPr="002923FE">
        <w:rPr>
          <w:noProof/>
          <w:lang w:val="fi-FI"/>
        </w:rPr>
        <w:tab/>
      </w:r>
      <w:bookmarkEnd w:id="2475"/>
      <w:bookmarkEnd w:id="2476"/>
      <w:bookmarkEnd w:id="2477"/>
      <w:bookmarkEnd w:id="2478"/>
      <w:bookmarkEnd w:id="2479"/>
      <w:r w:rsidRPr="002923FE">
        <w:rPr>
          <w:lang w:val="fi-FI"/>
        </w:rPr>
        <w:t>Void</w:t>
      </w:r>
      <w:bookmarkEnd w:id="2481"/>
    </w:p>
    <w:p w14:paraId="03CDB74F" w14:textId="350F659F" w:rsidR="00325C67" w:rsidRPr="002923FE" w:rsidRDefault="00325C67" w:rsidP="00325C67">
      <w:pPr>
        <w:pStyle w:val="Heading2"/>
        <w:rPr>
          <w:noProof/>
          <w:lang w:val="fi-FI"/>
        </w:rPr>
      </w:pPr>
      <w:bookmarkStart w:id="2482" w:name="_CRC_3_9"/>
      <w:bookmarkStart w:id="2483" w:name="_Toc146627153"/>
      <w:bookmarkStart w:id="2484" w:name="MCCQCTEMPBM_00000091"/>
      <w:bookmarkStart w:id="2485" w:name="_Toc187862008"/>
      <w:bookmarkEnd w:id="2480"/>
      <w:bookmarkEnd w:id="2482"/>
      <w:r w:rsidRPr="002923FE">
        <w:rPr>
          <w:noProof/>
          <w:lang w:val="fi-FI"/>
        </w:rPr>
        <w:t>C.3.9</w:t>
      </w:r>
      <w:r w:rsidRPr="002923FE">
        <w:rPr>
          <w:noProof/>
          <w:lang w:val="fi-FI"/>
        </w:rPr>
        <w:tab/>
      </w:r>
      <w:bookmarkEnd w:id="2483"/>
      <w:r w:rsidRPr="002923FE">
        <w:rPr>
          <w:noProof/>
          <w:lang w:val="fi-FI"/>
        </w:rPr>
        <w:t>Void</w:t>
      </w:r>
      <w:bookmarkEnd w:id="2485"/>
    </w:p>
    <w:p w14:paraId="1EE7AB8A" w14:textId="2ABA565C" w:rsidR="00325C67" w:rsidRPr="006436AF" w:rsidRDefault="00325C67" w:rsidP="00B25B32">
      <w:pPr>
        <w:pStyle w:val="Heading2"/>
        <w:keepNext w:val="0"/>
      </w:pPr>
      <w:bookmarkStart w:id="2486" w:name="_CRC_3_10"/>
      <w:bookmarkStart w:id="2487" w:name="_Toc146627154"/>
      <w:bookmarkStart w:id="2488" w:name="_Toc187862009"/>
      <w:bookmarkEnd w:id="2486"/>
      <w:r w:rsidRPr="006436AF">
        <w:t>C.3.10</w:t>
      </w:r>
      <w:r w:rsidRPr="006436AF">
        <w:tab/>
      </w:r>
      <w:bookmarkEnd w:id="2487"/>
      <w:r>
        <w:t>Void</w:t>
      </w:r>
      <w:bookmarkEnd w:id="2488"/>
    </w:p>
    <w:p w14:paraId="3B8E3EDD" w14:textId="77777777" w:rsidR="0033474B" w:rsidRDefault="0033474B" w:rsidP="0033474B">
      <w:pPr>
        <w:pStyle w:val="Heading1"/>
      </w:pPr>
      <w:bookmarkStart w:id="2489" w:name="_CRC_3A"/>
      <w:bookmarkStart w:id="2490" w:name="_Toc187862010"/>
      <w:bookmarkEnd w:id="2484"/>
      <w:bookmarkEnd w:id="2489"/>
      <w:r w:rsidRPr="00E74971">
        <w:t>C.3A</w:t>
      </w:r>
      <w:r w:rsidRPr="00E74971">
        <w:tab/>
      </w:r>
      <w:proofErr w:type="spellStart"/>
      <w:r w:rsidRPr="00E74971">
        <w:t>OpenAPI</w:t>
      </w:r>
      <w:proofErr w:type="spellEnd"/>
      <w:r w:rsidRPr="00E74971">
        <w:t xml:space="preserve"> representation of the M3 APIs</w:t>
      </w:r>
      <w:bookmarkEnd w:id="2490"/>
    </w:p>
    <w:p w14:paraId="5B0E7A74" w14:textId="77777777" w:rsidR="0033474B" w:rsidRDefault="0033474B" w:rsidP="0033474B">
      <w:pPr>
        <w:pStyle w:val="Heading2"/>
      </w:pPr>
      <w:bookmarkStart w:id="2491" w:name="_CRC_3A_0"/>
      <w:bookmarkStart w:id="2492" w:name="_Toc187862011"/>
      <w:bookmarkEnd w:id="2491"/>
      <w:r>
        <w:t>C.3A.0</w:t>
      </w:r>
      <w:r>
        <w:tab/>
      </w:r>
      <w:proofErr w:type="spellStart"/>
      <w:r>
        <w:t>Mas_Configuration</w:t>
      </w:r>
      <w:proofErr w:type="spellEnd"/>
      <w:r>
        <w:t xml:space="preserve"> API</w:t>
      </w:r>
      <w:bookmarkEnd w:id="2492"/>
    </w:p>
    <w:p w14:paraId="557C89A2" w14:textId="77777777" w:rsidR="0033474B" w:rsidRDefault="0033474B" w:rsidP="0033474B">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7A9A6388" w14:textId="2793B8DD" w:rsidR="007C224A" w:rsidRDefault="007C224A" w:rsidP="007C224A">
      <w:pPr>
        <w:pStyle w:val="URLdisplay"/>
        <w:rPr>
          <w:noProof/>
        </w:rPr>
      </w:pPr>
      <w:r w:rsidRPr="00DC40BF">
        <w:rPr>
          <w:noProof/>
        </w:rPr>
        <w:t>https://forge.3gpp.org/rep/all/5G_APIs/-/tags/TSG</w:t>
      </w:r>
      <w:r>
        <w:rPr>
          <w:noProof/>
        </w:rPr>
        <w:t>106</w:t>
      </w:r>
      <w:r w:rsidRPr="00DC40BF">
        <w:rPr>
          <w:noProof/>
        </w:rPr>
        <w:t>-Rel18</w:t>
      </w:r>
    </w:p>
    <w:p w14:paraId="42C3584A" w14:textId="77777777" w:rsidR="0033474B" w:rsidRDefault="0033474B" w:rsidP="0033474B">
      <w:pPr>
        <w:rPr>
          <w:noProof/>
        </w:rPr>
      </w:pPr>
      <w:r>
        <w:rPr>
          <w:noProof/>
        </w:rPr>
        <w:t>Informative copies of these YAML files shall be distributed with the present document for the convenience only. Where any discrepancy exisits, the version on 3GPP Forge shall be considered definitive.</w:t>
      </w:r>
    </w:p>
    <w:p w14:paraId="5B1EEDBE"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"TS2651</w:t>
      </w:r>
      <w:r>
        <w:t>2</w:t>
      </w:r>
      <w:r w:rsidRPr="006436AF">
        <w:t>_</w:t>
      </w:r>
      <w:r w:rsidRPr="00425DC8">
        <w:t>Ma</w:t>
      </w:r>
      <w:r>
        <w:t>s</w:t>
      </w:r>
      <w:r w:rsidRPr="00425DC8">
        <w:t>_</w:t>
      </w:r>
      <w:r>
        <w:t>Configuration</w:t>
      </w:r>
      <w:r w:rsidRPr="006436AF">
        <w:t>.yaml".</w:t>
      </w:r>
    </w:p>
    <w:p w14:paraId="4C936A37" w14:textId="77777777" w:rsidR="0033474B" w:rsidRDefault="0033474B" w:rsidP="0033474B">
      <w:pPr>
        <w:pStyle w:val="Heading2"/>
      </w:pPr>
      <w:bookmarkStart w:id="2493" w:name="_CRC_3A_1"/>
      <w:bookmarkStart w:id="2494" w:name="_Toc187862012"/>
      <w:bookmarkEnd w:id="2493"/>
      <w:r>
        <w:t>C.3A.1</w:t>
      </w:r>
      <w:r>
        <w:tab/>
      </w:r>
      <w:proofErr w:type="spellStart"/>
      <w:r>
        <w:t>Mas_Configuration_ServerCertificates</w:t>
      </w:r>
      <w:proofErr w:type="spellEnd"/>
      <w:r>
        <w:t xml:space="preserve"> API</w:t>
      </w:r>
      <w:bookmarkEnd w:id="2494"/>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2495" w:name="_CRC_3A_2"/>
      <w:bookmarkStart w:id="2496" w:name="_Toc187862013"/>
      <w:bookmarkEnd w:id="2495"/>
      <w:r>
        <w:t>C.3A.2</w:t>
      </w:r>
      <w:r>
        <w:tab/>
      </w:r>
      <w:proofErr w:type="spellStart"/>
      <w:r>
        <w:t>Mas_Configuration_ContentPreparationTemplates</w:t>
      </w:r>
      <w:proofErr w:type="spellEnd"/>
      <w:r>
        <w:t xml:space="preserve"> API</w:t>
      </w:r>
      <w:bookmarkEnd w:id="2496"/>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2497" w:name="_CRC_3A_3"/>
      <w:bookmarkStart w:id="2498" w:name="_Toc187862014"/>
      <w:bookmarkEnd w:id="2497"/>
      <w:r>
        <w:t>C.3A.3</w:t>
      </w:r>
      <w:r>
        <w:tab/>
      </w:r>
      <w:proofErr w:type="spellStart"/>
      <w:r>
        <w:t>Mas_Configuration_ContentHosting</w:t>
      </w:r>
      <w:proofErr w:type="spellEnd"/>
      <w:r>
        <w:t xml:space="preserve"> API</w:t>
      </w:r>
      <w:bookmarkEnd w:id="2498"/>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2499" w:name="_CRC_3A_4"/>
      <w:bookmarkStart w:id="2500" w:name="_Toc187862015"/>
      <w:bookmarkEnd w:id="2499"/>
      <w:r>
        <w:t>C.3A.4</w:t>
      </w:r>
      <w:r>
        <w:tab/>
      </w:r>
      <w:proofErr w:type="spellStart"/>
      <w:r>
        <w:t>Mas_Configuration_ContentPublishing</w:t>
      </w:r>
      <w:proofErr w:type="spellEnd"/>
      <w:r>
        <w:t xml:space="preserve"> API</w:t>
      </w:r>
      <w:bookmarkEnd w:id="2500"/>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2501" w:name="_CRC_4"/>
      <w:bookmarkStart w:id="2502" w:name="_Toc187862016"/>
      <w:bookmarkEnd w:id="2501"/>
      <w:r w:rsidRPr="006436AF">
        <w:t>C</w:t>
      </w:r>
      <w:r w:rsidR="00B11A41" w:rsidRPr="006436AF">
        <w:t>.4</w:t>
      </w:r>
      <w:r w:rsidR="00B11A41" w:rsidRPr="006436AF">
        <w:tab/>
      </w:r>
      <w:proofErr w:type="spellStart"/>
      <w:r w:rsidR="00B11A41" w:rsidRPr="006436AF">
        <w:t>OpenAPI</w:t>
      </w:r>
      <w:proofErr w:type="spellEnd"/>
      <w:r w:rsidR="00B11A41" w:rsidRPr="006436AF">
        <w:t xml:space="preserve"> representation of the M5 APIs</w:t>
      </w:r>
      <w:bookmarkEnd w:id="2419"/>
      <w:bookmarkEnd w:id="2420"/>
      <w:bookmarkEnd w:id="2421"/>
      <w:bookmarkEnd w:id="2422"/>
      <w:bookmarkEnd w:id="2502"/>
    </w:p>
    <w:p w14:paraId="0DAFC780" w14:textId="77777777" w:rsidR="00EB6454" w:rsidRDefault="00EB6454" w:rsidP="00EB6454">
      <w:pPr>
        <w:pStyle w:val="Heading2"/>
        <w:rPr>
          <w:noProof/>
        </w:rPr>
      </w:pPr>
      <w:bookmarkStart w:id="2503" w:name="_CRC_4_0"/>
      <w:bookmarkStart w:id="2504" w:name="_Toc187862017"/>
      <w:bookmarkEnd w:id="2503"/>
      <w:r>
        <w:rPr>
          <w:noProof/>
        </w:rPr>
        <w:t>C.4.0</w:t>
      </w:r>
      <w:r>
        <w:rPr>
          <w:noProof/>
        </w:rPr>
        <w:tab/>
        <w:t>Maf_SessionHandling API</w:t>
      </w:r>
      <w:bookmarkEnd w:id="2504"/>
    </w:p>
    <w:p w14:paraId="2B852D47" w14:textId="77777777" w:rsidR="00EB6454" w:rsidRDefault="00EB6454" w:rsidP="00EB6454">
      <w:pPr>
        <w:rPr>
          <w:noProof/>
        </w:rPr>
      </w:pPr>
      <w:r>
        <w:rPr>
          <w:noProof/>
        </w:rPr>
        <w:t xml:space="preserve">The normative code specifying the APIs defined in this clause, including </w:t>
      </w:r>
      <w:r w:rsidRPr="006436AF">
        <w:rPr>
          <w:noProof/>
        </w:rPr>
        <w:t>JSON Schema representations of HTTP message bodies</w:t>
      </w:r>
      <w:r>
        <w:rPr>
          <w:noProof/>
        </w:rPr>
        <w:t xml:space="preserve"> to be used with these APIs, is published on 3GPP Forge according to the </w:t>
      </w:r>
      <w:r w:rsidRPr="006436AF">
        <w:rPr>
          <w:noProof/>
        </w:rPr>
        <w:t>OpenAPI 3.0.0</w:t>
      </w:r>
      <w:r>
        <w:rPr>
          <w:noProof/>
        </w:rPr>
        <w:t xml:space="preserve"> </w:t>
      </w:r>
      <w:r w:rsidRPr="006436AF">
        <w:rPr>
          <w:noProof/>
        </w:rPr>
        <w:t>specification [</w:t>
      </w:r>
      <w:r>
        <w:rPr>
          <w:noProof/>
        </w:rPr>
        <w:t>23</w:t>
      </w:r>
      <w:r w:rsidRPr="006436AF">
        <w:rPr>
          <w:noProof/>
        </w:rPr>
        <w:t>]</w:t>
      </w:r>
      <w:r>
        <w:rPr>
          <w:noProof/>
        </w:rPr>
        <w:t>. The YAML files corresponding to this version of the present document shall be published to the following location:</w:t>
      </w:r>
    </w:p>
    <w:p w14:paraId="6A580F43" w14:textId="6927C52F" w:rsidR="007C224A" w:rsidRPr="00B1339F" w:rsidRDefault="007C224A" w:rsidP="007C224A">
      <w:pPr>
        <w:shd w:val="clear" w:color="auto" w:fill="FFFFFF"/>
        <w:spacing w:after="120"/>
        <w:ind w:firstLine="284"/>
        <w:rPr>
          <w:rFonts w:ascii="Courier New" w:hAnsi="Courier New"/>
          <w:iCs/>
          <w:noProof/>
          <w:color w:val="444444"/>
          <w:sz w:val="18"/>
        </w:rPr>
      </w:pPr>
      <w:r w:rsidRPr="00B1339F">
        <w:rPr>
          <w:rFonts w:ascii="Courier New" w:hAnsi="Courier New"/>
          <w:iCs/>
          <w:noProof/>
          <w:color w:val="444444"/>
          <w:sz w:val="18"/>
        </w:rPr>
        <w:t>https://forge.3gpp.org/rep/all/5G_APIs/-/tags/TSG</w:t>
      </w:r>
      <w:r>
        <w:rPr>
          <w:rFonts w:ascii="Courier New" w:hAnsi="Courier New"/>
          <w:iCs/>
          <w:noProof/>
          <w:color w:val="444444"/>
          <w:sz w:val="18"/>
        </w:rPr>
        <w:t>106</w:t>
      </w:r>
      <w:r w:rsidRPr="00B1339F">
        <w:rPr>
          <w:rFonts w:ascii="Courier New" w:hAnsi="Courier New"/>
          <w:iCs/>
          <w:noProof/>
          <w:color w:val="444444"/>
          <w:sz w:val="18"/>
        </w:rPr>
        <w:t>-Rel18</w:t>
      </w:r>
    </w:p>
    <w:p w14:paraId="7D3916B9" w14:textId="77777777" w:rsidR="00EB6454" w:rsidRDefault="00EB6454" w:rsidP="00EB6454">
      <w:pPr>
        <w:rPr>
          <w:noProof/>
        </w:rPr>
      </w:pPr>
      <w:r>
        <w:rPr>
          <w:noProof/>
        </w:rPr>
        <w:t>Informative copies of these YAML files shall be distributed with the present document for convenience only. Where any discrepancy exisits, the version on 3GPP Forge shall be considered definitive.</w:t>
      </w:r>
    </w:p>
    <w:p w14:paraId="563E598D" w14:textId="3446A9DB" w:rsidR="00EB6454" w:rsidRPr="00EB6454" w:rsidRDefault="00EB6454" w:rsidP="00EB6454">
      <w:r w:rsidRPr="006436AF">
        <w:t xml:space="preserve">For the purpose of referencing entities </w:t>
      </w:r>
      <w:r>
        <w:t>specified</w:t>
      </w:r>
      <w:r w:rsidRPr="006436AF">
        <w:t xml:space="preserve"> in this clause, it shall be assumed that the </w:t>
      </w:r>
      <w:proofErr w:type="spellStart"/>
      <w:r w:rsidRPr="006436AF">
        <w:t>OpenAPI</w:t>
      </w:r>
      <w:proofErr w:type="spellEnd"/>
      <w:r w:rsidRPr="006436AF">
        <w:t xml:space="preserve"> definitions are contained in a physical</w:t>
      </w:r>
      <w:r>
        <w:t xml:space="preserve"> file named</w:t>
      </w:r>
      <w:r w:rsidRPr="006436AF">
        <w:t xml:space="preserve"> "TS26512_</w:t>
      </w:r>
      <w:r>
        <w:t>Maf_SessionHandling</w:t>
      </w:r>
      <w:r w:rsidRPr="006436AF">
        <w:t>.yaml".</w:t>
      </w:r>
    </w:p>
    <w:p w14:paraId="663BEB85" w14:textId="2EA505D1" w:rsidR="00EB6454" w:rsidRPr="002923FE" w:rsidRDefault="00EB6454" w:rsidP="00EB6454">
      <w:pPr>
        <w:pStyle w:val="Heading2"/>
        <w:rPr>
          <w:noProof/>
          <w:lang w:val="fi-FI"/>
        </w:rPr>
      </w:pPr>
      <w:bookmarkStart w:id="2505" w:name="_CRC_4_1"/>
      <w:bookmarkStart w:id="2506" w:name="_Toc74917358"/>
      <w:bookmarkStart w:id="2507" w:name="_Toc187862018"/>
      <w:bookmarkEnd w:id="2423"/>
      <w:bookmarkEnd w:id="2424"/>
      <w:bookmarkEnd w:id="2505"/>
      <w:r w:rsidRPr="002923FE">
        <w:rPr>
          <w:lang w:val="fi-FI"/>
        </w:rPr>
        <w:t>C.4.1</w:t>
      </w:r>
      <w:r w:rsidRPr="002923FE">
        <w:rPr>
          <w:lang w:val="fi-FI"/>
        </w:rPr>
        <w:tab/>
      </w:r>
      <w:r w:rsidRPr="002923FE">
        <w:rPr>
          <w:noProof/>
          <w:lang w:val="fi-FI"/>
        </w:rPr>
        <w:t>Void</w:t>
      </w:r>
      <w:bookmarkEnd w:id="2507"/>
    </w:p>
    <w:p w14:paraId="2D4FD825" w14:textId="34400753" w:rsidR="00EB6454" w:rsidRPr="002923FE" w:rsidRDefault="00EB6454" w:rsidP="00EB6454">
      <w:pPr>
        <w:pStyle w:val="Heading2"/>
        <w:rPr>
          <w:noProof/>
          <w:lang w:val="fi-FI"/>
        </w:rPr>
      </w:pPr>
      <w:bookmarkStart w:id="2508" w:name="_CRC_4_2"/>
      <w:bookmarkStart w:id="2509" w:name="_Toc68899754"/>
      <w:bookmarkStart w:id="2510" w:name="_Toc71214505"/>
      <w:bookmarkStart w:id="2511" w:name="_Toc71722179"/>
      <w:bookmarkStart w:id="2512" w:name="_Toc74859231"/>
      <w:bookmarkStart w:id="2513" w:name="_Toc146627157"/>
      <w:bookmarkStart w:id="2514" w:name="MCCQCTEMPBM_00000093"/>
      <w:bookmarkStart w:id="2515" w:name="_Toc187862019"/>
      <w:bookmarkEnd w:id="2508"/>
      <w:r w:rsidRPr="002923FE">
        <w:rPr>
          <w:lang w:val="fi-FI"/>
        </w:rPr>
        <w:t>C.4.2</w:t>
      </w:r>
      <w:r w:rsidRPr="002923FE">
        <w:rPr>
          <w:lang w:val="fi-FI"/>
        </w:rPr>
        <w:tab/>
      </w:r>
      <w:bookmarkEnd w:id="2509"/>
      <w:bookmarkEnd w:id="2510"/>
      <w:bookmarkEnd w:id="2511"/>
      <w:bookmarkEnd w:id="2512"/>
      <w:bookmarkEnd w:id="2513"/>
      <w:r w:rsidRPr="002923FE">
        <w:rPr>
          <w:noProof/>
          <w:lang w:val="fi-FI"/>
        </w:rPr>
        <w:t>Void</w:t>
      </w:r>
      <w:bookmarkEnd w:id="2515"/>
    </w:p>
    <w:p w14:paraId="4201773D" w14:textId="12539B53" w:rsidR="00EB6454" w:rsidRPr="002923FE" w:rsidRDefault="00EB6454" w:rsidP="00B25B32">
      <w:pPr>
        <w:pStyle w:val="Heading2"/>
        <w:keepNext w:val="0"/>
        <w:rPr>
          <w:noProof/>
          <w:lang w:val="fi-FI"/>
        </w:rPr>
      </w:pPr>
      <w:bookmarkStart w:id="2516" w:name="_CRC_4_3"/>
      <w:bookmarkStart w:id="2517" w:name="_Toc68899755"/>
      <w:bookmarkStart w:id="2518" w:name="_Toc71214506"/>
      <w:bookmarkStart w:id="2519" w:name="_Toc71722180"/>
      <w:bookmarkStart w:id="2520" w:name="_Toc74859232"/>
      <w:bookmarkStart w:id="2521" w:name="_Toc146627158"/>
      <w:bookmarkStart w:id="2522" w:name="MCCQCTEMPBM_00000094"/>
      <w:bookmarkStart w:id="2523" w:name="_Toc187862020"/>
      <w:bookmarkEnd w:id="2514"/>
      <w:bookmarkEnd w:id="2516"/>
      <w:r w:rsidRPr="002923FE">
        <w:rPr>
          <w:lang w:val="fi-FI"/>
        </w:rPr>
        <w:t>C.4.3</w:t>
      </w:r>
      <w:r w:rsidRPr="002923FE">
        <w:rPr>
          <w:lang w:val="fi-FI"/>
        </w:rPr>
        <w:tab/>
      </w:r>
      <w:bookmarkEnd w:id="2517"/>
      <w:bookmarkEnd w:id="2518"/>
      <w:bookmarkEnd w:id="2519"/>
      <w:bookmarkEnd w:id="2520"/>
      <w:bookmarkEnd w:id="2521"/>
      <w:r w:rsidRPr="002923FE">
        <w:rPr>
          <w:noProof/>
          <w:lang w:val="fi-FI"/>
        </w:rPr>
        <w:t>Void</w:t>
      </w:r>
      <w:bookmarkEnd w:id="2523"/>
    </w:p>
    <w:p w14:paraId="1C4DE5E8" w14:textId="77777777" w:rsidR="00EB6454" w:rsidRDefault="00EB6454" w:rsidP="00EB6454">
      <w:pPr>
        <w:pStyle w:val="Heading2"/>
        <w:rPr>
          <w:noProof/>
        </w:rPr>
      </w:pPr>
      <w:bookmarkStart w:id="2524" w:name="_CRC_4_4"/>
      <w:bookmarkStart w:id="2525" w:name="_Toc68899756"/>
      <w:bookmarkStart w:id="2526" w:name="_Toc71214507"/>
      <w:bookmarkStart w:id="2527" w:name="_Toc71722181"/>
      <w:bookmarkStart w:id="2528" w:name="_Toc74859233"/>
      <w:bookmarkStart w:id="2529" w:name="_Toc146627159"/>
      <w:bookmarkStart w:id="2530" w:name="MCCQCTEMPBM_00000095"/>
      <w:bookmarkStart w:id="2531" w:name="_Toc187862021"/>
      <w:bookmarkEnd w:id="2522"/>
      <w:bookmarkEnd w:id="2524"/>
      <w:r w:rsidRPr="006436AF">
        <w:t>C.4.4</w:t>
      </w:r>
      <w:r w:rsidRPr="006436AF">
        <w:tab/>
        <w:t>M5_</w:t>
      </w:r>
      <w:r w:rsidRPr="006436AF">
        <w:rPr>
          <w:noProof/>
        </w:rPr>
        <w:t>DynamicPolicies API</w:t>
      </w:r>
      <w:bookmarkEnd w:id="2525"/>
      <w:bookmarkEnd w:id="2526"/>
      <w:bookmarkEnd w:id="2527"/>
      <w:bookmarkEnd w:id="2528"/>
      <w:bookmarkEnd w:id="2529"/>
      <w:bookmarkEnd w:id="2531"/>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EB6454" w:rsidRPr="006436AF" w14:paraId="5F1C723A" w14:textId="77777777" w:rsidTr="002E2BF2">
        <w:tc>
          <w:tcPr>
            <w:tcW w:w="9629" w:type="dxa"/>
            <w:tcBorders>
              <w:top w:val="single" w:sz="4" w:space="0" w:color="auto"/>
              <w:left w:val="single" w:sz="4" w:space="0" w:color="auto"/>
              <w:bottom w:val="single" w:sz="4" w:space="0" w:color="auto"/>
              <w:right w:val="single" w:sz="4" w:space="0" w:color="auto"/>
            </w:tcBorders>
            <w:hideMark/>
          </w:tcPr>
          <w:bookmarkEnd w:id="2530"/>
          <w:p w14:paraId="1D3AACED" w14:textId="77777777" w:rsidR="00EB6454" w:rsidRDefault="00EB6454" w:rsidP="002E2BF2">
            <w:pPr>
              <w:pStyle w:val="PL"/>
              <w:rPr>
                <w:color w:val="B5CEA8"/>
              </w:rPr>
            </w:pPr>
            <w:proofErr w:type="spellStart"/>
            <w:r w:rsidRPr="006436AF">
              <w:t>openapi</w:t>
            </w:r>
            <w:proofErr w:type="spellEnd"/>
            <w:r w:rsidRPr="006436AF">
              <w:rPr>
                <w:color w:val="D4D4D4"/>
              </w:rPr>
              <w:t>: </w:t>
            </w:r>
            <w:r w:rsidRPr="006436AF">
              <w:rPr>
                <w:color w:val="B5CEA8"/>
              </w:rPr>
              <w:t>3.0.0</w:t>
            </w:r>
          </w:p>
          <w:p w14:paraId="6F08CBD9" w14:textId="77777777" w:rsidR="00EB6454" w:rsidRPr="006436AF" w:rsidRDefault="00EB6454" w:rsidP="002E2BF2">
            <w:pPr>
              <w:pStyle w:val="PL"/>
              <w:rPr>
                <w:color w:val="D4D4D4"/>
              </w:rPr>
            </w:pPr>
          </w:p>
          <w:p w14:paraId="3F81362C" w14:textId="77777777" w:rsidR="00EB6454" w:rsidRPr="006436AF" w:rsidRDefault="00EB6454" w:rsidP="002E2BF2">
            <w:pPr>
              <w:pStyle w:val="PL"/>
              <w:rPr>
                <w:color w:val="D4D4D4"/>
              </w:rPr>
            </w:pPr>
            <w:r w:rsidRPr="006436AF">
              <w:t>info</w:t>
            </w:r>
            <w:r w:rsidRPr="006436AF">
              <w:rPr>
                <w:color w:val="D4D4D4"/>
              </w:rPr>
              <w:t>:</w:t>
            </w:r>
          </w:p>
          <w:p w14:paraId="5B081704" w14:textId="09AE3C10" w:rsidR="00EB6454" w:rsidRPr="006436AF" w:rsidRDefault="00EB6454" w:rsidP="002E2BF2">
            <w:pPr>
              <w:pStyle w:val="PL"/>
              <w:rPr>
                <w:color w:val="D4D4D4"/>
              </w:rPr>
            </w:pPr>
            <w:r w:rsidRPr="006436AF">
              <w:rPr>
                <w:color w:val="D4D4D4"/>
              </w:rPr>
              <w:t>  </w:t>
            </w:r>
            <w:r w:rsidRPr="006436AF">
              <w:t>title</w:t>
            </w:r>
            <w:r w:rsidRPr="006436AF">
              <w:rPr>
                <w:color w:val="D4D4D4"/>
              </w:rPr>
              <w:t>: </w:t>
            </w:r>
            <w:r w:rsidRPr="006436AF">
              <w:rPr>
                <w:color w:val="CE9178"/>
              </w:rPr>
              <w:t>M5_DynamicPolicies</w:t>
            </w:r>
            <w:r w:rsidR="00BE37C6">
              <w:rPr>
                <w:color w:val="CE9178"/>
              </w:rPr>
              <w:t xml:space="preserve"> (deprecated)</w:t>
            </w:r>
          </w:p>
          <w:p w14:paraId="6067D6E8" w14:textId="1FBF794C" w:rsidR="00EB6454" w:rsidRPr="006436AF" w:rsidRDefault="00EB6454" w:rsidP="002E2BF2">
            <w:pPr>
              <w:pStyle w:val="PL"/>
              <w:rPr>
                <w:color w:val="D4D4D4"/>
              </w:rPr>
            </w:pPr>
            <w:r w:rsidRPr="006436AF">
              <w:rPr>
                <w:color w:val="D4D4D4"/>
              </w:rPr>
              <w:t>  </w:t>
            </w:r>
            <w:r w:rsidRPr="006436AF">
              <w:t>version</w:t>
            </w:r>
            <w:r w:rsidRPr="006436AF">
              <w:rPr>
                <w:color w:val="D4D4D4"/>
              </w:rPr>
              <w:t>: </w:t>
            </w:r>
            <w:r>
              <w:rPr>
                <w:color w:val="B5CEA8"/>
              </w:rPr>
              <w:t>3.0.</w:t>
            </w:r>
            <w:r w:rsidR="003D134B">
              <w:rPr>
                <w:color w:val="B5CEA8"/>
              </w:rPr>
              <w:t>1</w:t>
            </w:r>
          </w:p>
          <w:p w14:paraId="0AAC760D" w14:textId="7777777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586C0"/>
              </w:rPr>
              <w:t>|</w:t>
            </w:r>
          </w:p>
          <w:p w14:paraId="15397631" w14:textId="77777777" w:rsidR="00EB6454" w:rsidRPr="006436AF" w:rsidRDefault="00EB6454" w:rsidP="002E2BF2">
            <w:pPr>
              <w:pStyle w:val="PL"/>
              <w:rPr>
                <w:color w:val="D4D4D4"/>
              </w:rPr>
            </w:pPr>
            <w:r w:rsidRPr="006436AF">
              <w:rPr>
                <w:color w:val="CE9178"/>
              </w:rPr>
              <w:t>    5GMS AF M5 Dynamic Policy API</w:t>
            </w:r>
          </w:p>
          <w:p w14:paraId="5877E262" w14:textId="5D0699E7" w:rsidR="00EB6454" w:rsidRPr="006436AF" w:rsidRDefault="00EB6454" w:rsidP="002E2BF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0A34A65E" w14:textId="77777777" w:rsidR="00EB6454" w:rsidRDefault="00EB6454" w:rsidP="002E2BF2">
            <w:pPr>
              <w:pStyle w:val="PL"/>
              <w:rPr>
                <w:color w:val="CE9178"/>
              </w:rPr>
            </w:pPr>
            <w:r w:rsidRPr="006436AF">
              <w:rPr>
                <w:color w:val="CE9178"/>
              </w:rPr>
              <w:t>    All rights reserved.</w:t>
            </w:r>
          </w:p>
          <w:p w14:paraId="20DF12AE" w14:textId="77777777" w:rsidR="00EB6454" w:rsidRPr="006436AF" w:rsidRDefault="00EB6454" w:rsidP="002E2BF2">
            <w:pPr>
              <w:pStyle w:val="PL"/>
              <w:rPr>
                <w:color w:val="D4D4D4"/>
              </w:rPr>
            </w:pPr>
          </w:p>
          <w:p w14:paraId="28DC6F56" w14:textId="77777777" w:rsidR="00EB6454" w:rsidRPr="006436AF" w:rsidRDefault="00EB6454" w:rsidP="002E2BF2">
            <w:pPr>
              <w:pStyle w:val="PL"/>
              <w:rPr>
                <w:color w:val="D4D4D4"/>
              </w:rPr>
            </w:pPr>
            <w:r w:rsidRPr="006436AF">
              <w:t>tags</w:t>
            </w:r>
            <w:r w:rsidRPr="006436AF">
              <w:rPr>
                <w:color w:val="D4D4D4"/>
              </w:rPr>
              <w:t>:</w:t>
            </w:r>
          </w:p>
          <w:p w14:paraId="2BA7ECB7" w14:textId="77777777" w:rsidR="00EB6454" w:rsidRPr="006436AF" w:rsidRDefault="00EB6454" w:rsidP="002E2BF2">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64310457" w14:textId="06FA1FE2" w:rsidR="00EB6454" w:rsidRDefault="00EB6454" w:rsidP="002E2BF2">
            <w:pPr>
              <w:pStyle w:val="PL"/>
              <w:rPr>
                <w:color w:val="CE9178"/>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r w:rsidR="00BE37C6">
              <w:rPr>
                <w:color w:val="CE9178"/>
              </w:rPr>
              <w:t xml:space="preserve"> (deprecated)</w:t>
            </w:r>
            <w:r w:rsidRPr="006436AF">
              <w:rPr>
                <w:color w:val="CE9178"/>
              </w:rPr>
              <w:t>'</w:t>
            </w:r>
          </w:p>
          <w:p w14:paraId="478071F8" w14:textId="77777777" w:rsidR="00EB6454" w:rsidRPr="006436AF" w:rsidRDefault="00EB6454" w:rsidP="002E2BF2">
            <w:pPr>
              <w:pStyle w:val="PL"/>
              <w:rPr>
                <w:color w:val="D4D4D4"/>
              </w:rPr>
            </w:pPr>
          </w:p>
          <w:p w14:paraId="25A1144E" w14:textId="77777777" w:rsidR="00EB6454" w:rsidRPr="006436AF" w:rsidRDefault="00EB6454" w:rsidP="002E2BF2">
            <w:pPr>
              <w:pStyle w:val="PL"/>
              <w:rPr>
                <w:color w:val="D4D4D4"/>
              </w:rPr>
            </w:pPr>
            <w:proofErr w:type="spellStart"/>
            <w:r w:rsidRPr="006436AF">
              <w:t>externalDocs</w:t>
            </w:r>
            <w:proofErr w:type="spellEnd"/>
            <w:r w:rsidRPr="006436AF">
              <w:rPr>
                <w:color w:val="D4D4D4"/>
              </w:rPr>
              <w:t>:</w:t>
            </w:r>
          </w:p>
          <w:p w14:paraId="2F94CCAD" w14:textId="6C6A6D5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18.</w:t>
            </w:r>
            <w:r w:rsidR="003D134B">
              <w:rPr>
                <w:color w:val="CE9178"/>
              </w:rPr>
              <w:t>3</w:t>
            </w:r>
            <w:r>
              <w:rPr>
                <w:color w:val="CE9178"/>
              </w:rPr>
              <w:t>.0</w:t>
            </w:r>
            <w:r w:rsidRPr="006436AF">
              <w:rPr>
                <w:color w:val="CE9178"/>
              </w:rPr>
              <w:t>; 5G Media Streaming (5GMS); Protocols'</w:t>
            </w:r>
          </w:p>
          <w:p w14:paraId="7A7CE89A" w14:textId="77777777" w:rsidR="00EB6454" w:rsidRDefault="00EB6454" w:rsidP="002E2BF2">
            <w:pPr>
              <w:pStyle w:val="PL"/>
              <w:rPr>
                <w:color w:val="CE9178"/>
              </w:rPr>
            </w:pPr>
            <w:r w:rsidRPr="006436AF">
              <w:rPr>
                <w:color w:val="D4D4D4"/>
              </w:rPr>
              <w:t>  </w:t>
            </w:r>
            <w:r w:rsidRPr="006436AF">
              <w:t>url</w:t>
            </w:r>
            <w:r w:rsidRPr="006436AF">
              <w:rPr>
                <w:color w:val="D4D4D4"/>
              </w:rPr>
              <w:t>: </w:t>
            </w:r>
            <w:r w:rsidRPr="006436AF">
              <w:rPr>
                <w:color w:val="CE9178"/>
              </w:rPr>
              <w:t>'https://www.3gpp.org/ftp/Specs/archive/26_series/26.512/'</w:t>
            </w:r>
          </w:p>
          <w:p w14:paraId="24F46165" w14:textId="77777777" w:rsidR="00EB6454" w:rsidRPr="006436AF" w:rsidRDefault="00EB6454" w:rsidP="002E2BF2">
            <w:pPr>
              <w:pStyle w:val="PL"/>
              <w:rPr>
                <w:color w:val="D4D4D4"/>
              </w:rPr>
            </w:pPr>
          </w:p>
          <w:p w14:paraId="74C97F4B" w14:textId="77777777" w:rsidR="00EB6454" w:rsidRDefault="00EB6454" w:rsidP="002E2BF2">
            <w:pPr>
              <w:pStyle w:val="PL"/>
            </w:pPr>
            <w:r w:rsidRPr="006436AF">
              <w:t>paths</w:t>
            </w:r>
            <w:r w:rsidRPr="006436AF">
              <w:rPr>
                <w:color w:val="D4D4D4"/>
              </w:rPr>
              <w:t>:</w:t>
            </w:r>
            <w:r>
              <w:rPr>
                <w:color w:val="D4D4D4"/>
              </w:rPr>
              <w:t xml:space="preserve"> </w:t>
            </w:r>
            <w:r w:rsidRPr="0009526F">
              <w:t>{}</w:t>
            </w:r>
          </w:p>
          <w:p w14:paraId="71254B17" w14:textId="77777777" w:rsidR="00EB6454" w:rsidRPr="006436AF" w:rsidRDefault="00EB6454" w:rsidP="002E2BF2">
            <w:pPr>
              <w:pStyle w:val="PL"/>
              <w:rPr>
                <w:color w:val="D4D4D4"/>
              </w:rPr>
            </w:pPr>
          </w:p>
          <w:p w14:paraId="17E7D6AD" w14:textId="77777777" w:rsidR="00EB6454" w:rsidRPr="006436AF" w:rsidRDefault="00EB6454" w:rsidP="002E2BF2">
            <w:pPr>
              <w:pStyle w:val="PL"/>
              <w:rPr>
                <w:color w:val="D4D4D4"/>
              </w:rPr>
            </w:pPr>
            <w:r w:rsidRPr="006436AF">
              <w:t>components</w:t>
            </w:r>
            <w:r w:rsidRPr="006436AF">
              <w:rPr>
                <w:color w:val="D4D4D4"/>
              </w:rPr>
              <w:t>:</w:t>
            </w:r>
          </w:p>
          <w:p w14:paraId="34237182" w14:textId="77777777" w:rsidR="00EB6454" w:rsidRPr="006436AF" w:rsidRDefault="00EB6454" w:rsidP="002E2BF2">
            <w:pPr>
              <w:pStyle w:val="PL"/>
              <w:rPr>
                <w:color w:val="D4D4D4"/>
              </w:rPr>
            </w:pPr>
            <w:r w:rsidRPr="006436AF">
              <w:rPr>
                <w:color w:val="D4D4D4"/>
              </w:rPr>
              <w:t>  </w:t>
            </w:r>
            <w:r w:rsidRPr="006436AF">
              <w:t>schemas</w:t>
            </w:r>
            <w:r w:rsidRPr="006436AF">
              <w:rPr>
                <w:color w:val="D4D4D4"/>
              </w:rPr>
              <w:t>:</w:t>
            </w:r>
          </w:p>
          <w:p w14:paraId="4EC646B7" w14:textId="77777777" w:rsidR="00EB6454" w:rsidRPr="006436AF" w:rsidRDefault="00EB6454" w:rsidP="002E2BF2">
            <w:pPr>
              <w:pStyle w:val="PL"/>
              <w:rPr>
                <w:color w:val="D4D4D4"/>
              </w:rPr>
            </w:pPr>
            <w:r w:rsidRPr="006436AF">
              <w:rPr>
                <w:color w:val="D4D4D4"/>
              </w:rPr>
              <w:t>    </w:t>
            </w:r>
            <w:proofErr w:type="spellStart"/>
            <w:r w:rsidRPr="006436AF">
              <w:t>DynamicPolicy</w:t>
            </w:r>
            <w:proofErr w:type="spellEnd"/>
            <w:r w:rsidRPr="006436AF">
              <w:rPr>
                <w:color w:val="D4D4D4"/>
              </w:rPr>
              <w:t>:</w:t>
            </w:r>
          </w:p>
          <w:p w14:paraId="2793C70E" w14:textId="77777777" w:rsidR="00EB6454" w:rsidRPr="006436AF" w:rsidRDefault="00EB6454" w:rsidP="002E2BF2">
            <w:pPr>
              <w:pStyle w:val="PL"/>
              <w:rPr>
                <w:color w:val="D4D4D4"/>
                <w:lang w:val="en-US"/>
              </w:rPr>
            </w:pPr>
            <w:r w:rsidRPr="006436AF">
              <w:rPr>
                <w:color w:val="D4D4D4"/>
                <w:lang w:val="en-US"/>
              </w:rPr>
              <w:t>      </w:t>
            </w:r>
            <w:r w:rsidRPr="006436AF">
              <w:rPr>
                <w:lang w:val="en-US"/>
              </w:rPr>
              <w:t>de</w:t>
            </w:r>
            <w:r>
              <w:rPr>
                <w:lang w:val="en-US"/>
              </w:rPr>
              <w:t>precated</w:t>
            </w:r>
            <w:r w:rsidRPr="006436AF">
              <w:rPr>
                <w:color w:val="D4D4D4"/>
                <w:lang w:val="en-US"/>
              </w:rPr>
              <w:t>: </w:t>
            </w:r>
            <w:r>
              <w:rPr>
                <w:color w:val="CE9178"/>
                <w:lang w:val="en-US"/>
              </w:rPr>
              <w:t>true</w:t>
            </w:r>
          </w:p>
          <w:p w14:paraId="6B481F21" w14:textId="77777777" w:rsidR="00EB6454" w:rsidRPr="006436AF" w:rsidRDefault="00EB6454" w:rsidP="002E2BF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48DF13EC"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object</w:t>
            </w:r>
          </w:p>
          <w:p w14:paraId="310C23F8" w14:textId="77777777" w:rsidR="00EB6454" w:rsidRPr="006436AF" w:rsidRDefault="00EB6454" w:rsidP="002E2BF2">
            <w:pPr>
              <w:pStyle w:val="PL"/>
              <w:rPr>
                <w:color w:val="D4D4D4"/>
              </w:rPr>
            </w:pPr>
            <w:r w:rsidRPr="006436AF">
              <w:rPr>
                <w:color w:val="D4D4D4"/>
              </w:rPr>
              <w:t>      </w:t>
            </w:r>
            <w:r w:rsidRPr="006436AF">
              <w:t>required</w:t>
            </w:r>
            <w:r w:rsidRPr="006436AF">
              <w:rPr>
                <w:color w:val="D4D4D4"/>
              </w:rPr>
              <w:t>:</w:t>
            </w:r>
          </w:p>
          <w:p w14:paraId="39CCB5C3" w14:textId="77777777" w:rsidR="00EB6454" w:rsidRPr="006436AF" w:rsidRDefault="00EB6454" w:rsidP="002E2BF2">
            <w:pPr>
              <w:pStyle w:val="PL"/>
              <w:rPr>
                <w:color w:val="D4D4D4"/>
              </w:rPr>
            </w:pPr>
            <w:r w:rsidRPr="006436AF">
              <w:rPr>
                <w:color w:val="D4D4D4"/>
              </w:rPr>
              <w:t>        - </w:t>
            </w:r>
            <w:proofErr w:type="spellStart"/>
            <w:r w:rsidRPr="006436AF">
              <w:rPr>
                <w:color w:val="CE9178"/>
              </w:rPr>
              <w:t>dynamicPolicyId</w:t>
            </w:r>
            <w:proofErr w:type="spellEnd"/>
          </w:p>
          <w:p w14:paraId="7D65DD6B" w14:textId="77777777" w:rsidR="00EB6454" w:rsidRPr="006436AF" w:rsidRDefault="00EB6454" w:rsidP="002E2BF2">
            <w:pPr>
              <w:pStyle w:val="PL"/>
              <w:rPr>
                <w:color w:val="D4D4D4"/>
              </w:rPr>
            </w:pPr>
            <w:r w:rsidRPr="006436AF">
              <w:rPr>
                <w:color w:val="D4D4D4"/>
              </w:rPr>
              <w:t>        - </w:t>
            </w:r>
            <w:proofErr w:type="spellStart"/>
            <w:r w:rsidRPr="006436AF">
              <w:rPr>
                <w:color w:val="CE9178"/>
              </w:rPr>
              <w:t>policyTemplateId</w:t>
            </w:r>
            <w:proofErr w:type="spellEnd"/>
          </w:p>
          <w:p w14:paraId="47EC3B12" w14:textId="77777777" w:rsidR="00EB6454" w:rsidRPr="006436AF" w:rsidRDefault="00EB6454" w:rsidP="002E2BF2">
            <w:pPr>
              <w:pStyle w:val="PL"/>
              <w:rPr>
                <w:color w:val="D4D4D4"/>
              </w:rPr>
            </w:pPr>
            <w:r w:rsidRPr="006436AF">
              <w:rPr>
                <w:color w:val="D4D4D4"/>
              </w:rPr>
              <w:t>        - </w:t>
            </w:r>
            <w:proofErr w:type="spellStart"/>
            <w:r w:rsidRPr="006436AF">
              <w:rPr>
                <w:color w:val="CE9178"/>
              </w:rPr>
              <w:t>serviceDataFlowDescriptions</w:t>
            </w:r>
            <w:proofErr w:type="spellEnd"/>
          </w:p>
          <w:p w14:paraId="4CA2FC47" w14:textId="77777777" w:rsidR="00EB6454" w:rsidRPr="006436AF" w:rsidRDefault="00EB6454" w:rsidP="002E2BF2">
            <w:pPr>
              <w:pStyle w:val="PL"/>
              <w:rPr>
                <w:color w:val="D4D4D4"/>
              </w:rPr>
            </w:pPr>
            <w:r w:rsidRPr="006436AF">
              <w:rPr>
                <w:color w:val="D4D4D4"/>
              </w:rPr>
              <w:t>        - </w:t>
            </w:r>
            <w:proofErr w:type="spellStart"/>
            <w:r w:rsidRPr="006436AF">
              <w:rPr>
                <w:color w:val="CE9178"/>
              </w:rPr>
              <w:t>provisioningSessionId</w:t>
            </w:r>
            <w:proofErr w:type="spellEnd"/>
          </w:p>
          <w:p w14:paraId="23B5085C" w14:textId="77777777" w:rsidR="00EB6454" w:rsidRPr="006436AF" w:rsidRDefault="00EB6454" w:rsidP="002E2BF2">
            <w:pPr>
              <w:pStyle w:val="PL"/>
              <w:rPr>
                <w:color w:val="D4D4D4"/>
              </w:rPr>
            </w:pPr>
            <w:r w:rsidRPr="006436AF">
              <w:rPr>
                <w:color w:val="D4D4D4"/>
              </w:rPr>
              <w:t>      </w:t>
            </w:r>
            <w:r w:rsidRPr="006436AF">
              <w:t>properties</w:t>
            </w:r>
            <w:r w:rsidRPr="006436AF">
              <w:rPr>
                <w:color w:val="D4D4D4"/>
              </w:rPr>
              <w:t>:</w:t>
            </w:r>
          </w:p>
          <w:p w14:paraId="730E7FB8" w14:textId="77777777" w:rsidR="00EB6454" w:rsidRPr="006436AF" w:rsidRDefault="00EB6454" w:rsidP="002E2BF2">
            <w:pPr>
              <w:pStyle w:val="PL"/>
              <w:rPr>
                <w:color w:val="D4D4D4"/>
              </w:rPr>
            </w:pPr>
            <w:r w:rsidRPr="006436AF">
              <w:rPr>
                <w:color w:val="D4D4D4"/>
              </w:rPr>
              <w:t>        </w:t>
            </w:r>
            <w:proofErr w:type="spellStart"/>
            <w:r w:rsidRPr="006436AF">
              <w:t>dynamicPolicyId</w:t>
            </w:r>
            <w:proofErr w:type="spellEnd"/>
            <w:r w:rsidRPr="006436AF">
              <w:rPr>
                <w:color w:val="D4D4D4"/>
              </w:rPr>
              <w:t>:</w:t>
            </w:r>
          </w:p>
          <w:p w14:paraId="0E46AEEE" w14:textId="6593E8C3"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48B1A851" w14:textId="77777777" w:rsidR="00EB6454" w:rsidRPr="006436AF" w:rsidRDefault="00EB6454" w:rsidP="002E2BF2">
            <w:pPr>
              <w:pStyle w:val="PL"/>
              <w:rPr>
                <w:color w:val="D4D4D4"/>
              </w:rPr>
            </w:pPr>
            <w:r w:rsidRPr="006436AF">
              <w:rPr>
                <w:color w:val="D4D4D4"/>
              </w:rPr>
              <w:t>        </w:t>
            </w:r>
            <w:proofErr w:type="spellStart"/>
            <w:r w:rsidRPr="006436AF">
              <w:t>policyTemplateId</w:t>
            </w:r>
            <w:proofErr w:type="spellEnd"/>
            <w:r w:rsidRPr="006436AF">
              <w:rPr>
                <w:color w:val="D4D4D4"/>
              </w:rPr>
              <w:t>:</w:t>
            </w:r>
          </w:p>
          <w:p w14:paraId="62930CAE" w14:textId="76556C36"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3E5A6692" w14:textId="77777777" w:rsidR="00EB6454" w:rsidRPr="006436AF" w:rsidRDefault="00EB6454" w:rsidP="002E2BF2">
            <w:pPr>
              <w:pStyle w:val="PL"/>
              <w:rPr>
                <w:color w:val="D4D4D4"/>
              </w:rPr>
            </w:pPr>
            <w:r w:rsidRPr="006436AF">
              <w:rPr>
                <w:color w:val="D4D4D4"/>
              </w:rPr>
              <w:t>        </w:t>
            </w:r>
            <w:proofErr w:type="spellStart"/>
            <w:r w:rsidRPr="006436AF">
              <w:t>serviceDataFlowDescriptions</w:t>
            </w:r>
            <w:proofErr w:type="spellEnd"/>
            <w:r w:rsidRPr="006436AF">
              <w:rPr>
                <w:color w:val="D4D4D4"/>
              </w:rPr>
              <w:t>:</w:t>
            </w:r>
          </w:p>
          <w:p w14:paraId="2D1DD671"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array</w:t>
            </w:r>
          </w:p>
          <w:p w14:paraId="6CB87A00" w14:textId="77777777" w:rsidR="00EB6454" w:rsidRPr="006436AF" w:rsidRDefault="00EB6454" w:rsidP="002E2BF2">
            <w:pPr>
              <w:pStyle w:val="PL"/>
              <w:rPr>
                <w:color w:val="D4D4D4"/>
              </w:rPr>
            </w:pPr>
            <w:r w:rsidRPr="006436AF">
              <w:rPr>
                <w:color w:val="D4D4D4"/>
              </w:rPr>
              <w:t>          </w:t>
            </w:r>
            <w:r w:rsidRPr="006436AF">
              <w:t>items</w:t>
            </w:r>
            <w:r w:rsidRPr="006436AF">
              <w:rPr>
                <w:color w:val="D4D4D4"/>
              </w:rPr>
              <w:t>: </w:t>
            </w:r>
          </w:p>
          <w:p w14:paraId="7C2D40BE" w14:textId="1CF9FFE9"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Pr>
                <w:color w:val="CE9178"/>
              </w:rPr>
              <w:t>Application</w:t>
            </w:r>
            <w:r w:rsidRPr="006436AF">
              <w:rPr>
                <w:color w:val="CE9178"/>
              </w:rPr>
              <w:t>FlowDescription'</w:t>
            </w:r>
          </w:p>
          <w:p w14:paraId="6F19A4D8" w14:textId="77777777" w:rsidR="00EB6454" w:rsidRPr="006436AF" w:rsidRDefault="00EB6454" w:rsidP="002E2BF2">
            <w:pPr>
              <w:pStyle w:val="PL"/>
              <w:rPr>
                <w:color w:val="D4D4D4"/>
              </w:rPr>
            </w:pPr>
            <w:r w:rsidRPr="006436AF">
              <w:rPr>
                <w:color w:val="D4D4D4"/>
              </w:rPr>
              <w:t>        </w:t>
            </w:r>
            <w:proofErr w:type="spellStart"/>
            <w:r w:rsidRPr="006436AF">
              <w:t>mediaType</w:t>
            </w:r>
            <w:proofErr w:type="spellEnd"/>
            <w:r w:rsidRPr="006436AF">
              <w:rPr>
                <w:color w:val="D4D4D4"/>
              </w:rPr>
              <w:t>:</w:t>
            </w:r>
          </w:p>
          <w:p w14:paraId="45D5DAFE" w14:textId="77777777"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383F2B19" w14:textId="77777777" w:rsidR="00EB6454" w:rsidRPr="006436AF" w:rsidRDefault="00EB6454" w:rsidP="002E2BF2">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6A653C57" w14:textId="3DDB4072"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48C8C2C7" w14:textId="77777777" w:rsidR="00EB6454" w:rsidRPr="006436AF" w:rsidRDefault="00EB6454" w:rsidP="002E2BF2">
            <w:pPr>
              <w:pStyle w:val="PL"/>
              <w:rPr>
                <w:color w:val="D4D4D4"/>
              </w:rPr>
            </w:pPr>
            <w:r w:rsidRPr="006436AF">
              <w:rPr>
                <w:color w:val="D4D4D4"/>
              </w:rPr>
              <w:t>        </w:t>
            </w:r>
            <w:proofErr w:type="spellStart"/>
            <w:r w:rsidRPr="006436AF">
              <w:t>qosSpecification</w:t>
            </w:r>
            <w:proofErr w:type="spellEnd"/>
            <w:r w:rsidRPr="006436AF">
              <w:rPr>
                <w:color w:val="D4D4D4"/>
              </w:rPr>
              <w:t>:</w:t>
            </w:r>
          </w:p>
          <w:p w14:paraId="58E518B8" w14:textId="1A5FB32C"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sidR="003D134B">
              <w:rPr>
                <w:color w:val="CE9178"/>
              </w:rPr>
              <w:t>Client</w:t>
            </w:r>
            <w:r w:rsidRPr="006436AF">
              <w:rPr>
                <w:color w:val="CE9178"/>
              </w:rPr>
              <w:t>Qo</w:t>
            </w:r>
            <w:r w:rsidR="003D134B">
              <w:rPr>
                <w:color w:val="CE9178"/>
              </w:rPr>
              <w:t>s</w:t>
            </w:r>
            <w:r w:rsidRPr="006436AF">
              <w:rPr>
                <w:color w:val="CE9178"/>
              </w:rPr>
              <w:t>Specification'</w:t>
            </w:r>
          </w:p>
          <w:p w14:paraId="67F22F2C" w14:textId="77777777" w:rsidR="00EB6454" w:rsidRPr="006436AF" w:rsidRDefault="00EB6454" w:rsidP="002E2BF2">
            <w:pPr>
              <w:pStyle w:val="PL"/>
              <w:rPr>
                <w:color w:val="D4D4D4"/>
              </w:rPr>
            </w:pPr>
            <w:r w:rsidRPr="006436AF">
              <w:rPr>
                <w:color w:val="D4D4D4"/>
              </w:rPr>
              <w:t>        </w:t>
            </w:r>
            <w:proofErr w:type="spellStart"/>
            <w:r w:rsidRPr="006436AF">
              <w:t>enforcementMethod</w:t>
            </w:r>
            <w:proofErr w:type="spellEnd"/>
            <w:r w:rsidRPr="006436AF">
              <w:rPr>
                <w:color w:val="D4D4D4"/>
              </w:rPr>
              <w:t>:</w:t>
            </w:r>
          </w:p>
          <w:p w14:paraId="51088D24"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string</w:t>
            </w:r>
          </w:p>
          <w:p w14:paraId="501B75F8" w14:textId="77777777" w:rsidR="00EB6454" w:rsidRPr="006436AF" w:rsidRDefault="00EB6454" w:rsidP="002E2BF2">
            <w:pPr>
              <w:pStyle w:val="PL"/>
              <w:rPr>
                <w:color w:val="D4D4D4"/>
              </w:rPr>
            </w:pPr>
            <w:r w:rsidRPr="006436AF">
              <w:rPr>
                <w:color w:val="D4D4D4"/>
              </w:rPr>
              <w:t>        </w:t>
            </w:r>
            <w:proofErr w:type="spellStart"/>
            <w:r w:rsidRPr="006436AF">
              <w:t>enforcementBitRate</w:t>
            </w:r>
            <w:proofErr w:type="spellEnd"/>
            <w:r w:rsidRPr="006436AF">
              <w:rPr>
                <w:color w:val="D4D4D4"/>
              </w:rPr>
              <w:t>:</w:t>
            </w:r>
          </w:p>
          <w:p w14:paraId="48898768" w14:textId="37405FB0"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w:t>
            </w:r>
            <w:r>
              <w:rPr>
                <w:color w:val="CE9178"/>
              </w:rPr>
              <w:t>9571</w:t>
            </w:r>
            <w:r w:rsidRPr="006436AF">
              <w:rPr>
                <w:color w:val="CE9178"/>
              </w:rPr>
              <w:t>_CommonData.yaml#/components/schemas/</w:t>
            </w:r>
            <w:r>
              <w:rPr>
                <w:color w:val="CE9178"/>
              </w:rPr>
              <w:t>Uinteger</w:t>
            </w:r>
            <w:r w:rsidRPr="006436AF">
              <w:rPr>
                <w:color w:val="CE9178"/>
              </w:rPr>
              <w:t>'</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532" w:name="_CRC_4_5"/>
      <w:bookmarkStart w:id="2533" w:name="_Toc68899757"/>
      <w:bookmarkStart w:id="2534" w:name="_Toc71214508"/>
      <w:bookmarkStart w:id="2535" w:name="_Toc71722182"/>
      <w:bookmarkStart w:id="2536" w:name="_Toc74859234"/>
      <w:bookmarkStart w:id="2537" w:name="_Toc146627160"/>
      <w:bookmarkStart w:id="2538" w:name="MCCQCTEMPBM_00000096"/>
      <w:bookmarkStart w:id="2539" w:name="_Toc187862022"/>
      <w:bookmarkEnd w:id="2532"/>
      <w:r w:rsidRPr="006436AF">
        <w:t>C.4.5</w:t>
      </w:r>
      <w:r w:rsidRPr="006436AF">
        <w:tab/>
        <w:t>M5_</w:t>
      </w:r>
      <w:r w:rsidRPr="006436AF">
        <w:rPr>
          <w:noProof/>
        </w:rPr>
        <w:t>NetworkAssistance API</w:t>
      </w:r>
      <w:bookmarkEnd w:id="2533"/>
      <w:bookmarkEnd w:id="2534"/>
      <w:bookmarkEnd w:id="2535"/>
      <w:bookmarkEnd w:id="2536"/>
      <w:bookmarkEnd w:id="2537"/>
      <w:bookmarkEnd w:id="2539"/>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EB6454" w:rsidRPr="006436AF" w14:paraId="53A3EF5D" w14:textId="77777777" w:rsidTr="002E2BF2">
        <w:tc>
          <w:tcPr>
            <w:tcW w:w="9629" w:type="dxa"/>
            <w:tcBorders>
              <w:top w:val="single" w:sz="4" w:space="0" w:color="auto"/>
              <w:left w:val="single" w:sz="4" w:space="0" w:color="auto"/>
              <w:bottom w:val="single" w:sz="4" w:space="0" w:color="auto"/>
              <w:right w:val="single" w:sz="4" w:space="0" w:color="auto"/>
            </w:tcBorders>
          </w:tcPr>
          <w:bookmarkEnd w:id="2538"/>
          <w:p w14:paraId="60EC2A2D" w14:textId="63B07AF8" w:rsidR="00EB6454" w:rsidRDefault="00EB6454" w:rsidP="002E2BF2">
            <w:pPr>
              <w:pStyle w:val="PL"/>
              <w:rPr>
                <w:color w:val="B5CEA8"/>
              </w:rPr>
            </w:pPr>
            <w:proofErr w:type="spellStart"/>
            <w:r w:rsidRPr="006436AF">
              <w:t>openapi</w:t>
            </w:r>
            <w:proofErr w:type="spellEnd"/>
            <w:r w:rsidRPr="006436AF">
              <w:rPr>
                <w:color w:val="D4D4D4"/>
              </w:rPr>
              <w:t>: </w:t>
            </w:r>
            <w:r w:rsidRPr="006436AF">
              <w:rPr>
                <w:color w:val="B5CEA8"/>
              </w:rPr>
              <w:t>3.0.</w:t>
            </w:r>
            <w:r w:rsidR="00A75B81">
              <w:rPr>
                <w:color w:val="B5CEA8"/>
              </w:rPr>
              <w:t>0</w:t>
            </w:r>
          </w:p>
          <w:p w14:paraId="5F1AF8AE" w14:textId="77777777" w:rsidR="00EB6454" w:rsidRPr="006436AF" w:rsidRDefault="00EB6454" w:rsidP="002E2BF2">
            <w:pPr>
              <w:pStyle w:val="PL"/>
              <w:rPr>
                <w:color w:val="D4D4D4"/>
              </w:rPr>
            </w:pPr>
          </w:p>
          <w:p w14:paraId="28C3207A" w14:textId="77777777" w:rsidR="00EB6454" w:rsidRPr="006436AF" w:rsidRDefault="00EB6454" w:rsidP="002E2BF2">
            <w:pPr>
              <w:pStyle w:val="PL"/>
              <w:rPr>
                <w:color w:val="D4D4D4"/>
              </w:rPr>
            </w:pPr>
            <w:r w:rsidRPr="006436AF">
              <w:t>info</w:t>
            </w:r>
            <w:r w:rsidRPr="006436AF">
              <w:rPr>
                <w:color w:val="D4D4D4"/>
              </w:rPr>
              <w:t>:</w:t>
            </w:r>
          </w:p>
          <w:p w14:paraId="60C1A60F" w14:textId="6674EE13" w:rsidR="00EB6454" w:rsidRPr="006436AF" w:rsidRDefault="00EB6454" w:rsidP="002E2BF2">
            <w:pPr>
              <w:pStyle w:val="PL"/>
              <w:rPr>
                <w:color w:val="D4D4D4"/>
              </w:rPr>
            </w:pPr>
            <w:r w:rsidRPr="006436AF">
              <w:rPr>
                <w:color w:val="D4D4D4"/>
              </w:rPr>
              <w:t>  </w:t>
            </w:r>
            <w:r w:rsidRPr="006436AF">
              <w:t>title</w:t>
            </w:r>
            <w:r w:rsidRPr="006436AF">
              <w:rPr>
                <w:color w:val="D4D4D4"/>
              </w:rPr>
              <w:t>: </w:t>
            </w:r>
            <w:r w:rsidRPr="006436AF">
              <w:rPr>
                <w:color w:val="CE9178"/>
              </w:rPr>
              <w:t>M5_NetworkAssistance</w:t>
            </w:r>
            <w:r w:rsidR="00BE37C6">
              <w:rPr>
                <w:color w:val="CE9178"/>
              </w:rPr>
              <w:t xml:space="preserve"> (deprecated)</w:t>
            </w:r>
          </w:p>
          <w:p w14:paraId="000C8111" w14:textId="24D3D551" w:rsidR="00EB6454" w:rsidRPr="006436AF" w:rsidRDefault="00EB6454" w:rsidP="002E2BF2">
            <w:pPr>
              <w:pStyle w:val="PL"/>
              <w:rPr>
                <w:color w:val="D4D4D4"/>
              </w:rPr>
            </w:pPr>
            <w:r w:rsidRPr="006436AF">
              <w:rPr>
                <w:color w:val="D4D4D4"/>
              </w:rPr>
              <w:t>  </w:t>
            </w:r>
            <w:r w:rsidRPr="006436AF">
              <w:t>version</w:t>
            </w:r>
            <w:r w:rsidRPr="006436AF">
              <w:rPr>
                <w:color w:val="D4D4D4"/>
              </w:rPr>
              <w:t>: </w:t>
            </w:r>
            <w:r>
              <w:rPr>
                <w:color w:val="B5CEA8"/>
              </w:rPr>
              <w:t>3.0.</w:t>
            </w:r>
            <w:r w:rsidR="00A75B81">
              <w:rPr>
                <w:color w:val="B5CEA8"/>
              </w:rPr>
              <w:t>1</w:t>
            </w:r>
          </w:p>
          <w:p w14:paraId="7AC02710" w14:textId="77777777"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586C0"/>
              </w:rPr>
              <w:t>|</w:t>
            </w:r>
          </w:p>
          <w:p w14:paraId="38A7925E" w14:textId="77777777" w:rsidR="00EB6454" w:rsidRPr="006436AF" w:rsidRDefault="00EB6454" w:rsidP="002E2BF2">
            <w:pPr>
              <w:pStyle w:val="PL"/>
              <w:rPr>
                <w:color w:val="D4D4D4"/>
              </w:rPr>
            </w:pPr>
            <w:r w:rsidRPr="006436AF">
              <w:rPr>
                <w:color w:val="CE9178"/>
              </w:rPr>
              <w:t>    5GMS AF M5 Network Assistance API</w:t>
            </w:r>
          </w:p>
          <w:p w14:paraId="0FA6E383" w14:textId="3C3F51C2" w:rsidR="00EB6454" w:rsidRPr="006436AF" w:rsidRDefault="00EB6454" w:rsidP="002E2BF2">
            <w:pPr>
              <w:pStyle w:val="PL"/>
              <w:rPr>
                <w:color w:val="D4D4D4"/>
              </w:rPr>
            </w:pPr>
            <w:r w:rsidRPr="006436AF">
              <w:rPr>
                <w:color w:val="CE9178"/>
              </w:rPr>
              <w:t>    </w:t>
            </w:r>
            <w:r w:rsidRPr="006436AF">
              <w:rPr>
                <w:i/>
                <w:iCs/>
                <w:color w:val="CE9178"/>
              </w:rPr>
              <w:t xml:space="preserve">© </w:t>
            </w:r>
            <w:r>
              <w:rPr>
                <w:i/>
                <w:iCs/>
                <w:color w:val="CE9178"/>
              </w:rPr>
              <w:t>2024</w:t>
            </w:r>
            <w:r w:rsidRPr="006436AF">
              <w:rPr>
                <w:color w:val="CE9178"/>
              </w:rPr>
              <w:t>, 3GPP Organizational Partners (ARIB, ATIS, CCSA, ETSI, TSDSI, TTA, TTC).</w:t>
            </w:r>
          </w:p>
          <w:p w14:paraId="1072D762" w14:textId="77777777" w:rsidR="00EB6454" w:rsidRDefault="00EB6454" w:rsidP="002E2BF2">
            <w:pPr>
              <w:pStyle w:val="PL"/>
              <w:rPr>
                <w:color w:val="CE9178"/>
              </w:rPr>
            </w:pPr>
            <w:r w:rsidRPr="006436AF">
              <w:rPr>
                <w:color w:val="CE9178"/>
              </w:rPr>
              <w:t>    All rights reserved.</w:t>
            </w:r>
          </w:p>
          <w:p w14:paraId="20BD8652" w14:textId="77777777" w:rsidR="00EB6454" w:rsidRPr="006436AF" w:rsidRDefault="00EB6454" w:rsidP="002E2BF2">
            <w:pPr>
              <w:pStyle w:val="PL"/>
              <w:rPr>
                <w:color w:val="D4D4D4"/>
              </w:rPr>
            </w:pPr>
          </w:p>
          <w:p w14:paraId="21D6C8B7" w14:textId="77777777" w:rsidR="00EB6454" w:rsidRPr="006436AF" w:rsidRDefault="00EB6454" w:rsidP="002E2BF2">
            <w:pPr>
              <w:pStyle w:val="PL"/>
              <w:rPr>
                <w:color w:val="D4D4D4"/>
              </w:rPr>
            </w:pPr>
            <w:r w:rsidRPr="006436AF">
              <w:t>tags</w:t>
            </w:r>
            <w:r w:rsidRPr="006436AF">
              <w:rPr>
                <w:color w:val="D4D4D4"/>
              </w:rPr>
              <w:t>:</w:t>
            </w:r>
          </w:p>
          <w:p w14:paraId="47DECE8D" w14:textId="77777777" w:rsidR="00EB6454" w:rsidRPr="006436AF" w:rsidRDefault="00EB6454" w:rsidP="002E2BF2">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49A6C84B" w14:textId="5C959637" w:rsidR="00EB6454" w:rsidRDefault="00EB6454" w:rsidP="002E2BF2">
            <w:pPr>
              <w:pStyle w:val="PL"/>
              <w:rPr>
                <w:color w:val="CE9178"/>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r w:rsidR="00BE37C6">
              <w:rPr>
                <w:color w:val="CE9178"/>
              </w:rPr>
              <w:t xml:space="preserve"> (deprecated)</w:t>
            </w:r>
            <w:r w:rsidRPr="006436AF">
              <w:rPr>
                <w:color w:val="CE9178"/>
              </w:rPr>
              <w:t>'</w:t>
            </w:r>
          </w:p>
          <w:p w14:paraId="1E5ED39E" w14:textId="77777777" w:rsidR="00EB6454" w:rsidRPr="006436AF" w:rsidRDefault="00EB6454" w:rsidP="002E2BF2">
            <w:pPr>
              <w:pStyle w:val="PL"/>
              <w:rPr>
                <w:color w:val="D4D4D4"/>
              </w:rPr>
            </w:pPr>
          </w:p>
          <w:p w14:paraId="36E91D3B" w14:textId="77777777" w:rsidR="00EB6454" w:rsidRPr="006436AF" w:rsidRDefault="00EB6454" w:rsidP="002E2BF2">
            <w:pPr>
              <w:pStyle w:val="PL"/>
              <w:rPr>
                <w:color w:val="D4D4D4"/>
              </w:rPr>
            </w:pPr>
            <w:proofErr w:type="spellStart"/>
            <w:r w:rsidRPr="006436AF">
              <w:t>externalDocs</w:t>
            </w:r>
            <w:proofErr w:type="spellEnd"/>
            <w:r w:rsidRPr="006436AF">
              <w:rPr>
                <w:color w:val="D4D4D4"/>
              </w:rPr>
              <w:t>:</w:t>
            </w:r>
          </w:p>
          <w:p w14:paraId="28132931" w14:textId="56EF62F8" w:rsidR="00EB6454" w:rsidRPr="006436AF" w:rsidRDefault="00EB6454" w:rsidP="002E2BF2">
            <w:pPr>
              <w:pStyle w:val="PL"/>
              <w:rPr>
                <w:color w:val="D4D4D4"/>
              </w:rPr>
            </w:pPr>
            <w:r w:rsidRPr="006436AF">
              <w:rPr>
                <w:color w:val="D4D4D4"/>
              </w:rPr>
              <w:t>  </w:t>
            </w:r>
            <w:r w:rsidRPr="006436AF">
              <w:t>description</w:t>
            </w:r>
            <w:r w:rsidRPr="006436AF">
              <w:rPr>
                <w:color w:val="D4D4D4"/>
              </w:rPr>
              <w:t>: </w:t>
            </w:r>
            <w:r w:rsidRPr="006436AF">
              <w:rPr>
                <w:color w:val="CE9178"/>
              </w:rPr>
              <w:t>'TS 26.512 V</w:t>
            </w:r>
            <w:r>
              <w:rPr>
                <w:color w:val="CE9178"/>
              </w:rPr>
              <w:t>18.</w:t>
            </w:r>
            <w:r w:rsidR="003D134B">
              <w:rPr>
                <w:color w:val="CE9178"/>
              </w:rPr>
              <w:t>3</w:t>
            </w:r>
            <w:r>
              <w:rPr>
                <w:color w:val="CE9178"/>
              </w:rPr>
              <w:t>.0</w:t>
            </w:r>
            <w:r w:rsidRPr="006436AF">
              <w:rPr>
                <w:color w:val="CE9178"/>
              </w:rPr>
              <w:t>; 5G Media Streaming (5GMS); Protocols'</w:t>
            </w:r>
          </w:p>
          <w:p w14:paraId="021FFE98" w14:textId="77777777" w:rsidR="00EB6454" w:rsidRDefault="00EB6454" w:rsidP="002E2BF2">
            <w:pPr>
              <w:pStyle w:val="PL"/>
              <w:rPr>
                <w:color w:val="CE9178"/>
              </w:rPr>
            </w:pPr>
            <w:r w:rsidRPr="006436AF">
              <w:rPr>
                <w:color w:val="D4D4D4"/>
              </w:rPr>
              <w:t>  </w:t>
            </w:r>
            <w:r w:rsidRPr="006436AF">
              <w:t>url</w:t>
            </w:r>
            <w:r w:rsidRPr="006436AF">
              <w:rPr>
                <w:color w:val="D4D4D4"/>
              </w:rPr>
              <w:t>: </w:t>
            </w:r>
            <w:r w:rsidRPr="006436AF">
              <w:rPr>
                <w:color w:val="CE9178"/>
              </w:rPr>
              <w:t>'https://www.3gpp.org/ftp/Specs/archive/26_series/26.512/'</w:t>
            </w:r>
          </w:p>
          <w:p w14:paraId="2076ACC4" w14:textId="77777777" w:rsidR="00EB6454" w:rsidRPr="006436AF" w:rsidRDefault="00EB6454" w:rsidP="002E2BF2">
            <w:pPr>
              <w:pStyle w:val="PL"/>
              <w:rPr>
                <w:color w:val="D4D4D4"/>
              </w:rPr>
            </w:pPr>
          </w:p>
          <w:p w14:paraId="587D78BD" w14:textId="77777777" w:rsidR="00EB6454" w:rsidRDefault="00EB6454" w:rsidP="002E2BF2">
            <w:pPr>
              <w:pStyle w:val="PL"/>
            </w:pPr>
            <w:r w:rsidRPr="006436AF">
              <w:t>paths</w:t>
            </w:r>
            <w:r w:rsidRPr="006436AF">
              <w:rPr>
                <w:color w:val="D4D4D4"/>
              </w:rPr>
              <w:t>:</w:t>
            </w:r>
            <w:r>
              <w:rPr>
                <w:color w:val="D4D4D4"/>
              </w:rPr>
              <w:t xml:space="preserve"> </w:t>
            </w:r>
            <w:r w:rsidRPr="007360D0">
              <w:t>{}</w:t>
            </w:r>
          </w:p>
          <w:p w14:paraId="608DCD90" w14:textId="77777777" w:rsidR="00EB6454" w:rsidRPr="006436AF" w:rsidRDefault="00EB6454" w:rsidP="002E2BF2">
            <w:pPr>
              <w:pStyle w:val="PL"/>
              <w:rPr>
                <w:color w:val="D4D4D4"/>
              </w:rPr>
            </w:pPr>
          </w:p>
          <w:p w14:paraId="0A8CE8A1" w14:textId="77777777" w:rsidR="00EB6454" w:rsidRPr="006436AF" w:rsidRDefault="00EB6454" w:rsidP="002E2BF2">
            <w:pPr>
              <w:pStyle w:val="PL"/>
              <w:rPr>
                <w:color w:val="D4D4D4"/>
              </w:rPr>
            </w:pPr>
            <w:r w:rsidRPr="006436AF">
              <w:t>components</w:t>
            </w:r>
            <w:r w:rsidRPr="006436AF">
              <w:rPr>
                <w:color w:val="D4D4D4"/>
              </w:rPr>
              <w:t>:</w:t>
            </w:r>
          </w:p>
          <w:p w14:paraId="5AC516CB" w14:textId="77777777" w:rsidR="00EB6454" w:rsidRPr="006436AF" w:rsidRDefault="00EB6454" w:rsidP="002E2BF2">
            <w:pPr>
              <w:pStyle w:val="PL"/>
              <w:rPr>
                <w:color w:val="D4D4D4"/>
              </w:rPr>
            </w:pPr>
            <w:r w:rsidRPr="006436AF">
              <w:rPr>
                <w:color w:val="D4D4D4"/>
              </w:rPr>
              <w:t>  </w:t>
            </w:r>
            <w:r w:rsidRPr="006436AF">
              <w:t>schemas</w:t>
            </w:r>
            <w:r w:rsidRPr="006436AF">
              <w:rPr>
                <w:color w:val="D4D4D4"/>
              </w:rPr>
              <w:t>:</w:t>
            </w:r>
          </w:p>
          <w:p w14:paraId="56084D53" w14:textId="77777777" w:rsidR="00EB6454" w:rsidRPr="006436AF" w:rsidRDefault="00EB6454" w:rsidP="002E2BF2">
            <w:pPr>
              <w:pStyle w:val="PL"/>
              <w:rPr>
                <w:color w:val="D4D4D4"/>
              </w:rPr>
            </w:pPr>
            <w:r w:rsidRPr="006436AF">
              <w:rPr>
                <w:color w:val="D4D4D4"/>
              </w:rPr>
              <w:t>    </w:t>
            </w:r>
            <w:proofErr w:type="spellStart"/>
            <w:r w:rsidRPr="006436AF">
              <w:t>NetworkAssistanceSession</w:t>
            </w:r>
            <w:proofErr w:type="spellEnd"/>
            <w:r w:rsidRPr="006436AF">
              <w:rPr>
                <w:color w:val="D4D4D4"/>
              </w:rPr>
              <w:t>:</w:t>
            </w:r>
          </w:p>
          <w:p w14:paraId="178B525B" w14:textId="77777777" w:rsidR="00EB6454" w:rsidRPr="006436AF" w:rsidRDefault="00EB6454" w:rsidP="002E2BF2">
            <w:pPr>
              <w:pStyle w:val="PL"/>
              <w:rPr>
                <w:color w:val="D4D4D4"/>
                <w:lang w:val="en-US"/>
              </w:rPr>
            </w:pPr>
            <w:r w:rsidRPr="006436AF">
              <w:rPr>
                <w:color w:val="D4D4D4"/>
                <w:lang w:val="en-US"/>
              </w:rPr>
              <w:t>      </w:t>
            </w:r>
            <w:r w:rsidRPr="006436AF">
              <w:rPr>
                <w:lang w:val="en-US"/>
              </w:rPr>
              <w:t>de</w:t>
            </w:r>
            <w:r>
              <w:rPr>
                <w:lang w:val="en-US"/>
              </w:rPr>
              <w:t>precated</w:t>
            </w:r>
            <w:r w:rsidRPr="006436AF">
              <w:rPr>
                <w:color w:val="D4D4D4"/>
                <w:lang w:val="en-US"/>
              </w:rPr>
              <w:t>: </w:t>
            </w:r>
            <w:r>
              <w:rPr>
                <w:color w:val="CE9178"/>
                <w:lang w:val="en-US"/>
              </w:rPr>
              <w:t>true</w:t>
            </w:r>
          </w:p>
          <w:p w14:paraId="56E3216F" w14:textId="77777777" w:rsidR="00EB6454" w:rsidRPr="006436AF" w:rsidRDefault="00EB6454" w:rsidP="002E2BF2">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628677E3"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object</w:t>
            </w:r>
          </w:p>
          <w:p w14:paraId="5BB23420" w14:textId="77777777" w:rsidR="00EB6454" w:rsidRPr="006436AF" w:rsidRDefault="00EB6454" w:rsidP="002E2BF2">
            <w:pPr>
              <w:pStyle w:val="PL"/>
              <w:rPr>
                <w:color w:val="D4D4D4"/>
              </w:rPr>
            </w:pPr>
            <w:r w:rsidRPr="006436AF">
              <w:rPr>
                <w:color w:val="D4D4D4"/>
              </w:rPr>
              <w:t>      </w:t>
            </w:r>
            <w:r w:rsidRPr="006436AF">
              <w:t>required</w:t>
            </w:r>
            <w:r w:rsidRPr="006436AF">
              <w:rPr>
                <w:color w:val="D4D4D4"/>
              </w:rPr>
              <w:t>: </w:t>
            </w:r>
          </w:p>
          <w:p w14:paraId="5E86A8B5" w14:textId="77777777" w:rsidR="00EB6454" w:rsidRPr="006436AF" w:rsidRDefault="00EB6454" w:rsidP="002E2BF2">
            <w:pPr>
              <w:pStyle w:val="PL"/>
              <w:rPr>
                <w:color w:val="D4D4D4"/>
              </w:rPr>
            </w:pPr>
            <w:r w:rsidRPr="006436AF">
              <w:rPr>
                <w:color w:val="D4D4D4"/>
              </w:rPr>
              <w:t>        - </w:t>
            </w:r>
            <w:proofErr w:type="spellStart"/>
            <w:r w:rsidRPr="006436AF">
              <w:rPr>
                <w:color w:val="CE9178"/>
              </w:rPr>
              <w:t>naSessionId</w:t>
            </w:r>
            <w:proofErr w:type="spellEnd"/>
          </w:p>
          <w:p w14:paraId="6F0315F9" w14:textId="77777777" w:rsidR="00EB6454" w:rsidRPr="006436AF" w:rsidRDefault="00EB6454" w:rsidP="002E2BF2">
            <w:pPr>
              <w:pStyle w:val="PL"/>
              <w:rPr>
                <w:color w:val="D4D4D4"/>
              </w:rPr>
            </w:pPr>
            <w:r w:rsidRPr="006436AF">
              <w:rPr>
                <w:color w:val="D4D4D4"/>
              </w:rPr>
              <w:t>        - </w:t>
            </w:r>
            <w:proofErr w:type="spellStart"/>
            <w:r w:rsidRPr="006436AF">
              <w:rPr>
                <w:color w:val="CE9178"/>
              </w:rPr>
              <w:t>provisioningSessionId</w:t>
            </w:r>
            <w:proofErr w:type="spellEnd"/>
          </w:p>
          <w:p w14:paraId="646ED2B6" w14:textId="77777777" w:rsidR="00EB6454" w:rsidRPr="006436AF" w:rsidRDefault="00EB6454" w:rsidP="002E2BF2">
            <w:pPr>
              <w:pStyle w:val="PL"/>
              <w:rPr>
                <w:color w:val="D4D4D4"/>
              </w:rPr>
            </w:pPr>
            <w:r w:rsidRPr="006436AF">
              <w:rPr>
                <w:color w:val="D4D4D4"/>
              </w:rPr>
              <w:t>        - </w:t>
            </w:r>
            <w:proofErr w:type="spellStart"/>
            <w:r w:rsidRPr="006436AF">
              <w:rPr>
                <w:color w:val="CE9178"/>
              </w:rPr>
              <w:t>serviceDataFlowDescriptions</w:t>
            </w:r>
            <w:proofErr w:type="spellEnd"/>
          </w:p>
          <w:p w14:paraId="0A9687A2" w14:textId="77777777" w:rsidR="00EB6454" w:rsidRPr="006436AF" w:rsidRDefault="00EB6454" w:rsidP="002E2BF2">
            <w:pPr>
              <w:pStyle w:val="PL"/>
              <w:rPr>
                <w:color w:val="D4D4D4"/>
              </w:rPr>
            </w:pPr>
            <w:r w:rsidRPr="006436AF">
              <w:rPr>
                <w:color w:val="D4D4D4"/>
              </w:rPr>
              <w:t>      </w:t>
            </w:r>
            <w:r w:rsidRPr="006436AF">
              <w:t>properties</w:t>
            </w:r>
            <w:r w:rsidRPr="006436AF">
              <w:rPr>
                <w:color w:val="D4D4D4"/>
              </w:rPr>
              <w:t>:</w:t>
            </w:r>
          </w:p>
          <w:p w14:paraId="4BDDFA76" w14:textId="77777777" w:rsidR="00EB6454" w:rsidRPr="006436AF" w:rsidRDefault="00EB6454" w:rsidP="002E2BF2">
            <w:pPr>
              <w:pStyle w:val="PL"/>
              <w:rPr>
                <w:color w:val="D4D4D4"/>
              </w:rPr>
            </w:pPr>
            <w:r w:rsidRPr="006436AF">
              <w:rPr>
                <w:color w:val="D4D4D4"/>
              </w:rPr>
              <w:t>        </w:t>
            </w:r>
            <w:proofErr w:type="spellStart"/>
            <w:r w:rsidRPr="006436AF">
              <w:t>naSessionId</w:t>
            </w:r>
            <w:proofErr w:type="spellEnd"/>
            <w:r w:rsidRPr="006436AF">
              <w:rPr>
                <w:color w:val="D4D4D4"/>
              </w:rPr>
              <w:t>:</w:t>
            </w:r>
          </w:p>
          <w:p w14:paraId="1DDE6BF1" w14:textId="728228D9"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78DFC5AD" w14:textId="77777777" w:rsidR="00EB6454" w:rsidRPr="006436AF" w:rsidRDefault="00EB6454" w:rsidP="002E2BF2">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3BAF88D7" w14:textId="0665FC7B"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582177D8" w14:textId="77777777" w:rsidR="00EB6454" w:rsidRPr="006436AF" w:rsidRDefault="00EB6454" w:rsidP="002E2BF2">
            <w:pPr>
              <w:pStyle w:val="PL"/>
              <w:rPr>
                <w:color w:val="D4D4D4"/>
              </w:rPr>
            </w:pPr>
            <w:r w:rsidRPr="006436AF">
              <w:rPr>
                <w:color w:val="D4D4D4"/>
              </w:rPr>
              <w:t>        </w:t>
            </w:r>
            <w:proofErr w:type="spellStart"/>
            <w:r w:rsidRPr="006436AF">
              <w:t>serviceDataFlowDescriptions</w:t>
            </w:r>
            <w:proofErr w:type="spellEnd"/>
            <w:r w:rsidRPr="006436AF">
              <w:rPr>
                <w:color w:val="D4D4D4"/>
              </w:rPr>
              <w:t>:</w:t>
            </w:r>
          </w:p>
          <w:p w14:paraId="16FF8E36" w14:textId="77777777" w:rsidR="00EB6454" w:rsidRPr="006436AF" w:rsidRDefault="00EB6454" w:rsidP="002E2BF2">
            <w:pPr>
              <w:pStyle w:val="PL"/>
              <w:rPr>
                <w:color w:val="D4D4D4"/>
              </w:rPr>
            </w:pPr>
            <w:r w:rsidRPr="006436AF">
              <w:rPr>
                <w:color w:val="D4D4D4"/>
              </w:rPr>
              <w:t>          </w:t>
            </w:r>
            <w:r w:rsidRPr="006436AF">
              <w:t>type</w:t>
            </w:r>
            <w:r w:rsidRPr="006436AF">
              <w:rPr>
                <w:color w:val="D4D4D4"/>
              </w:rPr>
              <w:t>: </w:t>
            </w:r>
            <w:r w:rsidRPr="006436AF">
              <w:rPr>
                <w:color w:val="CE9178"/>
              </w:rPr>
              <w:t>array</w:t>
            </w:r>
          </w:p>
          <w:p w14:paraId="64FF60F1" w14:textId="77777777" w:rsidR="00EB6454" w:rsidRPr="006436AF" w:rsidRDefault="00EB6454" w:rsidP="002E2BF2">
            <w:pPr>
              <w:pStyle w:val="PL"/>
              <w:rPr>
                <w:color w:val="D4D4D4"/>
              </w:rPr>
            </w:pPr>
            <w:r w:rsidRPr="006436AF">
              <w:rPr>
                <w:color w:val="D4D4D4"/>
              </w:rPr>
              <w:t>          </w:t>
            </w:r>
            <w:r w:rsidRPr="006436AF">
              <w:t>items</w:t>
            </w:r>
            <w:r w:rsidRPr="006436AF">
              <w:rPr>
                <w:color w:val="D4D4D4"/>
              </w:rPr>
              <w:t>: </w:t>
            </w:r>
          </w:p>
          <w:p w14:paraId="3436E7A6" w14:textId="693CB02F"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Pr>
                <w:color w:val="CE9178"/>
              </w:rPr>
              <w:t>Application</w:t>
            </w:r>
            <w:r w:rsidRPr="006436AF">
              <w:rPr>
                <w:color w:val="CE9178"/>
              </w:rPr>
              <w:t>FlowDescription'</w:t>
            </w:r>
          </w:p>
          <w:p w14:paraId="3961ACF0" w14:textId="77777777" w:rsidR="00EB6454" w:rsidRPr="006436AF" w:rsidRDefault="00EB6454" w:rsidP="002E2BF2">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733440A9" w14:textId="77777777" w:rsidR="00EB6454" w:rsidRPr="006436AF" w:rsidRDefault="00EB6454" w:rsidP="002E2BF2">
            <w:pPr>
              <w:pStyle w:val="PL"/>
              <w:rPr>
                <w:color w:val="D4D4D4"/>
              </w:rPr>
            </w:pPr>
            <w:r w:rsidRPr="006436AF">
              <w:rPr>
                <w:color w:val="D4D4D4"/>
              </w:rPr>
              <w:t>        </w:t>
            </w:r>
            <w:proofErr w:type="spellStart"/>
            <w:r w:rsidRPr="006436AF">
              <w:t>mediaType</w:t>
            </w:r>
            <w:proofErr w:type="spellEnd"/>
            <w:r w:rsidRPr="006436AF">
              <w:rPr>
                <w:color w:val="D4D4D4"/>
              </w:rPr>
              <w:t>:</w:t>
            </w:r>
          </w:p>
          <w:p w14:paraId="36A18C8E" w14:textId="77777777"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E99F27C" w14:textId="77777777" w:rsidR="00EB6454" w:rsidRPr="006436AF" w:rsidRDefault="00EB6454" w:rsidP="002E2BF2">
            <w:pPr>
              <w:pStyle w:val="PL"/>
              <w:rPr>
                <w:color w:val="D4D4D4"/>
              </w:rPr>
            </w:pPr>
            <w:r w:rsidRPr="006436AF">
              <w:rPr>
                <w:color w:val="D4D4D4"/>
              </w:rPr>
              <w:t>        </w:t>
            </w:r>
            <w:proofErr w:type="spellStart"/>
            <w:r w:rsidRPr="006436AF">
              <w:t>policyTemplateId</w:t>
            </w:r>
            <w:proofErr w:type="spellEnd"/>
            <w:r w:rsidRPr="006436AF">
              <w:rPr>
                <w:color w:val="D4D4D4"/>
              </w:rPr>
              <w:t>:</w:t>
            </w:r>
          </w:p>
          <w:p w14:paraId="22F86327" w14:textId="583FFB20"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_CommonData.yaml#/components/schemas/ResourceId'</w:t>
            </w:r>
          </w:p>
          <w:p w14:paraId="2E009C6C" w14:textId="77777777" w:rsidR="00EB6454" w:rsidRPr="006436AF" w:rsidRDefault="00EB6454" w:rsidP="002E2BF2">
            <w:pPr>
              <w:pStyle w:val="PL"/>
              <w:rPr>
                <w:color w:val="D4D4D4"/>
              </w:rPr>
            </w:pPr>
            <w:r w:rsidRPr="006436AF">
              <w:rPr>
                <w:color w:val="D4D4D4"/>
              </w:rPr>
              <w:t>        </w:t>
            </w:r>
            <w:proofErr w:type="spellStart"/>
            <w:r w:rsidRPr="006436AF">
              <w:t>requestedQoS</w:t>
            </w:r>
            <w:proofErr w:type="spellEnd"/>
            <w:r w:rsidRPr="006436AF">
              <w:rPr>
                <w:color w:val="D4D4D4"/>
              </w:rPr>
              <w:t>:</w:t>
            </w:r>
          </w:p>
          <w:p w14:paraId="687D991F" w14:textId="3DE7882E"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sidR="00F26189">
              <w:rPr>
                <w:color w:val="CE9178"/>
              </w:rPr>
              <w:t>Client</w:t>
            </w:r>
            <w:r w:rsidRPr="006436AF">
              <w:rPr>
                <w:color w:val="CE9178"/>
              </w:rPr>
              <w:t>Qo</w:t>
            </w:r>
            <w:r w:rsidR="00F26189">
              <w:rPr>
                <w:color w:val="CE9178"/>
              </w:rPr>
              <w:t>s</w:t>
            </w:r>
            <w:r w:rsidRPr="006436AF">
              <w:rPr>
                <w:color w:val="CE9178"/>
              </w:rPr>
              <w:t>Specification'</w:t>
            </w:r>
          </w:p>
          <w:p w14:paraId="35683BD0" w14:textId="77777777" w:rsidR="00EB6454" w:rsidRPr="006436AF" w:rsidRDefault="00EB6454" w:rsidP="002E2BF2">
            <w:pPr>
              <w:pStyle w:val="PL"/>
              <w:rPr>
                <w:color w:val="D4D4D4"/>
              </w:rPr>
            </w:pPr>
            <w:r w:rsidRPr="006436AF">
              <w:rPr>
                <w:color w:val="D4D4D4"/>
              </w:rPr>
              <w:t>        </w:t>
            </w:r>
            <w:proofErr w:type="spellStart"/>
            <w:r w:rsidRPr="006436AF">
              <w:t>recommendedQoS</w:t>
            </w:r>
            <w:proofErr w:type="spellEnd"/>
            <w:r w:rsidRPr="006436AF">
              <w:rPr>
                <w:color w:val="D4D4D4"/>
              </w:rPr>
              <w:t>:</w:t>
            </w:r>
          </w:p>
          <w:p w14:paraId="7ACB7692" w14:textId="4CC66624"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w:t>
            </w:r>
            <w:r w:rsidR="00F26189">
              <w:rPr>
                <w:color w:val="CE9178"/>
              </w:rPr>
              <w:t>Client</w:t>
            </w:r>
            <w:r w:rsidRPr="006436AF">
              <w:rPr>
                <w:color w:val="CE9178"/>
              </w:rPr>
              <w:t>Qo</w:t>
            </w:r>
            <w:r w:rsidR="00F26189">
              <w:rPr>
                <w:color w:val="CE9178"/>
              </w:rPr>
              <w:t>s</w:t>
            </w:r>
            <w:r w:rsidRPr="006436AF">
              <w:rPr>
                <w:color w:val="CE9178"/>
              </w:rPr>
              <w:t>Specification'</w:t>
            </w:r>
          </w:p>
          <w:p w14:paraId="6A90C156" w14:textId="77777777" w:rsidR="00EB6454" w:rsidRPr="006436AF" w:rsidRDefault="00EB6454" w:rsidP="002E2BF2">
            <w:pPr>
              <w:pStyle w:val="PL"/>
              <w:rPr>
                <w:color w:val="D4D4D4"/>
              </w:rPr>
            </w:pPr>
            <w:r w:rsidRPr="006436AF">
              <w:rPr>
                <w:color w:val="D4D4D4"/>
              </w:rPr>
              <w:t>        </w:t>
            </w:r>
            <w:proofErr w:type="spellStart"/>
            <w:r w:rsidRPr="006436AF">
              <w:t>notficationURL</w:t>
            </w:r>
            <w:proofErr w:type="spellEnd"/>
            <w:r w:rsidRPr="006436AF">
              <w:rPr>
                <w:color w:val="D4D4D4"/>
              </w:rPr>
              <w:t>:</w:t>
            </w:r>
          </w:p>
          <w:p w14:paraId="4E55FBA6" w14:textId="74A8FB94" w:rsidR="00EB6454" w:rsidRPr="006436AF" w:rsidRDefault="00EB6454" w:rsidP="002E2BF2">
            <w:pPr>
              <w:pStyle w:val="PL"/>
              <w:rPr>
                <w:color w:val="D4D4D4"/>
              </w:rPr>
            </w:pPr>
            <w:r w:rsidRPr="006436AF">
              <w:rPr>
                <w:color w:val="D4D4D4"/>
              </w:rPr>
              <w:t>          </w:t>
            </w:r>
            <w:r w:rsidRPr="006436AF">
              <w:t>$ref</w:t>
            </w:r>
            <w:r w:rsidRPr="006436AF">
              <w:rPr>
                <w:color w:val="D4D4D4"/>
              </w:rPr>
              <w:t>: </w:t>
            </w:r>
            <w:r w:rsidRPr="006436AF">
              <w:rPr>
                <w:color w:val="CE9178"/>
              </w:rPr>
              <w:t>'TS26</w:t>
            </w:r>
            <w:r>
              <w:rPr>
                <w:color w:val="CE9178"/>
              </w:rPr>
              <w:t>510</w:t>
            </w:r>
            <w:r w:rsidRPr="006436AF">
              <w:rPr>
                <w:color w:val="CE9178"/>
              </w:rPr>
              <w:t>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540" w:name="_CRC_5"/>
      <w:bookmarkStart w:id="2541" w:name="_Toc187862023"/>
      <w:bookmarkEnd w:id="2540"/>
      <w:r w:rsidRPr="006436AF">
        <w:t>C.5</w:t>
      </w:r>
      <w:r w:rsidRPr="006436AF">
        <w:tab/>
      </w:r>
      <w:proofErr w:type="spellStart"/>
      <w:r w:rsidRPr="006436AF">
        <w:t>OpenAPI</w:t>
      </w:r>
      <w:proofErr w:type="spellEnd"/>
      <w:r w:rsidRPr="006436AF">
        <w:t xml:space="preserve"> representation of </w:t>
      </w:r>
      <w:bookmarkEnd w:id="2506"/>
      <w:r w:rsidRPr="006436AF">
        <w:t>data reporting records</w:t>
      </w:r>
      <w:bookmarkEnd w:id="2541"/>
    </w:p>
    <w:p w14:paraId="0A1A35EB" w14:textId="77777777" w:rsidR="00E209FF" w:rsidRPr="006436AF" w:rsidRDefault="00E209FF" w:rsidP="001A2F1A">
      <w:pPr>
        <w:pStyle w:val="Heading2"/>
      </w:pPr>
      <w:bookmarkStart w:id="2542" w:name="_CRC_5_1"/>
      <w:bookmarkStart w:id="2543" w:name="_Toc187862024"/>
      <w:bookmarkEnd w:id="2542"/>
      <w:r w:rsidRPr="006436AF">
        <w:t>C.5.1</w:t>
      </w:r>
      <w:r w:rsidRPr="006436AF">
        <w:tab/>
        <w:t>R4 data reporting records</w:t>
      </w:r>
      <w:bookmarkEnd w:id="2543"/>
    </w:p>
    <w:p w14:paraId="2A93246E" w14:textId="7C08DBD3" w:rsidR="00E209FF" w:rsidRPr="006436AF" w:rsidRDefault="00E209FF" w:rsidP="00E209FF">
      <w:pPr>
        <w:keepNext/>
      </w:pPr>
      <w:bookmarkStart w:id="2544" w:name="MCCQCTEMPBM_00000097"/>
      <w:r w:rsidRPr="006436AF">
        <w:t xml:space="preserve">For the purpose of referencing entities defined in this clause, it shall be assumed that the </w:t>
      </w:r>
      <w:proofErr w:type="spellStart"/>
      <w:r w:rsidRPr="006436AF">
        <w:t>OpenAPI</w:t>
      </w:r>
      <w:proofErr w:type="spellEnd"/>
      <w:r w:rsidRPr="006436AF">
        <w:t xml:space="preserve">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544"/>
          <w:p w14:paraId="60E292E3" w14:textId="77777777" w:rsidR="00DB4879" w:rsidRPr="006436AF" w:rsidRDefault="00DB4879" w:rsidP="00DB4879">
            <w:pPr>
              <w:pStyle w:val="PL"/>
            </w:pPr>
            <w:proofErr w:type="spellStart"/>
            <w:r w:rsidRPr="006436AF">
              <w:t>openapi</w:t>
            </w:r>
            <w:proofErr w:type="spellEnd"/>
            <w:r w:rsidRPr="006436AF">
              <w:t>: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proofErr w:type="spellStart"/>
            <w:r w:rsidRPr="006436AF">
              <w:t>externalDocs</w:t>
            </w:r>
            <w:proofErr w:type="spellEnd"/>
            <w:r w:rsidRPr="006436AF">
              <w:t>:</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proofErr w:type="spellStart"/>
            <w:r w:rsidRPr="006436AF">
              <w:t>MediaStreamingAccessRecord</w:t>
            </w:r>
            <w:proofErr w:type="spellEnd"/>
            <w:r w:rsidRPr="006436AF">
              <w:t>:</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w:t>
            </w:r>
            <w:proofErr w:type="spellStart"/>
            <w:r w:rsidRPr="006436AF">
              <w:t>allOf</w:t>
            </w:r>
            <w:proofErr w:type="spellEnd"/>
            <w:r w:rsidRPr="006436AF">
              <w:t>:</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545" w:name="_CRC_5_2"/>
      <w:bookmarkStart w:id="2546" w:name="_Toc187862025"/>
      <w:bookmarkEnd w:id="2545"/>
      <w:r>
        <w:t>C.5.2</w:t>
      </w:r>
      <w:r>
        <w:tab/>
        <w:t>R2 data reporting records</w:t>
      </w:r>
      <w:bookmarkEnd w:id="2546"/>
    </w:p>
    <w:p w14:paraId="50CCE1CC" w14:textId="77777777" w:rsidR="00D7167D" w:rsidRDefault="00D7167D" w:rsidP="00D7167D">
      <w:pPr>
        <w:keepNext/>
      </w:pPr>
      <w:r>
        <w:t xml:space="preserve">For the purpose of referencing entities defined in this clause, it shall be assumed that the </w:t>
      </w:r>
      <w:proofErr w:type="spellStart"/>
      <w:r>
        <w:t>OpenAPI</w:t>
      </w:r>
      <w:proofErr w:type="spellEnd"/>
      <w:r>
        <w:t xml:space="preserve">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proofErr w:type="spellStart"/>
            <w:r>
              <w:t>openapi</w:t>
            </w:r>
            <w:proofErr w:type="spellEnd"/>
            <w:r>
              <w:t>: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proofErr w:type="spellStart"/>
            <w:r>
              <w:t>externalDocs</w:t>
            </w:r>
            <w:proofErr w:type="spellEnd"/>
            <w:r>
              <w:t>:</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w:t>
            </w:r>
            <w:proofErr w:type="spellStart"/>
            <w:r>
              <w:t>ANBRNetworkAssistanceInvocationRecord</w:t>
            </w:r>
            <w:proofErr w:type="spellEnd"/>
            <w:r>
              <w:t>:</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w:t>
            </w:r>
            <w:proofErr w:type="spellStart"/>
            <w:r>
              <w:t>allOf</w:t>
            </w:r>
            <w:proofErr w:type="spellEnd"/>
            <w:r>
              <w:t>:</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547" w:name="_CRC_6"/>
      <w:bookmarkStart w:id="2548" w:name="_Toc187862026"/>
      <w:bookmarkEnd w:id="2547"/>
      <w:r>
        <w:t>C.6</w:t>
      </w:r>
      <w:r>
        <w:tab/>
      </w:r>
      <w:proofErr w:type="spellStart"/>
      <w:r>
        <w:t>OpenAPI</w:t>
      </w:r>
      <w:proofErr w:type="spellEnd"/>
      <w:r>
        <w:t xml:space="preserve"> representation of event exposure data types</w:t>
      </w:r>
      <w:bookmarkEnd w:id="2548"/>
    </w:p>
    <w:p w14:paraId="4F32D951" w14:textId="77777777" w:rsidR="003F660B" w:rsidRPr="00037030" w:rsidRDefault="003F660B" w:rsidP="003F660B">
      <w:pPr>
        <w:keepNext/>
      </w:pPr>
      <w:r>
        <w:t xml:space="preserve">For the purpose of referencing entities defined in this clause, it shall be assumed that the </w:t>
      </w:r>
      <w:proofErr w:type="spellStart"/>
      <w:r>
        <w:t>OpenAPI</w:t>
      </w:r>
      <w:proofErr w:type="spellEnd"/>
      <w:r>
        <w:t xml:space="preserve">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3F660B" w14:paraId="23D82BC3" w14:textId="77777777" w:rsidTr="00BD1E98">
        <w:tc>
          <w:tcPr>
            <w:tcW w:w="5000" w:type="pct"/>
          </w:tcPr>
          <w:p w14:paraId="0CA57BD6" w14:textId="77777777" w:rsidR="00DB4879" w:rsidRDefault="00DB4879" w:rsidP="00DB4879">
            <w:pPr>
              <w:pStyle w:val="PL"/>
            </w:pPr>
            <w:proofErr w:type="spellStart"/>
            <w:r>
              <w:t>openapi</w:t>
            </w:r>
            <w:proofErr w:type="spellEnd"/>
            <w:r>
              <w:t>: 3.0.0</w:t>
            </w:r>
          </w:p>
          <w:p w14:paraId="0CA75F58" w14:textId="77777777" w:rsidR="001B76B8" w:rsidRDefault="001B76B8" w:rsidP="00DB4879">
            <w:pPr>
              <w:pStyle w:val="PL"/>
            </w:pPr>
          </w:p>
          <w:p w14:paraId="438C6BAD" w14:textId="1D7AD76E" w:rsidR="00DB4879" w:rsidRDefault="00DB4879" w:rsidP="00DB4879">
            <w:pPr>
              <w:pStyle w:val="PL"/>
            </w:pPr>
            <w:r>
              <w:t>info:</w:t>
            </w:r>
          </w:p>
          <w:p w14:paraId="7D0BA8C1" w14:textId="77777777" w:rsidR="00DB4879" w:rsidRDefault="00DB4879" w:rsidP="00DB4879">
            <w:pPr>
              <w:pStyle w:val="PL"/>
            </w:pPr>
            <w:r>
              <w:t xml:space="preserve">  title: 5GMS Event Exposure</w:t>
            </w:r>
          </w:p>
          <w:p w14:paraId="4355FD4F" w14:textId="77777777" w:rsidR="00DB4879" w:rsidRDefault="00DB4879" w:rsidP="00DB4879">
            <w:pPr>
              <w:pStyle w:val="PL"/>
            </w:pPr>
            <w:r>
              <w:t xml:space="preserve">  version: 1.1.0</w:t>
            </w:r>
          </w:p>
          <w:p w14:paraId="54E389A7" w14:textId="77777777" w:rsidR="00DB4879" w:rsidRDefault="00DB4879" w:rsidP="00DB4879">
            <w:pPr>
              <w:pStyle w:val="PL"/>
            </w:pPr>
            <w:r>
              <w:t xml:space="preserve">  description: |</w:t>
            </w:r>
          </w:p>
          <w:p w14:paraId="3824B039" w14:textId="77777777" w:rsidR="00DB4879" w:rsidRDefault="00DB4879" w:rsidP="00DB4879">
            <w:pPr>
              <w:pStyle w:val="PL"/>
            </w:pPr>
            <w:r>
              <w:t xml:space="preserve">    5GMS Event Exposure syntax</w:t>
            </w:r>
          </w:p>
          <w:p w14:paraId="72894B67" w14:textId="77777777" w:rsidR="00DB4879" w:rsidRDefault="00DB4879" w:rsidP="00DB4879">
            <w:pPr>
              <w:pStyle w:val="PL"/>
            </w:pPr>
            <w:r>
              <w:t xml:space="preserve">    © 2024, 3GPP Organizational Partners (ARIB, ATIS, CCSA, ETSI, TSDSI, TTA, TTC).</w:t>
            </w:r>
          </w:p>
          <w:p w14:paraId="181EA050" w14:textId="77777777" w:rsidR="00DB4879" w:rsidRDefault="00DB4879" w:rsidP="00DB4879">
            <w:pPr>
              <w:pStyle w:val="PL"/>
            </w:pPr>
            <w:r>
              <w:t xml:space="preserve">    All rights reserved.</w:t>
            </w:r>
          </w:p>
          <w:p w14:paraId="547E3F7A" w14:textId="77777777" w:rsidR="001B76B8" w:rsidRDefault="001B76B8" w:rsidP="00DB4879">
            <w:pPr>
              <w:pStyle w:val="PL"/>
            </w:pPr>
          </w:p>
          <w:p w14:paraId="69F8D422" w14:textId="01668162" w:rsidR="00DB4879" w:rsidRDefault="00DB4879" w:rsidP="00DB4879">
            <w:pPr>
              <w:pStyle w:val="PL"/>
            </w:pPr>
            <w:r>
              <w:t>tags:</w:t>
            </w:r>
          </w:p>
          <w:p w14:paraId="09EF099A" w14:textId="77777777" w:rsidR="00DB4879" w:rsidRDefault="00DB4879" w:rsidP="00DB4879">
            <w:pPr>
              <w:pStyle w:val="PL"/>
            </w:pPr>
            <w:r>
              <w:t xml:space="preserve">  - name: 5GMS Event Exposure</w:t>
            </w:r>
          </w:p>
          <w:p w14:paraId="325005FA" w14:textId="77777777" w:rsidR="00DB4879" w:rsidRDefault="00DB4879" w:rsidP="00DB4879">
            <w:pPr>
              <w:pStyle w:val="PL"/>
            </w:pPr>
            <w:r>
              <w:t xml:space="preserve">    description: '5G Media Streaming: Event Exposure'</w:t>
            </w:r>
          </w:p>
          <w:p w14:paraId="483A4082" w14:textId="77777777" w:rsidR="001B76B8" w:rsidRDefault="001B76B8" w:rsidP="00DB4879">
            <w:pPr>
              <w:pStyle w:val="PL"/>
            </w:pPr>
          </w:p>
          <w:p w14:paraId="43022807" w14:textId="31CAB2CD" w:rsidR="00DB4879" w:rsidRDefault="00DB4879" w:rsidP="00DB4879">
            <w:pPr>
              <w:pStyle w:val="PL"/>
            </w:pPr>
            <w:proofErr w:type="spellStart"/>
            <w:r>
              <w:t>externalDocs</w:t>
            </w:r>
            <w:proofErr w:type="spellEnd"/>
            <w:r>
              <w:t>:</w:t>
            </w:r>
          </w:p>
          <w:p w14:paraId="44C67713" w14:textId="77777777" w:rsidR="00DB4879" w:rsidRDefault="00DB4879" w:rsidP="00DB4879">
            <w:pPr>
              <w:pStyle w:val="PL"/>
            </w:pPr>
            <w:r>
              <w:t xml:space="preserve">  description: 'TS 26.512 V18.2.0; </w:t>
            </w:r>
            <w:r w:rsidRPr="00E259D5">
              <w:t>5G Media Streaming (5GMS); Protocols</w:t>
            </w:r>
            <w:r>
              <w:t>'</w:t>
            </w:r>
          </w:p>
          <w:p w14:paraId="0CD2E846" w14:textId="77777777" w:rsidR="00DB4879" w:rsidRDefault="00DB4879" w:rsidP="00DB4879">
            <w:pPr>
              <w:pStyle w:val="PL"/>
            </w:pPr>
            <w:r>
              <w:t xml:space="preserve">  url: 'https://www.3gpp.org/ftp/Specs/archive/26_series/26.512/'</w:t>
            </w:r>
          </w:p>
          <w:p w14:paraId="5B305825" w14:textId="77777777" w:rsidR="001B76B8" w:rsidRDefault="001B76B8" w:rsidP="00DB4879">
            <w:pPr>
              <w:pStyle w:val="PL"/>
            </w:pPr>
          </w:p>
          <w:p w14:paraId="12258D24" w14:textId="22A626EF" w:rsidR="00DB4879" w:rsidRDefault="00DB4879" w:rsidP="00DB4879">
            <w:pPr>
              <w:pStyle w:val="PL"/>
            </w:pPr>
            <w:r>
              <w:t>paths: {}</w:t>
            </w:r>
          </w:p>
          <w:p w14:paraId="2619BB9E" w14:textId="77777777" w:rsidR="001B76B8" w:rsidRDefault="001B76B8" w:rsidP="00DB4879">
            <w:pPr>
              <w:pStyle w:val="PL"/>
            </w:pPr>
          </w:p>
          <w:p w14:paraId="45A44B09" w14:textId="60B8A188" w:rsidR="00DB4879" w:rsidRDefault="00DB4879" w:rsidP="00DB4879">
            <w:pPr>
              <w:pStyle w:val="PL"/>
            </w:pPr>
            <w:r>
              <w:t>components:</w:t>
            </w:r>
          </w:p>
          <w:p w14:paraId="4ADF7182" w14:textId="77777777" w:rsidR="00DB4879" w:rsidRDefault="00DB4879" w:rsidP="00DB4879">
            <w:pPr>
              <w:pStyle w:val="PL"/>
            </w:pPr>
            <w:r>
              <w:t xml:space="preserve">  schemas:</w:t>
            </w:r>
          </w:p>
          <w:p w14:paraId="79126EE0" w14:textId="77777777" w:rsidR="00DB4879" w:rsidRDefault="00DB4879" w:rsidP="00DB4879">
            <w:pPr>
              <w:pStyle w:val="PL"/>
            </w:pPr>
            <w:r>
              <w:t xml:space="preserve">    </w:t>
            </w:r>
            <w:proofErr w:type="spellStart"/>
            <w:r>
              <w:t>BaseEventCollection</w:t>
            </w:r>
            <w:proofErr w:type="spellEnd"/>
            <w:r>
              <w:t>:</w:t>
            </w:r>
          </w:p>
          <w:p w14:paraId="533481BB" w14:textId="77777777" w:rsidR="00DB4879" w:rsidRDefault="00DB4879" w:rsidP="00DB4879">
            <w:pPr>
              <w:pStyle w:val="PL"/>
            </w:pPr>
            <w:r>
              <w:t xml:space="preserve">      type: object</w:t>
            </w:r>
          </w:p>
          <w:p w14:paraId="2061D49A" w14:textId="77777777" w:rsidR="00DB4879" w:rsidRDefault="00DB4879" w:rsidP="00DB4879">
            <w:pPr>
              <w:pStyle w:val="PL"/>
            </w:pPr>
            <w:r>
              <w:t xml:space="preserve">      description: Abstract base data type describing a collection of event records</w:t>
            </w:r>
          </w:p>
          <w:p w14:paraId="6425E079" w14:textId="77777777" w:rsidR="00DB4879" w:rsidRDefault="00DB4879" w:rsidP="00DB4879">
            <w:pPr>
              <w:pStyle w:val="PL"/>
            </w:pPr>
            <w:r>
              <w:t xml:space="preserve">      required:</w:t>
            </w:r>
          </w:p>
          <w:p w14:paraId="1C217B91" w14:textId="77777777" w:rsidR="00DB4879" w:rsidRDefault="00DB4879" w:rsidP="00DB4879">
            <w:pPr>
              <w:pStyle w:val="PL"/>
            </w:pPr>
            <w:r>
              <w:t xml:space="preserve">        - </w:t>
            </w:r>
            <w:proofErr w:type="spellStart"/>
            <w:r>
              <w:t>collectionTimestamp</w:t>
            </w:r>
            <w:proofErr w:type="spellEnd"/>
          </w:p>
          <w:p w14:paraId="4B8E3BF2" w14:textId="77777777" w:rsidR="00DB4879" w:rsidRDefault="00DB4879" w:rsidP="00DB4879">
            <w:pPr>
              <w:pStyle w:val="PL"/>
            </w:pPr>
            <w:r>
              <w:t xml:space="preserve">        - </w:t>
            </w:r>
            <w:proofErr w:type="spellStart"/>
            <w:r>
              <w:t>startTimestamp</w:t>
            </w:r>
            <w:proofErr w:type="spellEnd"/>
          </w:p>
          <w:p w14:paraId="2A9E9DB0" w14:textId="77777777" w:rsidR="00DB4879" w:rsidRDefault="00DB4879" w:rsidP="00DB4879">
            <w:pPr>
              <w:pStyle w:val="PL"/>
            </w:pPr>
            <w:r>
              <w:t xml:space="preserve">        - </w:t>
            </w:r>
            <w:proofErr w:type="spellStart"/>
            <w:r>
              <w:t>endTimestamp</w:t>
            </w:r>
            <w:proofErr w:type="spellEnd"/>
          </w:p>
          <w:p w14:paraId="22143C8F" w14:textId="77777777" w:rsidR="00DB4879" w:rsidRDefault="00DB4879" w:rsidP="00DB4879">
            <w:pPr>
              <w:pStyle w:val="PL"/>
            </w:pPr>
            <w:r>
              <w:t xml:space="preserve">        - </w:t>
            </w:r>
            <w:proofErr w:type="spellStart"/>
            <w:r>
              <w:t>sampleCount</w:t>
            </w:r>
            <w:proofErr w:type="spellEnd"/>
          </w:p>
          <w:p w14:paraId="7D6408B2" w14:textId="77777777" w:rsidR="00DB4879" w:rsidRDefault="00DB4879" w:rsidP="00DB4879">
            <w:pPr>
              <w:pStyle w:val="PL"/>
            </w:pPr>
            <w:r>
              <w:t xml:space="preserve">        - </w:t>
            </w:r>
            <w:proofErr w:type="spellStart"/>
            <w:r>
              <w:t>streamingDirection</w:t>
            </w:r>
            <w:proofErr w:type="spellEnd"/>
          </w:p>
          <w:p w14:paraId="01AE9133" w14:textId="77777777" w:rsidR="00DB4879" w:rsidRDefault="00DB4879" w:rsidP="00DB4879">
            <w:pPr>
              <w:pStyle w:val="PL"/>
            </w:pPr>
            <w:r>
              <w:t xml:space="preserve">        - summarisations</w:t>
            </w:r>
          </w:p>
          <w:p w14:paraId="210500CF" w14:textId="77777777" w:rsidR="00DB4879" w:rsidRDefault="00DB4879" w:rsidP="00DB4879">
            <w:pPr>
              <w:pStyle w:val="PL"/>
            </w:pPr>
            <w:r>
              <w:t xml:space="preserve">        - records</w:t>
            </w:r>
          </w:p>
          <w:p w14:paraId="57FCD047" w14:textId="77777777" w:rsidR="00DB4879" w:rsidRDefault="00DB4879" w:rsidP="00DB4879">
            <w:pPr>
              <w:pStyle w:val="PL"/>
            </w:pPr>
            <w:r>
              <w:t xml:space="preserve">      properties:</w:t>
            </w:r>
          </w:p>
          <w:p w14:paraId="18CF24CA" w14:textId="77777777" w:rsidR="00DB4879" w:rsidRDefault="00DB4879" w:rsidP="00DB4879">
            <w:pPr>
              <w:pStyle w:val="PL"/>
            </w:pPr>
            <w:r>
              <w:t xml:space="preserve">        </w:t>
            </w:r>
            <w:proofErr w:type="spellStart"/>
            <w:r>
              <w:t>collectionTimestamp</w:t>
            </w:r>
            <w:proofErr w:type="spellEnd"/>
            <w:r>
              <w:t>:</w:t>
            </w:r>
          </w:p>
          <w:p w14:paraId="5DC3098F" w14:textId="77777777" w:rsidR="00DB4879" w:rsidRDefault="00DB4879" w:rsidP="00DB4879">
            <w:pPr>
              <w:pStyle w:val="PL"/>
            </w:pPr>
            <w:r>
              <w:t xml:space="preserve">          $ref: 'TS29571_CommonData.yaml#/components/schemas/</w:t>
            </w:r>
            <w:proofErr w:type="spellStart"/>
            <w:r>
              <w:t>DateTime</w:t>
            </w:r>
            <w:proofErr w:type="spellEnd"/>
            <w:r>
              <w:t>'</w:t>
            </w:r>
          </w:p>
          <w:p w14:paraId="1E52AB49" w14:textId="77777777" w:rsidR="00DB4879" w:rsidRDefault="00DB4879" w:rsidP="00DB4879">
            <w:pPr>
              <w:pStyle w:val="PL"/>
            </w:pPr>
            <w:r>
              <w:t xml:space="preserve">          # The date–time at which this collection was exposed by the Data Collection AF as an event to its subscribed event consumers.</w:t>
            </w:r>
          </w:p>
          <w:p w14:paraId="6481DE6B" w14:textId="77777777" w:rsidR="00DB4879" w:rsidRDefault="00DB4879" w:rsidP="00DB4879">
            <w:pPr>
              <w:pStyle w:val="PL"/>
            </w:pPr>
            <w:r>
              <w:t xml:space="preserve">        </w:t>
            </w:r>
            <w:proofErr w:type="spellStart"/>
            <w:r>
              <w:t>startTimestamp</w:t>
            </w:r>
            <w:proofErr w:type="spellEnd"/>
            <w:r>
              <w:t>:</w:t>
            </w:r>
          </w:p>
          <w:p w14:paraId="653E92F9" w14:textId="77777777" w:rsidR="00DB4879" w:rsidRDefault="00DB4879" w:rsidP="00DB4879">
            <w:pPr>
              <w:pStyle w:val="PL"/>
            </w:pPr>
            <w:r>
              <w:t xml:space="preserve">          $ref: 'TS29571_CommonData.yaml#/components/schemas/</w:t>
            </w:r>
            <w:proofErr w:type="spellStart"/>
            <w:r>
              <w:t>DateTime</w:t>
            </w:r>
            <w:proofErr w:type="spellEnd"/>
            <w:r>
              <w:t>'</w:t>
            </w:r>
          </w:p>
          <w:p w14:paraId="2C994E13" w14:textId="77777777" w:rsidR="00DB4879" w:rsidRDefault="00DB4879" w:rsidP="00DB4879">
            <w:pPr>
              <w:pStyle w:val="PL"/>
            </w:pPr>
            <w:r>
              <w:t xml:space="preserve">          # Date–time of earliest data sample included in or summarised by this collection.</w:t>
            </w:r>
          </w:p>
          <w:p w14:paraId="1054ECCC" w14:textId="77777777" w:rsidR="00DB4879" w:rsidRDefault="00DB4879" w:rsidP="00DB4879">
            <w:pPr>
              <w:pStyle w:val="PL"/>
            </w:pPr>
            <w:r>
              <w:t xml:space="preserve">        </w:t>
            </w:r>
            <w:proofErr w:type="spellStart"/>
            <w:r>
              <w:t>endTimestamp</w:t>
            </w:r>
            <w:proofErr w:type="spellEnd"/>
            <w:r>
              <w:t>:</w:t>
            </w:r>
          </w:p>
          <w:p w14:paraId="250D02F0" w14:textId="77777777" w:rsidR="00DB4879" w:rsidRDefault="00DB4879" w:rsidP="00DB4879">
            <w:pPr>
              <w:pStyle w:val="PL"/>
            </w:pPr>
            <w:r>
              <w:t xml:space="preserve">          $ref: 'TS29571_CommonData.yaml#/components/schemas/</w:t>
            </w:r>
            <w:proofErr w:type="spellStart"/>
            <w:r>
              <w:t>DateTime</w:t>
            </w:r>
            <w:proofErr w:type="spellEnd"/>
            <w:r>
              <w:t>'</w:t>
            </w:r>
          </w:p>
          <w:p w14:paraId="7F3666D5" w14:textId="77777777" w:rsidR="00DB4879" w:rsidRDefault="00DB4879" w:rsidP="00DB4879">
            <w:pPr>
              <w:pStyle w:val="PL"/>
            </w:pPr>
            <w:r>
              <w:t xml:space="preserve">          # Date–time of latest data sample included in or summarised by this collection.</w:t>
            </w:r>
          </w:p>
          <w:p w14:paraId="6513FBAD" w14:textId="77777777" w:rsidR="00DB4879" w:rsidRDefault="00DB4879" w:rsidP="00DB4879">
            <w:pPr>
              <w:pStyle w:val="PL"/>
            </w:pPr>
            <w:r>
              <w:t xml:space="preserve">        </w:t>
            </w:r>
            <w:proofErr w:type="spellStart"/>
            <w:r>
              <w:t>sampleCount</w:t>
            </w:r>
            <w:proofErr w:type="spellEnd"/>
            <w:r>
              <w:t>:</w:t>
            </w:r>
          </w:p>
          <w:p w14:paraId="4AAB1741" w14:textId="77777777" w:rsidR="00DB4879" w:rsidRDefault="00DB4879" w:rsidP="00DB4879">
            <w:pPr>
              <w:pStyle w:val="PL"/>
            </w:pPr>
            <w:r>
              <w:t xml:space="preserve">          type: integer</w:t>
            </w:r>
          </w:p>
          <w:p w14:paraId="20A7F8AC" w14:textId="77777777" w:rsidR="00DB4879" w:rsidRDefault="00DB4879" w:rsidP="00DB4879">
            <w:pPr>
              <w:pStyle w:val="PL"/>
            </w:pPr>
            <w:r>
              <w:t xml:space="preserve">          minimum: 1</w:t>
            </w:r>
          </w:p>
          <w:p w14:paraId="66FBB314" w14:textId="77777777" w:rsidR="00DB4879" w:rsidRDefault="00DB4879" w:rsidP="00DB4879">
            <w:pPr>
              <w:pStyle w:val="PL"/>
            </w:pPr>
            <w:r>
              <w:t xml:space="preserve">          description: The number of data samples included in or summarised by this collection.</w:t>
            </w:r>
          </w:p>
          <w:p w14:paraId="6111E2E0" w14:textId="77777777" w:rsidR="00DB4879" w:rsidRDefault="00DB4879" w:rsidP="00DB4879">
            <w:pPr>
              <w:pStyle w:val="PL"/>
            </w:pPr>
            <w:r>
              <w:t xml:space="preserve">        </w:t>
            </w:r>
            <w:proofErr w:type="spellStart"/>
            <w:r>
              <w:t>streamingDirection</w:t>
            </w:r>
            <w:proofErr w:type="spellEnd"/>
            <w:r>
              <w:t>:</w:t>
            </w:r>
          </w:p>
          <w:p w14:paraId="063998B3" w14:textId="77777777" w:rsidR="00DB4879" w:rsidRDefault="00DB4879" w:rsidP="00DB4879">
            <w:pPr>
              <w:pStyle w:val="PL"/>
            </w:pPr>
            <w:r>
              <w:t xml:space="preserve">          $ref: 'TS26510_CommonData.yaml#/components/schemas/ProvisioningSessionType'</w:t>
            </w:r>
          </w:p>
          <w:p w14:paraId="6AA3BF06" w14:textId="77777777" w:rsidR="00DB4879" w:rsidRDefault="00DB4879" w:rsidP="00DB4879">
            <w:pPr>
              <w:pStyle w:val="PL"/>
            </w:pPr>
            <w:r>
              <w:t xml:space="preserve">        summarisations:</w:t>
            </w:r>
          </w:p>
          <w:p w14:paraId="26E44BA2" w14:textId="77777777" w:rsidR="00DB4879" w:rsidRDefault="00DB4879" w:rsidP="00DB4879">
            <w:pPr>
              <w:pStyle w:val="PL"/>
            </w:pPr>
            <w:r>
              <w:t xml:space="preserve">          type: array</w:t>
            </w:r>
          </w:p>
          <w:p w14:paraId="1F364265" w14:textId="77777777" w:rsidR="00DB4879" w:rsidRDefault="00DB4879" w:rsidP="00DB4879">
            <w:pPr>
              <w:pStyle w:val="PL"/>
            </w:pPr>
            <w:r>
              <w:t xml:space="preserve">          </w:t>
            </w:r>
            <w:proofErr w:type="spellStart"/>
            <w:r>
              <w:t>minItems</w:t>
            </w:r>
            <w:proofErr w:type="spellEnd"/>
            <w:r>
              <w:t>: 1</w:t>
            </w:r>
          </w:p>
          <w:p w14:paraId="7F9DED89" w14:textId="77777777" w:rsidR="00DB4879" w:rsidRDefault="00DB4879" w:rsidP="00DB4879">
            <w:pPr>
              <w:pStyle w:val="PL"/>
            </w:pPr>
            <w:r>
              <w:t xml:space="preserve">          items: </w:t>
            </w:r>
          </w:p>
          <w:p w14:paraId="68AEA098" w14:textId="77777777" w:rsidR="00DB4879" w:rsidRDefault="00DB4879" w:rsidP="00DB4879">
            <w:pPr>
              <w:pStyle w:val="PL"/>
            </w:pPr>
            <w:r>
              <w:t xml:space="preserve">            $ref: 'TS26532_Ndcaf_DataReportingProvisioning.yaml#/components/schemas/DataAggregationFunctionType'</w:t>
            </w:r>
          </w:p>
          <w:p w14:paraId="0E53E2EE" w14:textId="77777777" w:rsidR="00DB4879" w:rsidRDefault="00DB4879" w:rsidP="00DB4879">
            <w:pPr>
              <w:pStyle w:val="PL"/>
            </w:pPr>
            <w:r>
              <w:t xml:space="preserve">          description: One or more data aggregation functions that have been applied to the UE data to produce summary records present in this collection.</w:t>
            </w:r>
          </w:p>
          <w:p w14:paraId="433573AA" w14:textId="77777777" w:rsidR="00DB4879" w:rsidRDefault="00DB4879" w:rsidP="00DB4879">
            <w:pPr>
              <w:pStyle w:val="PL"/>
            </w:pPr>
            <w:r>
              <w:t xml:space="preserve">        records:</w:t>
            </w:r>
          </w:p>
          <w:p w14:paraId="74A32B3A" w14:textId="77777777" w:rsidR="00DB4879" w:rsidRDefault="00DB4879" w:rsidP="00DB4879">
            <w:pPr>
              <w:pStyle w:val="PL"/>
            </w:pPr>
            <w:r>
              <w:t xml:space="preserve">          type: array</w:t>
            </w:r>
          </w:p>
          <w:p w14:paraId="32BE548B" w14:textId="77777777" w:rsidR="00DB4879" w:rsidRDefault="00DB4879" w:rsidP="00DB4879">
            <w:pPr>
              <w:pStyle w:val="PL"/>
            </w:pPr>
            <w:r>
              <w:t xml:space="preserve">          </w:t>
            </w:r>
            <w:proofErr w:type="spellStart"/>
            <w:r>
              <w:t>minItems</w:t>
            </w:r>
            <w:proofErr w:type="spellEnd"/>
            <w:r>
              <w:t>: 0</w:t>
            </w:r>
          </w:p>
          <w:p w14:paraId="4ABE37BB" w14:textId="77777777" w:rsidR="00DB4879" w:rsidRDefault="00DB4879" w:rsidP="00DB4879">
            <w:pPr>
              <w:pStyle w:val="PL"/>
            </w:pPr>
            <w:r>
              <w:t xml:space="preserve">          items: {}</w:t>
            </w:r>
          </w:p>
          <w:p w14:paraId="7E6CD599" w14:textId="77777777" w:rsidR="00DB4879" w:rsidRDefault="00DB4879" w:rsidP="00DB4879">
            <w:pPr>
              <w:pStyle w:val="PL"/>
            </w:pPr>
            <w:r>
              <w:t xml:space="preserve">          description: Type of record is defined by concrete data type.</w:t>
            </w:r>
          </w:p>
          <w:p w14:paraId="304B5887" w14:textId="77777777" w:rsidR="00DB4879" w:rsidRDefault="00DB4879" w:rsidP="00DB4879">
            <w:pPr>
              <w:pStyle w:val="PL"/>
            </w:pPr>
          </w:p>
          <w:p w14:paraId="558FF5F4" w14:textId="77777777" w:rsidR="00DB4879" w:rsidRDefault="00DB4879" w:rsidP="00DB4879">
            <w:pPr>
              <w:pStyle w:val="PL"/>
            </w:pPr>
            <w:r>
              <w:t xml:space="preserve">    </w:t>
            </w:r>
            <w:proofErr w:type="spellStart"/>
            <w:r>
              <w:t>BaseEventRecord</w:t>
            </w:r>
            <w:proofErr w:type="spellEnd"/>
            <w:r>
              <w:t>:</w:t>
            </w:r>
          </w:p>
          <w:p w14:paraId="0EDB735A" w14:textId="77777777" w:rsidR="00DB4879" w:rsidRDefault="00DB4879" w:rsidP="00DB4879">
            <w:pPr>
              <w:pStyle w:val="PL"/>
            </w:pPr>
            <w:r>
              <w:t xml:space="preserve">      type: object</w:t>
            </w:r>
          </w:p>
          <w:p w14:paraId="13E4F1C7" w14:textId="77777777" w:rsidR="00DB4879" w:rsidRDefault="00DB4879" w:rsidP="00DB4879">
            <w:pPr>
              <w:pStyle w:val="PL"/>
            </w:pPr>
            <w:r>
              <w:t xml:space="preserve">      description: Abstract base data type describing a single UE data record or summarising a set of UE data records.</w:t>
            </w:r>
          </w:p>
          <w:p w14:paraId="511C2DF8" w14:textId="77777777" w:rsidR="00DB4879" w:rsidRDefault="00DB4879" w:rsidP="00DB4879">
            <w:pPr>
              <w:pStyle w:val="PL"/>
            </w:pPr>
            <w:r>
              <w:t xml:space="preserve">      required:</w:t>
            </w:r>
          </w:p>
          <w:p w14:paraId="411C524B" w14:textId="77777777" w:rsidR="00DB4879" w:rsidRDefault="00DB4879" w:rsidP="00DB4879">
            <w:pPr>
              <w:pStyle w:val="PL"/>
            </w:pPr>
            <w:r>
              <w:t xml:space="preserve">        - </w:t>
            </w:r>
            <w:proofErr w:type="spellStart"/>
            <w:r>
              <w:t>recordType</w:t>
            </w:r>
            <w:proofErr w:type="spellEnd"/>
          </w:p>
          <w:p w14:paraId="768DE0DB" w14:textId="77777777" w:rsidR="00DB4879" w:rsidRDefault="00DB4879" w:rsidP="00DB4879">
            <w:pPr>
              <w:pStyle w:val="PL"/>
            </w:pPr>
            <w:r>
              <w:t xml:space="preserve">        - </w:t>
            </w:r>
            <w:proofErr w:type="spellStart"/>
            <w:r>
              <w:t>recordTimestamp</w:t>
            </w:r>
            <w:proofErr w:type="spellEnd"/>
          </w:p>
          <w:p w14:paraId="3BF83B0D" w14:textId="77777777" w:rsidR="00DB4879" w:rsidRDefault="00DB4879" w:rsidP="00DB4879">
            <w:pPr>
              <w:pStyle w:val="PL"/>
            </w:pPr>
            <w:r>
              <w:t xml:space="preserve">        - </w:t>
            </w:r>
            <w:proofErr w:type="spellStart"/>
            <w:r>
              <w:t>appId</w:t>
            </w:r>
            <w:proofErr w:type="spellEnd"/>
          </w:p>
          <w:p w14:paraId="3CFE478D" w14:textId="77777777" w:rsidR="00DB4879" w:rsidRDefault="00DB4879" w:rsidP="00DB4879">
            <w:pPr>
              <w:pStyle w:val="PL"/>
            </w:pPr>
            <w:r>
              <w:t xml:space="preserve">      properties:</w:t>
            </w:r>
          </w:p>
          <w:p w14:paraId="020BC04C" w14:textId="77777777" w:rsidR="00DB4879" w:rsidRDefault="00DB4879" w:rsidP="00DB4879">
            <w:pPr>
              <w:pStyle w:val="PL"/>
            </w:pPr>
            <w:r>
              <w:t xml:space="preserve">        </w:t>
            </w:r>
            <w:proofErr w:type="spellStart"/>
            <w:r>
              <w:t>recordType</w:t>
            </w:r>
            <w:proofErr w:type="spellEnd"/>
            <w:r>
              <w:t>:</w:t>
            </w:r>
          </w:p>
          <w:p w14:paraId="17DCCF72" w14:textId="77777777" w:rsidR="00DB4879" w:rsidRDefault="00DB4879" w:rsidP="00DB4879">
            <w:pPr>
              <w:pStyle w:val="PL"/>
            </w:pPr>
            <w:r>
              <w:t xml:space="preserve">          $ref: '#/components/schemas/</w:t>
            </w:r>
            <w:proofErr w:type="spellStart"/>
            <w:r>
              <w:t>EventRecordType</w:t>
            </w:r>
            <w:proofErr w:type="spellEnd"/>
            <w:r>
              <w:t>'</w:t>
            </w:r>
          </w:p>
          <w:p w14:paraId="0D0F05DC" w14:textId="77777777" w:rsidR="00DB4879" w:rsidRDefault="00DB4879" w:rsidP="00DB4879">
            <w:pPr>
              <w:pStyle w:val="PL"/>
            </w:pPr>
            <w:r>
              <w:t xml:space="preserve">        </w:t>
            </w:r>
            <w:proofErr w:type="spellStart"/>
            <w:r>
              <w:t>recordTimestamp</w:t>
            </w:r>
            <w:proofErr w:type="spellEnd"/>
            <w:r>
              <w:t>:</w:t>
            </w:r>
          </w:p>
          <w:p w14:paraId="1460914E" w14:textId="77777777" w:rsidR="00DB4879" w:rsidRDefault="00DB4879" w:rsidP="00DB4879">
            <w:pPr>
              <w:pStyle w:val="PL"/>
            </w:pPr>
            <w:r>
              <w:t xml:space="preserve">          $ref: 'TS29571_CommonData.yaml#/components/schemas/</w:t>
            </w:r>
            <w:proofErr w:type="spellStart"/>
            <w:r>
              <w:t>DateTime</w:t>
            </w:r>
            <w:proofErr w:type="spellEnd"/>
            <w:r>
              <w:t>'</w:t>
            </w:r>
          </w:p>
          <w:p w14:paraId="57B322A5" w14:textId="77777777" w:rsidR="00DB4879" w:rsidRDefault="00DB4879" w:rsidP="00DB4879">
            <w:pPr>
              <w:pStyle w:val="PL"/>
            </w:pPr>
            <w:r>
              <w:t xml:space="preserve">          # The date–time at which the UE data carried in this record was sampled or summarised.</w:t>
            </w:r>
          </w:p>
          <w:p w14:paraId="0E44EE75" w14:textId="77777777" w:rsidR="00DB4879" w:rsidRDefault="00DB4879" w:rsidP="00DB4879">
            <w:pPr>
              <w:pStyle w:val="PL"/>
            </w:pPr>
            <w:r>
              <w:t xml:space="preserve">        </w:t>
            </w:r>
            <w:proofErr w:type="spellStart"/>
            <w:r>
              <w:t>appId</w:t>
            </w:r>
            <w:proofErr w:type="spellEnd"/>
            <w:r>
              <w:t>:</w:t>
            </w:r>
          </w:p>
          <w:p w14:paraId="057CC22B" w14:textId="77777777" w:rsidR="00DB4879" w:rsidRDefault="00DB4879" w:rsidP="00DB4879">
            <w:pPr>
              <w:pStyle w:val="PL"/>
            </w:pPr>
            <w:r>
              <w:t xml:space="preserve">          $ref: 'TS29571_CommonData.yaml#/components/schemas/</w:t>
            </w:r>
            <w:proofErr w:type="spellStart"/>
            <w:r>
              <w:t>ApplicationId</w:t>
            </w:r>
            <w:proofErr w:type="spellEnd"/>
            <w:r>
              <w:t>'</w:t>
            </w:r>
          </w:p>
          <w:p w14:paraId="1E319FEC" w14:textId="77777777" w:rsidR="00DB4879" w:rsidRDefault="00DB4879" w:rsidP="00DB4879">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70D0F254" w14:textId="77777777" w:rsidR="00DB4879" w:rsidRDefault="00DB4879" w:rsidP="00DB4879">
            <w:pPr>
              <w:pStyle w:val="PL"/>
            </w:pPr>
            <w:r>
              <w:t xml:space="preserve">        </w:t>
            </w:r>
            <w:proofErr w:type="spellStart"/>
            <w:r>
              <w:t>provisioningSessionId</w:t>
            </w:r>
            <w:proofErr w:type="spellEnd"/>
            <w:r>
              <w:t>:</w:t>
            </w:r>
          </w:p>
          <w:p w14:paraId="1AED794D" w14:textId="77777777" w:rsidR="00DB4879" w:rsidRDefault="00DB4879" w:rsidP="00DB4879">
            <w:pPr>
              <w:pStyle w:val="PL"/>
            </w:pPr>
            <w:r>
              <w:t xml:space="preserve">          $ref: 'TS26510_CommonData.yaml#/components/schemas/</w:t>
            </w:r>
            <w:proofErr w:type="spellStart"/>
            <w:r>
              <w:t>ResourceId</w:t>
            </w:r>
            <w:proofErr w:type="spellEnd"/>
            <w:r>
              <w:t>'</w:t>
            </w:r>
          </w:p>
          <w:p w14:paraId="23535152" w14:textId="77777777" w:rsidR="00DB4879" w:rsidRDefault="00DB4879" w:rsidP="00DB4879">
            <w:pPr>
              <w:pStyle w:val="PL"/>
            </w:pPr>
            <w:r>
              <w:t xml:space="preserve">          # The identifier of the Provisioning Session to which this record pertains. Present only for individual data sample record type.</w:t>
            </w:r>
          </w:p>
          <w:p w14:paraId="4E63822B" w14:textId="77777777" w:rsidR="00DB4879" w:rsidRDefault="00DB4879" w:rsidP="00DB4879">
            <w:pPr>
              <w:pStyle w:val="PL"/>
            </w:pPr>
            <w:r>
              <w:t xml:space="preserve">        </w:t>
            </w:r>
            <w:proofErr w:type="spellStart"/>
            <w:r>
              <w:t>sessionId</w:t>
            </w:r>
            <w:proofErr w:type="spellEnd"/>
            <w:r>
              <w:t>:</w:t>
            </w:r>
          </w:p>
          <w:p w14:paraId="5A857B1E" w14:textId="77777777" w:rsidR="00DB4879" w:rsidRDefault="00DB4879" w:rsidP="00DB4879">
            <w:pPr>
              <w:pStyle w:val="PL"/>
            </w:pPr>
            <w:r>
              <w:t xml:space="preserve">          $ref: 'TS26510_CommonData.yaml#/components/schemas/MediaDeliverySessionId'</w:t>
            </w:r>
          </w:p>
          <w:p w14:paraId="4DD12363" w14:textId="77777777" w:rsidR="00DB4879" w:rsidRDefault="00DB4879" w:rsidP="00DB4879">
            <w:pPr>
              <w:pStyle w:val="PL"/>
            </w:pPr>
            <w:r>
              <w:t xml:space="preserve">          # A value synthesised by the 5GMS System that uniquely identifies the media streaming session to which this record pertains. Present only for individual data sample record type.</w:t>
            </w:r>
          </w:p>
          <w:p w14:paraId="6B475F9C" w14:textId="77777777" w:rsidR="00DB4879" w:rsidRDefault="00DB4879" w:rsidP="00DB4879">
            <w:pPr>
              <w:pStyle w:val="PL"/>
            </w:pPr>
            <w:r>
              <w:t xml:space="preserve">        </w:t>
            </w:r>
            <w:proofErr w:type="spellStart"/>
            <w:r>
              <w:t>ueIdentification</w:t>
            </w:r>
            <w:proofErr w:type="spellEnd"/>
            <w:r>
              <w:t>:</w:t>
            </w:r>
          </w:p>
          <w:p w14:paraId="2C2BCAED" w14:textId="77777777" w:rsidR="00DB4879" w:rsidRDefault="00DB4879" w:rsidP="00DB4879">
            <w:pPr>
              <w:pStyle w:val="PL"/>
            </w:pPr>
            <w:r>
              <w:t xml:space="preserve">          type: string</w:t>
            </w:r>
          </w:p>
          <w:p w14:paraId="2714A544" w14:textId="77777777" w:rsidR="00DB4879" w:rsidRDefault="00DB4879" w:rsidP="00DB4879">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5E14D9E6" w14:textId="77777777" w:rsidR="00DB4879" w:rsidRDefault="00DB4879" w:rsidP="00DB4879">
            <w:pPr>
              <w:pStyle w:val="PL"/>
            </w:pPr>
            <w:r>
              <w:t xml:space="preserve">        </w:t>
            </w:r>
            <w:proofErr w:type="spellStart"/>
            <w:r>
              <w:t>dataNetworkName</w:t>
            </w:r>
            <w:proofErr w:type="spellEnd"/>
            <w:r>
              <w:t>:</w:t>
            </w:r>
          </w:p>
          <w:p w14:paraId="60F82F3C" w14:textId="77777777" w:rsidR="00DB4879" w:rsidRDefault="00DB4879" w:rsidP="00DB4879">
            <w:pPr>
              <w:pStyle w:val="PL"/>
            </w:pPr>
            <w:r>
              <w:t xml:space="preserve">          $ref: 'TS29571_CommonData.yaml#/components/schemas/</w:t>
            </w:r>
            <w:proofErr w:type="spellStart"/>
            <w:r>
              <w:t>Dnn</w:t>
            </w:r>
            <w:proofErr w:type="spellEnd"/>
            <w:r>
              <w:t>'</w:t>
            </w:r>
          </w:p>
          <w:p w14:paraId="2C38F31B" w14:textId="77777777" w:rsidR="00DB4879" w:rsidRDefault="00DB4879" w:rsidP="00DB4879">
            <w:pPr>
              <w:pStyle w:val="PL"/>
            </w:pPr>
            <w:r>
              <w:t xml:space="preserve">          # Identifying the Data Network of the M4 media streaming session. Present only for individual data sample record type.</w:t>
            </w:r>
          </w:p>
          <w:p w14:paraId="1FD31246" w14:textId="77777777" w:rsidR="00DB4879" w:rsidRDefault="00DB4879" w:rsidP="00DB4879">
            <w:pPr>
              <w:pStyle w:val="PL"/>
            </w:pPr>
            <w:r>
              <w:t xml:space="preserve">        </w:t>
            </w:r>
            <w:proofErr w:type="spellStart"/>
            <w:r>
              <w:t>sliceId</w:t>
            </w:r>
            <w:proofErr w:type="spellEnd"/>
            <w:r>
              <w:t>:</w:t>
            </w:r>
          </w:p>
          <w:p w14:paraId="7F70DB7F" w14:textId="77777777" w:rsidR="00DB4879" w:rsidRDefault="00DB4879" w:rsidP="00DB4879">
            <w:pPr>
              <w:pStyle w:val="PL"/>
            </w:pPr>
            <w:r>
              <w:t xml:space="preserve">          $ref: 'TS29571_CommonData.yaml#/components/schemas/</w:t>
            </w:r>
            <w:proofErr w:type="spellStart"/>
            <w:r>
              <w:t>Snssai</w:t>
            </w:r>
            <w:proofErr w:type="spellEnd"/>
            <w:r>
              <w:t>'</w:t>
            </w:r>
          </w:p>
          <w:p w14:paraId="27A18FB3" w14:textId="77777777" w:rsidR="00DB4879" w:rsidRDefault="00DB4879" w:rsidP="00DB4879">
            <w:pPr>
              <w:pStyle w:val="PL"/>
            </w:pPr>
            <w:r>
              <w:t xml:space="preserve">          # The S-NSSAI identifying the Network Slice of the M4 media streaming session. Present only for individual data sample record type.</w:t>
            </w:r>
          </w:p>
          <w:p w14:paraId="7C12838A" w14:textId="77777777" w:rsidR="00DB4879" w:rsidRDefault="00DB4879" w:rsidP="00DB4879">
            <w:pPr>
              <w:pStyle w:val="PL"/>
            </w:pPr>
            <w:r>
              <w:t xml:space="preserve">        </w:t>
            </w:r>
            <w:proofErr w:type="spellStart"/>
            <w:r>
              <w:t>ueLocations</w:t>
            </w:r>
            <w:proofErr w:type="spellEnd"/>
            <w:r>
              <w:t>:</w:t>
            </w:r>
          </w:p>
          <w:p w14:paraId="6D4D4A34" w14:textId="77777777" w:rsidR="00DB4879" w:rsidRDefault="00DB4879" w:rsidP="00DB4879">
            <w:pPr>
              <w:pStyle w:val="PL"/>
            </w:pPr>
            <w:r>
              <w:t xml:space="preserve">          type: array</w:t>
            </w:r>
          </w:p>
          <w:p w14:paraId="49249D82" w14:textId="77777777" w:rsidR="00DB4879" w:rsidRDefault="00DB4879" w:rsidP="00DB4879">
            <w:pPr>
              <w:pStyle w:val="PL"/>
            </w:pPr>
            <w:r>
              <w:t xml:space="preserve">          </w:t>
            </w:r>
            <w:proofErr w:type="spellStart"/>
            <w:r>
              <w:t>minItems</w:t>
            </w:r>
            <w:proofErr w:type="spellEnd"/>
            <w:r>
              <w:t>: 0</w:t>
            </w:r>
          </w:p>
          <w:p w14:paraId="1CBB5E5E" w14:textId="77777777" w:rsidR="00DB4879" w:rsidRDefault="00DB4879" w:rsidP="00DB4879">
            <w:pPr>
              <w:pStyle w:val="PL"/>
            </w:pPr>
            <w:r>
              <w:t xml:space="preserve">          items:</w:t>
            </w:r>
          </w:p>
          <w:p w14:paraId="5B200354" w14:textId="77777777" w:rsidR="00DB4879" w:rsidRDefault="00DB4879" w:rsidP="00DB4879">
            <w:pPr>
              <w:pStyle w:val="PL"/>
            </w:pPr>
            <w:r>
              <w:t xml:space="preserve">            $ref: 'TS29122_CommonData.yaml#/components/schemas/LocationArea5G'</w:t>
            </w:r>
          </w:p>
          <w:p w14:paraId="762C9CC8" w14:textId="77777777" w:rsidR="00DB4879" w:rsidRDefault="00DB4879" w:rsidP="00DB4879">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28879ABF" w14:textId="77777777" w:rsidR="00DB4879" w:rsidRDefault="00DB4879" w:rsidP="00DB4879">
            <w:pPr>
              <w:pStyle w:val="PL"/>
            </w:pPr>
          </w:p>
          <w:p w14:paraId="75484F0D" w14:textId="77777777" w:rsidR="00DB4879" w:rsidRDefault="00DB4879" w:rsidP="00DB4879">
            <w:pPr>
              <w:pStyle w:val="PL"/>
            </w:pPr>
            <w:r>
              <w:t xml:space="preserve">    </w:t>
            </w:r>
            <w:proofErr w:type="spellStart"/>
            <w:r>
              <w:t>EventRecordType</w:t>
            </w:r>
            <w:proofErr w:type="spellEnd"/>
            <w:r>
              <w:t>:</w:t>
            </w:r>
          </w:p>
          <w:p w14:paraId="720D925E" w14:textId="77777777" w:rsidR="00DB4879" w:rsidRDefault="00DB4879" w:rsidP="00DB4879">
            <w:pPr>
              <w:pStyle w:val="PL"/>
            </w:pPr>
            <w:r w:rsidRPr="00DB1E06">
              <w:t xml:space="preserve">      description: Enumeration of event record types.</w:t>
            </w:r>
          </w:p>
          <w:p w14:paraId="0DB508AD" w14:textId="77777777" w:rsidR="00DB4879" w:rsidRDefault="00DB4879" w:rsidP="00DB4879">
            <w:pPr>
              <w:pStyle w:val="PL"/>
            </w:pPr>
            <w:r>
              <w:t xml:space="preserve">      </w:t>
            </w:r>
            <w:proofErr w:type="spellStart"/>
            <w:r>
              <w:t>anyOf</w:t>
            </w:r>
            <w:proofErr w:type="spellEnd"/>
            <w:r>
              <w:t>:</w:t>
            </w:r>
          </w:p>
          <w:p w14:paraId="751A974E" w14:textId="77777777" w:rsidR="00DB4879" w:rsidRDefault="00DB4879" w:rsidP="00DB4879">
            <w:pPr>
              <w:pStyle w:val="PL"/>
            </w:pPr>
            <w:r>
              <w:t xml:space="preserve">        - type: string</w:t>
            </w:r>
          </w:p>
          <w:p w14:paraId="182B8FF6" w14:textId="77777777" w:rsidR="00DB4879" w:rsidRDefault="00DB4879" w:rsidP="00DB4879">
            <w:pPr>
              <w:pStyle w:val="PL"/>
            </w:pPr>
            <w:r>
              <w:t xml:space="preserve">          </w:t>
            </w:r>
            <w:proofErr w:type="spellStart"/>
            <w:r>
              <w:t>enum</w:t>
            </w:r>
            <w:proofErr w:type="spellEnd"/>
            <w:r>
              <w:t>:</w:t>
            </w:r>
          </w:p>
          <w:p w14:paraId="5A3E9753" w14:textId="0051805C" w:rsidR="00DB4879" w:rsidRDefault="00DB4879" w:rsidP="00DB4879">
            <w:pPr>
              <w:pStyle w:val="PL"/>
            </w:pPr>
            <w:r>
              <w:t xml:space="preserve">           </w:t>
            </w:r>
            <w:r w:rsidR="001B76B8">
              <w:t xml:space="preserve"> </w:t>
            </w:r>
            <w:r>
              <w:t>- INDIVIDUAL_SAMPLE</w:t>
            </w:r>
          </w:p>
          <w:p w14:paraId="2E402584" w14:textId="51F04A0F" w:rsidR="00DB4879" w:rsidRDefault="00DB4879" w:rsidP="00DB4879">
            <w:pPr>
              <w:pStyle w:val="PL"/>
            </w:pPr>
            <w:r>
              <w:t xml:space="preserve">           </w:t>
            </w:r>
            <w:r w:rsidR="001B76B8">
              <w:t xml:space="preserve"> </w:t>
            </w:r>
            <w:r>
              <w:t>- SUMMARY_MEAN</w:t>
            </w:r>
          </w:p>
          <w:p w14:paraId="6DEC150A" w14:textId="59EA9F76" w:rsidR="00DB4879" w:rsidRDefault="00DB4879" w:rsidP="00DB4879">
            <w:pPr>
              <w:pStyle w:val="PL"/>
            </w:pPr>
            <w:r>
              <w:t xml:space="preserve">           </w:t>
            </w:r>
            <w:r w:rsidR="001B76B8">
              <w:t xml:space="preserve"> </w:t>
            </w:r>
            <w:r>
              <w:t>- SUMMARY_MINIMUM</w:t>
            </w:r>
          </w:p>
          <w:p w14:paraId="14F0038B" w14:textId="149A1B0B" w:rsidR="00DB4879" w:rsidRDefault="00DB4879" w:rsidP="00DB4879">
            <w:pPr>
              <w:pStyle w:val="PL"/>
            </w:pPr>
            <w:r>
              <w:t xml:space="preserve">           </w:t>
            </w:r>
            <w:r w:rsidR="001B76B8">
              <w:t xml:space="preserve"> </w:t>
            </w:r>
            <w:r>
              <w:t>- SUMMARY_MAXIMUM</w:t>
            </w:r>
          </w:p>
          <w:p w14:paraId="56C495FB" w14:textId="4CB2AD50" w:rsidR="00DB4879" w:rsidRDefault="00DB4879" w:rsidP="00DB4879">
            <w:pPr>
              <w:pStyle w:val="PL"/>
            </w:pPr>
            <w:r>
              <w:t xml:space="preserve">           </w:t>
            </w:r>
            <w:r w:rsidR="001B76B8">
              <w:t xml:space="preserve"> </w:t>
            </w:r>
            <w:r>
              <w:t>- SUMMARY_SUM</w:t>
            </w:r>
          </w:p>
          <w:p w14:paraId="4EBA97A6" w14:textId="77777777" w:rsidR="00DB4879" w:rsidRDefault="00DB4879" w:rsidP="00DB4879">
            <w:pPr>
              <w:pStyle w:val="PL"/>
            </w:pPr>
            <w:r>
              <w:t xml:space="preserve">        - type: string</w:t>
            </w:r>
          </w:p>
          <w:p w14:paraId="6758907F" w14:textId="77777777" w:rsidR="00DB4879" w:rsidRDefault="00DB4879" w:rsidP="00DB4879">
            <w:pPr>
              <w:pStyle w:val="PL"/>
            </w:pPr>
            <w:r>
              <w:t xml:space="preserve">          description: &gt;</w:t>
            </w:r>
          </w:p>
          <w:p w14:paraId="4BAC4622" w14:textId="77777777" w:rsidR="00DB4879" w:rsidRDefault="00DB4879" w:rsidP="00DB4879">
            <w:pPr>
              <w:pStyle w:val="PL"/>
            </w:pPr>
            <w:r>
              <w:t xml:space="preserve">            This string provides forward-compatibility with future</w:t>
            </w:r>
          </w:p>
          <w:p w14:paraId="2B0B52B5" w14:textId="77777777" w:rsidR="00DB4879" w:rsidRDefault="00DB4879" w:rsidP="00DB4879">
            <w:pPr>
              <w:pStyle w:val="PL"/>
            </w:pPr>
            <w:r>
              <w:t xml:space="preserve">            extensions to the enumeration but is not used to encode</w:t>
            </w:r>
          </w:p>
          <w:p w14:paraId="6C70A0C0" w14:textId="77777777" w:rsidR="00DB4879" w:rsidRDefault="00DB4879" w:rsidP="00DB4879">
            <w:pPr>
              <w:pStyle w:val="PL"/>
            </w:pPr>
            <w:r>
              <w:t xml:space="preserve">            content defined in the present version of this API.</w:t>
            </w:r>
          </w:p>
          <w:p w14:paraId="37D3CC07" w14:textId="77777777" w:rsidR="00DB4879" w:rsidRDefault="00DB4879" w:rsidP="00DB4879">
            <w:pPr>
              <w:pStyle w:val="PL"/>
            </w:pPr>
          </w:p>
          <w:p w14:paraId="53470022" w14:textId="77777777" w:rsidR="00DB4879" w:rsidRDefault="00DB4879" w:rsidP="00DB4879">
            <w:pPr>
              <w:pStyle w:val="PL"/>
            </w:pPr>
            <w:r>
              <w:t xml:space="preserve">    </w:t>
            </w:r>
            <w:proofErr w:type="spellStart"/>
            <w:r>
              <w:t>QoEMetricsCollection</w:t>
            </w:r>
            <w:proofErr w:type="spellEnd"/>
            <w:r>
              <w:t>:</w:t>
            </w:r>
          </w:p>
          <w:p w14:paraId="65DCFF27" w14:textId="77777777" w:rsidR="00DB4879" w:rsidRDefault="00DB4879" w:rsidP="00DB4879">
            <w:pPr>
              <w:pStyle w:val="PL"/>
            </w:pPr>
            <w:r>
              <w:t xml:space="preserve">      description: A collection of </w:t>
            </w:r>
            <w:proofErr w:type="spellStart"/>
            <w:r>
              <w:t>QoE</w:t>
            </w:r>
            <w:proofErr w:type="spellEnd"/>
            <w:r>
              <w:t xml:space="preserve"> Metrics Event records.</w:t>
            </w:r>
          </w:p>
          <w:p w14:paraId="6A355D19" w14:textId="77777777" w:rsidR="00DB4879" w:rsidRDefault="00DB4879" w:rsidP="00DB4879">
            <w:pPr>
              <w:pStyle w:val="PL"/>
            </w:pPr>
            <w:r>
              <w:t xml:space="preserve">      </w:t>
            </w:r>
            <w:proofErr w:type="spellStart"/>
            <w:r>
              <w:t>allOf</w:t>
            </w:r>
            <w:proofErr w:type="spellEnd"/>
            <w:r>
              <w:t>:</w:t>
            </w:r>
          </w:p>
          <w:p w14:paraId="1C41716F" w14:textId="77777777" w:rsidR="00DB4879" w:rsidRDefault="00DB4879" w:rsidP="00DB4879">
            <w:pPr>
              <w:pStyle w:val="PL"/>
            </w:pPr>
            <w:r>
              <w:t xml:space="preserve">        - $ref: '#/components/schemas/</w:t>
            </w:r>
            <w:proofErr w:type="spellStart"/>
            <w:r>
              <w:t>BaseEventCollection</w:t>
            </w:r>
            <w:proofErr w:type="spellEnd"/>
            <w:r>
              <w:t>'</w:t>
            </w:r>
          </w:p>
          <w:p w14:paraId="15A971A3" w14:textId="77777777" w:rsidR="00DB4879" w:rsidRDefault="00DB4879" w:rsidP="00DB4879">
            <w:pPr>
              <w:pStyle w:val="PL"/>
            </w:pPr>
            <w:r>
              <w:t xml:space="preserve">        - type: object</w:t>
            </w:r>
          </w:p>
          <w:p w14:paraId="20794A8A" w14:textId="77777777" w:rsidR="00DB4879" w:rsidRDefault="00DB4879" w:rsidP="00DB4879">
            <w:pPr>
              <w:pStyle w:val="PL"/>
            </w:pPr>
            <w:r>
              <w:t xml:space="preserve">          required:</w:t>
            </w:r>
          </w:p>
          <w:p w14:paraId="682D5F2E" w14:textId="77777777" w:rsidR="00DB4879" w:rsidRDefault="00DB4879" w:rsidP="00DB4879">
            <w:pPr>
              <w:pStyle w:val="PL"/>
            </w:pPr>
            <w:r>
              <w:t xml:space="preserve">            - records</w:t>
            </w:r>
          </w:p>
          <w:p w14:paraId="2FA959C1" w14:textId="77777777" w:rsidR="00DB4879" w:rsidRDefault="00DB4879" w:rsidP="00DB4879">
            <w:pPr>
              <w:pStyle w:val="PL"/>
            </w:pPr>
            <w:r>
              <w:t xml:space="preserve">          properties:</w:t>
            </w:r>
          </w:p>
          <w:p w14:paraId="0EE50620" w14:textId="77777777" w:rsidR="00DB4879" w:rsidRDefault="00DB4879" w:rsidP="00DB4879">
            <w:pPr>
              <w:pStyle w:val="PL"/>
            </w:pPr>
            <w:r>
              <w:t xml:space="preserve">            records:</w:t>
            </w:r>
          </w:p>
          <w:p w14:paraId="0328B845" w14:textId="77777777" w:rsidR="00DB4879" w:rsidRDefault="00DB4879" w:rsidP="00DB4879">
            <w:pPr>
              <w:pStyle w:val="PL"/>
            </w:pPr>
            <w:r>
              <w:t xml:space="preserve">              type: array</w:t>
            </w:r>
          </w:p>
          <w:p w14:paraId="4C31DCD9" w14:textId="77777777" w:rsidR="00DB4879" w:rsidRDefault="00DB4879" w:rsidP="00DB4879">
            <w:pPr>
              <w:pStyle w:val="PL"/>
            </w:pPr>
            <w:r>
              <w:t xml:space="preserve">              </w:t>
            </w:r>
            <w:proofErr w:type="spellStart"/>
            <w:r>
              <w:t>minItems</w:t>
            </w:r>
            <w:proofErr w:type="spellEnd"/>
            <w:r>
              <w:t>: 0</w:t>
            </w:r>
          </w:p>
          <w:p w14:paraId="2FF24A00" w14:textId="77777777" w:rsidR="00DB4879" w:rsidRDefault="00DB4879" w:rsidP="00DB4879">
            <w:pPr>
              <w:pStyle w:val="PL"/>
            </w:pPr>
            <w:r>
              <w:t xml:space="preserve">              items:</w:t>
            </w:r>
          </w:p>
          <w:p w14:paraId="7D0DB252" w14:textId="77777777" w:rsidR="00DB4879" w:rsidRDefault="00DB4879" w:rsidP="00DB4879">
            <w:pPr>
              <w:pStyle w:val="PL"/>
            </w:pPr>
            <w:r>
              <w:t xml:space="preserve">                $ref: '#/components/schemas/</w:t>
            </w:r>
            <w:proofErr w:type="spellStart"/>
            <w:r>
              <w:t>QoEMetricsEvent</w:t>
            </w:r>
            <w:proofErr w:type="spellEnd"/>
            <w:r>
              <w:t>'</w:t>
            </w:r>
          </w:p>
          <w:p w14:paraId="117EE934" w14:textId="77777777" w:rsidR="00DB4879" w:rsidRDefault="00DB4879" w:rsidP="00DB4879">
            <w:pPr>
              <w:pStyle w:val="PL"/>
            </w:pPr>
            <w:r>
              <w:t xml:space="preserve">              description: A set of </w:t>
            </w:r>
            <w:proofErr w:type="spellStart"/>
            <w:r>
              <w:t>QoE</w:t>
            </w:r>
            <w:proofErr w:type="spellEnd"/>
            <w:r>
              <w:t xml:space="preserve"> Metrics Event records, each one describing a </w:t>
            </w:r>
            <w:proofErr w:type="spellStart"/>
            <w:r>
              <w:t>QoE</w:t>
            </w:r>
            <w:proofErr w:type="spellEnd"/>
            <w:r>
              <w:t xml:space="preserve"> metrics report or summarising a set of </w:t>
            </w:r>
            <w:proofErr w:type="spellStart"/>
            <w:r>
              <w:t>QoE</w:t>
            </w:r>
            <w:proofErr w:type="spellEnd"/>
            <w:r>
              <w:t xml:space="preserve"> metrics reports.</w:t>
            </w:r>
          </w:p>
          <w:p w14:paraId="4CC53BA5" w14:textId="77777777" w:rsidR="00DB4879" w:rsidRDefault="00DB4879" w:rsidP="00DB4879">
            <w:pPr>
              <w:pStyle w:val="PL"/>
            </w:pPr>
          </w:p>
          <w:p w14:paraId="458DF4EB" w14:textId="77777777" w:rsidR="00DB4879" w:rsidRDefault="00DB4879" w:rsidP="00DB4879">
            <w:pPr>
              <w:pStyle w:val="PL"/>
            </w:pPr>
            <w:r>
              <w:t xml:space="preserve">    </w:t>
            </w:r>
            <w:proofErr w:type="spellStart"/>
            <w:r>
              <w:t>QoEMetricsEvent</w:t>
            </w:r>
            <w:proofErr w:type="spellEnd"/>
            <w:r>
              <w:t>:</w:t>
            </w:r>
          </w:p>
          <w:p w14:paraId="71F9BC40" w14:textId="77777777" w:rsidR="00DB4879" w:rsidRDefault="00DB4879" w:rsidP="00DB4879">
            <w:pPr>
              <w:pStyle w:val="PL"/>
            </w:pPr>
            <w:r>
              <w:t xml:space="preserve">      description: A </w:t>
            </w:r>
            <w:proofErr w:type="spellStart"/>
            <w:r>
              <w:t>QoE</w:t>
            </w:r>
            <w:proofErr w:type="spellEnd"/>
            <w:r>
              <w:t xml:space="preserve"> Metrics Event record.</w:t>
            </w:r>
          </w:p>
          <w:p w14:paraId="14B7DE23" w14:textId="77777777" w:rsidR="00DB4879" w:rsidRDefault="00DB4879" w:rsidP="00DB4879">
            <w:pPr>
              <w:pStyle w:val="PL"/>
            </w:pPr>
            <w:r>
              <w:t xml:space="preserve">      </w:t>
            </w:r>
            <w:proofErr w:type="spellStart"/>
            <w:r>
              <w:t>allOf</w:t>
            </w:r>
            <w:proofErr w:type="spellEnd"/>
            <w:r>
              <w:t>:</w:t>
            </w:r>
          </w:p>
          <w:p w14:paraId="6CD193FE" w14:textId="77777777" w:rsidR="00DB4879" w:rsidRDefault="00DB4879" w:rsidP="00DB4879">
            <w:pPr>
              <w:pStyle w:val="PL"/>
            </w:pPr>
            <w:r>
              <w:t xml:space="preserve">        - $ref: '#/components/schemas/</w:t>
            </w:r>
            <w:proofErr w:type="spellStart"/>
            <w:r>
              <w:t>BaseEventRecord</w:t>
            </w:r>
            <w:proofErr w:type="spellEnd"/>
            <w:r>
              <w:t>'</w:t>
            </w:r>
          </w:p>
          <w:p w14:paraId="3F2768B7" w14:textId="77777777" w:rsidR="00DB4879" w:rsidRDefault="00DB4879" w:rsidP="00DB4879">
            <w:pPr>
              <w:pStyle w:val="PL"/>
            </w:pPr>
            <w:r>
              <w:t xml:space="preserve">        - type: object</w:t>
            </w:r>
          </w:p>
          <w:p w14:paraId="65E90E9E" w14:textId="77777777" w:rsidR="00DB4879" w:rsidRDefault="00DB4879" w:rsidP="00DB4879">
            <w:pPr>
              <w:pStyle w:val="PL"/>
            </w:pPr>
            <w:r>
              <w:t xml:space="preserve">          required:</w:t>
            </w:r>
          </w:p>
          <w:p w14:paraId="38E2B0F2" w14:textId="77777777" w:rsidR="00DB4879" w:rsidRDefault="00DB4879" w:rsidP="00DB4879">
            <w:pPr>
              <w:pStyle w:val="PL"/>
            </w:pPr>
            <w:r>
              <w:t xml:space="preserve">            - </w:t>
            </w:r>
            <w:proofErr w:type="spellStart"/>
            <w:r>
              <w:t>metricType</w:t>
            </w:r>
            <w:proofErr w:type="spellEnd"/>
          </w:p>
          <w:p w14:paraId="6BAAFCD1" w14:textId="77777777" w:rsidR="00DB4879" w:rsidRDefault="00DB4879" w:rsidP="00DB4879">
            <w:pPr>
              <w:pStyle w:val="PL"/>
            </w:pPr>
            <w:r>
              <w:t xml:space="preserve">          properties:</w:t>
            </w:r>
          </w:p>
          <w:p w14:paraId="19B1D404" w14:textId="77777777" w:rsidR="00DB4879" w:rsidRDefault="00DB4879" w:rsidP="00DB4879">
            <w:pPr>
              <w:pStyle w:val="PL"/>
            </w:pPr>
            <w:r>
              <w:t xml:space="preserve">            </w:t>
            </w:r>
            <w:proofErr w:type="spellStart"/>
            <w:r>
              <w:t>metricType</w:t>
            </w:r>
            <w:proofErr w:type="spellEnd"/>
            <w:r>
              <w:t>:</w:t>
            </w:r>
          </w:p>
          <w:p w14:paraId="561F5B1E" w14:textId="77777777" w:rsidR="00DB4879" w:rsidRDefault="00DB4879" w:rsidP="00DB4879">
            <w:pPr>
              <w:pStyle w:val="PL"/>
            </w:pPr>
            <w:r>
              <w:t xml:space="preserve">              $ref: 'TS29122_CommonData.yaml#/components/schemas/Uri'</w:t>
            </w:r>
          </w:p>
          <w:p w14:paraId="0BF77A8C" w14:textId="77777777" w:rsidR="00DB4879" w:rsidRDefault="00DB4879" w:rsidP="00DB4879">
            <w:pPr>
              <w:pStyle w:val="PL"/>
            </w:pPr>
            <w:r>
              <w:t xml:space="preserve">              # A fully-qualified term identifier that uniquely identifies the </w:t>
            </w:r>
            <w:proofErr w:type="spellStart"/>
            <w:r>
              <w:t>QoE</w:t>
            </w:r>
            <w:proofErr w:type="spellEnd"/>
            <w:r>
              <w:t xml:space="preserve"> metrics reporting scheme and the type of </w:t>
            </w:r>
            <w:proofErr w:type="spellStart"/>
            <w:r>
              <w:t>QoE</w:t>
            </w:r>
            <w:proofErr w:type="spellEnd"/>
            <w:r>
              <w:t xml:space="preserve"> metric included in this record, as specified in clause E.2, up to but excluding the first hierarchical separator.</w:t>
            </w:r>
          </w:p>
          <w:p w14:paraId="30250EDF" w14:textId="77777777" w:rsidR="00DB4879" w:rsidRDefault="00DB4879" w:rsidP="00DB4879">
            <w:pPr>
              <w:pStyle w:val="PL"/>
            </w:pPr>
            <w:r>
              <w:t xml:space="preserve">            samples:</w:t>
            </w:r>
          </w:p>
          <w:p w14:paraId="18B85BD4" w14:textId="77777777" w:rsidR="00DB4879" w:rsidRDefault="00DB4879" w:rsidP="00DB4879">
            <w:pPr>
              <w:pStyle w:val="PL"/>
            </w:pPr>
            <w:r>
              <w:t xml:space="preserve">              type: array</w:t>
            </w:r>
          </w:p>
          <w:p w14:paraId="73A78D2F" w14:textId="77777777" w:rsidR="00DB4879" w:rsidRDefault="00DB4879" w:rsidP="00DB4879">
            <w:pPr>
              <w:pStyle w:val="PL"/>
            </w:pPr>
            <w:r>
              <w:t xml:space="preserve">              </w:t>
            </w:r>
            <w:proofErr w:type="spellStart"/>
            <w:r>
              <w:t>minItems</w:t>
            </w:r>
            <w:proofErr w:type="spellEnd"/>
            <w:r>
              <w:t>: 1</w:t>
            </w:r>
          </w:p>
          <w:p w14:paraId="7DE0349D" w14:textId="77777777" w:rsidR="00DB4879" w:rsidRDefault="00DB4879" w:rsidP="00DB4879">
            <w:pPr>
              <w:pStyle w:val="PL"/>
            </w:pPr>
            <w:r>
              <w:t xml:space="preserve">              items:</w:t>
            </w:r>
          </w:p>
          <w:p w14:paraId="1D4F64A5" w14:textId="77777777" w:rsidR="00DB4879" w:rsidRDefault="00DB4879" w:rsidP="00DB4879">
            <w:pPr>
              <w:pStyle w:val="PL"/>
            </w:pPr>
            <w:r>
              <w:t xml:space="preserve">                type: object</w:t>
            </w:r>
          </w:p>
          <w:p w14:paraId="09D4E04B" w14:textId="77777777" w:rsidR="00DB4879" w:rsidRDefault="00DB4879" w:rsidP="00DB4879">
            <w:pPr>
              <w:pStyle w:val="PL"/>
            </w:pPr>
            <w:r>
              <w:t xml:space="preserve">                required:</w:t>
            </w:r>
          </w:p>
          <w:p w14:paraId="46AD4243" w14:textId="77777777" w:rsidR="00DB4879" w:rsidRDefault="00DB4879" w:rsidP="00DB4879">
            <w:pPr>
              <w:pStyle w:val="PL"/>
            </w:pPr>
            <w:r>
              <w:t xml:space="preserve">                  - metrics</w:t>
            </w:r>
          </w:p>
          <w:p w14:paraId="7FD3D3D6" w14:textId="77777777" w:rsidR="00DB4879" w:rsidRDefault="00DB4879" w:rsidP="00DB4879">
            <w:pPr>
              <w:pStyle w:val="PL"/>
            </w:pPr>
            <w:r>
              <w:t xml:space="preserve">                properties:</w:t>
            </w:r>
          </w:p>
          <w:p w14:paraId="7C72AE3A" w14:textId="77777777" w:rsidR="00DB4879" w:rsidRDefault="00DB4879" w:rsidP="00DB4879">
            <w:pPr>
              <w:pStyle w:val="PL"/>
            </w:pPr>
            <w:r>
              <w:t xml:space="preserve">                  </w:t>
            </w:r>
            <w:proofErr w:type="spellStart"/>
            <w:r>
              <w:t>sampleTimestamp</w:t>
            </w:r>
            <w:proofErr w:type="spellEnd"/>
            <w:r>
              <w:t>:</w:t>
            </w:r>
          </w:p>
          <w:p w14:paraId="5692E014" w14:textId="77777777" w:rsidR="00DB4879" w:rsidRDefault="00DB4879" w:rsidP="00DB4879">
            <w:pPr>
              <w:pStyle w:val="PL"/>
            </w:pPr>
            <w:r>
              <w:t xml:space="preserve">                    $ref: 'TS29571_CommonData.yaml#/components/schemas/</w:t>
            </w:r>
            <w:proofErr w:type="spellStart"/>
            <w:r>
              <w:t>DateTime</w:t>
            </w:r>
            <w:proofErr w:type="spellEnd"/>
            <w:r>
              <w:t>'</w:t>
            </w:r>
          </w:p>
          <w:p w14:paraId="5BAB4697" w14:textId="77777777" w:rsidR="00DB4879" w:rsidRDefault="00DB4879" w:rsidP="00DB4879">
            <w:pPr>
              <w:pStyle w:val="PL"/>
            </w:pPr>
            <w:r>
              <w:t xml:space="preserve">                    # The moment in time at which this </w:t>
            </w:r>
            <w:proofErr w:type="spellStart"/>
            <w:r>
              <w:t>QoE</w:t>
            </w:r>
            <w:proofErr w:type="spellEnd"/>
            <w:r>
              <w:t xml:space="preserve"> metric was sampled.</w:t>
            </w:r>
          </w:p>
          <w:p w14:paraId="54BFFB33" w14:textId="77777777" w:rsidR="00DB4879" w:rsidRDefault="00DB4879" w:rsidP="00DB4879">
            <w:pPr>
              <w:pStyle w:val="PL"/>
            </w:pPr>
            <w:r>
              <w:t xml:space="preserve">                  </w:t>
            </w:r>
            <w:proofErr w:type="spellStart"/>
            <w:r>
              <w:t>sampleDuration</w:t>
            </w:r>
            <w:proofErr w:type="spellEnd"/>
            <w:r>
              <w:t>:</w:t>
            </w:r>
          </w:p>
          <w:p w14:paraId="6414C664" w14:textId="77777777" w:rsidR="00DB4879" w:rsidRDefault="00DB4879" w:rsidP="00DB4879">
            <w:pPr>
              <w:pStyle w:val="PL"/>
            </w:pPr>
            <w:r>
              <w:t xml:space="preserve">                    $ref: 'TS26510_CommonData.yaml#/components/schemas/Duration'</w:t>
            </w:r>
          </w:p>
          <w:p w14:paraId="0C0BD5A1" w14:textId="77777777" w:rsidR="00DB4879" w:rsidRDefault="00DB4879" w:rsidP="00DB4879">
            <w:pPr>
              <w:pStyle w:val="PL"/>
            </w:pPr>
            <w:r>
              <w:t xml:space="preserve">                    # The time duration over which this </w:t>
            </w:r>
            <w:proofErr w:type="spellStart"/>
            <w:r>
              <w:t>QoE</w:t>
            </w:r>
            <w:proofErr w:type="spellEnd"/>
            <w:r>
              <w:t xml:space="preserve"> metric was sampled.</w:t>
            </w:r>
          </w:p>
          <w:p w14:paraId="3D0F3929" w14:textId="77777777" w:rsidR="00DB4879" w:rsidRDefault="00DB4879" w:rsidP="00DB4879">
            <w:pPr>
              <w:pStyle w:val="PL"/>
            </w:pPr>
            <w:r>
              <w:t xml:space="preserve">                  </w:t>
            </w:r>
            <w:proofErr w:type="spellStart"/>
            <w:r>
              <w:t>mediaTimestamp</w:t>
            </w:r>
            <w:proofErr w:type="spellEnd"/>
            <w:r>
              <w:t>:</w:t>
            </w:r>
          </w:p>
          <w:p w14:paraId="0C10B22A" w14:textId="77777777" w:rsidR="00DB4879" w:rsidRDefault="00DB4879" w:rsidP="00DB4879">
            <w:pPr>
              <w:pStyle w:val="PL"/>
            </w:pPr>
            <w:r>
              <w:t xml:space="preserve">                    $ref: 'TS26510_CommonData.yaml#/components/schemas/Duration'</w:t>
            </w:r>
          </w:p>
          <w:p w14:paraId="778FA7AE" w14:textId="77777777" w:rsidR="00DB4879" w:rsidRDefault="00DB4879" w:rsidP="00DB4879">
            <w:pPr>
              <w:pStyle w:val="PL"/>
            </w:pPr>
            <w:r>
              <w:t xml:space="preserve">                    # The time point in the media at which this </w:t>
            </w:r>
            <w:proofErr w:type="spellStart"/>
            <w:r>
              <w:t>QoE</w:t>
            </w:r>
            <w:proofErr w:type="spellEnd"/>
            <w:r>
              <w:t xml:space="preserve"> metric was sampled.</w:t>
            </w:r>
          </w:p>
          <w:p w14:paraId="5D20C7C7" w14:textId="77777777" w:rsidR="00DB4879" w:rsidRDefault="00DB4879" w:rsidP="00DB4879">
            <w:pPr>
              <w:pStyle w:val="PL"/>
            </w:pPr>
            <w:r>
              <w:t xml:space="preserve">                  metrics:</w:t>
            </w:r>
          </w:p>
          <w:p w14:paraId="4D9D0A03" w14:textId="77777777" w:rsidR="00DB4879" w:rsidRDefault="00DB4879" w:rsidP="00DB4879">
            <w:pPr>
              <w:pStyle w:val="PL"/>
            </w:pPr>
            <w:r>
              <w:t xml:space="preserve">                    type: array</w:t>
            </w:r>
          </w:p>
          <w:p w14:paraId="1C960470" w14:textId="77777777" w:rsidR="00DB4879" w:rsidRDefault="00DB4879" w:rsidP="00DB4879">
            <w:pPr>
              <w:pStyle w:val="PL"/>
            </w:pPr>
            <w:r>
              <w:t xml:space="preserve">                    </w:t>
            </w:r>
            <w:proofErr w:type="spellStart"/>
            <w:r>
              <w:t>minItems</w:t>
            </w:r>
            <w:proofErr w:type="spellEnd"/>
            <w:r>
              <w:t>: 1</w:t>
            </w:r>
          </w:p>
          <w:p w14:paraId="4234ED04" w14:textId="77777777" w:rsidR="00DB4879" w:rsidRDefault="00DB4879" w:rsidP="00DB4879">
            <w:pPr>
              <w:pStyle w:val="PL"/>
            </w:pPr>
            <w:r>
              <w:t xml:space="preserve">                    description: A set of key–value pairs for the samples metrics associated with this </w:t>
            </w:r>
            <w:proofErr w:type="spellStart"/>
            <w:r>
              <w:t>QoE</w:t>
            </w:r>
            <w:proofErr w:type="spellEnd"/>
            <w:r>
              <w:t xml:space="preserve"> metric sample.</w:t>
            </w:r>
          </w:p>
          <w:p w14:paraId="0375925E" w14:textId="77777777" w:rsidR="00DB4879" w:rsidRDefault="00DB4879" w:rsidP="00DB4879">
            <w:pPr>
              <w:pStyle w:val="PL"/>
            </w:pPr>
            <w:r>
              <w:t xml:space="preserve">                    items:</w:t>
            </w:r>
          </w:p>
          <w:p w14:paraId="507CC071" w14:textId="77777777" w:rsidR="00DB4879" w:rsidRDefault="00DB4879" w:rsidP="00DB4879">
            <w:pPr>
              <w:pStyle w:val="PL"/>
            </w:pPr>
            <w:r>
              <w:t xml:space="preserve">                      type: object</w:t>
            </w:r>
          </w:p>
          <w:p w14:paraId="5CEF93E7" w14:textId="77777777" w:rsidR="00DB4879" w:rsidRDefault="00DB4879" w:rsidP="00DB4879">
            <w:pPr>
              <w:pStyle w:val="PL"/>
            </w:pPr>
            <w:r>
              <w:t xml:space="preserve">                      description: A name and optional value for a </w:t>
            </w:r>
            <w:proofErr w:type="spellStart"/>
            <w:r>
              <w:t>QoE</w:t>
            </w:r>
            <w:proofErr w:type="spellEnd"/>
            <w:r>
              <w:t xml:space="preserve"> metric within a </w:t>
            </w:r>
            <w:proofErr w:type="spellStart"/>
            <w:r>
              <w:t>QoE</w:t>
            </w:r>
            <w:proofErr w:type="spellEnd"/>
            <w:r>
              <w:t xml:space="preserve"> metric sample.</w:t>
            </w:r>
          </w:p>
          <w:p w14:paraId="6E09F17D" w14:textId="77777777" w:rsidR="00DB4879" w:rsidRDefault="00DB4879" w:rsidP="00DB4879">
            <w:pPr>
              <w:pStyle w:val="PL"/>
            </w:pPr>
            <w:r>
              <w:t xml:space="preserve">                      required:</w:t>
            </w:r>
          </w:p>
          <w:p w14:paraId="0E8229D2" w14:textId="77777777" w:rsidR="00DB4879" w:rsidRDefault="00DB4879" w:rsidP="00DB4879">
            <w:pPr>
              <w:pStyle w:val="PL"/>
            </w:pPr>
            <w:r>
              <w:t xml:space="preserve">                        - key</w:t>
            </w:r>
          </w:p>
          <w:p w14:paraId="328B15DC" w14:textId="77777777" w:rsidR="00DB4879" w:rsidRDefault="00DB4879" w:rsidP="00DB4879">
            <w:pPr>
              <w:pStyle w:val="PL"/>
            </w:pPr>
            <w:r>
              <w:t xml:space="preserve">                      properties:</w:t>
            </w:r>
          </w:p>
          <w:p w14:paraId="1CD27815" w14:textId="77777777" w:rsidR="00DB4879" w:rsidRDefault="00DB4879" w:rsidP="00DB4879">
            <w:pPr>
              <w:pStyle w:val="PL"/>
            </w:pPr>
            <w:r>
              <w:t xml:space="preserve">                        key:</w:t>
            </w:r>
          </w:p>
          <w:p w14:paraId="51558B54" w14:textId="77777777" w:rsidR="00DB4879" w:rsidRDefault="00DB4879" w:rsidP="00DB4879">
            <w:pPr>
              <w:pStyle w:val="PL"/>
            </w:pPr>
            <w:r>
              <w:t xml:space="preserve">                          type: string</w:t>
            </w:r>
          </w:p>
          <w:p w14:paraId="59CEFD37" w14:textId="77777777" w:rsidR="00DB4879" w:rsidRDefault="00DB4879" w:rsidP="00DB4879">
            <w:pPr>
              <w:pStyle w:val="PL"/>
            </w:pPr>
            <w:r>
              <w:t xml:space="preserve">                          description: A token that uniquely identifies the type of metric within the scope of the event type.</w:t>
            </w:r>
          </w:p>
          <w:p w14:paraId="74D50FCD" w14:textId="77777777" w:rsidR="00DB4879" w:rsidRDefault="00DB4879" w:rsidP="00DB4879">
            <w:pPr>
              <w:pStyle w:val="PL"/>
            </w:pPr>
            <w:r>
              <w:t xml:space="preserve">                        value: {}</w:t>
            </w:r>
          </w:p>
          <w:p w14:paraId="2CCC3019" w14:textId="77777777" w:rsidR="00DB4879" w:rsidRDefault="00DB4879" w:rsidP="00DB4879">
            <w:pPr>
              <w:pStyle w:val="PL"/>
            </w:pPr>
          </w:p>
          <w:p w14:paraId="305DF60A" w14:textId="77777777" w:rsidR="00DB4879" w:rsidRDefault="00DB4879" w:rsidP="00DB4879">
            <w:pPr>
              <w:pStyle w:val="PL"/>
            </w:pPr>
            <w:r>
              <w:t xml:space="preserve">    </w:t>
            </w:r>
            <w:proofErr w:type="spellStart"/>
            <w:r>
              <w:t>ConsumptionReportingUnitsCollection</w:t>
            </w:r>
            <w:proofErr w:type="spellEnd"/>
            <w:r>
              <w:t>:</w:t>
            </w:r>
          </w:p>
          <w:p w14:paraId="1FB4B800" w14:textId="77777777" w:rsidR="00DB4879" w:rsidRDefault="00DB4879" w:rsidP="00DB4879">
            <w:pPr>
              <w:pStyle w:val="PL"/>
            </w:pPr>
            <w:r>
              <w:t xml:space="preserve">      description: A collection of Consumption Reporting Event records.</w:t>
            </w:r>
          </w:p>
          <w:p w14:paraId="73038DB9" w14:textId="77777777" w:rsidR="00DB4879" w:rsidRDefault="00DB4879" w:rsidP="00DB4879">
            <w:pPr>
              <w:pStyle w:val="PL"/>
            </w:pPr>
            <w:r>
              <w:t xml:space="preserve">      </w:t>
            </w:r>
            <w:proofErr w:type="spellStart"/>
            <w:r>
              <w:t>allOf</w:t>
            </w:r>
            <w:proofErr w:type="spellEnd"/>
            <w:r>
              <w:t>:</w:t>
            </w:r>
          </w:p>
          <w:p w14:paraId="6A60D51C" w14:textId="77777777" w:rsidR="00DB4879" w:rsidRDefault="00DB4879" w:rsidP="00DB4879">
            <w:pPr>
              <w:pStyle w:val="PL"/>
            </w:pPr>
            <w:r>
              <w:t xml:space="preserve">        - $ref: '#/components/schemas/</w:t>
            </w:r>
            <w:proofErr w:type="spellStart"/>
            <w:r>
              <w:t>BaseEventCollection</w:t>
            </w:r>
            <w:proofErr w:type="spellEnd"/>
            <w:r>
              <w:t>'</w:t>
            </w:r>
          </w:p>
          <w:p w14:paraId="1FDC8A63" w14:textId="77777777" w:rsidR="00DB4879" w:rsidRDefault="00DB4879" w:rsidP="00DB4879">
            <w:pPr>
              <w:pStyle w:val="PL"/>
            </w:pPr>
            <w:r>
              <w:t xml:space="preserve">        - type: object</w:t>
            </w:r>
          </w:p>
          <w:p w14:paraId="6AB5AB10" w14:textId="77777777" w:rsidR="00DB4879" w:rsidRDefault="00DB4879" w:rsidP="00DB4879">
            <w:pPr>
              <w:pStyle w:val="PL"/>
            </w:pPr>
            <w:r>
              <w:t xml:space="preserve">          required:</w:t>
            </w:r>
          </w:p>
          <w:p w14:paraId="5670805E" w14:textId="77777777" w:rsidR="00DB4879" w:rsidRDefault="00DB4879" w:rsidP="00DB4879">
            <w:pPr>
              <w:pStyle w:val="PL"/>
            </w:pPr>
            <w:r>
              <w:t xml:space="preserve">            - records</w:t>
            </w:r>
          </w:p>
          <w:p w14:paraId="34F98425" w14:textId="77777777" w:rsidR="00DB4879" w:rsidRDefault="00DB4879" w:rsidP="00DB4879">
            <w:pPr>
              <w:pStyle w:val="PL"/>
            </w:pPr>
            <w:r>
              <w:t xml:space="preserve">          properties:</w:t>
            </w:r>
          </w:p>
          <w:p w14:paraId="634F4BCB" w14:textId="77777777" w:rsidR="00DB4879" w:rsidRDefault="00DB4879" w:rsidP="00DB4879">
            <w:pPr>
              <w:pStyle w:val="PL"/>
            </w:pPr>
            <w:r>
              <w:t xml:space="preserve">            records:</w:t>
            </w:r>
          </w:p>
          <w:p w14:paraId="741B881B" w14:textId="77777777" w:rsidR="00DB4879" w:rsidRDefault="00DB4879" w:rsidP="00DB4879">
            <w:pPr>
              <w:pStyle w:val="PL"/>
            </w:pPr>
            <w:r>
              <w:t xml:space="preserve">              type: array</w:t>
            </w:r>
          </w:p>
          <w:p w14:paraId="5F415A16" w14:textId="77777777" w:rsidR="00DB4879" w:rsidRDefault="00DB4879" w:rsidP="00DB4879">
            <w:pPr>
              <w:pStyle w:val="PL"/>
            </w:pPr>
            <w:r>
              <w:t xml:space="preserve">              </w:t>
            </w:r>
            <w:proofErr w:type="spellStart"/>
            <w:r>
              <w:t>minItems</w:t>
            </w:r>
            <w:proofErr w:type="spellEnd"/>
            <w:r>
              <w:t>: 0</w:t>
            </w:r>
          </w:p>
          <w:p w14:paraId="6929D595" w14:textId="77777777" w:rsidR="00DB4879" w:rsidRDefault="00DB4879" w:rsidP="00DB4879">
            <w:pPr>
              <w:pStyle w:val="PL"/>
            </w:pPr>
            <w:r>
              <w:t xml:space="preserve">              items:</w:t>
            </w:r>
          </w:p>
          <w:p w14:paraId="04F39BEF" w14:textId="77777777" w:rsidR="00DB4879" w:rsidRDefault="00DB4879" w:rsidP="00DB4879">
            <w:pPr>
              <w:pStyle w:val="PL"/>
            </w:pPr>
            <w:r>
              <w:t xml:space="preserve">                $ref: '#/components/schemas/</w:t>
            </w:r>
            <w:proofErr w:type="spellStart"/>
            <w:r>
              <w:t>ConsumptionReportingEvent</w:t>
            </w:r>
            <w:proofErr w:type="spellEnd"/>
            <w:r>
              <w:t>'</w:t>
            </w:r>
          </w:p>
          <w:p w14:paraId="10B1DB65" w14:textId="77777777" w:rsidR="00DB4879" w:rsidRDefault="00DB4879" w:rsidP="00DB4879">
            <w:pPr>
              <w:pStyle w:val="PL"/>
            </w:pPr>
            <w:r>
              <w:t xml:space="preserve">              description: A set of records, each one describing a Consumption Reporting Unit.</w:t>
            </w:r>
          </w:p>
          <w:p w14:paraId="123A74AE" w14:textId="77777777" w:rsidR="00DB4879" w:rsidRDefault="00DB4879" w:rsidP="00DB4879">
            <w:pPr>
              <w:pStyle w:val="PL"/>
            </w:pPr>
          </w:p>
          <w:p w14:paraId="679AF985" w14:textId="77777777" w:rsidR="00DB4879" w:rsidRDefault="00DB4879" w:rsidP="00DB4879">
            <w:pPr>
              <w:pStyle w:val="PL"/>
            </w:pPr>
            <w:r>
              <w:t xml:space="preserve">    </w:t>
            </w:r>
            <w:proofErr w:type="spellStart"/>
            <w:r>
              <w:t>ConsumptionReportingEvent</w:t>
            </w:r>
            <w:proofErr w:type="spellEnd"/>
            <w:r>
              <w:t>:</w:t>
            </w:r>
          </w:p>
          <w:p w14:paraId="3F635A01" w14:textId="77777777" w:rsidR="00DB4879" w:rsidRDefault="00DB4879" w:rsidP="00DB4879">
            <w:pPr>
              <w:pStyle w:val="PL"/>
            </w:pPr>
            <w:r>
              <w:t xml:space="preserve">      description: A Consumption Reporting Event record, corresponding to a Consumption Reporting Unit.</w:t>
            </w:r>
          </w:p>
          <w:p w14:paraId="6180A769" w14:textId="77777777" w:rsidR="00DB4879" w:rsidRDefault="00DB4879" w:rsidP="00DB4879">
            <w:pPr>
              <w:pStyle w:val="PL"/>
            </w:pPr>
            <w:r>
              <w:t xml:space="preserve">      </w:t>
            </w:r>
            <w:proofErr w:type="spellStart"/>
            <w:r>
              <w:t>allOf</w:t>
            </w:r>
            <w:proofErr w:type="spellEnd"/>
            <w:r>
              <w:t>:</w:t>
            </w:r>
          </w:p>
          <w:p w14:paraId="1FA35930" w14:textId="77777777" w:rsidR="00DB4879" w:rsidRDefault="00DB4879" w:rsidP="00DB4879">
            <w:pPr>
              <w:pStyle w:val="PL"/>
            </w:pPr>
            <w:r>
              <w:t xml:space="preserve">        - $ref: '#/components/schemas/</w:t>
            </w:r>
            <w:proofErr w:type="spellStart"/>
            <w:r>
              <w:t>BaseEventRecord</w:t>
            </w:r>
            <w:proofErr w:type="spellEnd"/>
            <w:r>
              <w:t>'</w:t>
            </w:r>
          </w:p>
          <w:p w14:paraId="58A14B72" w14:textId="77777777" w:rsidR="00DB4879" w:rsidRDefault="00DB4879" w:rsidP="00DB4879">
            <w:pPr>
              <w:pStyle w:val="PL"/>
            </w:pPr>
            <w:r>
              <w:t xml:space="preserve">        - type: object</w:t>
            </w:r>
          </w:p>
          <w:p w14:paraId="3ED8396B" w14:textId="77777777" w:rsidR="00DB4879" w:rsidRDefault="00DB4879" w:rsidP="00DB4879">
            <w:pPr>
              <w:pStyle w:val="PL"/>
            </w:pPr>
            <w:r>
              <w:t xml:space="preserve">          required:</w:t>
            </w:r>
          </w:p>
          <w:p w14:paraId="081F9205" w14:textId="77777777" w:rsidR="00DB4879" w:rsidRDefault="00DB4879" w:rsidP="00DB4879">
            <w:pPr>
              <w:pStyle w:val="PL"/>
            </w:pPr>
            <w:r>
              <w:t xml:space="preserve">            - </w:t>
            </w:r>
            <w:proofErr w:type="spellStart"/>
            <w:r>
              <w:t>unitDuration</w:t>
            </w:r>
            <w:proofErr w:type="spellEnd"/>
          </w:p>
          <w:p w14:paraId="3E317C9E" w14:textId="77777777" w:rsidR="00DB4879" w:rsidRDefault="00DB4879" w:rsidP="00DB4879">
            <w:pPr>
              <w:pStyle w:val="PL"/>
            </w:pPr>
            <w:r>
              <w:t xml:space="preserve">            - </w:t>
            </w:r>
            <w:proofErr w:type="spellStart"/>
            <w:r>
              <w:t>mediaPlayerEntryUrl</w:t>
            </w:r>
            <w:proofErr w:type="spellEnd"/>
          </w:p>
          <w:p w14:paraId="0B869916" w14:textId="77777777" w:rsidR="00DB4879" w:rsidRDefault="00DB4879" w:rsidP="00DB4879">
            <w:pPr>
              <w:pStyle w:val="PL"/>
            </w:pPr>
            <w:r>
              <w:t xml:space="preserve">            - </w:t>
            </w:r>
            <w:proofErr w:type="spellStart"/>
            <w:r>
              <w:t>mediaComponentIdentifier</w:t>
            </w:r>
            <w:proofErr w:type="spellEnd"/>
          </w:p>
          <w:p w14:paraId="45AB92BF" w14:textId="77777777" w:rsidR="00DB4879" w:rsidRDefault="00DB4879" w:rsidP="00DB4879">
            <w:pPr>
              <w:pStyle w:val="PL"/>
            </w:pPr>
            <w:r>
              <w:t xml:space="preserve">          properties:</w:t>
            </w:r>
          </w:p>
          <w:p w14:paraId="6229743D" w14:textId="77777777" w:rsidR="00DB4879" w:rsidRDefault="00DB4879" w:rsidP="00DB4879">
            <w:pPr>
              <w:pStyle w:val="PL"/>
            </w:pPr>
            <w:r>
              <w:t xml:space="preserve">            </w:t>
            </w:r>
            <w:proofErr w:type="spellStart"/>
            <w:r>
              <w:t>unitDuration</w:t>
            </w:r>
            <w:proofErr w:type="spellEnd"/>
            <w:r>
              <w:t>:</w:t>
            </w:r>
          </w:p>
          <w:p w14:paraId="6B5D339B" w14:textId="77777777" w:rsidR="00DB4879" w:rsidRDefault="00DB4879" w:rsidP="00DB4879">
            <w:pPr>
              <w:pStyle w:val="PL"/>
            </w:pPr>
            <w:r>
              <w:t xml:space="preserve">              $ref: 'TS26510_CommonData.yaml#/components/schemas/Duration'</w:t>
            </w:r>
          </w:p>
          <w:p w14:paraId="7191AD47" w14:textId="77777777" w:rsidR="00DB4879" w:rsidRDefault="00DB4879" w:rsidP="00DB4879">
            <w:pPr>
              <w:pStyle w:val="PL"/>
            </w:pPr>
            <w:r>
              <w:t xml:space="preserve">              # The duration of this consumption reporting unit.</w:t>
            </w:r>
          </w:p>
          <w:p w14:paraId="7CB17340" w14:textId="77777777" w:rsidR="00DB4879" w:rsidRDefault="00DB4879" w:rsidP="00DB4879">
            <w:pPr>
              <w:pStyle w:val="PL"/>
            </w:pPr>
            <w:r>
              <w:t xml:space="preserve">            </w:t>
            </w:r>
            <w:proofErr w:type="spellStart"/>
            <w:r>
              <w:t>clientEndpointAddress</w:t>
            </w:r>
            <w:proofErr w:type="spellEnd"/>
            <w:r>
              <w:t>:</w:t>
            </w:r>
          </w:p>
          <w:p w14:paraId="3E9F6532" w14:textId="77777777" w:rsidR="00DB4879" w:rsidRDefault="00DB4879" w:rsidP="00DB4879">
            <w:pPr>
              <w:pStyle w:val="PL"/>
            </w:pPr>
            <w:r>
              <w:t xml:space="preserve">              $ref: 'TS26510_CommonData.yaml#/components/schemas/</w:t>
            </w:r>
            <w:proofErr w:type="spellStart"/>
            <w:r>
              <w:t>EndpointAddress</w:t>
            </w:r>
            <w:proofErr w:type="spellEnd"/>
            <w:r>
              <w:t>'</w:t>
            </w:r>
          </w:p>
          <w:p w14:paraId="03FA0E41" w14:textId="77777777" w:rsidR="00DB4879" w:rsidRDefault="00DB4879" w:rsidP="00DB4879">
            <w:pPr>
              <w:pStyle w:val="PL"/>
            </w:pPr>
            <w:r>
              <w:t xml:space="preserve">              # The endpoint address of the UE that consumed media.</w:t>
            </w:r>
          </w:p>
          <w:p w14:paraId="2B0173FC" w14:textId="77777777" w:rsidR="00DB4879" w:rsidRDefault="00DB4879" w:rsidP="00DB4879">
            <w:pPr>
              <w:pStyle w:val="PL"/>
            </w:pPr>
            <w:r>
              <w:t xml:space="preserve">            </w:t>
            </w:r>
            <w:proofErr w:type="spellStart"/>
            <w:r>
              <w:t>serverEndpointAddress</w:t>
            </w:r>
            <w:proofErr w:type="spellEnd"/>
            <w:r>
              <w:t>:</w:t>
            </w:r>
          </w:p>
          <w:p w14:paraId="71CB5001" w14:textId="77777777" w:rsidR="00DB4879" w:rsidRDefault="00DB4879" w:rsidP="00DB4879">
            <w:pPr>
              <w:pStyle w:val="PL"/>
            </w:pPr>
            <w:r>
              <w:t xml:space="preserve">              $ref: 'TS26510_CommonData.yaml#/components/schemas/</w:t>
            </w:r>
            <w:proofErr w:type="spellStart"/>
            <w:r>
              <w:t>EndpointAddress</w:t>
            </w:r>
            <w:proofErr w:type="spellEnd"/>
            <w:r>
              <w:t>'</w:t>
            </w:r>
          </w:p>
          <w:p w14:paraId="1FC91ED1" w14:textId="77777777" w:rsidR="00DB4879" w:rsidRDefault="00DB4879" w:rsidP="00DB4879">
            <w:pPr>
              <w:pStyle w:val="PL"/>
            </w:pPr>
            <w:r>
              <w:t xml:space="preserve">              # The endpoint address of the 5GMS AS from which media was consumed.</w:t>
            </w:r>
          </w:p>
          <w:p w14:paraId="01AFF37F" w14:textId="77777777" w:rsidR="00DB4879" w:rsidRDefault="00DB4879" w:rsidP="00DB4879">
            <w:pPr>
              <w:pStyle w:val="PL"/>
            </w:pPr>
            <w:r>
              <w:t xml:space="preserve">            </w:t>
            </w:r>
            <w:proofErr w:type="spellStart"/>
            <w:r>
              <w:t>mediaPlayerEntryUrl</w:t>
            </w:r>
            <w:proofErr w:type="spellEnd"/>
            <w:r>
              <w:t>:</w:t>
            </w:r>
          </w:p>
          <w:p w14:paraId="561D121F" w14:textId="77777777" w:rsidR="00DB4879" w:rsidRDefault="00DB4879" w:rsidP="00DB4879">
            <w:pPr>
              <w:pStyle w:val="PL"/>
            </w:pPr>
            <w:r>
              <w:t xml:space="preserve">              $ref: 'TS26510_CommonData.yaml#/components/schemas/</w:t>
            </w:r>
            <w:proofErr w:type="spellStart"/>
            <w:r>
              <w:t>AbsoluteUrl</w:t>
            </w:r>
            <w:proofErr w:type="spellEnd"/>
            <w:r>
              <w:t>'</w:t>
            </w:r>
          </w:p>
          <w:p w14:paraId="344D17F1" w14:textId="77777777" w:rsidR="00DB4879" w:rsidRDefault="00DB4879" w:rsidP="00DB4879">
            <w:pPr>
              <w:pStyle w:val="PL"/>
            </w:pPr>
            <w:r>
              <w:t xml:space="preserve">              # The Media Player Entry URL to which this consumption reporting unit pertains.</w:t>
            </w:r>
          </w:p>
          <w:p w14:paraId="0C9C3984" w14:textId="77777777" w:rsidR="00DB4879" w:rsidRDefault="00DB4879" w:rsidP="00DB4879">
            <w:pPr>
              <w:pStyle w:val="PL"/>
            </w:pPr>
            <w:r>
              <w:t xml:space="preserve">            </w:t>
            </w:r>
            <w:proofErr w:type="spellStart"/>
            <w:r>
              <w:t>mediaComponentIdentifier</w:t>
            </w:r>
            <w:proofErr w:type="spellEnd"/>
            <w:r>
              <w:t>:</w:t>
            </w:r>
          </w:p>
          <w:p w14:paraId="605742EF" w14:textId="77777777" w:rsidR="00DB4879" w:rsidRDefault="00DB4879" w:rsidP="00DB4879">
            <w:pPr>
              <w:pStyle w:val="PL"/>
            </w:pPr>
            <w:r>
              <w:t xml:space="preserve">              type: string</w:t>
            </w:r>
          </w:p>
          <w:p w14:paraId="0EAFBDB1" w14:textId="77777777" w:rsidR="00DB4879" w:rsidRDefault="00DB4879" w:rsidP="00DB4879">
            <w:pPr>
              <w:pStyle w:val="PL"/>
            </w:pPr>
            <w:r>
              <w:t xml:space="preserve">              description: A token (e.g., an MPEG DASH representation identifier) identifying the media component of the Media Player Entry that was consumed during this consumption reporting unit.</w:t>
            </w:r>
          </w:p>
          <w:p w14:paraId="070CF43D" w14:textId="77777777" w:rsidR="00DB4879" w:rsidRDefault="00DB4879" w:rsidP="00DB4879">
            <w:pPr>
              <w:pStyle w:val="PL"/>
            </w:pPr>
          </w:p>
          <w:p w14:paraId="17027FD6" w14:textId="77777777" w:rsidR="00DB4879" w:rsidRDefault="00DB4879" w:rsidP="00DB4879">
            <w:pPr>
              <w:pStyle w:val="PL"/>
            </w:pPr>
            <w:r>
              <w:t xml:space="preserve">    </w:t>
            </w:r>
            <w:proofErr w:type="spellStart"/>
            <w:r>
              <w:t>NetworkAssistanceInvocationsCollection</w:t>
            </w:r>
            <w:proofErr w:type="spellEnd"/>
            <w:r>
              <w:t>:</w:t>
            </w:r>
          </w:p>
          <w:p w14:paraId="55EEE6A5" w14:textId="77777777" w:rsidR="00DB4879" w:rsidRDefault="00DB4879" w:rsidP="00DB4879">
            <w:pPr>
              <w:pStyle w:val="PL"/>
            </w:pPr>
            <w:r>
              <w:t xml:space="preserve">      description: A collection of Network Assistance Invocation Event records.</w:t>
            </w:r>
          </w:p>
          <w:p w14:paraId="491320BB" w14:textId="77777777" w:rsidR="00DB4879" w:rsidRDefault="00DB4879" w:rsidP="00DB4879">
            <w:pPr>
              <w:pStyle w:val="PL"/>
            </w:pPr>
            <w:r>
              <w:t xml:space="preserve">      </w:t>
            </w:r>
            <w:proofErr w:type="spellStart"/>
            <w:r>
              <w:t>allOf</w:t>
            </w:r>
            <w:proofErr w:type="spellEnd"/>
            <w:r>
              <w:t>:</w:t>
            </w:r>
          </w:p>
          <w:p w14:paraId="7DDB8923" w14:textId="77777777" w:rsidR="00DB4879" w:rsidRDefault="00DB4879" w:rsidP="00DB4879">
            <w:pPr>
              <w:pStyle w:val="PL"/>
            </w:pPr>
            <w:r>
              <w:t xml:space="preserve">        - $ref: '#/components/schemas/</w:t>
            </w:r>
            <w:proofErr w:type="spellStart"/>
            <w:r>
              <w:t>BaseEventCollection</w:t>
            </w:r>
            <w:proofErr w:type="spellEnd"/>
            <w:r>
              <w:t>'</w:t>
            </w:r>
          </w:p>
          <w:p w14:paraId="6A28F06F" w14:textId="77777777" w:rsidR="00DB4879" w:rsidRDefault="00DB4879" w:rsidP="00DB4879">
            <w:pPr>
              <w:pStyle w:val="PL"/>
            </w:pPr>
            <w:r>
              <w:t xml:space="preserve">        - type: object</w:t>
            </w:r>
          </w:p>
          <w:p w14:paraId="3F9CC1BE" w14:textId="77777777" w:rsidR="00DB4879" w:rsidRDefault="00DB4879" w:rsidP="00DB4879">
            <w:pPr>
              <w:pStyle w:val="PL"/>
            </w:pPr>
            <w:r>
              <w:t xml:space="preserve">          required:</w:t>
            </w:r>
          </w:p>
          <w:p w14:paraId="7BC173AE" w14:textId="77777777" w:rsidR="00DB4879" w:rsidRDefault="00DB4879" w:rsidP="00DB4879">
            <w:pPr>
              <w:pStyle w:val="PL"/>
            </w:pPr>
            <w:r>
              <w:t xml:space="preserve">            - records</w:t>
            </w:r>
          </w:p>
          <w:p w14:paraId="477FDC5C" w14:textId="77777777" w:rsidR="00DB4879" w:rsidRDefault="00DB4879" w:rsidP="00DB4879">
            <w:pPr>
              <w:pStyle w:val="PL"/>
            </w:pPr>
            <w:r>
              <w:t xml:space="preserve">          properties:</w:t>
            </w:r>
          </w:p>
          <w:p w14:paraId="0F35A2E5" w14:textId="77777777" w:rsidR="00DB4879" w:rsidRDefault="00DB4879" w:rsidP="00DB4879">
            <w:pPr>
              <w:pStyle w:val="PL"/>
            </w:pPr>
            <w:r>
              <w:t xml:space="preserve">            records:</w:t>
            </w:r>
          </w:p>
          <w:p w14:paraId="17B6ED22" w14:textId="77777777" w:rsidR="00DB4879" w:rsidRDefault="00DB4879" w:rsidP="00DB4879">
            <w:pPr>
              <w:pStyle w:val="PL"/>
            </w:pPr>
            <w:r>
              <w:t xml:space="preserve">              type: array</w:t>
            </w:r>
          </w:p>
          <w:p w14:paraId="5FB3DED5" w14:textId="77777777" w:rsidR="00DB4879" w:rsidRDefault="00DB4879" w:rsidP="00DB4879">
            <w:pPr>
              <w:pStyle w:val="PL"/>
            </w:pPr>
            <w:r>
              <w:t xml:space="preserve">              </w:t>
            </w:r>
            <w:proofErr w:type="spellStart"/>
            <w:r>
              <w:t>minItems</w:t>
            </w:r>
            <w:proofErr w:type="spellEnd"/>
            <w:r>
              <w:t>: 0</w:t>
            </w:r>
          </w:p>
          <w:p w14:paraId="12787509" w14:textId="77777777" w:rsidR="00DB4879" w:rsidRDefault="00DB4879" w:rsidP="00DB4879">
            <w:pPr>
              <w:pStyle w:val="PL"/>
            </w:pPr>
            <w:r>
              <w:t xml:space="preserve">              items:</w:t>
            </w:r>
          </w:p>
          <w:p w14:paraId="322EA413" w14:textId="77777777" w:rsidR="00DB4879" w:rsidRDefault="00DB4879" w:rsidP="00DB4879">
            <w:pPr>
              <w:pStyle w:val="PL"/>
            </w:pPr>
            <w:r>
              <w:t xml:space="preserve">                $ref: '#/components/schemas/</w:t>
            </w:r>
            <w:proofErr w:type="spellStart"/>
            <w:r>
              <w:t>NetworkAssistanceInvocationEvent</w:t>
            </w:r>
            <w:proofErr w:type="spellEnd"/>
            <w:r>
              <w:t>'</w:t>
            </w:r>
          </w:p>
          <w:p w14:paraId="42594385" w14:textId="77777777" w:rsidR="00DB4879" w:rsidRDefault="00DB4879" w:rsidP="00DB4879">
            <w:pPr>
              <w:pStyle w:val="PL"/>
            </w:pPr>
            <w:r>
              <w:t xml:space="preserve">              description: A set of records, each one describing a Network Assistance invocation or summarising a set of Network Assistance invocations.</w:t>
            </w:r>
          </w:p>
          <w:p w14:paraId="75801E41" w14:textId="77777777" w:rsidR="00DB4879" w:rsidRDefault="00DB4879" w:rsidP="00DB4879">
            <w:pPr>
              <w:pStyle w:val="PL"/>
            </w:pPr>
          </w:p>
          <w:p w14:paraId="4F1594C1" w14:textId="77777777" w:rsidR="00DB4879" w:rsidRDefault="00DB4879" w:rsidP="00DB4879">
            <w:pPr>
              <w:pStyle w:val="PL"/>
            </w:pPr>
            <w:r>
              <w:t xml:space="preserve">    </w:t>
            </w:r>
            <w:proofErr w:type="spellStart"/>
            <w:r>
              <w:t>NetworkAssistanceInvocationEvent</w:t>
            </w:r>
            <w:proofErr w:type="spellEnd"/>
            <w:r>
              <w:t>:</w:t>
            </w:r>
          </w:p>
          <w:p w14:paraId="09F894BF" w14:textId="77777777" w:rsidR="00DB4879" w:rsidRDefault="00DB4879" w:rsidP="00DB4879">
            <w:pPr>
              <w:pStyle w:val="PL"/>
            </w:pPr>
            <w:r>
              <w:t xml:space="preserve">      description: A Network Assistance Invocation Event record.</w:t>
            </w:r>
          </w:p>
          <w:p w14:paraId="206F14B1" w14:textId="77777777" w:rsidR="00DB4879" w:rsidRDefault="00DB4879" w:rsidP="00DB4879">
            <w:pPr>
              <w:pStyle w:val="PL"/>
            </w:pPr>
            <w:r>
              <w:t xml:space="preserve">      </w:t>
            </w:r>
            <w:proofErr w:type="spellStart"/>
            <w:r>
              <w:t>allOf</w:t>
            </w:r>
            <w:proofErr w:type="spellEnd"/>
            <w:r>
              <w:t>:</w:t>
            </w:r>
          </w:p>
          <w:p w14:paraId="607991B5" w14:textId="77777777" w:rsidR="00DB4879" w:rsidRDefault="00DB4879" w:rsidP="00DB4879">
            <w:pPr>
              <w:pStyle w:val="PL"/>
            </w:pPr>
            <w:r>
              <w:t xml:space="preserve">        - $ref: '#/components/schemas/</w:t>
            </w:r>
            <w:proofErr w:type="spellStart"/>
            <w:r>
              <w:t>BaseEventRecord</w:t>
            </w:r>
            <w:proofErr w:type="spellEnd"/>
            <w:r>
              <w:t>'</w:t>
            </w:r>
          </w:p>
          <w:p w14:paraId="32D7AA91" w14:textId="77777777" w:rsidR="00DB4879" w:rsidRDefault="00DB4879" w:rsidP="00DB4879">
            <w:pPr>
              <w:pStyle w:val="PL"/>
            </w:pPr>
            <w:r>
              <w:t xml:space="preserve">        - type: object</w:t>
            </w:r>
          </w:p>
          <w:p w14:paraId="16B7400A" w14:textId="77777777" w:rsidR="00DB4879" w:rsidRDefault="00DB4879" w:rsidP="00DB4879">
            <w:pPr>
              <w:pStyle w:val="PL"/>
            </w:pPr>
            <w:r>
              <w:t xml:space="preserve">          required:</w:t>
            </w:r>
          </w:p>
          <w:p w14:paraId="0F207E6D" w14:textId="77777777" w:rsidR="00DB4879" w:rsidRDefault="00DB4879" w:rsidP="00DB4879">
            <w:pPr>
              <w:pStyle w:val="PL"/>
            </w:pPr>
            <w:r>
              <w:t xml:space="preserve">            - </w:t>
            </w:r>
            <w:proofErr w:type="spellStart"/>
            <w:r>
              <w:t>networkAssistanceType</w:t>
            </w:r>
            <w:proofErr w:type="spellEnd"/>
          </w:p>
          <w:p w14:paraId="6C9ED750" w14:textId="77777777" w:rsidR="00DB4879" w:rsidRDefault="00DB4879" w:rsidP="00DB4879">
            <w:pPr>
              <w:pStyle w:val="PL"/>
            </w:pPr>
            <w:r>
              <w:t xml:space="preserve">          properties:</w:t>
            </w:r>
          </w:p>
          <w:p w14:paraId="24B70F5A" w14:textId="77777777" w:rsidR="00DB4879" w:rsidRDefault="00DB4879" w:rsidP="00DB4879">
            <w:pPr>
              <w:pStyle w:val="PL"/>
            </w:pPr>
            <w:r>
              <w:t xml:space="preserve">            </w:t>
            </w:r>
            <w:proofErr w:type="spellStart"/>
            <w:r>
              <w:t>networkAssistanceType</w:t>
            </w:r>
            <w:proofErr w:type="spellEnd"/>
            <w:r>
              <w:t>:</w:t>
            </w:r>
          </w:p>
          <w:p w14:paraId="1DD4A9C4" w14:textId="77777777" w:rsidR="00DB4879" w:rsidRDefault="00DB4879" w:rsidP="00DB4879">
            <w:pPr>
              <w:pStyle w:val="PL"/>
            </w:pPr>
            <w:r>
              <w:t xml:space="preserve">              $ref: '#/components/schemas/</w:t>
            </w:r>
            <w:proofErr w:type="spellStart"/>
            <w:r>
              <w:t>NetworkAssistanceType</w:t>
            </w:r>
            <w:proofErr w:type="spellEnd"/>
            <w:r>
              <w:t>'</w:t>
            </w:r>
          </w:p>
          <w:p w14:paraId="02819548" w14:textId="77777777" w:rsidR="00DB4879" w:rsidRDefault="00DB4879" w:rsidP="00DB4879">
            <w:pPr>
              <w:pStyle w:val="PL"/>
            </w:pPr>
            <w:r>
              <w:t xml:space="preserve">              # The type of Network Assistance solicited by the Media Session Handler.</w:t>
            </w:r>
          </w:p>
          <w:p w14:paraId="40488CCD" w14:textId="77777777" w:rsidR="00DB4879" w:rsidRDefault="00DB4879" w:rsidP="00DB4879">
            <w:pPr>
              <w:pStyle w:val="PL"/>
            </w:pPr>
            <w:r>
              <w:t xml:space="preserve">        - $ref: 'TS26512_CommonData.yaml#/components/schemas/NetworkAssistanceInvocation'</w:t>
            </w:r>
          </w:p>
          <w:p w14:paraId="3A4E5D4E" w14:textId="77777777" w:rsidR="00DB4879" w:rsidRDefault="00DB4879" w:rsidP="00DB4879">
            <w:pPr>
              <w:pStyle w:val="PL"/>
            </w:pPr>
          </w:p>
          <w:p w14:paraId="6B5E5918" w14:textId="77777777" w:rsidR="00DB4879" w:rsidRDefault="00DB4879" w:rsidP="00DB4879">
            <w:pPr>
              <w:pStyle w:val="PL"/>
            </w:pPr>
            <w:r>
              <w:t xml:space="preserve">    </w:t>
            </w:r>
            <w:proofErr w:type="spellStart"/>
            <w:r>
              <w:t>NetworkAssistanceType</w:t>
            </w:r>
            <w:proofErr w:type="spellEnd"/>
            <w:r>
              <w:t>:</w:t>
            </w:r>
          </w:p>
          <w:p w14:paraId="1D8CCCCE" w14:textId="77777777" w:rsidR="00DB4879" w:rsidRDefault="00DB4879" w:rsidP="00DB4879">
            <w:pPr>
              <w:pStyle w:val="PL"/>
            </w:pPr>
            <w:r w:rsidRPr="00C64009">
              <w:t xml:space="preserve">      description: The type of network assistance sought by the Media Session Handler.</w:t>
            </w:r>
          </w:p>
          <w:p w14:paraId="3D99C1A5" w14:textId="77777777" w:rsidR="00DB4879" w:rsidRDefault="00DB4879" w:rsidP="00DB4879">
            <w:pPr>
              <w:pStyle w:val="PL"/>
            </w:pPr>
            <w:r>
              <w:t xml:space="preserve">      </w:t>
            </w:r>
            <w:proofErr w:type="spellStart"/>
            <w:r>
              <w:t>anyOf</w:t>
            </w:r>
            <w:proofErr w:type="spellEnd"/>
            <w:r>
              <w:t>:</w:t>
            </w:r>
          </w:p>
          <w:p w14:paraId="4EA6A35E" w14:textId="77777777" w:rsidR="00DB4879" w:rsidRDefault="00DB4879" w:rsidP="00DB4879">
            <w:pPr>
              <w:pStyle w:val="PL"/>
            </w:pPr>
            <w:r>
              <w:t xml:space="preserve">        - type: string</w:t>
            </w:r>
          </w:p>
          <w:p w14:paraId="69D6317A" w14:textId="77777777" w:rsidR="00DB4879" w:rsidRDefault="00DB4879" w:rsidP="00DB4879">
            <w:pPr>
              <w:pStyle w:val="PL"/>
            </w:pPr>
            <w:r>
              <w:t xml:space="preserve">          </w:t>
            </w:r>
            <w:proofErr w:type="spellStart"/>
            <w:r>
              <w:t>enum</w:t>
            </w:r>
            <w:proofErr w:type="spellEnd"/>
            <w:r>
              <w:t>:</w:t>
            </w:r>
          </w:p>
          <w:p w14:paraId="5934F77A" w14:textId="77777777" w:rsidR="00DB4879" w:rsidRDefault="00DB4879" w:rsidP="00DB4879">
            <w:pPr>
              <w:pStyle w:val="PL"/>
            </w:pPr>
            <w:r>
              <w:t xml:space="preserve">            - AF_THROUGHPUT_ESTIMATION</w:t>
            </w:r>
          </w:p>
          <w:p w14:paraId="6006DB36" w14:textId="77777777" w:rsidR="00DB4879" w:rsidRDefault="00DB4879" w:rsidP="00DB4879">
            <w:pPr>
              <w:pStyle w:val="PL"/>
            </w:pPr>
            <w:r>
              <w:t xml:space="preserve">            - AF_DELIVERY_BOOST</w:t>
            </w:r>
          </w:p>
          <w:p w14:paraId="021482EF" w14:textId="77777777" w:rsidR="00DB4879" w:rsidRDefault="00DB4879" w:rsidP="00DB4879">
            <w:pPr>
              <w:pStyle w:val="PL"/>
            </w:pPr>
            <w:r>
              <w:t xml:space="preserve">            - ANBR_THROUGHPUT_ESTIMATION</w:t>
            </w:r>
          </w:p>
          <w:p w14:paraId="67EFB5E8" w14:textId="77777777" w:rsidR="00DB4879" w:rsidRDefault="00DB4879" w:rsidP="00DB4879">
            <w:pPr>
              <w:pStyle w:val="PL"/>
            </w:pPr>
            <w:r>
              <w:t xml:space="preserve">            - ANBR_DELIVERY_BOOST</w:t>
            </w:r>
          </w:p>
          <w:p w14:paraId="72227021" w14:textId="77777777" w:rsidR="00DB4879" w:rsidRDefault="00DB4879" w:rsidP="00DB4879">
            <w:pPr>
              <w:pStyle w:val="PL"/>
            </w:pPr>
            <w:r>
              <w:t xml:space="preserve">        - type: string</w:t>
            </w:r>
          </w:p>
          <w:p w14:paraId="2E349395" w14:textId="77777777" w:rsidR="00DB4879" w:rsidRDefault="00DB4879" w:rsidP="00DB4879">
            <w:pPr>
              <w:pStyle w:val="PL"/>
            </w:pPr>
            <w:r>
              <w:t xml:space="preserve">          description: &gt;</w:t>
            </w:r>
          </w:p>
          <w:p w14:paraId="320E7CB1" w14:textId="77777777" w:rsidR="00DB4879" w:rsidRDefault="00DB4879" w:rsidP="00DB4879">
            <w:pPr>
              <w:pStyle w:val="PL"/>
            </w:pPr>
            <w:r>
              <w:t xml:space="preserve">            This string provides forward-compatibility with future</w:t>
            </w:r>
          </w:p>
          <w:p w14:paraId="70D269AA" w14:textId="77777777" w:rsidR="00DB4879" w:rsidRDefault="00DB4879" w:rsidP="00DB4879">
            <w:pPr>
              <w:pStyle w:val="PL"/>
            </w:pPr>
            <w:r>
              <w:t xml:space="preserve">            extensions to the enumeration but is not used to encode</w:t>
            </w:r>
          </w:p>
          <w:p w14:paraId="532C9704" w14:textId="77777777" w:rsidR="00DB4879" w:rsidRDefault="00DB4879" w:rsidP="00DB4879">
            <w:pPr>
              <w:pStyle w:val="PL"/>
            </w:pPr>
            <w:r>
              <w:t xml:space="preserve">            content defined in the present version of this API.</w:t>
            </w:r>
          </w:p>
          <w:p w14:paraId="70AA62D2" w14:textId="77777777" w:rsidR="00DB4879" w:rsidRDefault="00DB4879" w:rsidP="00DB4879">
            <w:pPr>
              <w:pStyle w:val="PL"/>
            </w:pPr>
          </w:p>
          <w:p w14:paraId="539E017B" w14:textId="77777777" w:rsidR="00DB4879" w:rsidRDefault="00DB4879" w:rsidP="00DB4879">
            <w:pPr>
              <w:pStyle w:val="PL"/>
            </w:pPr>
            <w:r>
              <w:t xml:space="preserve">    </w:t>
            </w:r>
            <w:proofErr w:type="spellStart"/>
            <w:r>
              <w:t>DynamicPolicyInvocationsCollection</w:t>
            </w:r>
            <w:proofErr w:type="spellEnd"/>
            <w:r>
              <w:t>:</w:t>
            </w:r>
          </w:p>
          <w:p w14:paraId="6FABBACD" w14:textId="77777777" w:rsidR="00DB4879" w:rsidRDefault="00DB4879" w:rsidP="00DB4879">
            <w:pPr>
              <w:pStyle w:val="PL"/>
            </w:pPr>
            <w:r>
              <w:t xml:space="preserve">      description: A collection of Dynamic Policy Invocation Event records.</w:t>
            </w:r>
          </w:p>
          <w:p w14:paraId="2A2A32A0" w14:textId="77777777" w:rsidR="00DB4879" w:rsidRDefault="00DB4879" w:rsidP="00DB4879">
            <w:pPr>
              <w:pStyle w:val="PL"/>
            </w:pPr>
            <w:r>
              <w:t xml:space="preserve">      </w:t>
            </w:r>
            <w:proofErr w:type="spellStart"/>
            <w:r>
              <w:t>allOf</w:t>
            </w:r>
            <w:proofErr w:type="spellEnd"/>
            <w:r>
              <w:t>:</w:t>
            </w:r>
          </w:p>
          <w:p w14:paraId="2FE4EA2F" w14:textId="77777777" w:rsidR="00DB4879" w:rsidRDefault="00DB4879" w:rsidP="00DB4879">
            <w:pPr>
              <w:pStyle w:val="PL"/>
            </w:pPr>
            <w:r>
              <w:t xml:space="preserve">        - $ref: '#/components/schemas/</w:t>
            </w:r>
            <w:proofErr w:type="spellStart"/>
            <w:r>
              <w:t>BaseEventCollection</w:t>
            </w:r>
            <w:proofErr w:type="spellEnd"/>
            <w:r>
              <w:t>'</w:t>
            </w:r>
          </w:p>
          <w:p w14:paraId="7BF8E08A" w14:textId="77777777" w:rsidR="00DB4879" w:rsidRDefault="00DB4879" w:rsidP="00DB4879">
            <w:pPr>
              <w:pStyle w:val="PL"/>
            </w:pPr>
            <w:r>
              <w:t xml:space="preserve">        - type: object</w:t>
            </w:r>
          </w:p>
          <w:p w14:paraId="15CB1BAD" w14:textId="77777777" w:rsidR="00DB4879" w:rsidRDefault="00DB4879" w:rsidP="00DB4879">
            <w:pPr>
              <w:pStyle w:val="PL"/>
            </w:pPr>
            <w:r>
              <w:t xml:space="preserve">          required:</w:t>
            </w:r>
          </w:p>
          <w:p w14:paraId="2BF173F8" w14:textId="77777777" w:rsidR="00DB4879" w:rsidRDefault="00DB4879" w:rsidP="00DB4879">
            <w:pPr>
              <w:pStyle w:val="PL"/>
            </w:pPr>
            <w:r>
              <w:t xml:space="preserve">            - records</w:t>
            </w:r>
          </w:p>
          <w:p w14:paraId="68FACCCE" w14:textId="77777777" w:rsidR="00DB4879" w:rsidRDefault="00DB4879" w:rsidP="00DB4879">
            <w:pPr>
              <w:pStyle w:val="PL"/>
            </w:pPr>
            <w:r>
              <w:t xml:space="preserve">          properties:</w:t>
            </w:r>
          </w:p>
          <w:p w14:paraId="788FE143" w14:textId="77777777" w:rsidR="00DB4879" w:rsidRDefault="00DB4879" w:rsidP="00DB4879">
            <w:pPr>
              <w:pStyle w:val="PL"/>
            </w:pPr>
            <w:r>
              <w:t xml:space="preserve">            records:</w:t>
            </w:r>
          </w:p>
          <w:p w14:paraId="42C1ACCB" w14:textId="77777777" w:rsidR="00DB4879" w:rsidRDefault="00DB4879" w:rsidP="00DB4879">
            <w:pPr>
              <w:pStyle w:val="PL"/>
            </w:pPr>
            <w:r>
              <w:t xml:space="preserve">              type: array</w:t>
            </w:r>
          </w:p>
          <w:p w14:paraId="1B0EBF7D" w14:textId="77777777" w:rsidR="00DB4879" w:rsidRDefault="00DB4879" w:rsidP="00DB4879">
            <w:pPr>
              <w:pStyle w:val="PL"/>
            </w:pPr>
            <w:r>
              <w:t xml:space="preserve">              </w:t>
            </w:r>
            <w:proofErr w:type="spellStart"/>
            <w:r>
              <w:t>minItems</w:t>
            </w:r>
            <w:proofErr w:type="spellEnd"/>
            <w:r>
              <w:t>: 0</w:t>
            </w:r>
          </w:p>
          <w:p w14:paraId="1FD4ECCA" w14:textId="77777777" w:rsidR="00DB4879" w:rsidRDefault="00DB4879" w:rsidP="00DB4879">
            <w:pPr>
              <w:pStyle w:val="PL"/>
            </w:pPr>
            <w:r>
              <w:t xml:space="preserve">              items:</w:t>
            </w:r>
          </w:p>
          <w:p w14:paraId="468CB4B5" w14:textId="77777777" w:rsidR="00DB4879" w:rsidRDefault="00DB4879" w:rsidP="00DB4879">
            <w:pPr>
              <w:pStyle w:val="PL"/>
            </w:pPr>
            <w:r>
              <w:t xml:space="preserve">                $ref: '#/components/schemas/</w:t>
            </w:r>
            <w:proofErr w:type="spellStart"/>
            <w:r>
              <w:t>DynamicPolicyInvocationEvent</w:t>
            </w:r>
            <w:proofErr w:type="spellEnd"/>
            <w:r>
              <w:t>'</w:t>
            </w:r>
          </w:p>
          <w:p w14:paraId="1EFD6DDB" w14:textId="77777777" w:rsidR="00DB4879" w:rsidRDefault="00DB4879" w:rsidP="00DB4879">
            <w:pPr>
              <w:pStyle w:val="PL"/>
            </w:pPr>
            <w:r>
              <w:t xml:space="preserve">              description: A set of records, each one describing a dynamic policy invocation.</w:t>
            </w:r>
          </w:p>
          <w:p w14:paraId="7B6C25D3" w14:textId="77777777" w:rsidR="00DB4879" w:rsidRDefault="00DB4879" w:rsidP="00DB4879">
            <w:pPr>
              <w:pStyle w:val="PL"/>
            </w:pPr>
          </w:p>
          <w:p w14:paraId="7EF4037D" w14:textId="77777777" w:rsidR="00DB4879" w:rsidRDefault="00DB4879" w:rsidP="00DB4879">
            <w:pPr>
              <w:pStyle w:val="PL"/>
            </w:pPr>
            <w:r>
              <w:t xml:space="preserve">    </w:t>
            </w:r>
            <w:proofErr w:type="spellStart"/>
            <w:r>
              <w:t>DynamicPolicyInvocationEvent</w:t>
            </w:r>
            <w:proofErr w:type="spellEnd"/>
            <w:r>
              <w:t>:</w:t>
            </w:r>
          </w:p>
          <w:p w14:paraId="7236CBB7" w14:textId="77777777" w:rsidR="00DB4879" w:rsidRDefault="00DB4879" w:rsidP="00DB4879">
            <w:pPr>
              <w:pStyle w:val="PL"/>
            </w:pPr>
            <w:r>
              <w:t xml:space="preserve">      description: A Dynamic Policy Invocation Event record.</w:t>
            </w:r>
          </w:p>
          <w:p w14:paraId="3B322EAE" w14:textId="77777777" w:rsidR="00DB4879" w:rsidRDefault="00DB4879" w:rsidP="00DB4879">
            <w:pPr>
              <w:pStyle w:val="PL"/>
            </w:pPr>
            <w:r>
              <w:t xml:space="preserve">      </w:t>
            </w:r>
            <w:proofErr w:type="spellStart"/>
            <w:r>
              <w:t>allOf</w:t>
            </w:r>
            <w:proofErr w:type="spellEnd"/>
            <w:r>
              <w:t>:</w:t>
            </w:r>
          </w:p>
          <w:p w14:paraId="0F35A527" w14:textId="77777777" w:rsidR="00DB4879" w:rsidRDefault="00DB4879" w:rsidP="00DB4879">
            <w:pPr>
              <w:pStyle w:val="PL"/>
            </w:pPr>
            <w:r>
              <w:t xml:space="preserve">        - $ref: '#/components/schemas/</w:t>
            </w:r>
            <w:proofErr w:type="spellStart"/>
            <w:r>
              <w:t>BaseEventRecord</w:t>
            </w:r>
            <w:proofErr w:type="spellEnd"/>
            <w:r>
              <w:t>'</w:t>
            </w:r>
          </w:p>
          <w:p w14:paraId="180D77C7" w14:textId="77777777" w:rsidR="00DB4879" w:rsidRDefault="00DB4879" w:rsidP="00DB4879">
            <w:pPr>
              <w:pStyle w:val="PL"/>
            </w:pPr>
            <w:r>
              <w:t xml:space="preserve">        - type: object</w:t>
            </w:r>
          </w:p>
          <w:p w14:paraId="57B8C005" w14:textId="77777777" w:rsidR="00DB4879" w:rsidRDefault="00DB4879" w:rsidP="00DB4879">
            <w:pPr>
              <w:pStyle w:val="PL"/>
            </w:pPr>
            <w:r>
              <w:t xml:space="preserve">          required:</w:t>
            </w:r>
          </w:p>
          <w:p w14:paraId="65AB5888" w14:textId="77777777" w:rsidR="00DB4879" w:rsidRDefault="00DB4879" w:rsidP="00DB4879">
            <w:pPr>
              <w:pStyle w:val="PL"/>
            </w:pPr>
            <w:r>
              <w:t xml:space="preserve">            - </w:t>
            </w:r>
            <w:proofErr w:type="spellStart"/>
            <w:r>
              <w:t>policyTemplateId</w:t>
            </w:r>
            <w:proofErr w:type="spellEnd"/>
          </w:p>
          <w:p w14:paraId="797035A4" w14:textId="77777777" w:rsidR="00DB4879" w:rsidRDefault="00DB4879" w:rsidP="00DB4879">
            <w:pPr>
              <w:pStyle w:val="PL"/>
            </w:pPr>
            <w:r>
              <w:t xml:space="preserve">          properties:</w:t>
            </w:r>
          </w:p>
          <w:p w14:paraId="60C6C56B" w14:textId="77777777" w:rsidR="00DB4879" w:rsidRDefault="00DB4879" w:rsidP="00DB4879">
            <w:pPr>
              <w:pStyle w:val="PL"/>
            </w:pPr>
            <w:r>
              <w:t xml:space="preserve">            </w:t>
            </w:r>
            <w:proofErr w:type="spellStart"/>
            <w:r>
              <w:t>policyTemplateId</w:t>
            </w:r>
            <w:proofErr w:type="spellEnd"/>
            <w:r>
              <w:t>:</w:t>
            </w:r>
          </w:p>
          <w:p w14:paraId="449088FD" w14:textId="77777777" w:rsidR="00DB4879" w:rsidRDefault="00DB4879" w:rsidP="00DB4879">
            <w:pPr>
              <w:pStyle w:val="PL"/>
            </w:pPr>
            <w:r>
              <w:t xml:space="preserve">              $ref: 'TS26510_CommonData.yaml#/components/schemas/</w:t>
            </w:r>
            <w:proofErr w:type="spellStart"/>
            <w:r>
              <w:t>ResourceId</w:t>
            </w:r>
            <w:proofErr w:type="spellEnd"/>
            <w:r>
              <w:t>'</w:t>
            </w:r>
          </w:p>
          <w:p w14:paraId="77E43A0F" w14:textId="77777777" w:rsidR="00DB4879" w:rsidRDefault="00DB4879" w:rsidP="00DB4879">
            <w:pPr>
              <w:pStyle w:val="PL"/>
            </w:pPr>
            <w:r>
              <w:t xml:space="preserve">            </w:t>
            </w:r>
            <w:proofErr w:type="spellStart"/>
            <w:r>
              <w:t>applicationFlowDescriptions</w:t>
            </w:r>
            <w:proofErr w:type="spellEnd"/>
            <w:r>
              <w:t>:</w:t>
            </w:r>
          </w:p>
          <w:p w14:paraId="09943DB9" w14:textId="77777777" w:rsidR="00DB4879" w:rsidRDefault="00DB4879" w:rsidP="00DB4879">
            <w:pPr>
              <w:pStyle w:val="PL"/>
            </w:pPr>
            <w:r>
              <w:t xml:space="preserve">              type: array</w:t>
            </w:r>
          </w:p>
          <w:p w14:paraId="1710A7D1" w14:textId="77777777" w:rsidR="00DB4879" w:rsidRDefault="00DB4879" w:rsidP="00DB4879">
            <w:pPr>
              <w:pStyle w:val="PL"/>
            </w:pPr>
            <w:r>
              <w:t xml:space="preserve">              </w:t>
            </w:r>
            <w:proofErr w:type="spellStart"/>
            <w:r>
              <w:t>minItems</w:t>
            </w:r>
            <w:proofErr w:type="spellEnd"/>
            <w:r>
              <w:t>: 1</w:t>
            </w:r>
          </w:p>
          <w:p w14:paraId="7502CCF2" w14:textId="77777777" w:rsidR="00DB4879" w:rsidRDefault="00DB4879" w:rsidP="00DB4879">
            <w:pPr>
              <w:pStyle w:val="PL"/>
            </w:pPr>
            <w:r>
              <w:t xml:space="preserve">              items:</w:t>
            </w:r>
          </w:p>
          <w:p w14:paraId="077D5FD2" w14:textId="77777777" w:rsidR="00DB4879" w:rsidRDefault="00DB4879" w:rsidP="00DB4879">
            <w:pPr>
              <w:pStyle w:val="PL"/>
            </w:pPr>
            <w:r>
              <w:t xml:space="preserve">                $ref: 'TS26510_CommonData.yaml#/components/schemas/ApplicationFlowDescription'</w:t>
            </w:r>
          </w:p>
          <w:p w14:paraId="6FD1B129" w14:textId="77777777" w:rsidR="00DB4879" w:rsidRDefault="00DB4879" w:rsidP="00DB4879">
            <w:pPr>
              <w:pStyle w:val="PL"/>
            </w:pPr>
            <w:r>
              <w:t xml:space="preserve">              description: The set of Service Data Flows to which the Media Session Handler requested that the Policy Template be applied. At least a domain name or one packet filter shall be present.</w:t>
            </w:r>
          </w:p>
          <w:p w14:paraId="5A8662BC" w14:textId="77777777" w:rsidR="00DB4879" w:rsidRDefault="00DB4879" w:rsidP="00DB4879">
            <w:pPr>
              <w:pStyle w:val="PL"/>
            </w:pPr>
            <w:r>
              <w:t xml:space="preserve">            </w:t>
            </w:r>
            <w:proofErr w:type="spellStart"/>
            <w:r>
              <w:t>requestedQoS</w:t>
            </w:r>
            <w:proofErr w:type="spellEnd"/>
            <w:r>
              <w:t>:</w:t>
            </w:r>
          </w:p>
          <w:p w14:paraId="7086B56A" w14:textId="77777777" w:rsidR="00DB4879" w:rsidRDefault="00DB4879" w:rsidP="00DB4879">
            <w:pPr>
              <w:pStyle w:val="PL"/>
            </w:pPr>
            <w:r>
              <w:t xml:space="preserve">              $ref: 'TS26510_CommonData.yaml#/components/schemas/UnidirectionalQoSSpecification'</w:t>
            </w:r>
          </w:p>
          <w:p w14:paraId="7AEA8BA8" w14:textId="77777777" w:rsidR="00DB4879" w:rsidRDefault="00DB4879" w:rsidP="00DB4879">
            <w:pPr>
              <w:pStyle w:val="PL"/>
            </w:pPr>
            <w:r>
              <w:t xml:space="preserve">              # The network QoS parameters (if any) requested by the Media Session Handler.</w:t>
            </w:r>
          </w:p>
          <w:p w14:paraId="12FC9875" w14:textId="77777777" w:rsidR="00DB4879" w:rsidRDefault="00DB4879" w:rsidP="00DB4879">
            <w:pPr>
              <w:pStyle w:val="PL"/>
            </w:pPr>
            <w:r>
              <w:t xml:space="preserve">            </w:t>
            </w:r>
            <w:proofErr w:type="spellStart"/>
            <w:r>
              <w:t>enforcementMethod</w:t>
            </w:r>
            <w:proofErr w:type="spellEnd"/>
            <w:r>
              <w:t>:</w:t>
            </w:r>
          </w:p>
          <w:p w14:paraId="7F716DAF" w14:textId="77777777" w:rsidR="00DB4879" w:rsidRDefault="00DB4879" w:rsidP="00DB4879">
            <w:pPr>
              <w:pStyle w:val="PL"/>
            </w:pPr>
            <w:r>
              <w:t xml:space="preserve">              type: string</w:t>
            </w:r>
          </w:p>
          <w:p w14:paraId="3D89C0B8" w14:textId="77777777" w:rsidR="00DB4879" w:rsidRDefault="00DB4879" w:rsidP="00DB4879">
            <w:pPr>
              <w:pStyle w:val="PL"/>
            </w:pPr>
            <w:r>
              <w:t xml:space="preserve">              description: The policy enforcement method chosen by the 5GMS AF.</w:t>
            </w:r>
          </w:p>
          <w:p w14:paraId="68B32D48" w14:textId="77777777" w:rsidR="00DB4879" w:rsidRDefault="00DB4879" w:rsidP="00DB4879">
            <w:pPr>
              <w:pStyle w:val="PL"/>
            </w:pPr>
            <w:r>
              <w:t xml:space="preserve">            </w:t>
            </w:r>
            <w:proofErr w:type="spellStart"/>
            <w:r>
              <w:t>enforcementBitRate</w:t>
            </w:r>
            <w:proofErr w:type="spellEnd"/>
            <w:r>
              <w:t>:</w:t>
            </w:r>
          </w:p>
          <w:p w14:paraId="3CDD0636" w14:textId="77777777" w:rsidR="00DB4879" w:rsidRDefault="00DB4879" w:rsidP="00DB4879">
            <w:pPr>
              <w:pStyle w:val="PL"/>
            </w:pPr>
            <w:r>
              <w:t xml:space="preserve">              $ref: 'TS29571_CommonData.yaml#/components/schemas/</w:t>
            </w:r>
            <w:proofErr w:type="spellStart"/>
            <w:r>
              <w:t>BitRate</w:t>
            </w:r>
            <w:proofErr w:type="spellEnd"/>
            <w:r>
              <w:t>'</w:t>
            </w:r>
          </w:p>
          <w:p w14:paraId="06442468" w14:textId="77777777" w:rsidR="00DB4879" w:rsidRDefault="00DB4879" w:rsidP="00DB4879">
            <w:pPr>
              <w:pStyle w:val="PL"/>
            </w:pPr>
            <w:r>
              <w:t xml:space="preserve">              # The enforcement bit rate (if any) selected by the 5GMS AF.</w:t>
            </w:r>
          </w:p>
          <w:p w14:paraId="7F3554A3" w14:textId="77777777" w:rsidR="00DB4879" w:rsidRDefault="00DB4879" w:rsidP="00DB4879">
            <w:pPr>
              <w:pStyle w:val="PL"/>
            </w:pPr>
          </w:p>
          <w:p w14:paraId="3BFCED85" w14:textId="77777777" w:rsidR="00DB4879" w:rsidRDefault="00DB4879" w:rsidP="00DB4879">
            <w:pPr>
              <w:pStyle w:val="PL"/>
            </w:pPr>
            <w:r>
              <w:t xml:space="preserve">    </w:t>
            </w:r>
            <w:proofErr w:type="spellStart"/>
            <w:r>
              <w:t>MediaStreamingAccessesCollection</w:t>
            </w:r>
            <w:proofErr w:type="spellEnd"/>
            <w:r>
              <w:t>:</w:t>
            </w:r>
          </w:p>
          <w:p w14:paraId="7130EE57" w14:textId="77777777" w:rsidR="00DB4879" w:rsidRDefault="00DB4879" w:rsidP="00DB4879">
            <w:pPr>
              <w:pStyle w:val="PL"/>
            </w:pPr>
            <w:r>
              <w:t xml:space="preserve">      description: A collection of Media Streaming Access Event records.</w:t>
            </w:r>
          </w:p>
          <w:p w14:paraId="7D347670" w14:textId="77777777" w:rsidR="00DB4879" w:rsidRDefault="00DB4879" w:rsidP="00DB4879">
            <w:pPr>
              <w:pStyle w:val="PL"/>
            </w:pPr>
            <w:r>
              <w:t xml:space="preserve">      </w:t>
            </w:r>
            <w:proofErr w:type="spellStart"/>
            <w:r>
              <w:t>allOf</w:t>
            </w:r>
            <w:proofErr w:type="spellEnd"/>
            <w:r>
              <w:t>:</w:t>
            </w:r>
          </w:p>
          <w:p w14:paraId="60B0AA2F" w14:textId="77777777" w:rsidR="00DB4879" w:rsidRDefault="00DB4879" w:rsidP="00DB4879">
            <w:pPr>
              <w:pStyle w:val="PL"/>
            </w:pPr>
            <w:r>
              <w:t xml:space="preserve">        - $ref: '#/components/schemas/</w:t>
            </w:r>
            <w:proofErr w:type="spellStart"/>
            <w:r>
              <w:t>BaseEventCollection</w:t>
            </w:r>
            <w:proofErr w:type="spellEnd"/>
            <w:r>
              <w:t>'</w:t>
            </w:r>
          </w:p>
          <w:p w14:paraId="747DC4E2" w14:textId="77777777" w:rsidR="00DB4879" w:rsidRDefault="00DB4879" w:rsidP="00DB4879">
            <w:pPr>
              <w:pStyle w:val="PL"/>
            </w:pPr>
            <w:r>
              <w:t xml:space="preserve">        - type: object</w:t>
            </w:r>
          </w:p>
          <w:p w14:paraId="17F6FCF4" w14:textId="77777777" w:rsidR="00DB4879" w:rsidRDefault="00DB4879" w:rsidP="00DB4879">
            <w:pPr>
              <w:pStyle w:val="PL"/>
            </w:pPr>
            <w:r>
              <w:t xml:space="preserve">          required:</w:t>
            </w:r>
          </w:p>
          <w:p w14:paraId="7952D103" w14:textId="77777777" w:rsidR="00DB4879" w:rsidRDefault="00DB4879" w:rsidP="00DB4879">
            <w:pPr>
              <w:pStyle w:val="PL"/>
            </w:pPr>
            <w:r>
              <w:t xml:space="preserve">            - records</w:t>
            </w:r>
          </w:p>
          <w:p w14:paraId="79295F04" w14:textId="77777777" w:rsidR="00DB4879" w:rsidRDefault="00DB4879" w:rsidP="00DB4879">
            <w:pPr>
              <w:pStyle w:val="PL"/>
            </w:pPr>
            <w:r>
              <w:t xml:space="preserve">          properties:</w:t>
            </w:r>
          </w:p>
          <w:p w14:paraId="432F1144" w14:textId="77777777" w:rsidR="00DB4879" w:rsidRDefault="00DB4879" w:rsidP="00DB4879">
            <w:pPr>
              <w:pStyle w:val="PL"/>
            </w:pPr>
            <w:r>
              <w:t xml:space="preserve">            records:</w:t>
            </w:r>
          </w:p>
          <w:p w14:paraId="7FB63E6F" w14:textId="77777777" w:rsidR="00DB4879" w:rsidRDefault="00DB4879" w:rsidP="00DB4879">
            <w:pPr>
              <w:pStyle w:val="PL"/>
            </w:pPr>
            <w:r>
              <w:t xml:space="preserve">              type: array</w:t>
            </w:r>
          </w:p>
          <w:p w14:paraId="0D861546" w14:textId="77777777" w:rsidR="00DB4879" w:rsidRDefault="00DB4879" w:rsidP="00DB4879">
            <w:pPr>
              <w:pStyle w:val="PL"/>
            </w:pPr>
            <w:r>
              <w:t xml:space="preserve">              </w:t>
            </w:r>
            <w:proofErr w:type="spellStart"/>
            <w:r>
              <w:t>minItems</w:t>
            </w:r>
            <w:proofErr w:type="spellEnd"/>
            <w:r>
              <w:t>: 0</w:t>
            </w:r>
          </w:p>
          <w:p w14:paraId="6BEAD619" w14:textId="77777777" w:rsidR="00DB4879" w:rsidRDefault="00DB4879" w:rsidP="00DB4879">
            <w:pPr>
              <w:pStyle w:val="PL"/>
            </w:pPr>
            <w:r>
              <w:t xml:space="preserve">              items:</w:t>
            </w:r>
          </w:p>
          <w:p w14:paraId="2B247BB6" w14:textId="77777777" w:rsidR="00DB4879" w:rsidRDefault="00DB4879" w:rsidP="00DB4879">
            <w:pPr>
              <w:pStyle w:val="PL"/>
            </w:pPr>
            <w:r>
              <w:t xml:space="preserve">                $ref: '#/components/schemas/</w:t>
            </w:r>
            <w:proofErr w:type="spellStart"/>
            <w:r>
              <w:t>MediaStreamingAccessEvent</w:t>
            </w:r>
            <w:proofErr w:type="spellEnd"/>
            <w:r>
              <w:t>'</w:t>
            </w:r>
          </w:p>
          <w:p w14:paraId="31AACE0F" w14:textId="77777777" w:rsidR="00DB4879" w:rsidRDefault="00DB4879" w:rsidP="00DB4879">
            <w:pPr>
              <w:pStyle w:val="PL"/>
            </w:pPr>
            <w:r>
              <w:t xml:space="preserve">              description: A set of records, each one describing one media streaming access.</w:t>
            </w:r>
          </w:p>
          <w:p w14:paraId="00AFE03B" w14:textId="77777777" w:rsidR="00DB4879" w:rsidRDefault="00DB4879" w:rsidP="00DB4879">
            <w:pPr>
              <w:pStyle w:val="PL"/>
            </w:pPr>
          </w:p>
          <w:p w14:paraId="7639F58C" w14:textId="77777777" w:rsidR="00DB4879" w:rsidRDefault="00DB4879" w:rsidP="00DB4879">
            <w:pPr>
              <w:pStyle w:val="PL"/>
            </w:pPr>
            <w:r>
              <w:t xml:space="preserve">    </w:t>
            </w:r>
            <w:proofErr w:type="spellStart"/>
            <w:r>
              <w:t>MediaStreamingAccessEvent</w:t>
            </w:r>
            <w:proofErr w:type="spellEnd"/>
            <w:r>
              <w:t>:</w:t>
            </w:r>
          </w:p>
          <w:p w14:paraId="288DEBF4" w14:textId="77777777" w:rsidR="00DB4879" w:rsidRDefault="00DB4879" w:rsidP="00DB4879">
            <w:pPr>
              <w:pStyle w:val="PL"/>
            </w:pPr>
            <w:r>
              <w:t xml:space="preserve">      description: A Media Streaming Access Event record.</w:t>
            </w:r>
          </w:p>
          <w:p w14:paraId="67A1CAD4" w14:textId="77777777" w:rsidR="00DB4879" w:rsidRDefault="00DB4879" w:rsidP="00DB4879">
            <w:pPr>
              <w:pStyle w:val="PL"/>
            </w:pPr>
            <w:r>
              <w:t xml:space="preserve">      </w:t>
            </w:r>
            <w:proofErr w:type="spellStart"/>
            <w:r>
              <w:t>allOf</w:t>
            </w:r>
            <w:proofErr w:type="spellEnd"/>
            <w:r>
              <w:t>:</w:t>
            </w:r>
          </w:p>
          <w:p w14:paraId="44EF0307" w14:textId="77777777" w:rsidR="00DB4879" w:rsidRDefault="00DB4879" w:rsidP="00DB4879">
            <w:pPr>
              <w:pStyle w:val="PL"/>
            </w:pPr>
            <w:r>
              <w:t xml:space="preserve">        - $ref: '#/components/schemas/</w:t>
            </w:r>
            <w:proofErr w:type="spellStart"/>
            <w:r>
              <w:t>BaseEventRecord</w:t>
            </w:r>
            <w:proofErr w:type="spellEnd"/>
            <w:r>
              <w:t>'</w:t>
            </w:r>
          </w:p>
          <w:p w14:paraId="05B8F693" w14:textId="2053FF7B" w:rsidR="003F660B" w:rsidRDefault="00DB4879" w:rsidP="00DB4879">
            <w:pPr>
              <w:pStyle w:val="PL"/>
            </w:pPr>
            <w:r>
              <w:t xml:space="preserve">        - $ref: 'TS26512_CommonData.yaml#/components/schemas/MediaStreamingAccess'</w:t>
            </w:r>
          </w:p>
        </w:tc>
      </w:tr>
    </w:tbl>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549" w:name="_CRAnnexDinformative"/>
      <w:bookmarkStart w:id="2550" w:name="_Toc70093258"/>
      <w:bookmarkStart w:id="2551" w:name="_Toc71214509"/>
      <w:bookmarkStart w:id="2552" w:name="_Toc71722183"/>
      <w:bookmarkStart w:id="2553" w:name="_Toc74859235"/>
      <w:bookmarkStart w:id="2554" w:name="_Toc187862027"/>
      <w:bookmarkEnd w:id="2549"/>
      <w:r w:rsidRPr="006436AF">
        <w:rPr>
          <w:rFonts w:eastAsia="SimSun"/>
        </w:rPr>
        <w:t>Annex</w:t>
      </w:r>
      <w:r w:rsidRPr="006436AF">
        <w:t xml:space="preserve"> D (informative):</w:t>
      </w:r>
      <w:r w:rsidRPr="006436AF">
        <w:br/>
      </w:r>
      <w:bookmarkStart w:id="2555" w:name="_Toc68899759"/>
      <w:bookmarkStart w:id="2556" w:name="_Toc71214510"/>
      <w:bookmarkStart w:id="2557" w:name="_Toc71722184"/>
      <w:bookmarkStart w:id="2558" w:name="_Toc74859236"/>
      <w:bookmarkEnd w:id="2550"/>
      <w:bookmarkEnd w:id="2551"/>
      <w:bookmarkEnd w:id="2552"/>
      <w:bookmarkEnd w:id="2553"/>
      <w:r w:rsidR="00EB6454">
        <w:t>Void</w:t>
      </w:r>
      <w:bookmarkEnd w:id="2554"/>
      <w:r w:rsidR="00B25B32">
        <w:br w:type="page"/>
      </w:r>
    </w:p>
    <w:p w14:paraId="2BD90D25" w14:textId="08F6A8AF" w:rsidR="00D77F73" w:rsidRPr="006436AF" w:rsidRDefault="00D77F73" w:rsidP="00EB6454">
      <w:pPr>
        <w:pStyle w:val="Heading8"/>
      </w:pPr>
      <w:bookmarkStart w:id="2559" w:name="_CRAnnexEnormative"/>
      <w:bookmarkStart w:id="2560" w:name="_Toc187862028"/>
      <w:bookmarkEnd w:id="2559"/>
      <w:r w:rsidRPr="006436AF">
        <w:t>Annex E</w:t>
      </w:r>
      <w:r w:rsidR="00EF4C2D" w:rsidRPr="006436AF">
        <w:t xml:space="preserve"> </w:t>
      </w:r>
      <w:r w:rsidRPr="006436AF">
        <w:t>(normative):</w:t>
      </w:r>
      <w:r w:rsidRPr="006436AF">
        <w:br/>
        <w:t>Controlled vocabularies of 5G Media Streaming UE data parameters</w:t>
      </w:r>
      <w:bookmarkEnd w:id="2560"/>
    </w:p>
    <w:p w14:paraId="13DAFC15" w14:textId="77777777" w:rsidR="00073D03" w:rsidRPr="006436AF" w:rsidRDefault="00073D03" w:rsidP="006641D5">
      <w:pPr>
        <w:pStyle w:val="Heading1"/>
      </w:pPr>
      <w:bookmarkStart w:id="2561" w:name="_CRE_1"/>
      <w:bookmarkStart w:id="2562" w:name="_Toc187862029"/>
      <w:bookmarkEnd w:id="2561"/>
      <w:r w:rsidRPr="006436AF">
        <w:t>E.1</w:t>
      </w:r>
      <w:r w:rsidRPr="006436AF">
        <w:tab/>
        <w:t>General</w:t>
      </w:r>
      <w:bookmarkEnd w:id="2562"/>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563" w:name="_MCCTEMPBM_CRPT71130789___7"/>
      <w:r w:rsidRPr="006436AF">
        <w:t xml:space="preserve">In the context of 5G Media Streaming, the values signalled in </w:t>
      </w:r>
      <w:proofErr w:type="spellStart"/>
      <w:r w:rsidRPr="006436AF">
        <w:rPr>
          <w:rStyle w:val="Code"/>
        </w:rPr>
        <w:t>DataAccessProfile.parameters</w:t>
      </w:r>
      <w:proofErr w:type="spellEnd"/>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564" w:name="_CRE_2"/>
      <w:bookmarkStart w:id="2565" w:name="_Toc187862030"/>
      <w:bookmarkEnd w:id="2563"/>
      <w:bookmarkEnd w:id="2564"/>
      <w:r w:rsidRPr="006436AF">
        <w:t>E.2</w:t>
      </w:r>
      <w:r w:rsidRPr="006436AF">
        <w:tab/>
        <w:t xml:space="preserve">Controlled vocabularies of DASH </w:t>
      </w:r>
      <w:proofErr w:type="spellStart"/>
      <w:r w:rsidRPr="006436AF">
        <w:t>QoE</w:t>
      </w:r>
      <w:proofErr w:type="spellEnd"/>
      <w:r w:rsidRPr="006436AF">
        <w:t xml:space="preserve"> metrics reporting parameters</w:t>
      </w:r>
      <w:bookmarkEnd w:id="2565"/>
    </w:p>
    <w:p w14:paraId="1F7F3327" w14:textId="77777777" w:rsidR="00073D03" w:rsidRPr="006436AF" w:rsidRDefault="00073D03" w:rsidP="006641D5">
      <w:pPr>
        <w:pStyle w:val="Heading2"/>
      </w:pPr>
      <w:bookmarkStart w:id="2566" w:name="_CRE_2_1"/>
      <w:bookmarkStart w:id="2567" w:name="_Toc187862031"/>
      <w:bookmarkEnd w:id="2566"/>
      <w:r w:rsidRPr="006436AF">
        <w:t>E.2.1</w:t>
      </w:r>
      <w:r w:rsidRPr="006436AF">
        <w:tab/>
        <w:t>Reporting parameters for 3GP-DASH metrics</w:t>
      </w:r>
      <w:bookmarkEnd w:id="2567"/>
    </w:p>
    <w:p w14:paraId="6DDA20BA" w14:textId="77777777" w:rsidR="00073D03" w:rsidRPr="006436AF" w:rsidRDefault="00073D03" w:rsidP="00073D03">
      <w:pPr>
        <w:keepNext/>
      </w:pPr>
      <w:r w:rsidRPr="006436AF">
        <w:t xml:space="preserve">The name space identifier for the controlled vocabulary of DASH </w:t>
      </w:r>
      <w:proofErr w:type="spellStart"/>
      <w:r w:rsidRPr="006436AF">
        <w:t>QoE</w:t>
      </w:r>
      <w:proofErr w:type="spellEnd"/>
      <w:r w:rsidRPr="006436AF">
        <w:t xml:space="preserve"> metrics is:</w:t>
      </w:r>
    </w:p>
    <w:p w14:paraId="64267D4C" w14:textId="77777777" w:rsidR="00073D03" w:rsidRPr="006436AF" w:rsidRDefault="00073D03" w:rsidP="00073D03">
      <w:pPr>
        <w:pStyle w:val="EX"/>
      </w:pPr>
      <w:bookmarkStart w:id="2568" w:name="_MCCTEMPBM_CRPT71130790___7"/>
      <w:r w:rsidRPr="006436AF">
        <w:rPr>
          <w:rStyle w:val="Code"/>
        </w:rPr>
        <w:t>urn:‌3GPP:‌ns:‌PSS:‌DASH:‌QM10</w:t>
      </w:r>
    </w:p>
    <w:p w14:paraId="33A1C505" w14:textId="77777777" w:rsidR="00073D03" w:rsidRPr="006436AF" w:rsidRDefault="00073D03" w:rsidP="00073D03">
      <w:pPr>
        <w:keepNext/>
      </w:pPr>
      <w:bookmarkStart w:id="2569" w:name="_MCCTEMPBM_CRPT71130791___7"/>
      <w:bookmarkEnd w:id="2568"/>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570" w:name="_MCCTEMPBM_CRPT71130792___7"/>
      <w:bookmarkEnd w:id="2569"/>
      <w:r w:rsidRPr="006436AF">
        <w:t>EXAMPLE 1:</w:t>
      </w:r>
      <w:r w:rsidRPr="006436AF">
        <w:tab/>
      </w:r>
      <w:r w:rsidRPr="006436AF">
        <w:rPr>
          <w:rStyle w:val="Code"/>
        </w:rPr>
        <w:t>urn:‌3GPP:‌ns:‌PSS:‌DASH:‌QM10#AvgThroughput/</w:t>
      </w:r>
      <w:proofErr w:type="spellStart"/>
      <w:r w:rsidRPr="006436AF">
        <w:rPr>
          <w:rStyle w:val="Code"/>
        </w:rPr>
        <w:t>numbytes</w:t>
      </w:r>
      <w:proofErr w:type="spellEnd"/>
    </w:p>
    <w:bookmarkEnd w:id="2570"/>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571"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572" w:name="_CRE_2_2"/>
      <w:bookmarkStart w:id="2573" w:name="_Toc187862032"/>
      <w:bookmarkEnd w:id="2571"/>
      <w:bookmarkEnd w:id="2572"/>
      <w:r w:rsidRPr="006436AF">
        <w:t>E.2.2</w:t>
      </w:r>
      <w:r w:rsidRPr="006436AF">
        <w:tab/>
        <w:t>Reporting parameters for VR metrics</w:t>
      </w:r>
      <w:bookmarkEnd w:id="2573"/>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574" w:name="_MCCTEMPBM_CRPT71130794___7"/>
      <w:r w:rsidRPr="006436AF">
        <w:rPr>
          <w:rStyle w:val="Code"/>
        </w:rPr>
        <w:t>urn:‌3gpp:‌metadata:‌2020:‌VR:‌metrics</w:t>
      </w:r>
    </w:p>
    <w:p w14:paraId="2C52545C" w14:textId="77777777" w:rsidR="00073D03" w:rsidRPr="006436AF" w:rsidRDefault="00073D03" w:rsidP="00073D03">
      <w:pPr>
        <w:keepNext/>
      </w:pPr>
      <w:bookmarkStart w:id="2575" w:name="_MCCTEMPBM_CRPT71130795___7"/>
      <w:bookmarkEnd w:id="2574"/>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576" w:name="_MCCTEMPBM_CRPT71130796___7"/>
      <w:bookmarkEnd w:id="2575"/>
      <w:r w:rsidRPr="006436AF">
        <w:t>EXAMPLE 1:</w:t>
      </w:r>
      <w:r w:rsidRPr="006436AF">
        <w:tab/>
      </w:r>
      <w:r w:rsidRPr="006436AF">
        <w:rPr>
          <w:rStyle w:val="Code"/>
        </w:rPr>
        <w:t>urn:‌3gpp:‌metadata:‌2020:‌VR:‌</w:t>
      </w:r>
      <w:proofErr w:type="spellStart"/>
      <w:r w:rsidRPr="006436AF">
        <w:rPr>
          <w:rStyle w:val="Code"/>
        </w:rPr>
        <w:t>metrics#CompQualLatency</w:t>
      </w:r>
      <w:proofErr w:type="spellEnd"/>
      <w:r w:rsidRPr="006436AF">
        <w:rPr>
          <w:rStyle w:val="Code"/>
        </w:rPr>
        <w:t>/Latency</w:t>
      </w:r>
    </w:p>
    <w:bookmarkEnd w:id="2576"/>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577" w:name="_MCCTEMPBM_CRPT71130797___7"/>
      <w:r w:rsidRPr="006436AF">
        <w:t>EXAMPLE 2:</w:t>
      </w:r>
      <w:r w:rsidRPr="006436AF">
        <w:tab/>
      </w:r>
      <w:r w:rsidRPr="006436AF">
        <w:rPr>
          <w:rStyle w:val="Code"/>
        </w:rPr>
        <w:t>urn:‌3gpp:‌metadata:‌2020:‌VR:‌</w:t>
      </w:r>
      <w:proofErr w:type="spellStart"/>
      <w:r w:rsidRPr="006436AF">
        <w:rPr>
          <w:rStyle w:val="Code"/>
        </w:rPr>
        <w:t>metrics#CompQualLatency</w:t>
      </w:r>
      <w:proofErr w:type="spellEnd"/>
    </w:p>
    <w:p w14:paraId="64F87471" w14:textId="77777777" w:rsidR="00073D03" w:rsidRPr="006436AF" w:rsidRDefault="00073D03" w:rsidP="006641D5">
      <w:pPr>
        <w:pStyle w:val="Heading1"/>
      </w:pPr>
      <w:bookmarkStart w:id="2578" w:name="_CRE_3"/>
      <w:bookmarkStart w:id="2579" w:name="_Toc187862033"/>
      <w:bookmarkEnd w:id="2577"/>
      <w:bookmarkEnd w:id="2578"/>
      <w:r w:rsidRPr="006436AF">
        <w:t>E.3</w:t>
      </w:r>
      <w:r w:rsidRPr="006436AF">
        <w:tab/>
        <w:t>Controlled vocabulary of 5GMS consumption reporting parameters</w:t>
      </w:r>
      <w:bookmarkEnd w:id="2579"/>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580" w:name="_MCCTEMPBM_CRPT71130798___7"/>
      <w:r w:rsidRPr="006436AF">
        <w:rPr>
          <w:rStyle w:val="Code"/>
        </w:rPr>
        <w:t>urn:3gpp:5gms:event-exposure:consumption-reporting</w:t>
      </w:r>
    </w:p>
    <w:bookmarkEnd w:id="2580"/>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581" w:name="_MCCTEMPBM_CRPT71130799___7"/>
      <w:r w:rsidRPr="006436AF">
        <w:t>EXAMPLE:</w:t>
      </w:r>
      <w:r w:rsidRPr="006436AF">
        <w:tab/>
      </w:r>
      <w:r w:rsidRPr="006436AF">
        <w:rPr>
          <w:rStyle w:val="Code"/>
        </w:rPr>
        <w:t>urn:3gpp:5gms:event-exposure:consumption-reporting#locations</w:t>
      </w:r>
    </w:p>
    <w:p w14:paraId="52D9CECF" w14:textId="77777777" w:rsidR="00073D03" w:rsidRPr="006436AF" w:rsidRDefault="00073D03" w:rsidP="00073D03">
      <w:pPr>
        <w:pStyle w:val="TH"/>
      </w:pPr>
      <w:bookmarkStart w:id="2582" w:name="_CRTableE_31"/>
      <w:bookmarkEnd w:id="2581"/>
      <w:r w:rsidRPr="006436AF">
        <w:t>Table </w:t>
      </w:r>
      <w:bookmarkEnd w:id="2582"/>
      <w:r w:rsidRPr="006436AF">
        <w:t>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583" w:name="_CRE_4"/>
      <w:bookmarkStart w:id="2584" w:name="_Toc187862034"/>
      <w:bookmarkEnd w:id="2583"/>
      <w:r w:rsidRPr="006436AF">
        <w:t>E.4</w:t>
      </w:r>
      <w:r w:rsidRPr="006436AF">
        <w:tab/>
        <w:t>Controlled vocabulary of 5GMS Network Assistance reporting parameters</w:t>
      </w:r>
      <w:bookmarkEnd w:id="2584"/>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585" w:name="_MCCTEMPBM_CRPT71130800___7"/>
      <w:r w:rsidRPr="006436AF">
        <w:rPr>
          <w:rStyle w:val="Code"/>
        </w:rPr>
        <w:t>urn:3gpp:5gms:event-exposure:network-assistance</w:t>
      </w:r>
    </w:p>
    <w:bookmarkEnd w:id="2585"/>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586" w:name="_MCCTEMPBM_CRPT71130801___7"/>
      <w:r w:rsidRPr="006436AF">
        <w:t>EXAMPLE:</w:t>
      </w:r>
      <w:r w:rsidRPr="006436AF">
        <w:tab/>
      </w:r>
      <w:r w:rsidRPr="006436AF">
        <w:rPr>
          <w:rStyle w:val="Code"/>
        </w:rPr>
        <w:t>urn:3gpp:5gms:event-exposure:network-assistance#requested-qos</w:t>
      </w:r>
    </w:p>
    <w:p w14:paraId="7C41FB2F" w14:textId="77777777" w:rsidR="00073D03" w:rsidRPr="006436AF" w:rsidRDefault="00073D03" w:rsidP="00073D03">
      <w:pPr>
        <w:pStyle w:val="TH"/>
      </w:pPr>
      <w:bookmarkStart w:id="2587" w:name="_CRTableE_41"/>
      <w:bookmarkEnd w:id="2586"/>
      <w:r w:rsidRPr="006436AF">
        <w:t>Table </w:t>
      </w:r>
      <w:bookmarkEnd w:id="2587"/>
      <w:r w:rsidRPr="006436AF">
        <w:t>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w:t>
            </w:r>
            <w:proofErr w:type="spellStart"/>
            <w:r w:rsidRPr="006436AF">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w:t>
            </w:r>
            <w:proofErr w:type="spellStart"/>
            <w:r w:rsidRPr="006436AF">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588" w:name="_CRE_5"/>
      <w:bookmarkStart w:id="2589" w:name="_Toc187862035"/>
      <w:bookmarkEnd w:id="2588"/>
      <w:r w:rsidRPr="006436AF">
        <w:t>E.5</w:t>
      </w:r>
      <w:r w:rsidRPr="006436AF">
        <w:tab/>
        <w:t>Controlled vocabulary of 5GMS Dynamic Policy reporting parameters</w:t>
      </w:r>
      <w:bookmarkEnd w:id="2589"/>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590" w:name="_MCCTEMPBM_CRPT71130802___7"/>
      <w:r w:rsidRPr="006436AF">
        <w:rPr>
          <w:rStyle w:val="Code"/>
        </w:rPr>
        <w:t>urn:3gpp:5gms:event-exposure:dynamic-policy</w:t>
      </w:r>
    </w:p>
    <w:bookmarkEnd w:id="2590"/>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591" w:name="_MCCTEMPBM_CRPT71130803___7"/>
      <w:r w:rsidRPr="006436AF">
        <w:t>EXAMPLE:</w:t>
      </w:r>
      <w:r w:rsidRPr="006436AF">
        <w:tab/>
      </w:r>
      <w:r w:rsidRPr="006436AF">
        <w:rPr>
          <w:rStyle w:val="Code"/>
        </w:rPr>
        <w:t>urn:3gpp:5gms:event-exposure:dynamic-policy#enforcement-bit-rate</w:t>
      </w:r>
    </w:p>
    <w:p w14:paraId="349E491B" w14:textId="77777777" w:rsidR="00073D03" w:rsidRPr="006436AF" w:rsidRDefault="00073D03" w:rsidP="00073D03">
      <w:pPr>
        <w:pStyle w:val="TH"/>
      </w:pPr>
      <w:bookmarkStart w:id="2592" w:name="_CRTableE_51"/>
      <w:bookmarkEnd w:id="2591"/>
      <w:r w:rsidRPr="006436AF">
        <w:t>Table </w:t>
      </w:r>
      <w:bookmarkEnd w:id="2592"/>
      <w:r w:rsidRPr="006436AF">
        <w:t>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proofErr w:type="spellStart"/>
            <w:r w:rsidRPr="006436AF">
              <w:rPr>
                <w:rStyle w:val="Code"/>
              </w:rPr>
              <w:t>qos</w:t>
            </w:r>
            <w:proofErr w:type="spellEnd"/>
            <w:r w:rsidRPr="006436AF">
              <w:rPr>
                <w:rStyle w:val="Code"/>
              </w:rPr>
              <w:t>-specification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593" w:name="_CRE_6"/>
      <w:bookmarkStart w:id="2594" w:name="_Toc187862036"/>
      <w:bookmarkEnd w:id="2593"/>
      <w:r w:rsidRPr="006436AF">
        <w:t>E.6</w:t>
      </w:r>
      <w:r w:rsidRPr="006436AF">
        <w:tab/>
        <w:t>Controlled vocabulary of 5GMS media access activity parameters</w:t>
      </w:r>
      <w:bookmarkEnd w:id="2594"/>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595" w:name="_MCCTEMPBM_CRPT71130804___7"/>
      <w:r w:rsidRPr="006436AF">
        <w:rPr>
          <w:rStyle w:val="Code"/>
        </w:rPr>
        <w:t>urn:3gpp:5gms:event-exposure:access-activity</w:t>
      </w:r>
    </w:p>
    <w:bookmarkEnd w:id="2595"/>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596" w:name="_MCCTEMPBM_CRPT71130805___7"/>
      <w:r w:rsidRPr="006436AF">
        <w:t>EXAMPLE:</w:t>
      </w:r>
      <w:r w:rsidRPr="006436AF">
        <w:tab/>
      </w:r>
      <w:r w:rsidRPr="006436AF">
        <w:rPr>
          <w:rStyle w:val="Code"/>
        </w:rPr>
        <w:t>urn:3gpp:5gms:event-exposure:access-activity#request-message/</w:t>
      </w:r>
      <w:proofErr w:type="spellStart"/>
      <w:r w:rsidRPr="006436AF">
        <w:rPr>
          <w:rStyle w:val="Code"/>
        </w:rPr>
        <w:t>url</w:t>
      </w:r>
      <w:proofErr w:type="spellEnd"/>
    </w:p>
    <w:p w14:paraId="19009D3E" w14:textId="77777777" w:rsidR="00073D03" w:rsidRPr="006436AF" w:rsidRDefault="00073D03" w:rsidP="00073D03">
      <w:pPr>
        <w:pStyle w:val="TH"/>
      </w:pPr>
      <w:bookmarkStart w:id="2597" w:name="_CRTableE_61"/>
      <w:bookmarkEnd w:id="2596"/>
      <w:r w:rsidRPr="006436AF">
        <w:t>Table </w:t>
      </w:r>
      <w:bookmarkEnd w:id="2597"/>
      <w:r w:rsidRPr="006436AF">
        <w:t>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w:t>
            </w:r>
            <w:proofErr w:type="spellStart"/>
            <w:r w:rsidRPr="006436AF">
              <w:rPr>
                <w:rStyle w:val="Code"/>
              </w:rPr>
              <w:t>url</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598" w:name="_MCCTEMPBM_CRPT71130806___7"/>
            <w:r w:rsidRPr="006436AF">
              <w:t xml:space="preserve">The value of the </w:t>
            </w:r>
            <w:r w:rsidRPr="006436AF">
              <w:rPr>
                <w:rStyle w:val="HTTPHeader"/>
              </w:rPr>
              <w:t>Range</w:t>
            </w:r>
            <w:r w:rsidRPr="006436AF">
              <w:t xml:space="preserve"> request header.</w:t>
            </w:r>
            <w:bookmarkEnd w:id="2598"/>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599"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599"/>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w:t>
            </w:r>
            <w:proofErr w:type="spellStart"/>
            <w:r w:rsidRPr="006436AF">
              <w:rPr>
                <w:rStyle w:val="Code"/>
              </w:rPr>
              <w:t>referer</w:t>
            </w:r>
            <w:proofErr w:type="spellEnd"/>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600" w:name="_MCCTEMPBM_CRPT71130808___7"/>
            <w:r w:rsidRPr="006436AF">
              <w:t xml:space="preserve">The URL that the Media Player reports being referred from in the </w:t>
            </w:r>
            <w:proofErr w:type="spellStart"/>
            <w:r w:rsidRPr="006436AF">
              <w:rPr>
                <w:rStyle w:val="HTTPHeader"/>
              </w:rPr>
              <w:t>Referer</w:t>
            </w:r>
            <w:proofErr w:type="spellEnd"/>
            <w:r w:rsidRPr="006436AF">
              <w:t xml:space="preserve"> request header.</w:t>
            </w:r>
            <w:bookmarkEnd w:id="2600"/>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w:t>
            </w:r>
            <w:proofErr w:type="spellStart"/>
            <w:r w:rsidRPr="006436AF">
              <w:rPr>
                <w:rStyle w:val="Code"/>
              </w:rPr>
              <w:t>rtt</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w:t>
            </w:r>
            <w:proofErr w:type="spellStart"/>
            <w:r w:rsidRPr="006436AF">
              <w:rPr>
                <w:rStyle w:val="Code"/>
              </w:rPr>
              <w:t>rtt</w:t>
            </w:r>
            <w:proofErr w:type="spellEnd"/>
            <w:r w:rsidRPr="006436AF">
              <w:rPr>
                <w:rStyle w:val="Code"/>
              </w:rPr>
              <w: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601" w:name="_CRAnnexFInformative"/>
      <w:bookmarkStart w:id="2602" w:name="_Toc187862037"/>
      <w:bookmarkEnd w:id="2601"/>
      <w:r>
        <w:rPr>
          <w:noProof/>
        </w:rPr>
        <w:t>Annex F (</w:t>
      </w:r>
      <w:r w:rsidR="007C224A">
        <w:t>informative</w:t>
      </w:r>
      <w:r>
        <w:rPr>
          <w:noProof/>
        </w:rPr>
        <w:t>):</w:t>
      </w:r>
      <w:r>
        <w:rPr>
          <w:noProof/>
        </w:rPr>
        <w:br/>
        <w:t>5GMS AS Certificate provisioning and discovery</w:t>
      </w:r>
      <w:bookmarkEnd w:id="2602"/>
    </w:p>
    <w:p w14:paraId="005CA305" w14:textId="2167510A" w:rsidR="00346CAE" w:rsidRDefault="00346CAE" w:rsidP="00346CAE">
      <w:pPr>
        <w:pStyle w:val="Heading1"/>
        <w:rPr>
          <w:noProof/>
        </w:rPr>
      </w:pPr>
      <w:bookmarkStart w:id="2603" w:name="_CRF_1"/>
      <w:bookmarkStart w:id="2604" w:name="_Toc187862038"/>
      <w:bookmarkEnd w:id="2603"/>
      <w:r>
        <w:t>F.1</w:t>
      </w:r>
      <w:r>
        <w:tab/>
        <w:t>General</w:t>
      </w:r>
      <w:bookmarkEnd w:id="2604"/>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605" w:name="_CRF_2"/>
      <w:bookmarkStart w:id="2606" w:name="_Toc187862039"/>
      <w:bookmarkEnd w:id="2605"/>
      <w:r>
        <w:rPr>
          <w:noProof/>
        </w:rPr>
        <w:t>F.2</w:t>
      </w:r>
      <w:r>
        <w:rPr>
          <w:noProof/>
        </w:rPr>
        <w:tab/>
        <w:t>5GMS AS discovery and media streaming access with a Server Certificate created by the 5GMS System</w:t>
      </w:r>
      <w:bookmarkEnd w:id="2606"/>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proofErr w:type="spellStart"/>
      <w:r>
        <w:rPr>
          <w:rStyle w:val="Code"/>
        </w:rPr>
        <w:t>c</w:t>
      </w:r>
      <w:r w:rsidRPr="00CF6705">
        <w:rPr>
          <w:rStyle w:val="Code"/>
        </w:rPr>
        <w:t>anonicalDomainName</w:t>
      </w:r>
      <w:proofErr w:type="spellEnd"/>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bookmarkStart w:id="2607" w:name="_CRTableF_21"/>
      <w:r>
        <w:t>Table </w:t>
      </w:r>
      <w:bookmarkEnd w:id="2607"/>
      <w:r>
        <w:t>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8055BD" w:rsidRDefault="002938E8" w:rsidP="00510369">
            <w:pPr>
              <w:pStyle w:val="TAL"/>
              <w:rPr>
                <w:rStyle w:val="Code"/>
              </w:rPr>
            </w:pPr>
            <w:proofErr w:type="spellStart"/>
            <w:r w:rsidRPr="2EB8F011">
              <w:rPr>
                <w:rStyle w:val="Code"/>
              </w:rPr>
              <w:t>distributionConfigurations</w:t>
            </w:r>
            <w:proofErr w:type="spellEnd"/>
            <w:r w:rsidRPr="2EB8F011">
              <w:rPr>
                <w:rStyle w:val="Code"/>
              </w:rPr>
              <w:t>[n]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Default="002938E8" w:rsidP="00510369">
            <w:pPr>
              <w:pStyle w:val="TAL"/>
              <w:rPr>
                <w:rStyle w:val="Code"/>
              </w:rPr>
            </w:pPr>
            <w:r>
              <w:rPr>
                <w:rStyle w:val="Code"/>
              </w:rPr>
              <w:tab/>
            </w:r>
            <w:proofErr w:type="spellStart"/>
            <w:r w:rsidRPr="2EB8F011">
              <w:rPr>
                <w:rStyle w:val="Code"/>
              </w:rPr>
              <w:t>canonicalDomainName</w:t>
            </w:r>
            <w:proofErr w:type="spellEnd"/>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8055BD" w:rsidRDefault="002938E8" w:rsidP="00510369">
            <w:pPr>
              <w:pStyle w:val="TAL"/>
              <w:rPr>
                <w:rStyle w:val="Code"/>
              </w:rPr>
            </w:pPr>
            <w:r>
              <w:rPr>
                <w:rStyle w:val="Code"/>
              </w:rPr>
              <w:tab/>
            </w:r>
            <w:proofErr w:type="spellStart"/>
            <w:r w:rsidRPr="2EB8F011">
              <w:rPr>
                <w:rStyle w:val="Code"/>
              </w:rPr>
              <w:t>domainNameAlias</w:t>
            </w:r>
            <w:proofErr w:type="spellEnd"/>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8055BD" w:rsidRDefault="002938E8" w:rsidP="00510369">
            <w:pPr>
              <w:pStyle w:val="TAL"/>
              <w:rPr>
                <w:rStyle w:val="Code"/>
              </w:rPr>
            </w:pPr>
            <w:r w:rsidRPr="008055BD">
              <w:rPr>
                <w:rStyle w:val="Code"/>
              </w:rPr>
              <w:tab/>
            </w:r>
            <w:proofErr w:type="spellStart"/>
            <w:r w:rsidRPr="2EB8F011">
              <w:rPr>
                <w:rStyle w:val="Code"/>
              </w:rPr>
              <w:t>baseURL</w:t>
            </w:r>
            <w:proofErr w:type="spellEnd"/>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8055BD" w:rsidRDefault="002938E8" w:rsidP="00510369">
            <w:pPr>
              <w:pStyle w:val="TAL"/>
              <w:rPr>
                <w:rStyle w:val="Code"/>
              </w:rPr>
            </w:pPr>
            <w:r>
              <w:rPr>
                <w:rStyle w:val="Code"/>
              </w:rPr>
              <w:tab/>
            </w:r>
            <w:proofErr w:type="spellStart"/>
            <w:r w:rsidRPr="2EB8F011">
              <w:rPr>
                <w:rStyle w:val="Code"/>
              </w:rPr>
              <w:t>certificateId</w:t>
            </w:r>
            <w:proofErr w:type="spellEnd"/>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05764A">
              <w:rPr>
                <w:rStyle w:val="Code"/>
              </w:rPr>
              <w:t>CN</w:t>
            </w:r>
            <w:r>
              <w:t xml:space="preserve"> = </w:t>
            </w:r>
            <w:r w:rsidRPr="002A118A">
              <w:t>com-provider.ms.as.3gppservices.org</w:t>
            </w:r>
          </w:p>
          <w:p w14:paraId="1FBDAB37" w14:textId="7696A671" w:rsidR="002938E8" w:rsidRPr="005A31EC" w:rsidRDefault="002938E8" w:rsidP="00510369">
            <w:pPr>
              <w:pStyle w:val="TAL"/>
            </w:pPr>
            <w:r>
              <w:t>-</w:t>
            </w:r>
            <w:r>
              <w:tab/>
            </w:r>
            <w:proofErr w:type="spellStart"/>
            <w:r w:rsidRPr="0005764A">
              <w:rPr>
                <w:rStyle w:val="Code"/>
              </w:rPr>
              <w:t>subjectAltName</w:t>
            </w:r>
            <w:proofErr w:type="spellEnd"/>
            <w:r w:rsidRPr="0005764A">
              <w:rPr>
                <w:rStyle w:val="Code"/>
              </w:rPr>
              <w:t>[0]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794F96">
        <w:rPr>
          <w:rStyle w:val="Code"/>
        </w:rPr>
        <w:t>&lt;</w:t>
      </w:r>
      <w:proofErr w:type="spellStart"/>
      <w:r w:rsidRPr="00794F96">
        <w:rPr>
          <w:rStyle w:val="Code"/>
        </w:rPr>
        <w:t>relativePath</w:t>
      </w:r>
      <w:proofErr w:type="spellEnd"/>
      <w:r w:rsidRPr="00794F96">
        <w:rPr>
          <w:rStyle w:val="Code"/>
        </w:rPr>
        <w:t>&gt;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1" type="#_x0000_t75" style="width:474.05pt;height:594.35pt" o:ole="">
            <v:imagedata r:id="rId44" o:title=""/>
          </v:shape>
          <o:OLEObject Type="Embed" ProgID="Mscgen.Chart" ShapeID="_x0000_i1031" DrawAspect="Content" ObjectID="_1798477507" r:id="rId45"/>
        </w:object>
      </w:r>
    </w:p>
    <w:p w14:paraId="637D752E" w14:textId="64B5672E" w:rsidR="00346CAE" w:rsidRDefault="00346CAE" w:rsidP="00955C9C">
      <w:pPr>
        <w:pStyle w:val="TF"/>
        <w:rPr>
          <w:noProof/>
        </w:rPr>
      </w:pPr>
      <w:bookmarkStart w:id="2608" w:name="_CRFigureF_21"/>
      <w:r>
        <w:t xml:space="preserve">Figure </w:t>
      </w:r>
      <w:bookmarkEnd w:id="2608"/>
      <w:r>
        <w:t xml:space="preserve">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proofErr w:type="spellStart"/>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proofErr w:type="spellEnd"/>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proofErr w:type="spellStart"/>
      <w:r w:rsidRPr="000B6F00">
        <w:rPr>
          <w:rStyle w:val="Code"/>
        </w:rPr>
        <w:t>distributionConfigurations</w:t>
      </w:r>
      <w:proofErr w:type="spellEnd"/>
      <w:r>
        <w:rPr>
          <w:rStyle w:val="Code"/>
        </w:rPr>
        <w:t>[ ]</w:t>
      </w:r>
      <w:r w:rsidRPr="000B6F00">
        <w:rPr>
          <w:rStyle w:val="Code"/>
        </w:rPr>
        <w:t>.</w:t>
      </w:r>
      <w:proofErr w:type="spellStart"/>
      <w:r w:rsidRPr="000B6F00">
        <w:rPr>
          <w:rStyle w:val="Code"/>
        </w:rPr>
        <w:t>certificateId</w:t>
      </w:r>
      <w:proofErr w:type="spellEnd"/>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proofErr w:type="spellStart"/>
      <w:r w:rsidRPr="004E6710">
        <w:rPr>
          <w:rStyle w:val="Code"/>
        </w:rPr>
        <w:t>streamAccess.entryPoints</w:t>
      </w:r>
      <w:proofErr w:type="spellEnd"/>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609" w:name="_CRF_3"/>
      <w:bookmarkStart w:id="2610" w:name="_Toc187862040"/>
      <w:bookmarkEnd w:id="2609"/>
      <w:r>
        <w:rPr>
          <w:noProof/>
        </w:rPr>
        <w:t>F.3</w:t>
      </w:r>
      <w:r>
        <w:rPr>
          <w:noProof/>
        </w:rPr>
        <w:tab/>
        <w:t>5GMS AS discovery and service access with a Server Certificate owned by the 5GMS Application Provider</w:t>
      </w:r>
      <w:bookmarkEnd w:id="2610"/>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bookmarkStart w:id="2611" w:name="_CRTableF_31"/>
      <w:r>
        <w:t>Table </w:t>
      </w:r>
      <w:bookmarkEnd w:id="2611"/>
      <w:r>
        <w:t>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8055BD" w:rsidRDefault="002938E8" w:rsidP="00510369">
            <w:pPr>
              <w:pStyle w:val="TAL"/>
              <w:rPr>
                <w:rStyle w:val="Code"/>
              </w:rPr>
            </w:pPr>
            <w:proofErr w:type="spellStart"/>
            <w:r w:rsidRPr="2EB8F011">
              <w:rPr>
                <w:rStyle w:val="Code"/>
              </w:rPr>
              <w:t>distributionConfigurations</w:t>
            </w:r>
            <w:proofErr w:type="spellEnd"/>
            <w:r w:rsidRPr="2EB8F011">
              <w:rPr>
                <w:rStyle w:val="Code"/>
              </w:rPr>
              <w:t>[n]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8055BD" w:rsidRDefault="002938E8" w:rsidP="00510369">
            <w:pPr>
              <w:pStyle w:val="TAL"/>
              <w:rPr>
                <w:rStyle w:val="Code"/>
              </w:rPr>
            </w:pPr>
            <w:r>
              <w:rPr>
                <w:rStyle w:val="Code"/>
              </w:rPr>
              <w:tab/>
            </w:r>
            <w:proofErr w:type="spellStart"/>
            <w:r w:rsidRPr="2EB8F011">
              <w:rPr>
                <w:rStyle w:val="Code"/>
              </w:rPr>
              <w:t>canonicalDomainName</w:t>
            </w:r>
            <w:proofErr w:type="spellEnd"/>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8055BD" w:rsidRDefault="002938E8" w:rsidP="00510369">
            <w:pPr>
              <w:pStyle w:val="TAL"/>
              <w:rPr>
                <w:rStyle w:val="Code"/>
              </w:rPr>
            </w:pPr>
            <w:r>
              <w:rPr>
                <w:rStyle w:val="Code"/>
              </w:rPr>
              <w:tab/>
            </w:r>
            <w:proofErr w:type="spellStart"/>
            <w:r w:rsidRPr="2EB8F011">
              <w:rPr>
                <w:rStyle w:val="Code"/>
              </w:rPr>
              <w:t>domainNameAlias</w:t>
            </w:r>
            <w:proofErr w:type="spellEnd"/>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76199" w:rsidRDefault="002938E8" w:rsidP="00510369">
            <w:pPr>
              <w:pStyle w:val="TAL"/>
              <w:rPr>
                <w:rStyle w:val="Code"/>
              </w:rPr>
            </w:pPr>
            <w:r w:rsidRPr="008055BD">
              <w:rPr>
                <w:rStyle w:val="Code"/>
              </w:rPr>
              <w:tab/>
            </w:r>
            <w:proofErr w:type="spellStart"/>
            <w:r w:rsidRPr="2EB8F011">
              <w:rPr>
                <w:rStyle w:val="Code"/>
              </w:rPr>
              <w:t>baseURL</w:t>
            </w:r>
            <w:proofErr w:type="spellEnd"/>
          </w:p>
        </w:tc>
        <w:tc>
          <w:tcPr>
            <w:tcW w:w="6095" w:type="dxa"/>
          </w:tcPr>
          <w:p w14:paraId="6E9AE810" w14:textId="29F0425C" w:rsidR="002938E8" w:rsidRPr="00D646DC" w:rsidRDefault="002938E8" w:rsidP="00510369">
            <w:pPr>
              <w:pStyle w:val="TAL"/>
            </w:pPr>
            <w:r w:rsidRPr="003D109C">
              <w:rPr>
                <w:rStyle w:val="Code"/>
                <w:i w:val="0"/>
              </w:rPr>
              <w:t>https://5gms.provider.com/</w:t>
            </w:r>
          </w:p>
        </w:tc>
      </w:tr>
      <w:tr w:rsidR="002938E8" w14:paraId="04DB92E4" w14:textId="77777777" w:rsidTr="00510369">
        <w:trPr>
          <w:jc w:val="center"/>
        </w:trPr>
        <w:tc>
          <w:tcPr>
            <w:tcW w:w="2547" w:type="dxa"/>
          </w:tcPr>
          <w:p w14:paraId="065E1972" w14:textId="77777777" w:rsidR="002938E8" w:rsidRPr="008055BD" w:rsidRDefault="002938E8" w:rsidP="00510369">
            <w:pPr>
              <w:pStyle w:val="TAL"/>
              <w:rPr>
                <w:rStyle w:val="Code"/>
              </w:rPr>
            </w:pPr>
            <w:bookmarkStart w:id="2612" w:name="_Hlk150513332"/>
            <w:r>
              <w:rPr>
                <w:rStyle w:val="Code"/>
              </w:rPr>
              <w:tab/>
            </w:r>
            <w:proofErr w:type="spellStart"/>
            <w:r w:rsidRPr="2EB8F011">
              <w:rPr>
                <w:rStyle w:val="Code"/>
              </w:rPr>
              <w:t>certificateId</w:t>
            </w:r>
            <w:proofErr w:type="spellEnd"/>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05764A">
              <w:rPr>
                <w:rStyle w:val="Code"/>
              </w:rPr>
              <w:t>CN</w:t>
            </w:r>
            <w:r>
              <w:t xml:space="preserve"> = </w:t>
            </w:r>
            <w:r w:rsidRPr="002A118A">
              <w:t>5gms.provider.com</w:t>
            </w:r>
          </w:p>
          <w:p w14:paraId="7539C64E" w14:textId="3829348F" w:rsidR="002938E8" w:rsidRDefault="002938E8" w:rsidP="00510369">
            <w:pPr>
              <w:pStyle w:val="TAL"/>
            </w:pPr>
            <w:r>
              <w:t>-</w:t>
            </w:r>
            <w:r>
              <w:tab/>
            </w:r>
            <w:proofErr w:type="spellStart"/>
            <w:r w:rsidRPr="4D3EFBA2">
              <w:rPr>
                <w:rStyle w:val="Code"/>
              </w:rPr>
              <w:t>subjectAltName</w:t>
            </w:r>
            <w:proofErr w:type="spellEnd"/>
            <w:r w:rsidRPr="4D3EFBA2">
              <w:rPr>
                <w:rStyle w:val="Code"/>
              </w:rPr>
              <w:t>[0]</w:t>
            </w:r>
            <w:r>
              <w:t xml:space="preserve"> = 5gms.provider.com</w:t>
            </w:r>
          </w:p>
          <w:p w14:paraId="44798477" w14:textId="77777777" w:rsidR="002938E8" w:rsidRPr="005A31EC" w:rsidRDefault="002938E8" w:rsidP="00510369">
            <w:pPr>
              <w:pStyle w:val="TAL"/>
            </w:pPr>
            <w:r>
              <w:t>-</w:t>
            </w:r>
            <w:r>
              <w:tab/>
            </w:r>
            <w:proofErr w:type="spellStart"/>
            <w:r w:rsidRPr="0005764A">
              <w:rPr>
                <w:rStyle w:val="Code"/>
              </w:rPr>
              <w:t>subjectAltName</w:t>
            </w:r>
            <w:proofErr w:type="spellEnd"/>
            <w:r w:rsidRPr="0005764A">
              <w:rPr>
                <w:rStyle w:val="Code"/>
              </w:rPr>
              <w:t>[1]</w:t>
            </w:r>
            <w:r>
              <w:t xml:space="preserve"> = </w:t>
            </w:r>
            <w:r>
              <w:rPr>
                <w:rStyle w:val="Code"/>
              </w:rPr>
              <w:t>…</w:t>
            </w:r>
          </w:p>
        </w:tc>
      </w:tr>
      <w:bookmarkEnd w:id="2612"/>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proofErr w:type="spellStart"/>
      <w:r>
        <w:rPr>
          <w:rStyle w:val="Code"/>
        </w:rPr>
        <w:t>c</w:t>
      </w:r>
      <w:r w:rsidRPr="00207B2F">
        <w:rPr>
          <w:rStyle w:val="Code"/>
        </w:rPr>
        <w:t>anonical</w:t>
      </w:r>
      <w:r>
        <w:rPr>
          <w:rStyle w:val="Code"/>
        </w:rPr>
        <w:t>‌</w:t>
      </w:r>
      <w:r w:rsidRPr="00207B2F">
        <w:rPr>
          <w:rStyle w:val="Code"/>
        </w:rPr>
        <w:t>DomainName</w:t>
      </w:r>
      <w:proofErr w:type="spellEnd"/>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w:t>
      </w:r>
      <w:bookmarkStart w:id="2613" w:name="_CRListingF_31"/>
      <w:r>
        <w:t>table </w:t>
      </w:r>
      <w:bookmarkEnd w:id="2613"/>
      <w:r>
        <w:t>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794F96">
        <w:rPr>
          <w:rStyle w:val="Code"/>
        </w:rPr>
        <w:t>&lt;</w:t>
      </w:r>
      <w:proofErr w:type="spellStart"/>
      <w:r w:rsidRPr="00794F96">
        <w:rPr>
          <w:rStyle w:val="Code"/>
        </w:rPr>
        <w:t>relativePath</w:t>
      </w:r>
      <w:proofErr w:type="spellEnd"/>
      <w:r w:rsidRPr="00794F96">
        <w:rPr>
          <w:rStyle w:val="Code"/>
        </w:rPr>
        <w:t>&gt;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2" type="#_x0000_t75" style="width:480.2pt;height:636.45pt" o:ole="">
            <v:imagedata r:id="rId46" o:title=""/>
          </v:shape>
          <o:OLEObject Type="Embed" ProgID="Mscgen.Chart" ShapeID="_x0000_i1032" DrawAspect="Content" ObjectID="_1798477508" r:id="rId47"/>
        </w:object>
      </w:r>
    </w:p>
    <w:p w14:paraId="1861E474" w14:textId="5D853DAC" w:rsidR="00346CAE" w:rsidRDefault="00346CAE" w:rsidP="00955C9C">
      <w:pPr>
        <w:pStyle w:val="TF"/>
        <w:rPr>
          <w:noProof/>
        </w:rPr>
      </w:pPr>
      <w:bookmarkStart w:id="2614" w:name="_CRFigureF_31"/>
      <w:r>
        <w:t xml:space="preserve">Figure </w:t>
      </w:r>
      <w:bookmarkEnd w:id="2614"/>
      <w:r>
        <w:t xml:space="preserve">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proofErr w:type="spellStart"/>
      <w:r w:rsidRPr="000B6F00">
        <w:rPr>
          <w:rStyle w:val="Code"/>
        </w:rPr>
        <w:t>distributionConfigurations.</w:t>
      </w:r>
      <w:r w:rsidRPr="006436AF">
        <w:rPr>
          <w:rStyle w:val="Code"/>
        </w:rPr>
        <w:t>domainNameAlias</w:t>
      </w:r>
      <w:proofErr w:type="spellEnd"/>
      <w:r>
        <w:rPr>
          <w:noProof/>
        </w:rPr>
        <w:t xml:space="preserve"> and CertificateId of the uploaded Server Certificate (</w:t>
      </w:r>
      <w:proofErr w:type="spellStart"/>
      <w:r w:rsidRPr="000B6F00">
        <w:rPr>
          <w:rStyle w:val="Code"/>
        </w:rPr>
        <w:t>distributionConfigurations.certificateId</w:t>
      </w:r>
      <w:proofErr w:type="spellEnd"/>
      <w:r>
        <w:rPr>
          <w:noProof/>
        </w:rPr>
        <w:t>). The 5GMS AF assigns a cannonical domain name</w:t>
      </w:r>
      <w:r w:rsidRPr="00DD6B86">
        <w:rPr>
          <w:noProof/>
        </w:rPr>
        <w:t xml:space="preserve"> </w:t>
      </w:r>
      <w:r>
        <w:rPr>
          <w:noProof/>
        </w:rPr>
        <w:t>(</w:t>
      </w:r>
      <w:proofErr w:type="spellStart"/>
      <w:r>
        <w:rPr>
          <w:rStyle w:val="Code"/>
        </w:rPr>
        <w:t>c</w:t>
      </w:r>
      <w:r w:rsidRPr="000B6F00">
        <w:rPr>
          <w:rStyle w:val="Code"/>
        </w:rPr>
        <w:t>anonicalDomainName</w:t>
      </w:r>
      <w:proofErr w:type="spellEnd"/>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1485CC99" w14:textId="3199C520" w:rsidR="00080512" w:rsidRPr="006436AF" w:rsidRDefault="005D696A">
      <w:pPr>
        <w:pStyle w:val="Heading8"/>
      </w:pPr>
      <w:bookmarkStart w:id="2615" w:name="_CRAnnexGinformative"/>
      <w:bookmarkStart w:id="2616" w:name="_Toc187862041"/>
      <w:bookmarkEnd w:id="2615"/>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555"/>
      <w:bookmarkEnd w:id="2556"/>
      <w:bookmarkEnd w:id="2557"/>
      <w:bookmarkEnd w:id="2558"/>
      <w:bookmarkEnd w:id="2616"/>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156"/>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proofErr w:type="spellStart"/>
            <w:r w:rsidRPr="006436AF">
              <w:rPr>
                <w:b/>
                <w:sz w:val="16"/>
              </w:rPr>
              <w:t>TDoc</w:t>
            </w:r>
            <w:proofErr w:type="spellEnd"/>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proofErr w:type="spellStart"/>
            <w:r w:rsidRPr="006436AF">
              <w:rPr>
                <w:sz w:val="16"/>
                <w:szCs w:val="16"/>
              </w:rPr>
              <w:t>ConfCall</w:t>
            </w:r>
            <w:proofErr w:type="spellEnd"/>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proofErr w:type="spellStart"/>
            <w:r w:rsidRPr="006436AF">
              <w:rPr>
                <w:sz w:val="16"/>
                <w:szCs w:val="16"/>
              </w:rPr>
              <w:t>Con</w:t>
            </w:r>
            <w:r w:rsidR="001700F7" w:rsidRPr="006436AF">
              <w:rPr>
                <w:sz w:val="16"/>
                <w:szCs w:val="16"/>
              </w:rPr>
              <w:t>f</w:t>
            </w:r>
            <w:r w:rsidRPr="006436AF">
              <w:rPr>
                <w:sz w:val="16"/>
                <w:szCs w:val="16"/>
              </w:rPr>
              <w:t>Call</w:t>
            </w:r>
            <w:proofErr w:type="spellEnd"/>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 xml:space="preserve">886: RAN </w:t>
            </w:r>
            <w:proofErr w:type="spellStart"/>
            <w:r w:rsidRPr="006436AF">
              <w:t>Signaling</w:t>
            </w:r>
            <w:proofErr w:type="spellEnd"/>
            <w:r w:rsidRPr="006436AF">
              <w:t>-based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 xml:space="preserve">S4-201580: Correction of the missing </w:t>
            </w:r>
            <w:proofErr w:type="spellStart"/>
            <w:r w:rsidRPr="006436AF">
              <w:rPr>
                <w:sz w:val="16"/>
                <w:szCs w:val="16"/>
              </w:rPr>
              <w:t>SdfMethod</w:t>
            </w:r>
            <w:proofErr w:type="spellEnd"/>
            <w:r w:rsidRPr="006436AF">
              <w:rPr>
                <w:sz w:val="16"/>
                <w:szCs w:val="16"/>
              </w:rPr>
              <w:t xml:space="preserve">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 xml:space="preserve">S4-201594: Correction of the </w:t>
            </w:r>
            <w:proofErr w:type="spellStart"/>
            <w:r w:rsidRPr="006436AF">
              <w:rPr>
                <w:sz w:val="16"/>
                <w:szCs w:val="16"/>
              </w:rPr>
              <w:t>MediaPlayerEntry</w:t>
            </w:r>
            <w:proofErr w:type="spellEnd"/>
            <w:r w:rsidRPr="006436AF">
              <w:rPr>
                <w:sz w:val="16"/>
                <w:szCs w:val="16"/>
              </w:rPr>
              <w:t xml:space="preserve"> and </w:t>
            </w:r>
            <w:proofErr w:type="spellStart"/>
            <w:r w:rsidRPr="006436AF">
              <w:rPr>
                <w:sz w:val="16"/>
                <w:szCs w:val="16"/>
              </w:rPr>
              <w:t>ClientMetricsReportingConfiguration</w:t>
            </w:r>
            <w:proofErr w:type="spellEnd"/>
            <w:r w:rsidRPr="006436AF">
              <w:rPr>
                <w:sz w:val="16"/>
                <w:szCs w:val="16"/>
              </w:rPr>
              <w:t xml:space="preserve">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 xml:space="preserve">S4-201596: Correction of the Service Access Information </w:t>
            </w:r>
            <w:proofErr w:type="spellStart"/>
            <w:r w:rsidRPr="006436AF">
              <w:rPr>
                <w:sz w:val="16"/>
                <w:szCs w:val="16"/>
              </w:rPr>
              <w:t>subresource</w:t>
            </w:r>
            <w:proofErr w:type="spellEnd"/>
            <w:r w:rsidRPr="006436AF">
              <w:rPr>
                <w:sz w:val="16"/>
                <w:szCs w:val="16"/>
              </w:rPr>
              <w:t xml:space="preserv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 xml:space="preserve">S4-201597: Annex for </w:t>
            </w:r>
            <w:proofErr w:type="spellStart"/>
            <w:r w:rsidRPr="006436AF">
              <w:rPr>
                <w:sz w:val="16"/>
                <w:szCs w:val="16"/>
              </w:rPr>
              <w:t>OpenAPI</w:t>
            </w:r>
            <w:proofErr w:type="spellEnd"/>
            <w:r w:rsidRPr="006436AF">
              <w:rPr>
                <w:sz w:val="16"/>
                <w:szCs w:val="16"/>
              </w:rPr>
              <w:t xml:space="preserve">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 xml:space="preserve">S4-201595, Update Consumption reporting, </w:t>
            </w:r>
            <w:proofErr w:type="spellStart"/>
            <w:r w:rsidRPr="006436AF">
              <w:rPr>
                <w:sz w:val="16"/>
                <w:szCs w:val="16"/>
              </w:rPr>
              <w:t>Enensys</w:t>
            </w:r>
            <w:proofErr w:type="spellEnd"/>
            <w:r w:rsidRPr="006436AF">
              <w:rPr>
                <w:sz w:val="16"/>
                <w:szCs w:val="16"/>
              </w:rPr>
              <w:t xml:space="preserve">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proofErr w:type="spellStart"/>
            <w:r w:rsidRPr="006436AF">
              <w:rPr>
                <w:rFonts w:cs="Arial"/>
                <w:sz w:val="16"/>
              </w:rPr>
              <w:t>OpenAPI</w:t>
            </w:r>
            <w:proofErr w:type="spellEnd"/>
            <w:r w:rsidRPr="006436AF">
              <w:rPr>
                <w:rFonts w:cs="Arial"/>
                <w:sz w:val="16"/>
              </w:rPr>
              <w:t xml:space="preserve">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Correction to </w:t>
            </w:r>
            <w:proofErr w:type="spellStart"/>
            <w:r w:rsidR="009D5856" w:rsidRPr="006436AF">
              <w:rPr>
                <w:sz w:val="16"/>
                <w:szCs w:val="16"/>
              </w:rPr>
              <w:t>QoE</w:t>
            </w:r>
            <w:proofErr w:type="spellEnd"/>
            <w:r w:rsidR="009D5856" w:rsidRPr="006436AF">
              <w:rPr>
                <w:sz w:val="16"/>
                <w:szCs w:val="16"/>
              </w:rPr>
              <w:t xml:space="preserv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Add support for VR </w:t>
            </w:r>
            <w:proofErr w:type="spellStart"/>
            <w:r w:rsidR="009D5856" w:rsidRPr="006436AF">
              <w:rPr>
                <w:sz w:val="16"/>
                <w:szCs w:val="16"/>
              </w:rPr>
              <w:t>QoE</w:t>
            </w:r>
            <w:proofErr w:type="spellEnd"/>
            <w:r w:rsidR="009D5856" w:rsidRPr="006436AF">
              <w:rPr>
                <w:sz w:val="16"/>
                <w:szCs w:val="16"/>
              </w:rPr>
              <w:t xml:space="preserv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F819EA">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 xml:space="preserve">Fixing </w:t>
                  </w:r>
                  <w:proofErr w:type="spellStart"/>
                  <w:r w:rsidRPr="006436AF">
                    <w:rPr>
                      <w:rFonts w:cs="Arial"/>
                      <w:color w:val="312E25"/>
                      <w:sz w:val="16"/>
                      <w:szCs w:val="16"/>
                      <w:lang w:eastAsia="en-GB" w:bidi="bn-IN"/>
                    </w:rPr>
                    <w:t>api</w:t>
                  </w:r>
                  <w:proofErr w:type="spellEnd"/>
                  <w:r w:rsidRPr="006436AF">
                    <w:rPr>
                      <w:rFonts w:cs="Arial"/>
                      <w:color w:val="312E25"/>
                      <w:sz w:val="16"/>
                      <w:szCs w:val="16"/>
                      <w:lang w:eastAsia="en-GB" w:bidi="bn-IN"/>
                    </w:rPr>
                    <w:t>-version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F819EA">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6BCBAE6E" w:rsidR="00C90B71" w:rsidRPr="00901AEE" w:rsidRDefault="00C90B71" w:rsidP="00C90B71">
            <w:pPr>
              <w:pStyle w:val="TAL"/>
              <w:rPr>
                <w:rFonts w:cs="Arial"/>
                <w:sz w:val="16"/>
                <w:szCs w:val="16"/>
              </w:rPr>
            </w:pPr>
            <w:r w:rsidRPr="00C90B71">
              <w:rPr>
                <w:rFonts w:cs="Arial"/>
                <w:sz w:val="16"/>
                <w:szCs w:val="16"/>
              </w:rPr>
              <w:t xml:space="preserve">EVEX, TEI18] Add context identifiers to </w:t>
            </w:r>
            <w:proofErr w:type="spellStart"/>
            <w:r w:rsidRPr="00C90B71">
              <w:rPr>
                <w:rFonts w:cs="Arial"/>
                <w:sz w:val="16"/>
                <w:szCs w:val="16"/>
              </w:rPr>
              <w:t>BaseRecord</w:t>
            </w:r>
            <w:proofErr w:type="spellEnd"/>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F0711E">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vAlign w:val="bottom"/>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vAlign w:val="bottom"/>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vAlign w:val="bottom"/>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vAlign w:val="bottom"/>
          </w:tcPr>
          <w:tbl>
            <w:tblPr>
              <w:tblW w:w="5200" w:type="dxa"/>
              <w:tblLook w:val="04A0" w:firstRow="1" w:lastRow="0" w:firstColumn="1" w:lastColumn="0" w:noHBand="0" w:noVBand="1"/>
            </w:tblPr>
            <w:tblGrid>
              <w:gridCol w:w="5200"/>
            </w:tblGrid>
            <w:tr w:rsidR="00230F71" w:rsidRPr="00230F71" w14:paraId="7062B7BB" w14:textId="77777777" w:rsidTr="00230F71">
              <w:trPr>
                <w:trHeight w:val="204"/>
              </w:trPr>
              <w:tc>
                <w:tcPr>
                  <w:tcW w:w="52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46561B50" w14:textId="77777777" w:rsidR="00230F71" w:rsidRPr="00230F71" w:rsidRDefault="00230F71" w:rsidP="00F819EA">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F0711E">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vAlign w:val="bottom"/>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vAlign w:val="bottom"/>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vAlign w:val="bottom"/>
          </w:tcPr>
          <w:p w14:paraId="42432A5C" w14:textId="77777777" w:rsidR="00BD6ACB" w:rsidRDefault="00BD6ACB" w:rsidP="00BD6ACB">
            <w:pPr>
              <w:pStyle w:val="TAC"/>
              <w:rPr>
                <w:rFonts w:cs="Arial"/>
                <w:sz w:val="16"/>
                <w:szCs w:val="16"/>
              </w:rPr>
            </w:pPr>
          </w:p>
        </w:tc>
        <w:tc>
          <w:tcPr>
            <w:tcW w:w="4542" w:type="dxa"/>
            <w:shd w:val="clear" w:color="auto" w:fill="FFFFFF" w:themeFill="background1"/>
            <w:vAlign w:val="bottom"/>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F0711E">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vAlign w:val="bottom"/>
          </w:tcPr>
          <w:p w14:paraId="5B58CAD5" w14:textId="58471CF1" w:rsidR="00102B43" w:rsidRDefault="00F751D6" w:rsidP="00102B43">
            <w:pPr>
              <w:pStyle w:val="TAC"/>
              <w:rPr>
                <w:rFonts w:cs="Arial"/>
                <w:sz w:val="16"/>
                <w:szCs w:val="16"/>
              </w:rPr>
            </w:pPr>
            <w:r>
              <w:rPr>
                <w:rFonts w:cs="Arial"/>
                <w:sz w:val="16"/>
                <w:szCs w:val="16"/>
              </w:rPr>
              <w:t>0084</w:t>
            </w:r>
          </w:p>
          <w:p w14:paraId="43C8FF2A" w14:textId="7855875C" w:rsidR="00F751D6" w:rsidRDefault="00F751D6" w:rsidP="00102B43">
            <w:pPr>
              <w:pStyle w:val="TAC"/>
              <w:rPr>
                <w:rFonts w:cs="Arial"/>
                <w:sz w:val="16"/>
                <w:szCs w:val="16"/>
              </w:rPr>
            </w:pPr>
          </w:p>
        </w:tc>
        <w:tc>
          <w:tcPr>
            <w:tcW w:w="404" w:type="dxa"/>
            <w:shd w:val="clear" w:color="auto" w:fill="FFFFFF" w:themeFill="background1"/>
            <w:vAlign w:val="bottom"/>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vAlign w:val="bottom"/>
          </w:tcPr>
          <w:p w14:paraId="29173BEA" w14:textId="77777777" w:rsidR="00102B43" w:rsidRDefault="00102B43" w:rsidP="00102B43">
            <w:pPr>
              <w:pStyle w:val="TAC"/>
              <w:rPr>
                <w:rFonts w:cs="Arial"/>
                <w:sz w:val="16"/>
                <w:szCs w:val="16"/>
              </w:rPr>
            </w:pPr>
          </w:p>
        </w:tc>
        <w:tc>
          <w:tcPr>
            <w:tcW w:w="4542" w:type="dxa"/>
            <w:shd w:val="clear" w:color="auto" w:fill="FFFFFF" w:themeFill="background1"/>
            <w:vAlign w:val="bottom"/>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8EBC27" w14:textId="77777777" w:rsidR="00E63DBF" w:rsidRDefault="00E63DBF">
      <w:r>
        <w:separator/>
      </w:r>
    </w:p>
  </w:endnote>
  <w:endnote w:type="continuationSeparator" w:id="0">
    <w:p w14:paraId="1D03A0B6" w14:textId="77777777" w:rsidR="00E63DBF" w:rsidRDefault="00E63DBF">
      <w:r>
        <w:continuationSeparator/>
      </w:r>
    </w:p>
  </w:endnote>
  <w:endnote w:type="continuationNotice" w:id="1">
    <w:p w14:paraId="3BE855C8" w14:textId="77777777" w:rsidR="00E63DBF" w:rsidRDefault="00E63D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1465D4" w14:textId="77777777" w:rsidR="00E63DBF" w:rsidRDefault="00E63DBF">
      <w:r>
        <w:separator/>
      </w:r>
    </w:p>
  </w:footnote>
  <w:footnote w:type="continuationSeparator" w:id="0">
    <w:p w14:paraId="3A933D7A" w14:textId="77777777" w:rsidR="00E63DBF" w:rsidRDefault="00E63DBF">
      <w:r>
        <w:continuationSeparator/>
      </w:r>
    </w:p>
  </w:footnote>
  <w:footnote w:type="continuationNotice" w:id="1">
    <w:p w14:paraId="467473B3" w14:textId="77777777" w:rsidR="00E63DBF" w:rsidRDefault="00E63DB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977759A"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19EA">
      <w:rPr>
        <w:rFonts w:ascii="Arial" w:hAnsi="Arial" w:cs="Arial"/>
        <w:b/>
        <w:noProof/>
        <w:sz w:val="18"/>
        <w:szCs w:val="18"/>
      </w:rPr>
      <w:t>Release 18</w:t>
    </w:r>
    <w:r>
      <w:rPr>
        <w:rFonts w:ascii="Arial" w:hAnsi="Arial" w:cs="Arial"/>
        <w:b/>
        <w:sz w:val="18"/>
        <w:szCs w:val="18"/>
      </w:rPr>
      <w:fldChar w:fldCharType="end"/>
    </w:r>
  </w:p>
  <w:p w14:paraId="2E770A4F" w14:textId="09245497"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19EA">
      <w:rPr>
        <w:rFonts w:ascii="Arial" w:hAnsi="Arial" w:cs="Arial"/>
        <w:b/>
        <w:noProof/>
        <w:sz w:val="18"/>
        <w:szCs w:val="18"/>
      </w:rPr>
      <w:t>3GPP TS 26.512 V18.4.0 (2025-01)</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471362790">
    <w:abstractNumId w:val="2"/>
  </w:num>
  <w:num w:numId="2" w16cid:durableId="238637070">
    <w:abstractNumId w:val="1"/>
  </w:num>
  <w:num w:numId="3" w16cid:durableId="1126705436">
    <w:abstractNumId w:val="0"/>
  </w:num>
  <w:num w:numId="4" w16cid:durableId="1502350304">
    <w:abstractNumId w:val="4"/>
  </w:num>
  <w:num w:numId="5" w16cid:durableId="1915427452">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AC9"/>
    <w:rsid w:val="000C2EBB"/>
    <w:rsid w:val="000C331D"/>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3BA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0F71"/>
    <w:rsid w:val="0023211D"/>
    <w:rsid w:val="00232D60"/>
    <w:rsid w:val="00232E6B"/>
    <w:rsid w:val="00233664"/>
    <w:rsid w:val="002347A2"/>
    <w:rsid w:val="002351DE"/>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32B0"/>
    <w:rsid w:val="002A38E4"/>
    <w:rsid w:val="002A401A"/>
    <w:rsid w:val="002A54A7"/>
    <w:rsid w:val="002A68A7"/>
    <w:rsid w:val="002A7B09"/>
    <w:rsid w:val="002B053E"/>
    <w:rsid w:val="002B144E"/>
    <w:rsid w:val="002B2041"/>
    <w:rsid w:val="002B2A3D"/>
    <w:rsid w:val="002B3153"/>
    <w:rsid w:val="002B3754"/>
    <w:rsid w:val="002B43B2"/>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77A2B"/>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17D6"/>
    <w:rsid w:val="003A2401"/>
    <w:rsid w:val="003A2473"/>
    <w:rsid w:val="003A66F3"/>
    <w:rsid w:val="003A6C72"/>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6FC0"/>
    <w:rsid w:val="004773A7"/>
    <w:rsid w:val="00477655"/>
    <w:rsid w:val="00481896"/>
    <w:rsid w:val="00483AA6"/>
    <w:rsid w:val="0048465D"/>
    <w:rsid w:val="0048480B"/>
    <w:rsid w:val="00490A2E"/>
    <w:rsid w:val="004915D8"/>
    <w:rsid w:val="0049536A"/>
    <w:rsid w:val="00497077"/>
    <w:rsid w:val="0049783B"/>
    <w:rsid w:val="004A037C"/>
    <w:rsid w:val="004A14CE"/>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317A"/>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2D5E"/>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5A1E"/>
    <w:rsid w:val="006C6F92"/>
    <w:rsid w:val="006D0008"/>
    <w:rsid w:val="006D0842"/>
    <w:rsid w:val="006D1300"/>
    <w:rsid w:val="006D242C"/>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45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2F50"/>
    <w:rsid w:val="007732A7"/>
    <w:rsid w:val="00773DF3"/>
    <w:rsid w:val="00774DA4"/>
    <w:rsid w:val="00775AF5"/>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5A46"/>
    <w:rsid w:val="007E6E29"/>
    <w:rsid w:val="007F0ED6"/>
    <w:rsid w:val="007F0F4A"/>
    <w:rsid w:val="007F1A40"/>
    <w:rsid w:val="007F24AD"/>
    <w:rsid w:val="007F271B"/>
    <w:rsid w:val="007F391E"/>
    <w:rsid w:val="007F3B33"/>
    <w:rsid w:val="007F40FB"/>
    <w:rsid w:val="007F4A97"/>
    <w:rsid w:val="007F591A"/>
    <w:rsid w:val="007F5E66"/>
    <w:rsid w:val="007F6525"/>
    <w:rsid w:val="007F733D"/>
    <w:rsid w:val="0080031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53C8"/>
    <w:rsid w:val="008500CD"/>
    <w:rsid w:val="00850926"/>
    <w:rsid w:val="0085113C"/>
    <w:rsid w:val="008523F2"/>
    <w:rsid w:val="00852433"/>
    <w:rsid w:val="00852ABC"/>
    <w:rsid w:val="00854EF8"/>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11ED"/>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B6D"/>
    <w:rsid w:val="00A10F02"/>
    <w:rsid w:val="00A11EF7"/>
    <w:rsid w:val="00A12020"/>
    <w:rsid w:val="00A12A0A"/>
    <w:rsid w:val="00A1432B"/>
    <w:rsid w:val="00A14DFA"/>
    <w:rsid w:val="00A164B4"/>
    <w:rsid w:val="00A1676D"/>
    <w:rsid w:val="00A16D53"/>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33E"/>
    <w:rsid w:val="00A376B6"/>
    <w:rsid w:val="00A407CD"/>
    <w:rsid w:val="00A411BF"/>
    <w:rsid w:val="00A417C8"/>
    <w:rsid w:val="00A41C87"/>
    <w:rsid w:val="00A42295"/>
    <w:rsid w:val="00A43868"/>
    <w:rsid w:val="00A44741"/>
    <w:rsid w:val="00A4549F"/>
    <w:rsid w:val="00A474BA"/>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34D"/>
    <w:rsid w:val="00AE46D5"/>
    <w:rsid w:val="00AE6C9C"/>
    <w:rsid w:val="00AE6E2A"/>
    <w:rsid w:val="00AF2640"/>
    <w:rsid w:val="00AF2C3E"/>
    <w:rsid w:val="00AF4F2F"/>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46E62"/>
    <w:rsid w:val="00B50B36"/>
    <w:rsid w:val="00B511AA"/>
    <w:rsid w:val="00B51B4B"/>
    <w:rsid w:val="00B5298C"/>
    <w:rsid w:val="00B547D1"/>
    <w:rsid w:val="00B5532B"/>
    <w:rsid w:val="00B56BA3"/>
    <w:rsid w:val="00B56F25"/>
    <w:rsid w:val="00B60A64"/>
    <w:rsid w:val="00B60AD3"/>
    <w:rsid w:val="00B61D18"/>
    <w:rsid w:val="00B631E0"/>
    <w:rsid w:val="00B6479F"/>
    <w:rsid w:val="00B64933"/>
    <w:rsid w:val="00B652DD"/>
    <w:rsid w:val="00B65870"/>
    <w:rsid w:val="00B66255"/>
    <w:rsid w:val="00B66C92"/>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354D"/>
    <w:rsid w:val="00BC403B"/>
    <w:rsid w:val="00BC5220"/>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379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3C3D"/>
    <w:rsid w:val="00D555B0"/>
    <w:rsid w:val="00D559B4"/>
    <w:rsid w:val="00D55DEB"/>
    <w:rsid w:val="00D573D2"/>
    <w:rsid w:val="00D57972"/>
    <w:rsid w:val="00D57A74"/>
    <w:rsid w:val="00D609AB"/>
    <w:rsid w:val="00D614E1"/>
    <w:rsid w:val="00D639C3"/>
    <w:rsid w:val="00D63F27"/>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3DBC"/>
    <w:rsid w:val="00E2462F"/>
    <w:rsid w:val="00E254AF"/>
    <w:rsid w:val="00E27A5B"/>
    <w:rsid w:val="00E32CD3"/>
    <w:rsid w:val="00E32E06"/>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7180"/>
    <w:rsid w:val="00E8798B"/>
    <w:rsid w:val="00E90469"/>
    <w:rsid w:val="00E90599"/>
    <w:rsid w:val="00E92E9E"/>
    <w:rsid w:val="00E93AC6"/>
    <w:rsid w:val="00E944B0"/>
    <w:rsid w:val="00E964F8"/>
    <w:rsid w:val="00E9679D"/>
    <w:rsid w:val="00E97347"/>
    <w:rsid w:val="00E97A4C"/>
    <w:rsid w:val="00E97EAC"/>
    <w:rsid w:val="00EA3C26"/>
    <w:rsid w:val="00EA4511"/>
    <w:rsid w:val="00EA6387"/>
    <w:rsid w:val="00EA7410"/>
    <w:rsid w:val="00EA78F7"/>
    <w:rsid w:val="00EB3B3D"/>
    <w:rsid w:val="00EB42EC"/>
    <w:rsid w:val="00EB474B"/>
    <w:rsid w:val="00EB5554"/>
    <w:rsid w:val="00EB6454"/>
    <w:rsid w:val="00EB753E"/>
    <w:rsid w:val="00EB786B"/>
    <w:rsid w:val="00EC166A"/>
    <w:rsid w:val="00EC1869"/>
    <w:rsid w:val="00EC1A71"/>
    <w:rsid w:val="00EC3B3D"/>
    <w:rsid w:val="00EC4A25"/>
    <w:rsid w:val="00EC5D0F"/>
    <w:rsid w:val="00EC772F"/>
    <w:rsid w:val="00EC7ABC"/>
    <w:rsid w:val="00ED56BE"/>
    <w:rsid w:val="00ED594F"/>
    <w:rsid w:val="00ED5BA3"/>
    <w:rsid w:val="00ED5FE6"/>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annotation reference"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EB6454"/>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EB6454"/>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4.emf"/><Relationship Id="rId39" Type="http://schemas.openxmlformats.org/officeDocument/2006/relationships/image" Target="media/image12.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9.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vsdx"/><Relationship Id="rId33" Type="http://schemas.openxmlformats.org/officeDocument/2006/relationships/image" Target="media/image8.jpg"/><Relationship Id="rId38" Type="http://schemas.openxmlformats.org/officeDocument/2006/relationships/oleObject" Target="embeddings/oleObject2.bin"/><Relationship Id="rId46" Type="http://schemas.openxmlformats.org/officeDocument/2006/relationships/image" Target="media/image15.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2.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3.emf"/><Relationship Id="rId32" Type="http://schemas.openxmlformats.org/officeDocument/2006/relationships/image" Target="media/image7.jpg"/><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dashif.org/ingest/v1.2" TargetMode="External"/><Relationship Id="rId28" Type="http://schemas.openxmlformats.org/officeDocument/2006/relationships/image" Target="media/image5.emf"/><Relationship Id="rId36" Type="http://schemas.openxmlformats.org/officeDocument/2006/relationships/image" Target="media/image10.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6.png"/><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hyperlink" Target="https://dash-industry-forum.github.io/docs/CR-Low-Latency-Live-r8.pdf" TargetMode="External"/><Relationship Id="rId27" Type="http://schemas.openxmlformats.org/officeDocument/2006/relationships/package" Target="embeddings/Microsoft_Visio_Drawing1.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3.xml><?xml version="1.0" encoding="utf-8"?>
<ds:datastoreItem xmlns:ds="http://schemas.openxmlformats.org/officeDocument/2006/customXml" ds:itemID="{935E0DB5-D395-4D34-8C08-3B62FD31D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5.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6.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9.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261</TotalTime>
  <Pages>1</Pages>
  <Words>55639</Words>
  <Characters>317144</Characters>
  <Application>Microsoft Office Word</Application>
  <DocSecurity>0</DocSecurity>
  <Lines>2642</Lines>
  <Paragraphs>744</Paragraphs>
  <ScaleCrop>false</ScaleCrop>
  <HeadingPairs>
    <vt:vector size="4" baseType="variant">
      <vt:variant>
        <vt:lpstr>Title</vt:lpstr>
      </vt:variant>
      <vt:variant>
        <vt:i4>1</vt:i4>
      </vt:variant>
      <vt:variant>
        <vt:lpstr>Headings</vt:lpstr>
      </vt:variant>
      <vt:variant>
        <vt:i4>44</vt:i4>
      </vt:variant>
    </vt:vector>
  </HeadingPairs>
  <TitlesOfParts>
    <vt:vector size="45" baseType="lpstr">
      <vt:lpstr>3GPP TS 26.512</vt:lpstr>
      <vt:lpstr>Foreword</vt:lpstr>
      <vt:lpstr>1	Scope</vt:lpstr>
      <vt:lpstr>2	References</vt:lpstr>
      <vt:lpstr>3	Definitions of terms, symbols and abbreviations</vt:lpstr>
      <vt:lpstr>    3.1	Terms</vt:lpstr>
      <vt:lpstr>    3.2	Symbols</vt:lpstr>
      <vt:lpstr>    3.3	Abbreviations</vt:lpstr>
      <vt:lpstr>4	Procedures for Downlink Media Streaming</vt:lpstr>
      <vt:lpstr>    4.1	General</vt:lpstr>
      <vt:lpstr>    4.2	APIs relevant to downlink media streaming</vt:lpstr>
      <vt:lpstr>    4.3	Procedures of the M1 (5GMS Provisioning) interface</vt:lpstr>
      <vt:lpstr>        4.3.1	General</vt:lpstr>
      <vt:lpstr>        4.3.2	Provisioning Session procedures</vt:lpstr>
      <vt:lpstr>        4.3.3	Content Hosting provisioning procedures</vt:lpstr>
      <vt:lpstr>        4.3.3A	Content Publishing provisioning procedures</vt:lpstr>
      <vt:lpstr>        4.3.4	Content Protocols Discovery procedures</vt:lpstr>
      <vt:lpstr>        4.3.5	Content Preparation Template provisioning procedures</vt:lpstr>
      <vt:lpstr>        4.3.6	Server Certificate provisioning procedures</vt:lpstr>
      <vt:lpstr>        4.3.7	Dynamic Policy provisioning procedures</vt:lpstr>
      <vt:lpstr>        4.3.8	Consumption Reporting Configuration provisioning procedures</vt:lpstr>
      <vt:lpstr>        4.3.9	Metrics Reporting provisioning procedures</vt:lpstr>
      <vt:lpstr>        4.3.10	Edge Resources provisioning procedures</vt:lpstr>
      <vt:lpstr>        4.3.11	Event Data Processing provisioning procedures</vt:lpstr>
      <vt:lpstr>    4.4	Procedures of the M2d (5GMS content ingest) interface</vt:lpstr>
      <vt:lpstr>    4.5	Procedures of the M3d interface</vt:lpstr>
      <vt:lpstr>        4.5.1	General</vt:lpstr>
      <vt:lpstr>        4.5.2	Server Certificate configuration procedures</vt:lpstr>
      <vt:lpstr>        4.5.3	Content Preparation Template configuration procedures</vt:lpstr>
      <vt:lpstr>        4.5.4	Content Hosting Configuration procedures</vt:lpstr>
      <vt:lpstr>        4.5.5	Content Publishing Configuration procedures</vt:lpstr>
      <vt:lpstr>    4.6	Procedures of the M4d (Media Streaming) interface</vt:lpstr>
      <vt:lpstr>        4.6.1	Procedures for DASH Session</vt:lpstr>
      <vt:lpstr>        4.6.2	Procedures for Progressive Download Session</vt:lpstr>
      <vt:lpstr>    4.7	Procedures of the M5 (Media Session Handling) interface</vt:lpstr>
      <vt:lpstr>        4.7.1	Introduction</vt:lpstr>
      <vt:lpstr>        4.7.2	Procedures for Service Access Information</vt:lpstr>
      <vt:lpstr>        4.7.3	Procedures for dynamic policy invocation</vt:lpstr>
      <vt:lpstr>        4.7.4	Procedures for consumption reporting</vt:lpstr>
      <vt:lpstr>        4.7.5	Procedures for metrics reporting</vt:lpstr>
      <vt:lpstr>        4.7.6	Procedures for network assistance</vt:lpstr>
      <vt:lpstr>    4.8	Procedures of the M6d (UE Media Session Handling) interface</vt:lpstr>
      <vt:lpstr>        4.8.1	General</vt:lpstr>
      <vt:lpstr>        4.8.2	Consumption reporting procedures</vt:lpstr>
      <vt:lpstr>        4.8.3	3GPP Service URL handling procedures</vt:lpstr>
    </vt:vector>
  </TitlesOfParts>
  <Company>ETSI</Company>
  <LinksUpToDate>false</LinksUpToDate>
  <CharactersWithSpaces>372039</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18)</dc:subject>
  <dc:creator>MCC Support</dc:creator>
  <cp:keywords>&lt;keyword[, keyword, ]&gt;</cp:keywords>
  <dc:description/>
  <cp:lastModifiedBy>CR0024r1-26804_Rel-19</cp:lastModifiedBy>
  <cp:revision>7</cp:revision>
  <cp:lastPrinted>2019-02-27T11:05:00Z</cp:lastPrinted>
  <dcterms:created xsi:type="dcterms:W3CDTF">2025-01-15T13:44:00Z</dcterms:created>
  <dcterms:modified xsi:type="dcterms:W3CDTF">2025-01-15T19:18:00Z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