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482F72">
        <w:trPr>
          <w:cantSplit/>
        </w:trPr>
        <w:tc>
          <w:tcPr>
            <w:tcW w:w="10423" w:type="dxa"/>
            <w:gridSpan w:val="2"/>
            <w:shd w:val="clear" w:color="auto" w:fill="auto"/>
          </w:tcPr>
          <w:p w14:paraId="21A5875C" w14:textId="316B0DCF" w:rsidR="00550BD9" w:rsidRPr="001964B3" w:rsidRDefault="00550BD9" w:rsidP="00482F72">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FB349D">
              <w:rPr>
                <w:lang w:eastAsia="zh-CN"/>
              </w:rPr>
              <w:t>18.7.0</w:t>
            </w:r>
            <w:r w:rsidRPr="004D3578">
              <w:t xml:space="preserve"> </w:t>
            </w:r>
            <w:r w:rsidRPr="00133525">
              <w:rPr>
                <w:sz w:val="32"/>
              </w:rPr>
              <w:t>(</w:t>
            </w:r>
            <w:r w:rsidR="00FB349D">
              <w:rPr>
                <w:sz w:val="32"/>
                <w:lang w:eastAsia="zh-CN"/>
              </w:rPr>
              <w:t>2024-12</w:t>
            </w:r>
            <w:r w:rsidRPr="00133525">
              <w:rPr>
                <w:sz w:val="32"/>
              </w:rPr>
              <w:t>)</w:t>
            </w:r>
          </w:p>
        </w:tc>
      </w:tr>
      <w:tr w:rsidR="00550BD9" w:rsidRPr="001964B3" w14:paraId="5ECC2CAF" w14:textId="77777777" w:rsidTr="00482F72">
        <w:trPr>
          <w:cantSplit/>
          <w:trHeight w:hRule="exact" w:val="1134"/>
        </w:trPr>
        <w:tc>
          <w:tcPr>
            <w:tcW w:w="10423" w:type="dxa"/>
            <w:gridSpan w:val="2"/>
            <w:shd w:val="clear" w:color="auto" w:fill="auto"/>
          </w:tcPr>
          <w:p w14:paraId="3C4283EF" w14:textId="77777777" w:rsidR="00550BD9" w:rsidRPr="001964B3" w:rsidRDefault="00550BD9" w:rsidP="00482F72">
            <w:pPr>
              <w:pStyle w:val="TAR"/>
            </w:pPr>
            <w:r w:rsidRPr="00612F8B">
              <w:t xml:space="preserve">Technical </w:t>
            </w:r>
            <w:bookmarkStart w:id="2" w:name="spectype2"/>
            <w:r w:rsidRPr="00612F8B">
              <w:t>Specification</w:t>
            </w:r>
            <w:bookmarkEnd w:id="2"/>
          </w:p>
        </w:tc>
      </w:tr>
      <w:tr w:rsidR="00550BD9" w:rsidRPr="001964B3" w14:paraId="1ED5A3A0" w14:textId="77777777" w:rsidTr="00482F72">
        <w:trPr>
          <w:cantSplit/>
          <w:trHeight w:hRule="exact" w:val="3685"/>
        </w:trPr>
        <w:tc>
          <w:tcPr>
            <w:tcW w:w="10423" w:type="dxa"/>
            <w:gridSpan w:val="2"/>
            <w:shd w:val="clear" w:color="auto" w:fill="auto"/>
          </w:tcPr>
          <w:p w14:paraId="59DB0CA4" w14:textId="77777777" w:rsidR="00550BD9" w:rsidRPr="00612F8B" w:rsidRDefault="00550BD9" w:rsidP="00482F72">
            <w:pPr>
              <w:pStyle w:val="ZT"/>
              <w:framePr w:wrap="auto" w:hAnchor="text" w:yAlign="inline"/>
            </w:pPr>
            <w:r w:rsidRPr="00612F8B">
              <w:t>3rd Generation Partnership Project;</w:t>
            </w:r>
          </w:p>
          <w:p w14:paraId="4380CBF7" w14:textId="77777777" w:rsidR="00550BD9" w:rsidRPr="004D3578" w:rsidRDefault="00550BD9" w:rsidP="00482F72">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482F72">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482F72">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482F72">
            <w:pPr>
              <w:pStyle w:val="ZT"/>
              <w:framePr w:wrap="auto" w:hAnchor="text" w:yAlign="inline"/>
            </w:pPr>
            <w:r>
              <w:rPr>
                <w:rFonts w:hint="eastAsia"/>
                <w:lang w:eastAsia="zh-CN"/>
              </w:rPr>
              <w:t>Stage 3</w:t>
            </w:r>
            <w:r>
              <w:t>;</w:t>
            </w:r>
          </w:p>
          <w:p w14:paraId="59BF66BF" w14:textId="0EA66389" w:rsidR="00550BD9" w:rsidRPr="001964B3" w:rsidRDefault="00550BD9" w:rsidP="00482F72">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482F72">
        <w:trPr>
          <w:cantSplit/>
        </w:trPr>
        <w:tc>
          <w:tcPr>
            <w:tcW w:w="10423" w:type="dxa"/>
            <w:gridSpan w:val="2"/>
            <w:shd w:val="clear" w:color="auto" w:fill="auto"/>
          </w:tcPr>
          <w:p w14:paraId="04F2FCBB" w14:textId="77777777" w:rsidR="00550BD9" w:rsidRPr="001964B3" w:rsidRDefault="00550BD9" w:rsidP="00482F72">
            <w:pPr>
              <w:pStyle w:val="FP"/>
            </w:pPr>
          </w:p>
        </w:tc>
      </w:tr>
      <w:tr w:rsidR="00550BD9" w:rsidRPr="001964B3" w14:paraId="0B2CAB1D" w14:textId="77777777" w:rsidTr="00482F72">
        <w:trPr>
          <w:cantSplit/>
          <w:trHeight w:hRule="exact" w:val="1531"/>
        </w:trPr>
        <w:tc>
          <w:tcPr>
            <w:tcW w:w="4883" w:type="dxa"/>
            <w:shd w:val="clear" w:color="auto" w:fill="auto"/>
          </w:tcPr>
          <w:p w14:paraId="50C6EC95" w14:textId="46BC7EE5" w:rsidR="00550BD9" w:rsidRPr="001964B3" w:rsidRDefault="00550BD9" w:rsidP="00482F72">
            <w:pPr>
              <w:rPr>
                <w:i/>
              </w:rPr>
            </w:pPr>
            <w:r w:rsidRPr="001964B3">
              <w:rPr>
                <w:i/>
                <w:noProof/>
                <w:lang w:val="en-US" w:eastAsia="zh-CN"/>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482F72">
            <w:pPr>
              <w:jc w:val="right"/>
            </w:pPr>
            <w:bookmarkStart w:id="3" w:name="logos"/>
            <w:r w:rsidRPr="00473313">
              <w:rPr>
                <w:noProof/>
                <w:lang w:val="en-US" w:eastAsia="zh-CN"/>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482F72">
        <w:trPr>
          <w:cantSplit/>
          <w:trHeight w:hRule="exact" w:val="5783"/>
        </w:trPr>
        <w:tc>
          <w:tcPr>
            <w:tcW w:w="10423" w:type="dxa"/>
            <w:gridSpan w:val="2"/>
            <w:shd w:val="clear" w:color="auto" w:fill="auto"/>
          </w:tcPr>
          <w:p w14:paraId="4BAD417D" w14:textId="77777777" w:rsidR="00550BD9" w:rsidRPr="001964B3" w:rsidRDefault="00550BD9" w:rsidP="00482F72">
            <w:pPr>
              <w:pStyle w:val="FP"/>
              <w:rPr>
                <w:b/>
              </w:rPr>
            </w:pPr>
          </w:p>
        </w:tc>
      </w:tr>
      <w:tr w:rsidR="00550BD9" w:rsidRPr="001964B3" w14:paraId="6F2362B6" w14:textId="77777777" w:rsidTr="00482F72">
        <w:trPr>
          <w:cantSplit/>
          <w:trHeight w:hRule="exact" w:val="964"/>
        </w:trPr>
        <w:tc>
          <w:tcPr>
            <w:tcW w:w="10423" w:type="dxa"/>
            <w:gridSpan w:val="2"/>
            <w:shd w:val="clear" w:color="auto" w:fill="auto"/>
          </w:tcPr>
          <w:p w14:paraId="7A4DA06D" w14:textId="77777777" w:rsidR="00550BD9" w:rsidRPr="001964B3" w:rsidRDefault="00550BD9" w:rsidP="00482F72">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482F72">
            <w:pPr>
              <w:pStyle w:val="ZV"/>
              <w:framePr w:w="0" w:wrap="auto" w:vAnchor="margin" w:hAnchor="text" w:yAlign="inline"/>
            </w:pPr>
          </w:p>
          <w:p w14:paraId="035F03DA" w14:textId="77777777" w:rsidR="00550BD9" w:rsidRPr="001964B3" w:rsidRDefault="00550BD9" w:rsidP="00482F72">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482F72">
        <w:trPr>
          <w:cantSplit/>
          <w:trHeight w:hRule="exact" w:val="5669"/>
        </w:trPr>
        <w:tc>
          <w:tcPr>
            <w:tcW w:w="10423" w:type="dxa"/>
            <w:shd w:val="clear" w:color="auto" w:fill="auto"/>
          </w:tcPr>
          <w:p w14:paraId="724946A8" w14:textId="77777777" w:rsidR="00550BD9" w:rsidRPr="001964B3" w:rsidRDefault="00550BD9" w:rsidP="00482F72">
            <w:pPr>
              <w:pStyle w:val="FP"/>
            </w:pPr>
            <w:bookmarkStart w:id="5" w:name="page2"/>
          </w:p>
        </w:tc>
      </w:tr>
      <w:tr w:rsidR="00550BD9" w:rsidRPr="001964B3" w14:paraId="359CA147" w14:textId="77777777" w:rsidTr="00482F72">
        <w:trPr>
          <w:cantSplit/>
          <w:trHeight w:hRule="exact" w:val="5386"/>
        </w:trPr>
        <w:tc>
          <w:tcPr>
            <w:tcW w:w="10423" w:type="dxa"/>
            <w:shd w:val="clear" w:color="auto" w:fill="auto"/>
          </w:tcPr>
          <w:p w14:paraId="2D7125A8" w14:textId="77777777" w:rsidR="00550BD9" w:rsidRPr="001964B3" w:rsidRDefault="00550BD9" w:rsidP="00482F72">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482F72">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482F72">
            <w:pPr>
              <w:pStyle w:val="FP"/>
              <w:ind w:left="2835" w:right="2835"/>
              <w:jc w:val="center"/>
              <w:rPr>
                <w:rFonts w:ascii="Arial" w:hAnsi="Arial"/>
                <w:noProof/>
                <w:sz w:val="18"/>
              </w:rPr>
            </w:pPr>
          </w:p>
          <w:p w14:paraId="67392D0B"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482F72">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482F72">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482F72">
            <w:pPr>
              <w:rPr>
                <w:noProof/>
              </w:rPr>
            </w:pPr>
          </w:p>
        </w:tc>
      </w:tr>
      <w:tr w:rsidR="00550BD9" w:rsidRPr="001964B3" w14:paraId="64C16A28" w14:textId="77777777" w:rsidTr="00482F72">
        <w:trPr>
          <w:cantSplit/>
        </w:trPr>
        <w:tc>
          <w:tcPr>
            <w:tcW w:w="10423" w:type="dxa"/>
            <w:shd w:val="clear" w:color="auto" w:fill="auto"/>
            <w:vAlign w:val="bottom"/>
          </w:tcPr>
          <w:p w14:paraId="54E3EE7E" w14:textId="77777777" w:rsidR="00550BD9" w:rsidRPr="001964B3" w:rsidRDefault="00550BD9" w:rsidP="00482F72">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482F72">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482F72">
            <w:pPr>
              <w:pStyle w:val="FP"/>
              <w:jc w:val="center"/>
              <w:rPr>
                <w:noProof/>
              </w:rPr>
            </w:pPr>
          </w:p>
          <w:p w14:paraId="2FAAEFEB" w14:textId="634004D9" w:rsidR="00550BD9" w:rsidRPr="001964B3" w:rsidRDefault="00550BD9" w:rsidP="00482F72">
            <w:pPr>
              <w:pStyle w:val="FP"/>
              <w:jc w:val="center"/>
              <w:rPr>
                <w:noProof/>
                <w:sz w:val="18"/>
              </w:rPr>
            </w:pPr>
            <w:r w:rsidRPr="001964B3">
              <w:rPr>
                <w:noProof/>
                <w:sz w:val="18"/>
              </w:rPr>
              <w:t xml:space="preserve">© </w:t>
            </w:r>
            <w:r w:rsidR="00A76FC0">
              <w:rPr>
                <w:noProof/>
                <w:sz w:val="18"/>
              </w:rPr>
              <w:t>202</w:t>
            </w:r>
            <w:r w:rsidR="00152BF7">
              <w:rPr>
                <w:noProof/>
                <w:sz w:val="18"/>
              </w:rPr>
              <w:t>4</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482F72">
            <w:pPr>
              <w:pStyle w:val="FP"/>
              <w:jc w:val="center"/>
              <w:rPr>
                <w:noProof/>
                <w:sz w:val="18"/>
              </w:rPr>
            </w:pPr>
            <w:r w:rsidRPr="001964B3">
              <w:rPr>
                <w:noProof/>
                <w:sz w:val="18"/>
              </w:rPr>
              <w:t>All rights reserved.</w:t>
            </w:r>
          </w:p>
          <w:p w14:paraId="0BDF9E24" w14:textId="77777777" w:rsidR="00550BD9" w:rsidRPr="001964B3" w:rsidRDefault="00550BD9" w:rsidP="00482F72">
            <w:pPr>
              <w:pStyle w:val="FP"/>
              <w:rPr>
                <w:noProof/>
                <w:sz w:val="18"/>
              </w:rPr>
            </w:pPr>
          </w:p>
          <w:p w14:paraId="1CC2890C" w14:textId="77777777" w:rsidR="00550BD9" w:rsidRPr="001964B3" w:rsidRDefault="00550BD9" w:rsidP="00482F72">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482F72">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482F72">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482F72"/>
        </w:tc>
      </w:tr>
      <w:bookmarkEnd w:id="5"/>
    </w:tbl>
    <w:p w14:paraId="3C5FFE80" w14:textId="6B127E42" w:rsidR="00080512" w:rsidRPr="004D3578" w:rsidRDefault="00550BD9">
      <w:pPr>
        <w:pStyle w:val="TT"/>
      </w:pPr>
      <w:r w:rsidRPr="001964B3">
        <w:br w:type="page"/>
      </w:r>
      <w:r w:rsidR="00080512" w:rsidRPr="004D3578">
        <w:lastRenderedPageBreak/>
        <w:t>Contents</w:t>
      </w:r>
    </w:p>
    <w:p w14:paraId="465926E6" w14:textId="1E027CB7" w:rsidR="00B96422"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96422">
        <w:rPr>
          <w:noProof/>
        </w:rPr>
        <w:t>Foreword</w:t>
      </w:r>
      <w:r w:rsidR="00B96422">
        <w:rPr>
          <w:noProof/>
        </w:rPr>
        <w:tab/>
      </w:r>
      <w:r w:rsidR="00B96422">
        <w:rPr>
          <w:noProof/>
        </w:rPr>
        <w:fldChar w:fldCharType="begin" w:fldLock="1"/>
      </w:r>
      <w:r w:rsidR="00B96422">
        <w:rPr>
          <w:noProof/>
        </w:rPr>
        <w:instrText xml:space="preserve"> PAGEREF _Toc178268124 \h </w:instrText>
      </w:r>
      <w:r w:rsidR="00B96422">
        <w:rPr>
          <w:noProof/>
        </w:rPr>
      </w:r>
      <w:r w:rsidR="00B96422">
        <w:rPr>
          <w:noProof/>
        </w:rPr>
        <w:fldChar w:fldCharType="separate"/>
      </w:r>
      <w:r w:rsidR="00B96422">
        <w:rPr>
          <w:noProof/>
        </w:rPr>
        <w:t>5</w:t>
      </w:r>
      <w:r w:rsidR="00B96422">
        <w:rPr>
          <w:noProof/>
        </w:rPr>
        <w:fldChar w:fldCharType="end"/>
      </w:r>
    </w:p>
    <w:p w14:paraId="6536143A" w14:textId="2F0E499F" w:rsidR="00B96422" w:rsidRDefault="00B96422">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_Toc178268125 \h </w:instrText>
      </w:r>
      <w:r>
        <w:rPr>
          <w:noProof/>
        </w:rPr>
      </w:r>
      <w:r>
        <w:rPr>
          <w:noProof/>
        </w:rPr>
        <w:fldChar w:fldCharType="separate"/>
      </w:r>
      <w:r>
        <w:rPr>
          <w:noProof/>
        </w:rPr>
        <w:t>6</w:t>
      </w:r>
      <w:r>
        <w:rPr>
          <w:noProof/>
        </w:rPr>
        <w:fldChar w:fldCharType="end"/>
      </w:r>
    </w:p>
    <w:p w14:paraId="66B2EAA1" w14:textId="5BC6069C" w:rsidR="00B96422" w:rsidRDefault="00B96422">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_Toc178268126 \h </w:instrText>
      </w:r>
      <w:r>
        <w:rPr>
          <w:noProof/>
        </w:rPr>
      </w:r>
      <w:r>
        <w:rPr>
          <w:noProof/>
        </w:rPr>
        <w:fldChar w:fldCharType="separate"/>
      </w:r>
      <w:r>
        <w:rPr>
          <w:noProof/>
        </w:rPr>
        <w:t>6</w:t>
      </w:r>
      <w:r>
        <w:rPr>
          <w:noProof/>
        </w:rPr>
        <w:fldChar w:fldCharType="end"/>
      </w:r>
    </w:p>
    <w:p w14:paraId="78E02276" w14:textId="27A305D7" w:rsidR="00B96422" w:rsidRDefault="00B96422">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_Toc178268127 \h </w:instrText>
      </w:r>
      <w:r>
        <w:rPr>
          <w:noProof/>
        </w:rPr>
      </w:r>
      <w:r>
        <w:rPr>
          <w:noProof/>
        </w:rPr>
        <w:fldChar w:fldCharType="separate"/>
      </w:r>
      <w:r>
        <w:rPr>
          <w:noProof/>
        </w:rPr>
        <w:t>7</w:t>
      </w:r>
      <w:r>
        <w:rPr>
          <w:noProof/>
        </w:rPr>
        <w:fldChar w:fldCharType="end"/>
      </w:r>
    </w:p>
    <w:p w14:paraId="4997125C" w14:textId="5F84A94A" w:rsidR="00B96422" w:rsidRDefault="00B96422">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_Toc178268128 \h </w:instrText>
      </w:r>
      <w:r>
        <w:rPr>
          <w:noProof/>
        </w:rPr>
      </w:r>
      <w:r>
        <w:rPr>
          <w:noProof/>
        </w:rPr>
        <w:fldChar w:fldCharType="separate"/>
      </w:r>
      <w:r>
        <w:rPr>
          <w:noProof/>
        </w:rPr>
        <w:t>7</w:t>
      </w:r>
      <w:r>
        <w:rPr>
          <w:noProof/>
        </w:rPr>
        <w:fldChar w:fldCharType="end"/>
      </w:r>
    </w:p>
    <w:p w14:paraId="43A83940" w14:textId="02B5BF5A" w:rsidR="00B96422" w:rsidRDefault="00B96422">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_Toc178268129 \h </w:instrText>
      </w:r>
      <w:r>
        <w:rPr>
          <w:noProof/>
        </w:rPr>
      </w:r>
      <w:r>
        <w:rPr>
          <w:noProof/>
        </w:rPr>
        <w:fldChar w:fldCharType="separate"/>
      </w:r>
      <w:r>
        <w:rPr>
          <w:noProof/>
        </w:rPr>
        <w:t>7</w:t>
      </w:r>
      <w:r>
        <w:rPr>
          <w:noProof/>
        </w:rPr>
        <w:fldChar w:fldCharType="end"/>
      </w:r>
    </w:p>
    <w:p w14:paraId="27A92052" w14:textId="09FC7B5B" w:rsidR="00B96422" w:rsidRDefault="00B96422">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_Toc178268130 \h </w:instrText>
      </w:r>
      <w:r>
        <w:rPr>
          <w:noProof/>
        </w:rPr>
      </w:r>
      <w:r>
        <w:rPr>
          <w:noProof/>
        </w:rPr>
        <w:fldChar w:fldCharType="separate"/>
      </w:r>
      <w:r>
        <w:rPr>
          <w:noProof/>
        </w:rPr>
        <w:t>7</w:t>
      </w:r>
      <w:r>
        <w:rPr>
          <w:noProof/>
        </w:rPr>
        <w:fldChar w:fldCharType="end"/>
      </w:r>
    </w:p>
    <w:p w14:paraId="1E49BBFD" w14:textId="4B0F1E3C" w:rsidR="00B96422" w:rsidRDefault="00B96422">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_Toc178268131 \h </w:instrText>
      </w:r>
      <w:r>
        <w:rPr>
          <w:noProof/>
        </w:rPr>
      </w:r>
      <w:r>
        <w:rPr>
          <w:noProof/>
        </w:rPr>
        <w:fldChar w:fldCharType="separate"/>
      </w:r>
      <w:r>
        <w:rPr>
          <w:noProof/>
        </w:rPr>
        <w:t>7</w:t>
      </w:r>
      <w:r>
        <w:rPr>
          <w:noProof/>
        </w:rPr>
        <w:fldChar w:fldCharType="end"/>
      </w:r>
    </w:p>
    <w:p w14:paraId="0DBD965B" w14:textId="6DD4D6CB" w:rsidR="00B96422" w:rsidRDefault="00B96422">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_Toc178268132 \h </w:instrText>
      </w:r>
      <w:r>
        <w:rPr>
          <w:noProof/>
        </w:rPr>
      </w:r>
      <w:r>
        <w:rPr>
          <w:noProof/>
        </w:rPr>
        <w:fldChar w:fldCharType="separate"/>
      </w:r>
      <w:r>
        <w:rPr>
          <w:noProof/>
        </w:rPr>
        <w:t>7</w:t>
      </w:r>
      <w:r>
        <w:rPr>
          <w:noProof/>
        </w:rPr>
        <w:fldChar w:fldCharType="end"/>
      </w:r>
    </w:p>
    <w:p w14:paraId="3D3DD270" w14:textId="2654444D" w:rsidR="00B96422" w:rsidRDefault="00B96422">
      <w:pPr>
        <w:pStyle w:val="TOC3"/>
        <w:rPr>
          <w:rFonts w:asciiTheme="minorHAnsi" w:hAnsiTheme="minorHAnsi" w:cstheme="minorBidi"/>
          <w:noProof/>
          <w:kern w:val="2"/>
          <w:sz w:val="22"/>
          <w:szCs w:val="22"/>
          <w:lang w:eastAsia="en-GB"/>
          <w14:ligatures w14:val="standardContextual"/>
        </w:rPr>
      </w:pPr>
      <w:r>
        <w:rPr>
          <w:noProof/>
          <w:lang w:eastAsia="zh-CN"/>
        </w:rPr>
        <w:t>4.1.1</w:t>
      </w:r>
      <w:r>
        <w:rPr>
          <w:rFonts w:asciiTheme="minorHAnsi"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_Toc178268133 \h </w:instrText>
      </w:r>
      <w:r>
        <w:rPr>
          <w:noProof/>
        </w:rPr>
      </w:r>
      <w:r>
        <w:rPr>
          <w:noProof/>
        </w:rPr>
        <w:fldChar w:fldCharType="separate"/>
      </w:r>
      <w:r>
        <w:rPr>
          <w:noProof/>
        </w:rPr>
        <w:t>7</w:t>
      </w:r>
      <w:r>
        <w:rPr>
          <w:noProof/>
        </w:rPr>
        <w:fldChar w:fldCharType="end"/>
      </w:r>
    </w:p>
    <w:p w14:paraId="07BEE111" w14:textId="2184F91F" w:rsidR="00B96422" w:rsidRDefault="00B96422">
      <w:pPr>
        <w:pStyle w:val="TOC3"/>
        <w:rPr>
          <w:rFonts w:asciiTheme="minorHAnsi" w:hAnsiTheme="minorHAnsi" w:cstheme="minorBidi"/>
          <w:noProof/>
          <w:kern w:val="2"/>
          <w:sz w:val="22"/>
          <w:szCs w:val="22"/>
          <w:lang w:eastAsia="en-GB"/>
          <w14:ligatures w14:val="standardContextual"/>
        </w:rPr>
      </w:pPr>
      <w:r>
        <w:rPr>
          <w:noProof/>
          <w:lang w:eastAsia="zh-CN"/>
        </w:rPr>
        <w:t>4.1.2</w:t>
      </w:r>
      <w:r>
        <w:rPr>
          <w:rFonts w:asciiTheme="minorHAnsi"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_Toc178268134 \h </w:instrText>
      </w:r>
      <w:r>
        <w:rPr>
          <w:noProof/>
        </w:rPr>
      </w:r>
      <w:r>
        <w:rPr>
          <w:noProof/>
        </w:rPr>
        <w:fldChar w:fldCharType="separate"/>
      </w:r>
      <w:r>
        <w:rPr>
          <w:noProof/>
        </w:rPr>
        <w:t>8</w:t>
      </w:r>
      <w:r>
        <w:rPr>
          <w:noProof/>
        </w:rPr>
        <w:fldChar w:fldCharType="end"/>
      </w:r>
    </w:p>
    <w:p w14:paraId="40CCFC80" w14:textId="2B94E3EA" w:rsidR="00B96422" w:rsidRDefault="00B96422">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_Toc178268135 \h </w:instrText>
      </w:r>
      <w:r>
        <w:rPr>
          <w:noProof/>
        </w:rPr>
      </w:r>
      <w:r>
        <w:rPr>
          <w:noProof/>
        </w:rPr>
        <w:fldChar w:fldCharType="separate"/>
      </w:r>
      <w:r>
        <w:rPr>
          <w:noProof/>
        </w:rPr>
        <w:t>9</w:t>
      </w:r>
      <w:r>
        <w:rPr>
          <w:noProof/>
        </w:rPr>
        <w:fldChar w:fldCharType="end"/>
      </w:r>
    </w:p>
    <w:p w14:paraId="12FFA49A" w14:textId="7FEB0764" w:rsidR="00B96422" w:rsidRDefault="00B96422">
      <w:pPr>
        <w:pStyle w:val="TOC3"/>
        <w:rPr>
          <w:rFonts w:asciiTheme="minorHAnsi" w:hAnsiTheme="minorHAnsi" w:cstheme="minorBidi"/>
          <w:noProof/>
          <w:kern w:val="2"/>
          <w:sz w:val="22"/>
          <w:szCs w:val="22"/>
          <w:lang w:eastAsia="en-GB"/>
          <w14:ligatures w14:val="standardContextual"/>
        </w:rPr>
      </w:pPr>
      <w:r>
        <w:rPr>
          <w:noProof/>
          <w:lang w:eastAsia="zh-CN"/>
        </w:rPr>
        <w:t>4.2.1</w:t>
      </w:r>
      <w:r>
        <w:rPr>
          <w:rFonts w:asciiTheme="minorHAnsi"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_Toc178268136 \h </w:instrText>
      </w:r>
      <w:r>
        <w:rPr>
          <w:noProof/>
        </w:rPr>
      </w:r>
      <w:r>
        <w:rPr>
          <w:noProof/>
        </w:rPr>
        <w:fldChar w:fldCharType="separate"/>
      </w:r>
      <w:r>
        <w:rPr>
          <w:noProof/>
        </w:rPr>
        <w:t>9</w:t>
      </w:r>
      <w:r>
        <w:rPr>
          <w:noProof/>
        </w:rPr>
        <w:fldChar w:fldCharType="end"/>
      </w:r>
    </w:p>
    <w:p w14:paraId="745A6336" w14:textId="421B5C33" w:rsidR="00B96422" w:rsidRDefault="00B96422">
      <w:pPr>
        <w:pStyle w:val="TOC3"/>
        <w:rPr>
          <w:rFonts w:asciiTheme="minorHAnsi" w:hAnsiTheme="minorHAnsi" w:cstheme="minorBidi"/>
          <w:noProof/>
          <w:kern w:val="2"/>
          <w:sz w:val="22"/>
          <w:szCs w:val="22"/>
          <w:lang w:eastAsia="en-GB"/>
          <w14:ligatures w14:val="standardContextual"/>
        </w:rPr>
      </w:pPr>
      <w:r>
        <w:rPr>
          <w:noProof/>
          <w:lang w:eastAsia="zh-CN"/>
        </w:rPr>
        <w:t>4.2.2</w:t>
      </w:r>
      <w:r>
        <w:rPr>
          <w:rFonts w:asciiTheme="minorHAnsi"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_Toc178268137 \h </w:instrText>
      </w:r>
      <w:r>
        <w:rPr>
          <w:noProof/>
        </w:rPr>
      </w:r>
      <w:r>
        <w:rPr>
          <w:noProof/>
        </w:rPr>
        <w:fldChar w:fldCharType="separate"/>
      </w:r>
      <w:r>
        <w:rPr>
          <w:noProof/>
        </w:rPr>
        <w:t>9</w:t>
      </w:r>
      <w:r>
        <w:rPr>
          <w:noProof/>
        </w:rPr>
        <w:fldChar w:fldCharType="end"/>
      </w:r>
    </w:p>
    <w:p w14:paraId="4A9D0275" w14:textId="78AB9627" w:rsidR="00B96422" w:rsidRDefault="00B96422">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_Toc178268138 \h </w:instrText>
      </w:r>
      <w:r>
        <w:rPr>
          <w:noProof/>
        </w:rPr>
      </w:r>
      <w:r>
        <w:rPr>
          <w:noProof/>
        </w:rPr>
        <w:fldChar w:fldCharType="separate"/>
      </w:r>
      <w:r>
        <w:rPr>
          <w:noProof/>
        </w:rPr>
        <w:t>9</w:t>
      </w:r>
      <w:r>
        <w:rPr>
          <w:noProof/>
        </w:rPr>
        <w:fldChar w:fldCharType="end"/>
      </w:r>
    </w:p>
    <w:p w14:paraId="04741574" w14:textId="5461F0B2" w:rsidR="00B96422" w:rsidRDefault="00B96422">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_Toc178268139 \h </w:instrText>
      </w:r>
      <w:r>
        <w:rPr>
          <w:noProof/>
        </w:rPr>
      </w:r>
      <w:r>
        <w:rPr>
          <w:noProof/>
        </w:rPr>
        <w:fldChar w:fldCharType="separate"/>
      </w:r>
      <w:r>
        <w:rPr>
          <w:noProof/>
        </w:rPr>
        <w:t>9</w:t>
      </w:r>
      <w:r>
        <w:rPr>
          <w:noProof/>
        </w:rPr>
        <w:fldChar w:fldCharType="end"/>
      </w:r>
    </w:p>
    <w:p w14:paraId="7467B989" w14:textId="654B2A04" w:rsidR="00B96422" w:rsidRDefault="00B96422">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_Toc178268140 \h </w:instrText>
      </w:r>
      <w:r>
        <w:rPr>
          <w:noProof/>
        </w:rPr>
      </w:r>
      <w:r>
        <w:rPr>
          <w:noProof/>
        </w:rPr>
        <w:fldChar w:fldCharType="separate"/>
      </w:r>
      <w:r>
        <w:rPr>
          <w:noProof/>
        </w:rPr>
        <w:t>9</w:t>
      </w:r>
      <w:r>
        <w:rPr>
          <w:noProof/>
        </w:rPr>
        <w:fldChar w:fldCharType="end"/>
      </w:r>
    </w:p>
    <w:p w14:paraId="4A45B807" w14:textId="6240A0D3" w:rsidR="00B96422" w:rsidRDefault="00B96422">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_Toc178268141 \h </w:instrText>
      </w:r>
      <w:r>
        <w:rPr>
          <w:noProof/>
        </w:rPr>
      </w:r>
      <w:r>
        <w:rPr>
          <w:noProof/>
        </w:rPr>
        <w:fldChar w:fldCharType="separate"/>
      </w:r>
      <w:r>
        <w:rPr>
          <w:noProof/>
        </w:rPr>
        <w:t>9</w:t>
      </w:r>
      <w:r>
        <w:rPr>
          <w:noProof/>
        </w:rPr>
        <w:fldChar w:fldCharType="end"/>
      </w:r>
    </w:p>
    <w:p w14:paraId="6FB1B6BD" w14:textId="41DE0215" w:rsidR="00B96422" w:rsidRDefault="00B96422">
      <w:pPr>
        <w:pStyle w:val="TOC4"/>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_Toc178268142 \h </w:instrText>
      </w:r>
      <w:r>
        <w:rPr>
          <w:noProof/>
        </w:rPr>
      </w:r>
      <w:r>
        <w:rPr>
          <w:noProof/>
        </w:rPr>
        <w:fldChar w:fldCharType="separate"/>
      </w:r>
      <w:r>
        <w:rPr>
          <w:noProof/>
        </w:rPr>
        <w:t>9</w:t>
      </w:r>
      <w:r>
        <w:rPr>
          <w:noProof/>
        </w:rPr>
        <w:fldChar w:fldCharType="end"/>
      </w:r>
    </w:p>
    <w:p w14:paraId="0FBC5478" w14:textId="5DC7D460" w:rsidR="00B96422" w:rsidRDefault="00B96422">
      <w:pPr>
        <w:pStyle w:val="TOC5"/>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_Toc178268143 \h </w:instrText>
      </w:r>
      <w:r>
        <w:rPr>
          <w:noProof/>
        </w:rPr>
      </w:r>
      <w:r>
        <w:rPr>
          <w:noProof/>
        </w:rPr>
        <w:fldChar w:fldCharType="separate"/>
      </w:r>
      <w:r>
        <w:rPr>
          <w:noProof/>
        </w:rPr>
        <w:t>9</w:t>
      </w:r>
      <w:r>
        <w:rPr>
          <w:noProof/>
        </w:rPr>
        <w:fldChar w:fldCharType="end"/>
      </w:r>
    </w:p>
    <w:p w14:paraId="470130F9" w14:textId="2C8115CF" w:rsidR="00B96422" w:rsidRDefault="00B96422">
      <w:pPr>
        <w:pStyle w:val="TOC5"/>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_Toc178268144 \h </w:instrText>
      </w:r>
      <w:r>
        <w:rPr>
          <w:noProof/>
        </w:rPr>
      </w:r>
      <w:r>
        <w:rPr>
          <w:noProof/>
        </w:rPr>
        <w:fldChar w:fldCharType="separate"/>
      </w:r>
      <w:r>
        <w:rPr>
          <w:noProof/>
        </w:rPr>
        <w:t>10</w:t>
      </w:r>
      <w:r>
        <w:rPr>
          <w:noProof/>
        </w:rPr>
        <w:fldChar w:fldCharType="end"/>
      </w:r>
    </w:p>
    <w:p w14:paraId="13C08ED6" w14:textId="60B37100" w:rsidR="00B96422" w:rsidRDefault="00B96422">
      <w:pPr>
        <w:pStyle w:val="TOC4"/>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_Toc178268145 \h </w:instrText>
      </w:r>
      <w:r>
        <w:rPr>
          <w:noProof/>
        </w:rPr>
      </w:r>
      <w:r>
        <w:rPr>
          <w:noProof/>
        </w:rPr>
        <w:fldChar w:fldCharType="separate"/>
      </w:r>
      <w:r>
        <w:rPr>
          <w:noProof/>
        </w:rPr>
        <w:t>11</w:t>
      </w:r>
      <w:r>
        <w:rPr>
          <w:noProof/>
        </w:rPr>
        <w:fldChar w:fldCharType="end"/>
      </w:r>
    </w:p>
    <w:p w14:paraId="5D345B11" w14:textId="4F928C7B" w:rsidR="00B96422" w:rsidRDefault="00B96422">
      <w:pPr>
        <w:pStyle w:val="TOC4"/>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_Toc178268146 \h </w:instrText>
      </w:r>
      <w:r>
        <w:rPr>
          <w:noProof/>
        </w:rPr>
      </w:r>
      <w:r>
        <w:rPr>
          <w:noProof/>
        </w:rPr>
        <w:fldChar w:fldCharType="separate"/>
      </w:r>
      <w:r>
        <w:rPr>
          <w:noProof/>
        </w:rPr>
        <w:t>12</w:t>
      </w:r>
      <w:r>
        <w:rPr>
          <w:noProof/>
        </w:rPr>
        <w:fldChar w:fldCharType="end"/>
      </w:r>
    </w:p>
    <w:p w14:paraId="3C968546" w14:textId="27A92808" w:rsidR="00B96422" w:rsidRDefault="00B96422">
      <w:pPr>
        <w:pStyle w:val="TOC5"/>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_Toc178268147 \h </w:instrText>
      </w:r>
      <w:r>
        <w:rPr>
          <w:noProof/>
        </w:rPr>
      </w:r>
      <w:r>
        <w:rPr>
          <w:noProof/>
        </w:rPr>
        <w:fldChar w:fldCharType="separate"/>
      </w:r>
      <w:r>
        <w:rPr>
          <w:noProof/>
        </w:rPr>
        <w:t>12</w:t>
      </w:r>
      <w:r>
        <w:rPr>
          <w:noProof/>
        </w:rPr>
        <w:fldChar w:fldCharType="end"/>
      </w:r>
    </w:p>
    <w:p w14:paraId="7583B00F" w14:textId="0E99AC7B" w:rsidR="00B96422" w:rsidRDefault="00B96422">
      <w:pPr>
        <w:pStyle w:val="TOC5"/>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_Toc178268148 \h </w:instrText>
      </w:r>
      <w:r>
        <w:rPr>
          <w:noProof/>
        </w:rPr>
      </w:r>
      <w:r>
        <w:rPr>
          <w:noProof/>
        </w:rPr>
        <w:fldChar w:fldCharType="separate"/>
      </w:r>
      <w:r>
        <w:rPr>
          <w:noProof/>
        </w:rPr>
        <w:t>15</w:t>
      </w:r>
      <w:r>
        <w:rPr>
          <w:noProof/>
        </w:rPr>
        <w:fldChar w:fldCharType="end"/>
      </w:r>
    </w:p>
    <w:p w14:paraId="5806234A" w14:textId="24024839" w:rsidR="00B96422" w:rsidRDefault="00B96422">
      <w:pPr>
        <w:pStyle w:val="TOC4"/>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_Toc178268149 \h </w:instrText>
      </w:r>
      <w:r>
        <w:rPr>
          <w:noProof/>
        </w:rPr>
      </w:r>
      <w:r>
        <w:rPr>
          <w:noProof/>
        </w:rPr>
        <w:fldChar w:fldCharType="separate"/>
      </w:r>
      <w:r>
        <w:rPr>
          <w:noProof/>
        </w:rPr>
        <w:t>16</w:t>
      </w:r>
      <w:r>
        <w:rPr>
          <w:noProof/>
        </w:rPr>
        <w:fldChar w:fldCharType="end"/>
      </w:r>
    </w:p>
    <w:p w14:paraId="7E84A0D3" w14:textId="5CB68E84" w:rsidR="00B96422" w:rsidRDefault="00B96422">
      <w:pPr>
        <w:pStyle w:val="TOC5"/>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_Toc178268150 \h </w:instrText>
      </w:r>
      <w:r>
        <w:rPr>
          <w:noProof/>
        </w:rPr>
      </w:r>
      <w:r>
        <w:rPr>
          <w:noProof/>
        </w:rPr>
        <w:fldChar w:fldCharType="separate"/>
      </w:r>
      <w:r>
        <w:rPr>
          <w:noProof/>
        </w:rPr>
        <w:t>16</w:t>
      </w:r>
      <w:r>
        <w:rPr>
          <w:noProof/>
        </w:rPr>
        <w:fldChar w:fldCharType="end"/>
      </w:r>
    </w:p>
    <w:p w14:paraId="411AC1C7" w14:textId="3E11B7E4" w:rsidR="00B96422" w:rsidRDefault="00B96422">
      <w:pPr>
        <w:pStyle w:val="TOC5"/>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_Toc178268151 \h </w:instrText>
      </w:r>
      <w:r>
        <w:rPr>
          <w:noProof/>
        </w:rPr>
      </w:r>
      <w:r>
        <w:rPr>
          <w:noProof/>
        </w:rPr>
        <w:fldChar w:fldCharType="separate"/>
      </w:r>
      <w:r>
        <w:rPr>
          <w:noProof/>
        </w:rPr>
        <w:t>17</w:t>
      </w:r>
      <w:r>
        <w:rPr>
          <w:noProof/>
        </w:rPr>
        <w:fldChar w:fldCharType="end"/>
      </w:r>
    </w:p>
    <w:p w14:paraId="3A88C456" w14:textId="1EAC9839" w:rsidR="00B96422" w:rsidRDefault="00B96422">
      <w:pPr>
        <w:pStyle w:val="TOC4"/>
        <w:rPr>
          <w:rFonts w:asciiTheme="minorHAnsi" w:hAnsiTheme="minorHAnsi" w:cstheme="minorBidi"/>
          <w:noProof/>
          <w:kern w:val="2"/>
          <w:sz w:val="22"/>
          <w:szCs w:val="22"/>
          <w:lang w:eastAsia="en-GB"/>
          <w14:ligatures w14:val="standardContextual"/>
        </w:rPr>
      </w:pPr>
      <w:r>
        <w:rPr>
          <w:noProof/>
        </w:rPr>
        <w:t>5.2.1.6</w:t>
      </w:r>
      <w:r>
        <w:rPr>
          <w:rFonts w:asciiTheme="minorHAnsi" w:hAnsiTheme="minorHAnsi" w:cstheme="minorBidi"/>
          <w:noProof/>
          <w:kern w:val="2"/>
          <w:sz w:val="22"/>
          <w:szCs w:val="22"/>
          <w:lang w:eastAsia="en-GB"/>
          <w14:ligatures w14:val="standardContextual"/>
        </w:rPr>
        <w:tab/>
      </w:r>
      <w:r>
        <w:rPr>
          <w:noProof/>
        </w:rPr>
        <w:t>Sidelink Positioning Information Transport</w:t>
      </w:r>
      <w:r>
        <w:rPr>
          <w:noProof/>
        </w:rPr>
        <w:tab/>
      </w:r>
      <w:r>
        <w:rPr>
          <w:noProof/>
        </w:rPr>
        <w:fldChar w:fldCharType="begin" w:fldLock="1"/>
      </w:r>
      <w:r>
        <w:rPr>
          <w:noProof/>
        </w:rPr>
        <w:instrText xml:space="preserve"> PAGEREF _Toc178268152 \h </w:instrText>
      </w:r>
      <w:r>
        <w:rPr>
          <w:noProof/>
        </w:rPr>
      </w:r>
      <w:r>
        <w:rPr>
          <w:noProof/>
        </w:rPr>
        <w:fldChar w:fldCharType="separate"/>
      </w:r>
      <w:r>
        <w:rPr>
          <w:noProof/>
        </w:rPr>
        <w:t>20</w:t>
      </w:r>
      <w:r>
        <w:rPr>
          <w:noProof/>
        </w:rPr>
        <w:fldChar w:fldCharType="end"/>
      </w:r>
    </w:p>
    <w:p w14:paraId="2BE0F74D" w14:textId="1B10F121" w:rsidR="00B96422" w:rsidRDefault="00B96422">
      <w:pPr>
        <w:pStyle w:val="TOC4"/>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 xml:space="preserve">Network initiated </w:t>
      </w:r>
      <w:r>
        <w:rPr>
          <w:noProof/>
          <w:lang w:eastAsia="zh-CN"/>
        </w:rPr>
        <w:t>RSPP supplementary information transport</w:t>
      </w:r>
      <w:r>
        <w:rPr>
          <w:noProof/>
        </w:rPr>
        <w:tab/>
      </w:r>
      <w:r>
        <w:rPr>
          <w:noProof/>
        </w:rPr>
        <w:fldChar w:fldCharType="begin" w:fldLock="1"/>
      </w:r>
      <w:r>
        <w:rPr>
          <w:noProof/>
        </w:rPr>
        <w:instrText xml:space="preserve"> PAGEREF _Toc178268153 \h </w:instrText>
      </w:r>
      <w:r>
        <w:rPr>
          <w:noProof/>
        </w:rPr>
      </w:r>
      <w:r>
        <w:rPr>
          <w:noProof/>
        </w:rPr>
        <w:fldChar w:fldCharType="separate"/>
      </w:r>
      <w:r>
        <w:rPr>
          <w:noProof/>
        </w:rPr>
        <w:t>21</w:t>
      </w:r>
      <w:r>
        <w:rPr>
          <w:noProof/>
        </w:rPr>
        <w:fldChar w:fldCharType="end"/>
      </w:r>
    </w:p>
    <w:p w14:paraId="707C1990" w14:textId="6E15A210" w:rsidR="00B96422" w:rsidRDefault="00B96422">
      <w:pPr>
        <w:pStyle w:val="TOC5"/>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_Toc178268154 \h </w:instrText>
      </w:r>
      <w:r>
        <w:rPr>
          <w:noProof/>
        </w:rPr>
      </w:r>
      <w:r>
        <w:rPr>
          <w:noProof/>
        </w:rPr>
        <w:fldChar w:fldCharType="separate"/>
      </w:r>
      <w:r>
        <w:rPr>
          <w:noProof/>
        </w:rPr>
        <w:t>21</w:t>
      </w:r>
      <w:r>
        <w:rPr>
          <w:noProof/>
        </w:rPr>
        <w:fldChar w:fldCharType="end"/>
      </w:r>
    </w:p>
    <w:p w14:paraId="63EDAC49" w14:textId="09E1CC29" w:rsidR="00B96422" w:rsidRDefault="00B96422">
      <w:pPr>
        <w:pStyle w:val="TOC5"/>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_Toc178268155 \h </w:instrText>
      </w:r>
      <w:r>
        <w:rPr>
          <w:noProof/>
        </w:rPr>
      </w:r>
      <w:r>
        <w:rPr>
          <w:noProof/>
        </w:rPr>
        <w:fldChar w:fldCharType="separate"/>
      </w:r>
      <w:r>
        <w:rPr>
          <w:noProof/>
        </w:rPr>
        <w:t>21</w:t>
      </w:r>
      <w:r>
        <w:rPr>
          <w:noProof/>
        </w:rPr>
        <w:fldChar w:fldCharType="end"/>
      </w:r>
    </w:p>
    <w:p w14:paraId="2FF759D7" w14:textId="3D546DE6" w:rsidR="00B96422" w:rsidRDefault="00B96422">
      <w:pPr>
        <w:pStyle w:val="TOC4"/>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Sidelink mobile terminating location request</w:t>
      </w:r>
      <w:r>
        <w:rPr>
          <w:noProof/>
        </w:rPr>
        <w:tab/>
      </w:r>
      <w:r>
        <w:rPr>
          <w:noProof/>
        </w:rPr>
        <w:fldChar w:fldCharType="begin" w:fldLock="1"/>
      </w:r>
      <w:r>
        <w:rPr>
          <w:noProof/>
        </w:rPr>
        <w:instrText xml:space="preserve"> PAGEREF _Toc178268156 \h </w:instrText>
      </w:r>
      <w:r>
        <w:rPr>
          <w:noProof/>
        </w:rPr>
      </w:r>
      <w:r>
        <w:rPr>
          <w:noProof/>
        </w:rPr>
        <w:fldChar w:fldCharType="separate"/>
      </w:r>
      <w:r>
        <w:rPr>
          <w:noProof/>
        </w:rPr>
        <w:t>22</w:t>
      </w:r>
      <w:r>
        <w:rPr>
          <w:noProof/>
        </w:rPr>
        <w:fldChar w:fldCharType="end"/>
      </w:r>
    </w:p>
    <w:p w14:paraId="3F3E6778" w14:textId="21E92F65" w:rsidR="00B96422" w:rsidRDefault="00B96422">
      <w:pPr>
        <w:pStyle w:val="TOC5"/>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_Toc178268157 \h </w:instrText>
      </w:r>
      <w:r>
        <w:rPr>
          <w:noProof/>
        </w:rPr>
      </w:r>
      <w:r>
        <w:rPr>
          <w:noProof/>
        </w:rPr>
        <w:fldChar w:fldCharType="separate"/>
      </w:r>
      <w:r>
        <w:rPr>
          <w:noProof/>
        </w:rPr>
        <w:t>22</w:t>
      </w:r>
      <w:r>
        <w:rPr>
          <w:noProof/>
        </w:rPr>
        <w:fldChar w:fldCharType="end"/>
      </w:r>
    </w:p>
    <w:p w14:paraId="581442AE" w14:textId="487BE21F" w:rsidR="00B96422" w:rsidRDefault="00B96422">
      <w:pPr>
        <w:pStyle w:val="TOC5"/>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_Toc178268158 \h </w:instrText>
      </w:r>
      <w:r>
        <w:rPr>
          <w:noProof/>
        </w:rPr>
      </w:r>
      <w:r>
        <w:rPr>
          <w:noProof/>
        </w:rPr>
        <w:fldChar w:fldCharType="separate"/>
      </w:r>
      <w:r>
        <w:rPr>
          <w:noProof/>
        </w:rPr>
        <w:t>22</w:t>
      </w:r>
      <w:r>
        <w:rPr>
          <w:noProof/>
        </w:rPr>
        <w:fldChar w:fldCharType="end"/>
      </w:r>
    </w:p>
    <w:p w14:paraId="1C4EF01E" w14:textId="15C868AA" w:rsidR="00B96422" w:rsidRDefault="00B96422">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_Toc178268159 \h </w:instrText>
      </w:r>
      <w:r>
        <w:rPr>
          <w:noProof/>
        </w:rPr>
      </w:r>
      <w:r>
        <w:rPr>
          <w:noProof/>
        </w:rPr>
        <w:fldChar w:fldCharType="separate"/>
      </w:r>
      <w:r>
        <w:rPr>
          <w:noProof/>
        </w:rPr>
        <w:t>24</w:t>
      </w:r>
      <w:r>
        <w:rPr>
          <w:noProof/>
        </w:rPr>
        <w:fldChar w:fldCharType="end"/>
      </w:r>
    </w:p>
    <w:p w14:paraId="1B5E7FC0" w14:textId="195055D2" w:rsidR="00B96422" w:rsidRDefault="00B96422">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Mobile Originated Location Request(MO-LR)</w:t>
      </w:r>
      <w:r>
        <w:rPr>
          <w:noProof/>
        </w:rPr>
        <w:tab/>
      </w:r>
      <w:r>
        <w:rPr>
          <w:noProof/>
        </w:rPr>
        <w:fldChar w:fldCharType="begin" w:fldLock="1"/>
      </w:r>
      <w:r>
        <w:rPr>
          <w:noProof/>
        </w:rPr>
        <w:instrText xml:space="preserve"> PAGEREF _Toc178268160 \h </w:instrText>
      </w:r>
      <w:r>
        <w:rPr>
          <w:noProof/>
        </w:rPr>
      </w:r>
      <w:r>
        <w:rPr>
          <w:noProof/>
        </w:rPr>
        <w:fldChar w:fldCharType="separate"/>
      </w:r>
      <w:r>
        <w:rPr>
          <w:noProof/>
        </w:rPr>
        <w:t>24</w:t>
      </w:r>
      <w:r>
        <w:rPr>
          <w:noProof/>
        </w:rPr>
        <w:fldChar w:fldCharType="end"/>
      </w:r>
    </w:p>
    <w:p w14:paraId="13579BDB" w14:textId="677D15DC" w:rsidR="00B96422" w:rsidRDefault="00B96422">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_Toc178268161 \h </w:instrText>
      </w:r>
      <w:r>
        <w:rPr>
          <w:noProof/>
        </w:rPr>
      </w:r>
      <w:r>
        <w:rPr>
          <w:noProof/>
        </w:rPr>
        <w:fldChar w:fldCharType="separate"/>
      </w:r>
      <w:r>
        <w:rPr>
          <w:noProof/>
        </w:rPr>
        <w:t>24</w:t>
      </w:r>
      <w:r>
        <w:rPr>
          <w:noProof/>
        </w:rPr>
        <w:fldChar w:fldCharType="end"/>
      </w:r>
    </w:p>
    <w:p w14:paraId="2302CF64" w14:textId="3EA78D6B" w:rsidR="00B96422" w:rsidRDefault="00B96422">
      <w:pPr>
        <w:pStyle w:val="TOC5"/>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_Toc178268162 \h </w:instrText>
      </w:r>
      <w:r>
        <w:rPr>
          <w:noProof/>
        </w:rPr>
      </w:r>
      <w:r>
        <w:rPr>
          <w:noProof/>
        </w:rPr>
        <w:fldChar w:fldCharType="separate"/>
      </w:r>
      <w:r>
        <w:rPr>
          <w:noProof/>
        </w:rPr>
        <w:t>25</w:t>
      </w:r>
      <w:r>
        <w:rPr>
          <w:noProof/>
        </w:rPr>
        <w:fldChar w:fldCharType="end"/>
      </w:r>
    </w:p>
    <w:p w14:paraId="3DDAF6F6" w14:textId="6D6717D5" w:rsidR="00B96422" w:rsidRDefault="00B96422">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_Toc178268163 \h </w:instrText>
      </w:r>
      <w:r>
        <w:rPr>
          <w:noProof/>
        </w:rPr>
      </w:r>
      <w:r>
        <w:rPr>
          <w:noProof/>
        </w:rPr>
        <w:fldChar w:fldCharType="separate"/>
      </w:r>
      <w:r>
        <w:rPr>
          <w:noProof/>
        </w:rPr>
        <w:t>29</w:t>
      </w:r>
      <w:r>
        <w:rPr>
          <w:noProof/>
        </w:rPr>
        <w:fldChar w:fldCharType="end"/>
      </w:r>
    </w:p>
    <w:p w14:paraId="144107B9" w14:textId="1208F31F" w:rsidR="00B96422" w:rsidRDefault="00B9642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_Toc178268164 \h </w:instrText>
      </w:r>
      <w:r>
        <w:rPr>
          <w:noProof/>
        </w:rPr>
      </w:r>
      <w:r>
        <w:rPr>
          <w:noProof/>
        </w:rPr>
        <w:fldChar w:fldCharType="separate"/>
      </w:r>
      <w:r>
        <w:rPr>
          <w:noProof/>
        </w:rPr>
        <w:t>29</w:t>
      </w:r>
      <w:r>
        <w:rPr>
          <w:noProof/>
        </w:rPr>
        <w:fldChar w:fldCharType="end"/>
      </w:r>
    </w:p>
    <w:p w14:paraId="1DD1FB35" w14:textId="6E239F8B" w:rsidR="00B96422" w:rsidRDefault="00B96422">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_Toc178268165 \h </w:instrText>
      </w:r>
      <w:r>
        <w:rPr>
          <w:noProof/>
        </w:rPr>
      </w:r>
      <w:r>
        <w:rPr>
          <w:noProof/>
        </w:rPr>
        <w:fldChar w:fldCharType="separate"/>
      </w:r>
      <w:r>
        <w:rPr>
          <w:noProof/>
        </w:rPr>
        <w:t>30</w:t>
      </w:r>
      <w:r>
        <w:rPr>
          <w:noProof/>
        </w:rPr>
        <w:fldChar w:fldCharType="end"/>
      </w:r>
    </w:p>
    <w:p w14:paraId="1B9EE02C" w14:textId="28D4D184" w:rsidR="00B96422" w:rsidRDefault="00B96422">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_Toc178268166 \h </w:instrText>
      </w:r>
      <w:r>
        <w:rPr>
          <w:noProof/>
        </w:rPr>
      </w:r>
      <w:r>
        <w:rPr>
          <w:noProof/>
        </w:rPr>
        <w:fldChar w:fldCharType="separate"/>
      </w:r>
      <w:r>
        <w:rPr>
          <w:noProof/>
        </w:rPr>
        <w:t>31</w:t>
      </w:r>
      <w:r>
        <w:rPr>
          <w:noProof/>
        </w:rPr>
        <w:fldChar w:fldCharType="end"/>
      </w:r>
    </w:p>
    <w:p w14:paraId="390AA923" w14:textId="3E540008" w:rsidR="00B96422" w:rsidRDefault="00B96422">
      <w:pPr>
        <w:pStyle w:val="TOC4"/>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_Toc178268167 \h </w:instrText>
      </w:r>
      <w:r>
        <w:rPr>
          <w:noProof/>
        </w:rPr>
      </w:r>
      <w:r>
        <w:rPr>
          <w:noProof/>
        </w:rPr>
        <w:fldChar w:fldCharType="separate"/>
      </w:r>
      <w:r>
        <w:rPr>
          <w:noProof/>
        </w:rPr>
        <w:t>32</w:t>
      </w:r>
      <w:r>
        <w:rPr>
          <w:noProof/>
        </w:rPr>
        <w:fldChar w:fldCharType="end"/>
      </w:r>
    </w:p>
    <w:p w14:paraId="6907838C" w14:textId="00EE1EB2" w:rsidR="00B96422" w:rsidRDefault="00B96422">
      <w:pPr>
        <w:pStyle w:val="TOC5"/>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_Toc178268168 \h </w:instrText>
      </w:r>
      <w:r>
        <w:rPr>
          <w:noProof/>
        </w:rPr>
      </w:r>
      <w:r>
        <w:rPr>
          <w:noProof/>
        </w:rPr>
        <w:fldChar w:fldCharType="separate"/>
      </w:r>
      <w:r>
        <w:rPr>
          <w:noProof/>
        </w:rPr>
        <w:t>32</w:t>
      </w:r>
      <w:r>
        <w:rPr>
          <w:noProof/>
        </w:rPr>
        <w:fldChar w:fldCharType="end"/>
      </w:r>
    </w:p>
    <w:p w14:paraId="604E77E9" w14:textId="1E4371D9" w:rsidR="00B96422" w:rsidRDefault="00B96422">
      <w:pPr>
        <w:pStyle w:val="TOC5"/>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_Toc178268169 \h </w:instrText>
      </w:r>
      <w:r>
        <w:rPr>
          <w:noProof/>
        </w:rPr>
      </w:r>
      <w:r>
        <w:rPr>
          <w:noProof/>
        </w:rPr>
        <w:fldChar w:fldCharType="separate"/>
      </w:r>
      <w:r>
        <w:rPr>
          <w:noProof/>
        </w:rPr>
        <w:t>33</w:t>
      </w:r>
      <w:r>
        <w:rPr>
          <w:noProof/>
        </w:rPr>
        <w:fldChar w:fldCharType="end"/>
      </w:r>
    </w:p>
    <w:p w14:paraId="3D5B0E9F" w14:textId="3FD143D3" w:rsidR="00B96422" w:rsidRDefault="00B96422">
      <w:pPr>
        <w:pStyle w:val="TOC4"/>
        <w:rPr>
          <w:rFonts w:asciiTheme="minorHAnsi" w:hAnsiTheme="minorHAnsi" w:cstheme="minorBidi"/>
          <w:noProof/>
          <w:kern w:val="2"/>
          <w:sz w:val="22"/>
          <w:szCs w:val="22"/>
          <w:lang w:eastAsia="en-GB"/>
          <w14:ligatures w14:val="standardContextual"/>
        </w:rPr>
      </w:pPr>
      <w:r>
        <w:rPr>
          <w:noProof/>
          <w:lang w:eastAsia="zh-CN"/>
        </w:rPr>
        <w:t>5.2.2.5</w:t>
      </w:r>
      <w:r>
        <w:rPr>
          <w:rFonts w:asciiTheme="minorHAnsi"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_Toc178268170 \h </w:instrText>
      </w:r>
      <w:r>
        <w:rPr>
          <w:noProof/>
        </w:rPr>
      </w:r>
      <w:r>
        <w:rPr>
          <w:noProof/>
        </w:rPr>
        <w:fldChar w:fldCharType="separate"/>
      </w:r>
      <w:r>
        <w:rPr>
          <w:noProof/>
        </w:rPr>
        <w:t>34</w:t>
      </w:r>
      <w:r>
        <w:rPr>
          <w:noProof/>
        </w:rPr>
        <w:fldChar w:fldCharType="end"/>
      </w:r>
    </w:p>
    <w:p w14:paraId="694CAF98" w14:textId="730E1C47" w:rsidR="00B96422" w:rsidRDefault="00B96422">
      <w:pPr>
        <w:pStyle w:val="TOC5"/>
        <w:rPr>
          <w:rFonts w:asciiTheme="minorHAnsi" w:hAnsiTheme="minorHAnsi" w:cstheme="minorBidi"/>
          <w:noProof/>
          <w:kern w:val="2"/>
          <w:sz w:val="22"/>
          <w:szCs w:val="22"/>
          <w:lang w:eastAsia="en-GB"/>
          <w14:ligatures w14:val="standardContextual"/>
        </w:rPr>
      </w:pPr>
      <w:r>
        <w:rPr>
          <w:noProof/>
        </w:rPr>
        <w:t>5.2.2.5.1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_Toc178268171 \h </w:instrText>
      </w:r>
      <w:r>
        <w:rPr>
          <w:noProof/>
        </w:rPr>
      </w:r>
      <w:r>
        <w:rPr>
          <w:noProof/>
        </w:rPr>
        <w:fldChar w:fldCharType="separate"/>
      </w:r>
      <w:r>
        <w:rPr>
          <w:noProof/>
        </w:rPr>
        <w:t>34</w:t>
      </w:r>
      <w:r>
        <w:rPr>
          <w:noProof/>
        </w:rPr>
        <w:fldChar w:fldCharType="end"/>
      </w:r>
    </w:p>
    <w:p w14:paraId="3DF93F26" w14:textId="3D778F66" w:rsidR="00B96422" w:rsidRDefault="00B96422">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_Toc178268172 \h </w:instrText>
      </w:r>
      <w:r>
        <w:rPr>
          <w:noProof/>
        </w:rPr>
      </w:r>
      <w:r>
        <w:rPr>
          <w:noProof/>
        </w:rPr>
        <w:fldChar w:fldCharType="separate"/>
      </w:r>
      <w:r>
        <w:rPr>
          <w:noProof/>
        </w:rPr>
        <w:t>35</w:t>
      </w:r>
      <w:r>
        <w:rPr>
          <w:noProof/>
        </w:rPr>
        <w:fldChar w:fldCharType="end"/>
      </w:r>
    </w:p>
    <w:p w14:paraId="1DF861FC" w14:textId="17D09359" w:rsidR="00B96422" w:rsidRDefault="00B96422">
      <w:pPr>
        <w:pStyle w:val="TOC4"/>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_Toc178268173 \h </w:instrText>
      </w:r>
      <w:r>
        <w:rPr>
          <w:noProof/>
        </w:rPr>
      </w:r>
      <w:r>
        <w:rPr>
          <w:noProof/>
        </w:rPr>
        <w:fldChar w:fldCharType="separate"/>
      </w:r>
      <w:r>
        <w:rPr>
          <w:noProof/>
        </w:rPr>
        <w:t>36</w:t>
      </w:r>
      <w:r>
        <w:rPr>
          <w:noProof/>
        </w:rPr>
        <w:fldChar w:fldCharType="end"/>
      </w:r>
    </w:p>
    <w:p w14:paraId="5CD3B778" w14:textId="2C2D74B8" w:rsidR="00B96422" w:rsidRDefault="00B96422">
      <w:pPr>
        <w:pStyle w:val="TOC5"/>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_Toc178268174 \h </w:instrText>
      </w:r>
      <w:r>
        <w:rPr>
          <w:noProof/>
        </w:rPr>
      </w:r>
      <w:r>
        <w:rPr>
          <w:noProof/>
        </w:rPr>
        <w:fldChar w:fldCharType="separate"/>
      </w:r>
      <w:r>
        <w:rPr>
          <w:noProof/>
        </w:rPr>
        <w:t>36</w:t>
      </w:r>
      <w:r>
        <w:rPr>
          <w:noProof/>
        </w:rPr>
        <w:fldChar w:fldCharType="end"/>
      </w:r>
    </w:p>
    <w:p w14:paraId="413255E7" w14:textId="2BF0FFC7" w:rsidR="00B96422" w:rsidRDefault="00B96422">
      <w:pPr>
        <w:pStyle w:val="TOC5"/>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_Toc178268175 \h </w:instrText>
      </w:r>
      <w:r>
        <w:rPr>
          <w:noProof/>
        </w:rPr>
      </w:r>
      <w:r>
        <w:rPr>
          <w:noProof/>
        </w:rPr>
        <w:fldChar w:fldCharType="separate"/>
      </w:r>
      <w:r>
        <w:rPr>
          <w:noProof/>
        </w:rPr>
        <w:t>38</w:t>
      </w:r>
      <w:r>
        <w:rPr>
          <w:noProof/>
        </w:rPr>
        <w:fldChar w:fldCharType="end"/>
      </w:r>
    </w:p>
    <w:p w14:paraId="43165A8E" w14:textId="67A70C18" w:rsidR="00B96422" w:rsidRDefault="00B96422">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.9</w:t>
      </w:r>
      <w:r>
        <w:rPr>
          <w:rFonts w:asciiTheme="minorHAnsi" w:hAnsiTheme="minorHAnsi" w:cstheme="minorBidi"/>
          <w:noProof/>
          <w:kern w:val="2"/>
          <w:sz w:val="22"/>
          <w:szCs w:val="22"/>
          <w:lang w:eastAsia="en-GB"/>
          <w14:ligatures w14:val="standardContextual"/>
        </w:rPr>
        <w:tab/>
      </w:r>
      <w:r>
        <w:rPr>
          <w:noProof/>
        </w:rPr>
        <w:t>Sidelink Mobile Originated Location Request (SL-MO-LR)</w:t>
      </w:r>
      <w:r>
        <w:rPr>
          <w:noProof/>
        </w:rPr>
        <w:tab/>
      </w:r>
      <w:r>
        <w:rPr>
          <w:noProof/>
        </w:rPr>
        <w:fldChar w:fldCharType="begin" w:fldLock="1"/>
      </w:r>
      <w:r>
        <w:rPr>
          <w:noProof/>
        </w:rPr>
        <w:instrText xml:space="preserve"> PAGEREF _Toc178268176 \h </w:instrText>
      </w:r>
      <w:r>
        <w:rPr>
          <w:noProof/>
        </w:rPr>
      </w:r>
      <w:r>
        <w:rPr>
          <w:noProof/>
        </w:rPr>
        <w:fldChar w:fldCharType="separate"/>
      </w:r>
      <w:r>
        <w:rPr>
          <w:noProof/>
        </w:rPr>
        <w:t>42</w:t>
      </w:r>
      <w:r>
        <w:rPr>
          <w:noProof/>
        </w:rPr>
        <w:fldChar w:fldCharType="end"/>
      </w:r>
    </w:p>
    <w:p w14:paraId="4B9CD90B" w14:textId="55A87CA8" w:rsidR="00B96422" w:rsidRDefault="00B96422">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_Toc178268177 \h </w:instrText>
      </w:r>
      <w:r>
        <w:rPr>
          <w:noProof/>
        </w:rPr>
      </w:r>
      <w:r>
        <w:rPr>
          <w:noProof/>
        </w:rPr>
        <w:fldChar w:fldCharType="separate"/>
      </w:r>
      <w:r>
        <w:rPr>
          <w:noProof/>
        </w:rPr>
        <w:t>42</w:t>
      </w:r>
      <w:r>
        <w:rPr>
          <w:noProof/>
        </w:rPr>
        <w:fldChar w:fldCharType="end"/>
      </w:r>
    </w:p>
    <w:p w14:paraId="5B3F6492" w14:textId="00E3046D" w:rsidR="00B96422" w:rsidRDefault="00B96422">
      <w:pPr>
        <w:pStyle w:val="TOC5"/>
        <w:rPr>
          <w:rFonts w:asciiTheme="minorHAnsi" w:hAnsiTheme="minorHAnsi" w:cstheme="minorBidi"/>
          <w:noProof/>
          <w:kern w:val="2"/>
          <w:sz w:val="22"/>
          <w:szCs w:val="22"/>
          <w:lang w:eastAsia="en-GB"/>
          <w14:ligatures w14:val="standardContextual"/>
        </w:rPr>
      </w:pPr>
      <w:r>
        <w:rPr>
          <w:noProof/>
        </w:rPr>
        <w:lastRenderedPageBreak/>
        <w:t>5.2.2.9.2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_Toc178268178 \h </w:instrText>
      </w:r>
      <w:r>
        <w:rPr>
          <w:noProof/>
        </w:rPr>
      </w:r>
      <w:r>
        <w:rPr>
          <w:noProof/>
        </w:rPr>
        <w:fldChar w:fldCharType="separate"/>
      </w:r>
      <w:r>
        <w:rPr>
          <w:noProof/>
        </w:rPr>
        <w:t>43</w:t>
      </w:r>
      <w:r>
        <w:rPr>
          <w:noProof/>
        </w:rPr>
        <w:fldChar w:fldCharType="end"/>
      </w:r>
    </w:p>
    <w:p w14:paraId="2A020C42" w14:textId="0282FF84" w:rsidR="00B96422" w:rsidRDefault="00B96422">
      <w:pPr>
        <w:pStyle w:val="TOC4"/>
        <w:rPr>
          <w:rFonts w:asciiTheme="minorHAnsi" w:hAnsiTheme="minorHAnsi" w:cstheme="minorBidi"/>
          <w:noProof/>
          <w:kern w:val="2"/>
          <w:sz w:val="22"/>
          <w:szCs w:val="22"/>
          <w:lang w:eastAsia="en-GB"/>
          <w14:ligatures w14:val="standardContextual"/>
        </w:rPr>
      </w:pPr>
      <w:r>
        <w:rPr>
          <w:noProof/>
        </w:rPr>
        <w:t>5.2.2.10</w:t>
      </w:r>
      <w:r>
        <w:rPr>
          <w:rFonts w:asciiTheme="minorHAnsi" w:hAnsiTheme="minorHAnsi" w:cstheme="minorBidi"/>
          <w:noProof/>
          <w:kern w:val="2"/>
          <w:sz w:val="22"/>
          <w:szCs w:val="22"/>
          <w:lang w:eastAsia="en-GB"/>
          <w14:ligatures w14:val="standardContextual"/>
        </w:rPr>
        <w:tab/>
      </w:r>
      <w:r>
        <w:rPr>
          <w:noProof/>
          <w:lang w:eastAsia="zh-CN"/>
        </w:rPr>
        <w:t>UE initiated Sidelink Positioning Information Transport</w:t>
      </w:r>
      <w:r>
        <w:rPr>
          <w:noProof/>
        </w:rPr>
        <w:tab/>
      </w:r>
      <w:r>
        <w:rPr>
          <w:noProof/>
        </w:rPr>
        <w:fldChar w:fldCharType="begin" w:fldLock="1"/>
      </w:r>
      <w:r>
        <w:rPr>
          <w:noProof/>
        </w:rPr>
        <w:instrText xml:space="preserve"> PAGEREF _Toc178268179 \h </w:instrText>
      </w:r>
      <w:r>
        <w:rPr>
          <w:noProof/>
        </w:rPr>
      </w:r>
      <w:r>
        <w:rPr>
          <w:noProof/>
        </w:rPr>
        <w:fldChar w:fldCharType="separate"/>
      </w:r>
      <w:r>
        <w:rPr>
          <w:noProof/>
        </w:rPr>
        <w:t>47</w:t>
      </w:r>
      <w:r>
        <w:rPr>
          <w:noProof/>
        </w:rPr>
        <w:fldChar w:fldCharType="end"/>
      </w:r>
    </w:p>
    <w:p w14:paraId="2B9D03F0" w14:textId="0EB25BF3" w:rsidR="00B96422" w:rsidRDefault="00B96422">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 xml:space="preserve">UE initiated </w:t>
      </w:r>
      <w:r>
        <w:rPr>
          <w:noProof/>
          <w:lang w:eastAsia="zh-CN"/>
        </w:rPr>
        <w:t>RSPP supplementary information transport</w:t>
      </w:r>
      <w:r>
        <w:rPr>
          <w:noProof/>
        </w:rPr>
        <w:tab/>
      </w:r>
      <w:r>
        <w:rPr>
          <w:noProof/>
        </w:rPr>
        <w:fldChar w:fldCharType="begin" w:fldLock="1"/>
      </w:r>
      <w:r>
        <w:rPr>
          <w:noProof/>
        </w:rPr>
        <w:instrText xml:space="preserve"> PAGEREF _Toc178268180 \h </w:instrText>
      </w:r>
      <w:r>
        <w:rPr>
          <w:noProof/>
        </w:rPr>
      </w:r>
      <w:r>
        <w:rPr>
          <w:noProof/>
        </w:rPr>
        <w:fldChar w:fldCharType="separate"/>
      </w:r>
      <w:r>
        <w:rPr>
          <w:noProof/>
        </w:rPr>
        <w:t>48</w:t>
      </w:r>
      <w:r>
        <w:rPr>
          <w:noProof/>
        </w:rPr>
        <w:fldChar w:fldCharType="end"/>
      </w:r>
    </w:p>
    <w:p w14:paraId="41ACDE5C" w14:textId="272B37EA" w:rsidR="00B96422" w:rsidRDefault="00B96422">
      <w:pPr>
        <w:pStyle w:val="TOC5"/>
        <w:rPr>
          <w:rFonts w:asciiTheme="minorHAnsi" w:hAnsiTheme="minorHAnsi" w:cstheme="minorBidi"/>
          <w:noProof/>
          <w:kern w:val="2"/>
          <w:sz w:val="22"/>
          <w:szCs w:val="22"/>
          <w:lang w:eastAsia="en-GB"/>
          <w14:ligatures w14:val="standardContextual"/>
        </w:rPr>
      </w:pPr>
      <w:r>
        <w:rPr>
          <w:noProof/>
        </w:rPr>
        <w:t>5.2.2.11.1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_Toc178268181 \h </w:instrText>
      </w:r>
      <w:r>
        <w:rPr>
          <w:noProof/>
        </w:rPr>
      </w:r>
      <w:r>
        <w:rPr>
          <w:noProof/>
        </w:rPr>
        <w:fldChar w:fldCharType="separate"/>
      </w:r>
      <w:r>
        <w:rPr>
          <w:noProof/>
        </w:rPr>
        <w:t>48</w:t>
      </w:r>
      <w:r>
        <w:rPr>
          <w:noProof/>
        </w:rPr>
        <w:fldChar w:fldCharType="end"/>
      </w:r>
    </w:p>
    <w:p w14:paraId="1FDB56E6" w14:textId="19043824" w:rsidR="00B96422" w:rsidRDefault="00B96422">
      <w:pPr>
        <w:pStyle w:val="TOC5"/>
        <w:rPr>
          <w:rFonts w:asciiTheme="minorHAnsi" w:hAnsiTheme="minorHAnsi" w:cstheme="minorBidi"/>
          <w:noProof/>
          <w:kern w:val="2"/>
          <w:sz w:val="22"/>
          <w:szCs w:val="22"/>
          <w:lang w:eastAsia="en-GB"/>
          <w14:ligatures w14:val="standardContextual"/>
        </w:rPr>
      </w:pPr>
      <w:r>
        <w:rPr>
          <w:noProof/>
        </w:rPr>
        <w:t>5.2.2.11.2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_Toc178268182 \h </w:instrText>
      </w:r>
      <w:r>
        <w:rPr>
          <w:noProof/>
        </w:rPr>
      </w:r>
      <w:r>
        <w:rPr>
          <w:noProof/>
        </w:rPr>
        <w:fldChar w:fldCharType="separate"/>
      </w:r>
      <w:r>
        <w:rPr>
          <w:noProof/>
        </w:rPr>
        <w:t>48</w:t>
      </w:r>
      <w:r>
        <w:rPr>
          <w:noProof/>
        </w:rPr>
        <w:fldChar w:fldCharType="end"/>
      </w:r>
    </w:p>
    <w:p w14:paraId="3CA1897A" w14:textId="704A2FC4" w:rsidR="00B96422" w:rsidRDefault="00B96422">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_Toc178268183 \h </w:instrText>
      </w:r>
      <w:r>
        <w:rPr>
          <w:noProof/>
        </w:rPr>
      </w:r>
      <w:r>
        <w:rPr>
          <w:noProof/>
        </w:rPr>
        <w:fldChar w:fldCharType="separate"/>
      </w:r>
      <w:r>
        <w:rPr>
          <w:noProof/>
        </w:rPr>
        <w:t>50</w:t>
      </w:r>
      <w:r>
        <w:rPr>
          <w:noProof/>
        </w:rPr>
        <w:fldChar w:fldCharType="end"/>
      </w:r>
    </w:p>
    <w:p w14:paraId="1C23D195" w14:textId="1A3DB641" w:rsidR="00B96422" w:rsidRDefault="00B96422">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_Toc178268184 \h </w:instrText>
      </w:r>
      <w:r>
        <w:rPr>
          <w:noProof/>
        </w:rPr>
      </w:r>
      <w:r>
        <w:rPr>
          <w:noProof/>
        </w:rPr>
        <w:fldChar w:fldCharType="separate"/>
      </w:r>
      <w:r>
        <w:rPr>
          <w:noProof/>
        </w:rPr>
        <w:t>50</w:t>
      </w:r>
      <w:r>
        <w:rPr>
          <w:noProof/>
        </w:rPr>
        <w:fldChar w:fldCharType="end"/>
      </w:r>
    </w:p>
    <w:p w14:paraId="252C06D0" w14:textId="72DDD9DA" w:rsidR="00B96422" w:rsidRDefault="00B96422">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_Toc178268185 \h </w:instrText>
      </w:r>
      <w:r>
        <w:rPr>
          <w:noProof/>
        </w:rPr>
      </w:r>
      <w:r>
        <w:rPr>
          <w:noProof/>
        </w:rPr>
        <w:fldChar w:fldCharType="separate"/>
      </w:r>
      <w:r>
        <w:rPr>
          <w:noProof/>
        </w:rPr>
        <w:t>50</w:t>
      </w:r>
      <w:r>
        <w:rPr>
          <w:noProof/>
        </w:rPr>
        <w:fldChar w:fldCharType="end"/>
      </w:r>
    </w:p>
    <w:p w14:paraId="250E308E" w14:textId="50210A2D" w:rsidR="00B96422" w:rsidRDefault="00B96422">
      <w:pPr>
        <w:pStyle w:val="TOC4"/>
        <w:rPr>
          <w:rFonts w:asciiTheme="minorHAnsi" w:hAnsiTheme="minorHAnsi" w:cstheme="minorBidi"/>
          <w:noProof/>
          <w:kern w:val="2"/>
          <w:sz w:val="22"/>
          <w:szCs w:val="22"/>
          <w:lang w:eastAsia="en-GB"/>
          <w14:ligatures w14:val="standardContextual"/>
        </w:rPr>
      </w:pPr>
      <w:r>
        <w:rPr>
          <w:noProof/>
        </w:rPr>
        <w:t>5.3.2.1</w:t>
      </w:r>
      <w:r>
        <w:rPr>
          <w:rFonts w:asciiTheme="minorHAnsi"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_Toc178268186 \h </w:instrText>
      </w:r>
      <w:r>
        <w:rPr>
          <w:noProof/>
        </w:rPr>
      </w:r>
      <w:r>
        <w:rPr>
          <w:noProof/>
        </w:rPr>
        <w:fldChar w:fldCharType="separate"/>
      </w:r>
      <w:r>
        <w:rPr>
          <w:noProof/>
        </w:rPr>
        <w:t>50</w:t>
      </w:r>
      <w:r>
        <w:rPr>
          <w:noProof/>
        </w:rPr>
        <w:fldChar w:fldCharType="end"/>
      </w:r>
    </w:p>
    <w:p w14:paraId="2C698D01" w14:textId="52FF84F9" w:rsidR="00B96422" w:rsidRDefault="00B96422">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_Toc178268187 \h </w:instrText>
      </w:r>
      <w:r>
        <w:rPr>
          <w:noProof/>
        </w:rPr>
      </w:r>
      <w:r>
        <w:rPr>
          <w:noProof/>
        </w:rPr>
        <w:fldChar w:fldCharType="separate"/>
      </w:r>
      <w:r>
        <w:rPr>
          <w:noProof/>
        </w:rPr>
        <w:t>51</w:t>
      </w:r>
      <w:r>
        <w:rPr>
          <w:noProof/>
        </w:rPr>
        <w:fldChar w:fldCharType="end"/>
      </w:r>
    </w:p>
    <w:p w14:paraId="68533BE6" w14:textId="4A94C786" w:rsidR="00B96422" w:rsidRDefault="00B96422">
      <w:pPr>
        <w:pStyle w:val="TOC3"/>
        <w:rPr>
          <w:rFonts w:asciiTheme="minorHAnsi" w:hAnsiTheme="minorHAnsi" w:cstheme="minorBidi"/>
          <w:noProof/>
          <w:kern w:val="2"/>
          <w:sz w:val="22"/>
          <w:szCs w:val="22"/>
          <w:lang w:eastAsia="en-GB"/>
          <w14:ligatures w14:val="standardContextual"/>
        </w:rPr>
      </w:pPr>
      <w:r>
        <w:rPr>
          <w:noProof/>
        </w:rPr>
        <w:t>5.3.3</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SideLink Positioning Protocol (SLPP)</w:t>
      </w:r>
      <w:r>
        <w:rPr>
          <w:noProof/>
        </w:rPr>
        <w:tab/>
      </w:r>
      <w:r>
        <w:rPr>
          <w:noProof/>
        </w:rPr>
        <w:fldChar w:fldCharType="begin" w:fldLock="1"/>
      </w:r>
      <w:r>
        <w:rPr>
          <w:noProof/>
        </w:rPr>
        <w:instrText xml:space="preserve"> PAGEREF _Toc178268188 \h </w:instrText>
      </w:r>
      <w:r>
        <w:rPr>
          <w:noProof/>
        </w:rPr>
      </w:r>
      <w:r>
        <w:rPr>
          <w:noProof/>
        </w:rPr>
        <w:fldChar w:fldCharType="separate"/>
      </w:r>
      <w:r>
        <w:rPr>
          <w:noProof/>
        </w:rPr>
        <w:t>51</w:t>
      </w:r>
      <w:r>
        <w:rPr>
          <w:noProof/>
        </w:rPr>
        <w:fldChar w:fldCharType="end"/>
      </w:r>
    </w:p>
    <w:p w14:paraId="5C2DCCE8" w14:textId="78FF032E" w:rsidR="00B96422" w:rsidRDefault="00B96422">
      <w:pPr>
        <w:pStyle w:val="TOC4"/>
        <w:rPr>
          <w:rFonts w:asciiTheme="minorHAnsi" w:hAnsiTheme="minorHAnsi" w:cstheme="minorBidi"/>
          <w:noProof/>
          <w:kern w:val="2"/>
          <w:sz w:val="22"/>
          <w:szCs w:val="22"/>
          <w:lang w:eastAsia="en-GB"/>
          <w14:ligatures w14:val="standardContextual"/>
        </w:rPr>
      </w:pPr>
      <w:r>
        <w:rPr>
          <w:noProof/>
        </w:rPr>
        <w:t>5.3.3.1</w:t>
      </w:r>
      <w:r>
        <w:rPr>
          <w:rFonts w:asciiTheme="minorHAnsi" w:hAnsiTheme="minorHAnsi" w:cstheme="minorBidi"/>
          <w:noProof/>
          <w:kern w:val="2"/>
          <w:sz w:val="22"/>
          <w:szCs w:val="22"/>
          <w:lang w:eastAsia="en-GB"/>
          <w14:ligatures w14:val="standardContextual"/>
        </w:rPr>
        <w:tab/>
      </w:r>
      <w:r>
        <w:rPr>
          <w:noProof/>
        </w:rPr>
        <w:t xml:space="preserve">Downlink Positioning Information Transport using </w:t>
      </w:r>
      <w:r>
        <w:rPr>
          <w:noProof/>
          <w:lang w:eastAsia="zh-CN"/>
        </w:rPr>
        <w:t>SLPP</w:t>
      </w:r>
      <w:r>
        <w:rPr>
          <w:noProof/>
        </w:rPr>
        <w:t xml:space="preserve"> messages</w:t>
      </w:r>
      <w:r>
        <w:rPr>
          <w:noProof/>
        </w:rPr>
        <w:tab/>
      </w:r>
      <w:r>
        <w:rPr>
          <w:noProof/>
        </w:rPr>
        <w:fldChar w:fldCharType="begin" w:fldLock="1"/>
      </w:r>
      <w:r>
        <w:rPr>
          <w:noProof/>
        </w:rPr>
        <w:instrText xml:space="preserve"> PAGEREF _Toc178268189 \h </w:instrText>
      </w:r>
      <w:r>
        <w:rPr>
          <w:noProof/>
        </w:rPr>
      </w:r>
      <w:r>
        <w:rPr>
          <w:noProof/>
        </w:rPr>
        <w:fldChar w:fldCharType="separate"/>
      </w:r>
      <w:r>
        <w:rPr>
          <w:noProof/>
        </w:rPr>
        <w:t>51</w:t>
      </w:r>
      <w:r>
        <w:rPr>
          <w:noProof/>
        </w:rPr>
        <w:fldChar w:fldCharType="end"/>
      </w:r>
    </w:p>
    <w:p w14:paraId="641ABEC4" w14:textId="241FF7EC" w:rsidR="00B96422" w:rsidRDefault="00B96422">
      <w:pPr>
        <w:pStyle w:val="TOC4"/>
        <w:rPr>
          <w:rFonts w:asciiTheme="minorHAnsi" w:hAnsiTheme="minorHAnsi" w:cstheme="minorBidi"/>
          <w:noProof/>
          <w:kern w:val="2"/>
          <w:sz w:val="22"/>
          <w:szCs w:val="22"/>
          <w:lang w:eastAsia="en-GB"/>
          <w14:ligatures w14:val="standardContextual"/>
        </w:rPr>
      </w:pPr>
      <w:r>
        <w:rPr>
          <w:noProof/>
        </w:rPr>
        <w:t>5.3.3.2</w:t>
      </w:r>
      <w:r>
        <w:rPr>
          <w:rFonts w:asciiTheme="minorHAnsi" w:hAnsiTheme="minorHAnsi" w:cstheme="minorBidi"/>
          <w:noProof/>
          <w:kern w:val="2"/>
          <w:sz w:val="22"/>
          <w:szCs w:val="22"/>
          <w:lang w:eastAsia="en-GB"/>
          <w14:ligatures w14:val="standardContextual"/>
        </w:rPr>
        <w:tab/>
      </w:r>
      <w:r>
        <w:rPr>
          <w:noProof/>
        </w:rPr>
        <w:t>Uplink Positioning Information Transport using SLPP messages</w:t>
      </w:r>
      <w:r>
        <w:rPr>
          <w:noProof/>
        </w:rPr>
        <w:tab/>
      </w:r>
      <w:r>
        <w:rPr>
          <w:noProof/>
        </w:rPr>
        <w:fldChar w:fldCharType="begin" w:fldLock="1"/>
      </w:r>
      <w:r>
        <w:rPr>
          <w:noProof/>
        </w:rPr>
        <w:instrText xml:space="preserve"> PAGEREF _Toc178268190 \h </w:instrText>
      </w:r>
      <w:r>
        <w:rPr>
          <w:noProof/>
        </w:rPr>
      </w:r>
      <w:r>
        <w:rPr>
          <w:noProof/>
        </w:rPr>
        <w:fldChar w:fldCharType="separate"/>
      </w:r>
      <w:r>
        <w:rPr>
          <w:noProof/>
        </w:rPr>
        <w:t>51</w:t>
      </w:r>
      <w:r>
        <w:rPr>
          <w:noProof/>
        </w:rPr>
        <w:fldChar w:fldCharType="end"/>
      </w:r>
    </w:p>
    <w:p w14:paraId="711540EA" w14:textId="43C999D0" w:rsidR="00B96422" w:rsidRDefault="00B96422" w:rsidP="00B96422">
      <w:pPr>
        <w:pStyle w:val="TOC8"/>
        <w:rPr>
          <w:rFonts w:asciiTheme="minorHAnsi"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_Toc178268191 \h </w:instrText>
      </w:r>
      <w:r>
        <w:rPr>
          <w:noProof/>
        </w:rPr>
      </w:r>
      <w:r>
        <w:rPr>
          <w:noProof/>
        </w:rPr>
        <w:fldChar w:fldCharType="separate"/>
      </w:r>
      <w:r>
        <w:rPr>
          <w:noProof/>
        </w:rPr>
        <w:t>52</w:t>
      </w:r>
      <w:r>
        <w:rPr>
          <w:noProof/>
        </w:rPr>
        <w:fldChar w:fldCharType="end"/>
      </w:r>
    </w:p>
    <w:p w14:paraId="6F5F90D0" w14:textId="5768376F" w:rsidR="00080512" w:rsidRPr="004D3578" w:rsidRDefault="004D3578">
      <w:r w:rsidRPr="004D3578">
        <w:rPr>
          <w:noProof/>
          <w:sz w:val="22"/>
        </w:rPr>
        <w:fldChar w:fldCharType="end"/>
      </w:r>
    </w:p>
    <w:p w14:paraId="5AC47547" w14:textId="3C47D797" w:rsidR="00080512" w:rsidRDefault="00080512" w:rsidP="00612F8B">
      <w:pPr>
        <w:pStyle w:val="Heading1"/>
      </w:pPr>
      <w:bookmarkStart w:id="9" w:name="_CRForeword"/>
      <w:bookmarkEnd w:id="9"/>
      <w:r w:rsidRPr="004D3578">
        <w:br w:type="page"/>
      </w:r>
      <w:bookmarkStart w:id="10" w:name="foreword"/>
      <w:bookmarkStart w:id="11" w:name="_Toc178268124"/>
      <w:bookmarkEnd w:id="10"/>
      <w:r w:rsidRPr="004D3578">
        <w:lastRenderedPageBreak/>
        <w:t>Foreword</w:t>
      </w:r>
      <w:bookmarkEnd w:id="11"/>
    </w:p>
    <w:p w14:paraId="0B3243A1" w14:textId="020DD939" w:rsidR="00080512" w:rsidRPr="004D3578" w:rsidRDefault="00080512">
      <w:r w:rsidRPr="004D3578">
        <w:t>This Techn</w:t>
      </w:r>
      <w:r w:rsidRPr="00612F8B">
        <w:t xml:space="preserve">ical </w:t>
      </w:r>
      <w:bookmarkStart w:id="12" w:name="spectype3"/>
      <w:r w:rsidRPr="00612F8B">
        <w:t>Specification</w:t>
      </w:r>
      <w:bookmarkEnd w:id="12"/>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3" w:name="introduction"/>
      <w:bookmarkStart w:id="14" w:name="_CR1"/>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Start w:id="22" w:name="_Toc178268125"/>
      <w:bookmarkEnd w:id="13"/>
      <w:bookmarkEnd w:id="14"/>
      <w:r w:rsidRPr="004D3578">
        <w:t>1</w:t>
      </w:r>
      <w:r w:rsidRPr="004D3578">
        <w:tab/>
        <w:t>Scope</w:t>
      </w:r>
      <w:bookmarkEnd w:id="15"/>
      <w:bookmarkEnd w:id="16"/>
      <w:bookmarkEnd w:id="17"/>
      <w:bookmarkEnd w:id="18"/>
      <w:bookmarkEnd w:id="19"/>
      <w:bookmarkEnd w:id="20"/>
      <w:bookmarkEnd w:id="21"/>
      <w:bookmarkEnd w:id="2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3" w:name="_CR2"/>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178268126"/>
      <w:bookmarkEnd w:id="23"/>
      <w:r w:rsidRPr="004D3578">
        <w:t>2</w:t>
      </w:r>
      <w:r w:rsidRPr="004D3578">
        <w:tab/>
        <w:t>References</w:t>
      </w:r>
      <w:bookmarkEnd w:id="24"/>
      <w:bookmarkEnd w:id="25"/>
      <w:bookmarkEnd w:id="26"/>
      <w:bookmarkEnd w:id="27"/>
      <w:bookmarkEnd w:id="28"/>
      <w:bookmarkEnd w:id="29"/>
      <w:bookmarkEnd w:id="30"/>
      <w:bookmarkEnd w:id="31"/>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6C6F4BDD"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r w:rsidRPr="00F538F1">
        <w:t>Sidelink Positioning Protocol (SLPP); Protocol specification</w:t>
      </w:r>
      <w:r w:rsidRPr="00DC2402">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Architectural Enhancements to support; Ranging based services and Sidelink Positioning</w:t>
      </w:r>
      <w:r w:rsidRPr="007F2770">
        <w:t>".</w:t>
      </w:r>
    </w:p>
    <w:p w14:paraId="0A755C72" w14:textId="7A05A453" w:rsidR="00BF1D6D" w:rsidRDefault="00BF1D6D" w:rsidP="00FB5DC2">
      <w:pPr>
        <w:pStyle w:val="EX"/>
      </w:pPr>
      <w:r w:rsidRPr="001216A7">
        <w:t>[</w:t>
      </w:r>
      <w:r>
        <w:rPr>
          <w:lang w:eastAsia="zh-CN"/>
        </w:rPr>
        <w:t>11</w:t>
      </w:r>
      <w:r w:rsidRPr="001216A7">
        <w:t>]</w:t>
      </w:r>
      <w:r w:rsidRPr="001216A7">
        <w:tab/>
        <w:t>3GPP</w:t>
      </w:r>
      <w:r>
        <w:t> </w:t>
      </w:r>
      <w:r w:rsidRPr="001216A7">
        <w:t>TS</w:t>
      </w:r>
      <w:r>
        <w:t> </w:t>
      </w:r>
      <w:r w:rsidRPr="001216A7">
        <w:t>38.455: "NG-RAN; NR Positioning Protocol A (NRPPa)".</w:t>
      </w:r>
    </w:p>
    <w:p w14:paraId="6B54A116" w14:textId="77777777" w:rsidR="00612F8B" w:rsidRPr="004D3578" w:rsidRDefault="00612F8B" w:rsidP="00612F8B">
      <w:pPr>
        <w:pStyle w:val="Heading1"/>
      </w:pPr>
      <w:bookmarkStart w:id="32" w:name="_CR3"/>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178268127"/>
      <w:bookmarkEnd w:id="32"/>
      <w:r w:rsidRPr="004D3578">
        <w:lastRenderedPageBreak/>
        <w:t>3</w:t>
      </w:r>
      <w:r w:rsidRPr="004D3578">
        <w:tab/>
        <w:t>Definitions</w:t>
      </w:r>
      <w:r>
        <w:t xml:space="preserve"> of terms, symbols and abbreviations</w:t>
      </w:r>
      <w:bookmarkEnd w:id="33"/>
      <w:bookmarkEnd w:id="34"/>
      <w:bookmarkEnd w:id="35"/>
      <w:bookmarkEnd w:id="36"/>
      <w:bookmarkEnd w:id="37"/>
      <w:bookmarkEnd w:id="38"/>
      <w:bookmarkEnd w:id="39"/>
      <w:bookmarkEnd w:id="40"/>
    </w:p>
    <w:p w14:paraId="28B4AE26" w14:textId="77777777" w:rsidR="00612F8B" w:rsidRPr="004D3578" w:rsidRDefault="00612F8B" w:rsidP="00612F8B">
      <w:pPr>
        <w:pStyle w:val="Heading2"/>
      </w:pPr>
      <w:bookmarkStart w:id="41" w:name="_CR3_1"/>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178268128"/>
      <w:bookmarkEnd w:id="41"/>
      <w:r w:rsidRPr="004D3578">
        <w:t>3.1</w:t>
      </w:r>
      <w:r w:rsidRPr="004D3578">
        <w:tab/>
      </w:r>
      <w:r>
        <w:t>Terms</w:t>
      </w:r>
      <w:bookmarkEnd w:id="42"/>
      <w:bookmarkEnd w:id="43"/>
      <w:bookmarkEnd w:id="44"/>
      <w:bookmarkEnd w:id="45"/>
      <w:bookmarkEnd w:id="46"/>
      <w:bookmarkEnd w:id="47"/>
      <w:bookmarkEnd w:id="48"/>
      <w:bookmarkEnd w:id="4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07CFFF0E" w14:textId="07B25063" w:rsidR="00AA0869" w:rsidRPr="009B295A" w:rsidRDefault="00F74E38" w:rsidP="00AE4B34">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50" w:name="_CR3_2"/>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178268129"/>
      <w:bookmarkEnd w:id="50"/>
      <w:r w:rsidRPr="004D3578">
        <w:t>3.2</w:t>
      </w:r>
      <w:r w:rsidRPr="004D3578">
        <w:tab/>
        <w:t>Symbols</w:t>
      </w:r>
      <w:bookmarkEnd w:id="51"/>
      <w:bookmarkEnd w:id="52"/>
      <w:bookmarkEnd w:id="53"/>
      <w:bookmarkEnd w:id="54"/>
      <w:bookmarkEnd w:id="55"/>
      <w:bookmarkEnd w:id="56"/>
      <w:bookmarkEnd w:id="57"/>
      <w:bookmarkEnd w:id="58"/>
    </w:p>
    <w:p w14:paraId="4109F429" w14:textId="77777777" w:rsidR="00612F8B" w:rsidRPr="004D3578" w:rsidRDefault="00612F8B" w:rsidP="00612F8B">
      <w:pPr>
        <w:pStyle w:val="Heading2"/>
      </w:pPr>
      <w:bookmarkStart w:id="59" w:name="_CR3_3"/>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178268130"/>
      <w:bookmarkEnd w:id="59"/>
      <w:r w:rsidRPr="004D3578">
        <w:t>3.3</w:t>
      </w:r>
      <w:r w:rsidRPr="004D3578">
        <w:tab/>
        <w:t>Abbreviations</w:t>
      </w:r>
      <w:bookmarkEnd w:id="60"/>
      <w:bookmarkEnd w:id="61"/>
      <w:bookmarkEnd w:id="62"/>
      <w:bookmarkEnd w:id="63"/>
      <w:bookmarkEnd w:id="64"/>
      <w:bookmarkEnd w:id="65"/>
      <w:bookmarkEnd w:id="66"/>
      <w:bookmarkEnd w:id="67"/>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D06A393" w14:textId="07A1BA8C" w:rsidR="00F80B82" w:rsidRDefault="00F80B82" w:rsidP="008949EB">
      <w:pPr>
        <w:pStyle w:val="EW"/>
        <w:rPr>
          <w:lang w:eastAsia="zh-CN"/>
        </w:rPr>
      </w:pPr>
      <w:r>
        <w:rPr>
          <w:rFonts w:eastAsia="Malgun Gothic"/>
        </w:rPr>
        <w:t>RSPP</w:t>
      </w:r>
      <w:r>
        <w:rPr>
          <w:rFonts w:eastAsia="Malgun Gothic"/>
        </w:rPr>
        <w:tab/>
        <w:t>Ranging and sidelink positioning protocol</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r>
        <w:rPr>
          <w:lang w:eastAsia="zh-CN"/>
        </w:rPr>
        <w:t xml:space="preserve">SideLink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8" w:name="_CR4"/>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178268131"/>
      <w:bookmarkEnd w:id="68"/>
      <w:r w:rsidRPr="004D3578">
        <w:t>4</w:t>
      </w:r>
      <w:r w:rsidRPr="004D3578">
        <w:tab/>
      </w:r>
      <w:r>
        <w:rPr>
          <w:rFonts w:hint="eastAsia"/>
          <w:lang w:eastAsia="zh-CN"/>
        </w:rPr>
        <w:t>General</w:t>
      </w:r>
      <w:bookmarkEnd w:id="69"/>
      <w:bookmarkEnd w:id="70"/>
      <w:bookmarkEnd w:id="71"/>
      <w:bookmarkEnd w:id="72"/>
      <w:bookmarkEnd w:id="73"/>
      <w:bookmarkEnd w:id="74"/>
      <w:bookmarkEnd w:id="75"/>
      <w:bookmarkEnd w:id="76"/>
    </w:p>
    <w:p w14:paraId="292D688D" w14:textId="77777777" w:rsidR="00612F8B" w:rsidRPr="004D3578" w:rsidRDefault="00612F8B" w:rsidP="00612F8B">
      <w:pPr>
        <w:pStyle w:val="Heading2"/>
        <w:rPr>
          <w:lang w:eastAsia="zh-CN"/>
        </w:rPr>
      </w:pPr>
      <w:bookmarkStart w:id="77" w:name="_CR4_1"/>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178268132"/>
      <w:bookmarkEnd w:id="77"/>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p>
    <w:p w14:paraId="4E10A29E" w14:textId="77777777" w:rsidR="00612F8B" w:rsidRDefault="00612F8B" w:rsidP="00612F8B">
      <w:pPr>
        <w:pStyle w:val="Heading3"/>
        <w:rPr>
          <w:lang w:eastAsia="zh-CN"/>
        </w:rPr>
      </w:pPr>
      <w:bookmarkStart w:id="86" w:name="_CR4_1_1"/>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178268133"/>
      <w:bookmarkEnd w:id="86"/>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p>
    <w:p w14:paraId="35DEE1D7" w14:textId="77777777" w:rsidR="00263ED3" w:rsidRDefault="00263ED3" w:rsidP="00263ED3">
      <w:pPr>
        <w:rPr>
          <w:lang w:eastAsia="zh-CN"/>
        </w:rPr>
      </w:pPr>
      <w:bookmarkStart w:id="95" w:name="_Toc22050945"/>
      <w:bookmarkStart w:id="96" w:name="_Toc26193008"/>
      <w:bookmarkStart w:id="97" w:name="_Toc26193080"/>
      <w:bookmarkStart w:id="98" w:name="_Toc35266483"/>
      <w:bookmarkStart w:id="99" w:name="_Toc43195242"/>
      <w:bookmarkStart w:id="100" w:name="_Toc45263996"/>
      <w:bookmarkStart w:id="10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w:t>
      </w:r>
      <w:r>
        <w:lastRenderedPageBreak/>
        <w:t>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2" w:name="_CR4_1_2"/>
      <w:bookmarkStart w:id="103" w:name="_Toc178268134"/>
      <w:bookmarkEnd w:id="102"/>
      <w:r>
        <w:rPr>
          <w:rFonts w:hint="eastAsia"/>
          <w:lang w:eastAsia="zh-CN"/>
        </w:rPr>
        <w:t>4.1.2</w:t>
      </w:r>
      <w:r>
        <w:rPr>
          <w:rFonts w:hint="eastAsia"/>
          <w:lang w:eastAsia="zh-CN"/>
        </w:rPr>
        <w:tab/>
        <w:t>LCS aspect</w:t>
      </w:r>
      <w:bookmarkEnd w:id="95"/>
      <w:bookmarkEnd w:id="96"/>
      <w:bookmarkEnd w:id="97"/>
      <w:bookmarkEnd w:id="98"/>
      <w:bookmarkEnd w:id="99"/>
      <w:bookmarkEnd w:id="100"/>
      <w:bookmarkEnd w:id="101"/>
      <w:bookmarkEnd w:id="103"/>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3862686C"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2EEB9476"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22086193"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3D93F4C4"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07CF1FF" w14:textId="4D56EEAD" w:rsidR="001D5ACA"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767303A4" w14:textId="44F06B84" w:rsidR="003A6398" w:rsidRPr="00AC174F" w:rsidRDefault="003A6398"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61A1347E" w14:textId="77777777" w:rsidR="003A6398" w:rsidRDefault="003A6398" w:rsidP="003A6398">
      <w:pPr>
        <w:pStyle w:val="B1"/>
        <w:rPr>
          <w:lang w:eastAsia="zh-CN"/>
        </w:rPr>
      </w:pPr>
      <w:r>
        <w:rPr>
          <w:rFonts w:hint="eastAsia"/>
          <w:lang w:eastAsia="zh-CN"/>
        </w:rPr>
        <w:t>c)</w:t>
      </w:r>
      <w:r>
        <w:tab/>
      </w:r>
      <w:r>
        <w:rPr>
          <w:rFonts w:hint="eastAsia"/>
          <w:lang w:eastAsia="zh-CN"/>
        </w:rPr>
        <w:t>RSPP transport messages</w:t>
      </w:r>
      <w:r>
        <w:rPr>
          <w:lang w:eastAsia="zh-CN"/>
        </w:rPr>
        <w:t>:</w:t>
      </w:r>
    </w:p>
    <w:p w14:paraId="0067A2C3" w14:textId="7777777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t>ULRSPPTransport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264A70D1" w14:textId="22DBD64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Pr>
          <w:rFonts w:hint="eastAsia"/>
          <w:lang w:eastAsia="zh-CN"/>
        </w:rPr>
        <w:t>D</w:t>
      </w:r>
      <w:r>
        <w:t>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4CE21844" w14:textId="66D94261" w:rsidR="00A031DF" w:rsidRDefault="00A031DF" w:rsidP="00A031DF">
      <w:r>
        <w:t xml:space="preserve">The Routing information transported as the Additional </w:t>
      </w:r>
      <w:r w:rsidR="007F0B98">
        <w:t>i</w:t>
      </w:r>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r w:rsidR="007F0B98">
        <w:t>i</w:t>
      </w:r>
      <w:r>
        <w:t>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w:t>
      </w:r>
      <w:r w:rsidR="007F0B98">
        <w:t>i</w:t>
      </w:r>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4BDD62F4" w:rsidR="0047356A" w:rsidRDefault="0047356A" w:rsidP="0047356A">
      <w:bookmarkStart w:id="104" w:name="_Toc22050946"/>
      <w:bookmarkStart w:id="105" w:name="_Toc26193009"/>
      <w:bookmarkStart w:id="106" w:name="_Toc26193081"/>
      <w:bookmarkStart w:id="107" w:name="_Toc35266484"/>
      <w:bookmarkStart w:id="108" w:name="_Toc43195243"/>
      <w:bookmarkStart w:id="109" w:name="_Toc45263997"/>
      <w:bookmarkStart w:id="110" w:name="_Toc92299339"/>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1" w:name="_CR4_2"/>
      <w:bookmarkStart w:id="112" w:name="_Toc178268135"/>
      <w:bookmarkEnd w:id="111"/>
      <w:r w:rsidRPr="004D3578">
        <w:lastRenderedPageBreak/>
        <w:t>4.2</w:t>
      </w:r>
      <w:r w:rsidRPr="004D3578">
        <w:tab/>
      </w:r>
      <w:r>
        <w:rPr>
          <w:rFonts w:hint="eastAsia"/>
          <w:lang w:eastAsia="zh-CN"/>
        </w:rPr>
        <w:t>LCS Support capabilities</w:t>
      </w:r>
      <w:bookmarkEnd w:id="104"/>
      <w:bookmarkEnd w:id="105"/>
      <w:bookmarkEnd w:id="106"/>
      <w:bookmarkEnd w:id="107"/>
      <w:bookmarkEnd w:id="108"/>
      <w:bookmarkEnd w:id="109"/>
      <w:bookmarkEnd w:id="110"/>
      <w:bookmarkEnd w:id="112"/>
    </w:p>
    <w:p w14:paraId="2EA1D785" w14:textId="77777777" w:rsidR="00612F8B" w:rsidRDefault="00612F8B" w:rsidP="00612F8B">
      <w:pPr>
        <w:pStyle w:val="Heading3"/>
        <w:rPr>
          <w:lang w:eastAsia="zh-CN"/>
        </w:rPr>
      </w:pPr>
      <w:bookmarkStart w:id="113" w:name="_CR4_2_1"/>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178268136"/>
      <w:bookmarkEnd w:id="113"/>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2" w:name="_Toc22050948"/>
      <w:bookmarkStart w:id="123" w:name="_Toc26193011"/>
      <w:bookmarkStart w:id="124" w:name="_Toc26193083"/>
      <w:bookmarkStart w:id="125" w:name="_Toc35266486"/>
      <w:bookmarkStart w:id="126" w:name="_Toc43195245"/>
      <w:bookmarkStart w:id="127" w:name="_Toc45263999"/>
      <w:bookmarkStart w:id="128"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9" w:name="_CR4_2_2"/>
      <w:bookmarkStart w:id="130" w:name="_Toc178268137"/>
      <w:bookmarkEnd w:id="129"/>
      <w:r>
        <w:rPr>
          <w:rFonts w:hint="eastAsia"/>
          <w:lang w:eastAsia="zh-CN"/>
        </w:rPr>
        <w:t>4.2.2</w:t>
      </w:r>
      <w:r>
        <w:rPr>
          <w:rFonts w:hint="eastAsia"/>
          <w:lang w:eastAsia="zh-CN"/>
        </w:rPr>
        <w:tab/>
        <w:t>Network support of LCS</w:t>
      </w:r>
      <w:bookmarkEnd w:id="122"/>
      <w:bookmarkEnd w:id="123"/>
      <w:bookmarkEnd w:id="124"/>
      <w:bookmarkEnd w:id="125"/>
      <w:bookmarkEnd w:id="126"/>
      <w:bookmarkEnd w:id="127"/>
      <w:bookmarkEnd w:id="128"/>
      <w:bookmarkEnd w:id="130"/>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31" w:name="_CR5"/>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178268138"/>
      <w:bookmarkEnd w:id="131"/>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p>
    <w:p w14:paraId="5B821AAC" w14:textId="77777777" w:rsidR="00612F8B" w:rsidRPr="00A7451F" w:rsidRDefault="00612F8B" w:rsidP="00612F8B">
      <w:pPr>
        <w:pStyle w:val="Heading2"/>
        <w:rPr>
          <w:lang w:eastAsia="zh-CN"/>
        </w:rPr>
      </w:pPr>
      <w:bookmarkStart w:id="140" w:name="_CR5_1"/>
      <w:bookmarkStart w:id="141" w:name="_Toc26193013"/>
      <w:bookmarkStart w:id="142" w:name="_Toc26193085"/>
      <w:bookmarkStart w:id="143" w:name="_Toc35266488"/>
      <w:bookmarkStart w:id="144" w:name="_Toc43195247"/>
      <w:bookmarkStart w:id="145" w:name="_Toc45264001"/>
      <w:bookmarkStart w:id="146" w:name="_Toc92299343"/>
      <w:bookmarkStart w:id="147" w:name="_Toc178268139"/>
      <w:bookmarkEnd w:id="140"/>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8" w:name="_CR5_2"/>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178268140"/>
      <w:bookmarkEnd w:id="148"/>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p>
    <w:p w14:paraId="7D889891" w14:textId="77777777" w:rsidR="00612F8B" w:rsidRDefault="00612F8B" w:rsidP="00612F8B">
      <w:pPr>
        <w:pStyle w:val="Heading3"/>
      </w:pPr>
      <w:bookmarkStart w:id="157" w:name="_CR5_2_1"/>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178268141"/>
      <w:bookmarkEnd w:id="157"/>
      <w:r>
        <w:t>5.</w:t>
      </w:r>
      <w:r w:rsidRPr="00A7451F">
        <w:t>2.1</w:t>
      </w:r>
      <w:r>
        <w:tab/>
        <w:t>Network initiated location services operations</w:t>
      </w:r>
      <w:bookmarkEnd w:id="158"/>
      <w:bookmarkEnd w:id="159"/>
      <w:bookmarkEnd w:id="160"/>
      <w:bookmarkEnd w:id="161"/>
      <w:bookmarkEnd w:id="162"/>
      <w:bookmarkEnd w:id="163"/>
      <w:bookmarkEnd w:id="164"/>
      <w:bookmarkEnd w:id="165"/>
    </w:p>
    <w:p w14:paraId="7C51DE15" w14:textId="77777777" w:rsidR="00612F8B" w:rsidRDefault="00612F8B" w:rsidP="00612F8B">
      <w:pPr>
        <w:pStyle w:val="Heading4"/>
      </w:pPr>
      <w:bookmarkStart w:id="166" w:name="_CR5_2_1_1"/>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178268142"/>
      <w:bookmarkEnd w:id="166"/>
      <w:r>
        <w:t>5.</w:t>
      </w:r>
      <w:r w:rsidRPr="00A7451F">
        <w:t>2.1</w:t>
      </w:r>
      <w:r>
        <w:t>.1</w:t>
      </w:r>
      <w:r>
        <w:tab/>
        <w:t>Supplementary Services Location Notification</w:t>
      </w:r>
      <w:bookmarkEnd w:id="167"/>
      <w:bookmarkEnd w:id="168"/>
      <w:bookmarkEnd w:id="169"/>
      <w:bookmarkEnd w:id="170"/>
      <w:bookmarkEnd w:id="171"/>
      <w:bookmarkEnd w:id="172"/>
      <w:bookmarkEnd w:id="173"/>
      <w:bookmarkEnd w:id="174"/>
    </w:p>
    <w:p w14:paraId="6BC1C755" w14:textId="77777777" w:rsidR="00612F8B" w:rsidRDefault="00612F8B" w:rsidP="00612F8B">
      <w:pPr>
        <w:pStyle w:val="Heading5"/>
      </w:pPr>
      <w:bookmarkStart w:id="175" w:name="_CR5_2_1_1_1"/>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178268143"/>
      <w:bookmarkEnd w:id="175"/>
      <w:r>
        <w:t>5.</w:t>
      </w:r>
      <w:r w:rsidRPr="00A7451F">
        <w:t>2.1.</w:t>
      </w:r>
      <w:r>
        <w:t>1.1</w:t>
      </w:r>
      <w:r>
        <w:tab/>
        <w:t>General</w:t>
      </w:r>
      <w:bookmarkEnd w:id="176"/>
      <w:bookmarkEnd w:id="177"/>
      <w:bookmarkEnd w:id="178"/>
      <w:bookmarkEnd w:id="179"/>
      <w:bookmarkEnd w:id="180"/>
      <w:bookmarkEnd w:id="181"/>
      <w:bookmarkEnd w:id="182"/>
      <w:bookmarkEnd w:id="183"/>
    </w:p>
    <w:p w14:paraId="4C12BBCD" w14:textId="6D1A77FA" w:rsidR="00D86F30" w:rsidRDefault="00612F8B" w:rsidP="00D86F30">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t>
      </w:r>
      <w:r w:rsidR="00D86F30">
        <w:rPr>
          <w:lang w:eastAsia="zh-CN"/>
        </w:rPr>
        <w:t xml:space="preserve">or ranging and </w:t>
      </w:r>
      <w:r w:rsidR="00D86F30" w:rsidRPr="00C3054E">
        <w:t xml:space="preserve">sidelink </w:t>
      </w:r>
      <w:r w:rsidR="00D86F30">
        <w:t xml:space="preserve">positioning </w:t>
      </w:r>
      <w:r w:rsidR="00D86F30" w:rsidRPr="00C3054E">
        <w:t>request</w:t>
      </w:r>
      <w:r w:rsidR="00D86F30">
        <w:t>s</w:t>
      </w:r>
      <w:r w:rsidR="00D86F30">
        <w:rPr>
          <w:rFonts w:hint="eastAsia"/>
          <w:lang w:eastAsia="zh-CN"/>
        </w:rPr>
        <w:t xml:space="preserve"> </w:t>
      </w:r>
      <w:r>
        <w:rPr>
          <w:rFonts w:hint="eastAsia"/>
          <w:lang w:eastAsia="zh-CN"/>
        </w:rPr>
        <w:t xml:space="preserve">will be allowed or disallowed by the UE. </w:t>
      </w:r>
      <w:r>
        <w:t>Figure 5.</w:t>
      </w:r>
      <w:r w:rsidRPr="00A7451F">
        <w:t>2.1.</w:t>
      </w:r>
      <w:r>
        <w:t>1.1.1 illustrates an example of the NAS signalling transport applicable to a 5GC-MT-LR procedure for immediate or deferred location</w:t>
      </w:r>
      <w:r w:rsidR="00D86F30">
        <w:t xml:space="preserve"> or to a SL-MT-LR procedure for immediate or deferred location</w:t>
      </w:r>
      <w:r>
        <w:t>.</w:t>
      </w:r>
    </w:p>
    <w:p w14:paraId="05BB73AE" w14:textId="2B799673" w:rsidR="00D86F30" w:rsidRDefault="00D86F30" w:rsidP="00D86F30">
      <w:pPr>
        <w:pStyle w:val="TH"/>
      </w:pPr>
    </w:p>
    <w:p w14:paraId="7D2A1C5A" w14:textId="728D9184" w:rsidR="00612F8B" w:rsidRDefault="00D86F30" w:rsidP="00D86F30">
      <w:pPr>
        <w:pStyle w:val="TH"/>
      </w:pPr>
      <w:r>
        <w:object w:dxaOrig="10782" w:dyaOrig="7303" w14:anchorId="2338B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335.6pt" o:ole="">
            <v:imagedata r:id="rId11" o:title=""/>
          </v:shape>
          <o:OLEObject Type="Embed" ProgID="Visio.Drawing.11" ShapeID="_x0000_i1025" DrawAspect="Content" ObjectID="_1798026025" r:id="rId12"/>
        </w:object>
      </w:r>
    </w:p>
    <w:p w14:paraId="538EAA8C" w14:textId="77777777" w:rsidR="00612F8B" w:rsidRDefault="00612F8B" w:rsidP="00612F8B">
      <w:pPr>
        <w:pStyle w:val="TF"/>
      </w:pPr>
      <w:bookmarkStart w:id="184" w:name="_CRFigure5_2_1_1_1_1"/>
      <w:r>
        <w:t>Figure </w:t>
      </w:r>
      <w:bookmarkEnd w:id="184"/>
      <w:r>
        <w:t>5.</w:t>
      </w:r>
      <w:r w:rsidRPr="00A7451F">
        <w:t>2.1.</w:t>
      </w:r>
      <w:r>
        <w:t>1.1.1: NAS signalling transport for Supplementary Services Location Notification</w:t>
      </w:r>
    </w:p>
    <w:p w14:paraId="23318E75" w14:textId="37D46805" w:rsidR="00612F8B" w:rsidRDefault="00612F8B" w:rsidP="00612F8B">
      <w:pPr>
        <w:pStyle w:val="NO"/>
      </w:pPr>
      <w:r>
        <w:t>NOTE:</w:t>
      </w:r>
      <w:r>
        <w:tab/>
        <w:t xml:space="preserve">The optional </w:t>
      </w:r>
      <w:r>
        <w:rPr>
          <w:lang w:eastAsia="zh-CN"/>
        </w:rPr>
        <w:t xml:space="preserve">Additional </w:t>
      </w:r>
      <w:r w:rsidR="007F0B9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5" w:name="_CR5_2_1_1_2"/>
      <w:bookmarkStart w:id="186" w:name="_Toc517469177"/>
      <w:bookmarkStart w:id="187" w:name="_Toc26193018"/>
      <w:bookmarkStart w:id="188" w:name="_Toc26193090"/>
      <w:bookmarkStart w:id="189" w:name="_Toc35266493"/>
      <w:bookmarkStart w:id="190" w:name="_Toc43195252"/>
      <w:bookmarkStart w:id="191" w:name="_Toc45264006"/>
      <w:bookmarkStart w:id="192" w:name="_Toc92299348"/>
      <w:bookmarkStart w:id="193" w:name="_Toc178268144"/>
      <w:bookmarkEnd w:id="185"/>
      <w:r>
        <w:t>5.</w:t>
      </w:r>
      <w:r w:rsidRPr="00A7451F">
        <w:t>2.1</w:t>
      </w:r>
      <w:r>
        <w:t>.1.2</w:t>
      </w:r>
      <w:r>
        <w:tab/>
        <w:t>Normal operation</w:t>
      </w:r>
      <w:bookmarkEnd w:id="186"/>
      <w:bookmarkEnd w:id="187"/>
      <w:bookmarkEnd w:id="188"/>
      <w:bookmarkEnd w:id="189"/>
      <w:bookmarkEnd w:id="190"/>
      <w:bookmarkEnd w:id="191"/>
      <w:bookmarkEnd w:id="192"/>
      <w:bookmarkEnd w:id="193"/>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5E52BF6A" w:rsidR="00612F8B" w:rsidRDefault="00612F8B" w:rsidP="00612F8B">
      <w:pPr>
        <w:keepNext/>
      </w:pPr>
      <w:r>
        <w:t>In case of privacy verification</w:t>
      </w:r>
      <w:r w:rsidR="00D86F30">
        <w:t xml:space="preserve"> </w:t>
      </w:r>
      <w:r w:rsidR="00D86F30">
        <w:rPr>
          <w:lang w:eastAsia="zh-CN"/>
        </w:rPr>
        <w:t xml:space="preserve">for LCS or </w:t>
      </w:r>
      <w:r w:rsidR="00D86F30">
        <w:t>ranging and sidelink positioning</w:t>
      </w:r>
      <w:r>
        <w:t xml:space="preserve">,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r w:rsidR="00D86F30">
        <w:t xml:space="preserve"> If rangingSlExt is included, the privacy verification is </w:t>
      </w:r>
      <w:r w:rsidR="00D86F30">
        <w:rPr>
          <w:lang w:eastAsia="zh-CN"/>
        </w:rPr>
        <w:t xml:space="preserve">for </w:t>
      </w:r>
      <w:r w:rsidR="00D86F30">
        <w:t>ranging and sidelink positioning</w:t>
      </w:r>
      <w:r w:rsidR="00D86F30" w:rsidRPr="0030332C">
        <w:t xml:space="preserve"> </w:t>
      </w:r>
      <w:r w:rsidR="00D86F30">
        <w:t>and the corresponding verification result</w:t>
      </w:r>
      <w:r w:rsidR="00D86F30" w:rsidRPr="0030332C">
        <w:rPr>
          <w:lang w:eastAsia="zh-CN"/>
        </w:rPr>
        <w:t xml:space="preserve"> </w:t>
      </w:r>
      <w:r w:rsidR="00D86F30">
        <w:rPr>
          <w:lang w:eastAsia="zh-CN"/>
        </w:rPr>
        <w:t xml:space="preserve">for </w:t>
      </w:r>
      <w:r w:rsidR="00D86F30">
        <w:t xml:space="preserve">ranging and sidelink positioning is included in </w:t>
      </w:r>
      <w:r w:rsidR="00D86F30">
        <w:rPr>
          <w:rFonts w:hint="eastAsia"/>
          <w:lang w:eastAsia="zh-CN"/>
        </w:rPr>
        <w:t>UE Location Privacy Indication information.</w:t>
      </w:r>
    </w:p>
    <w:p w14:paraId="6E35D13E" w14:textId="43B05DC1" w:rsidR="00612F8B" w:rsidRDefault="0039058B" w:rsidP="00612F8B">
      <w:pPr>
        <w:keepNext/>
        <w:keepLines/>
      </w:pPr>
      <w:r w:rsidRPr="000F688B">
        <w:t xml:space="preserve">During the </w:t>
      </w:r>
      <w:r>
        <w:t xml:space="preserve">supplementary services Location Notification operation, </w:t>
      </w:r>
      <w:r w:rsidRPr="000F688B">
        <w:t xml:space="preserve">the </w:t>
      </w:r>
      <w:r>
        <w:t>network</w:t>
      </w:r>
      <w:r w:rsidRPr="000F688B">
        <w:t xml:space="preserve"> shall run </w:t>
      </w:r>
      <w:r>
        <w:t>the</w:t>
      </w:r>
      <w:r w:rsidRPr="000F688B">
        <w:t xml:space="preserve"> timer T(LCS</w:t>
      </w:r>
      <w:r>
        <w:t>N</w:t>
      </w:r>
      <w:r w:rsidRPr="000F688B">
        <w:t>)</w:t>
      </w:r>
      <w:r w:rsidRPr="00EA354E">
        <w:t xml:space="preserve"> </w:t>
      </w:r>
      <w:r>
        <w:t>defined in 3GPP TS 24.080 [5]</w:t>
      </w:r>
      <w:r w:rsidRPr="000F688B">
        <w:t xml:space="preserve">. This timer is started when the operation is sent, and stopped when a response is received from the </w:t>
      </w:r>
      <w:r>
        <w:t>UE</w:t>
      </w:r>
      <w:r w:rsidRPr="000F688B">
        <w:t>.</w:t>
      </w:r>
      <w:r>
        <w:t xml:space="preserve"> </w:t>
      </w:r>
      <w:r w:rsidR="00612F8B">
        <w:t>If the timer T(LCSN)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r>
        <w:t xml:space="preserve"> T</w:t>
      </w:r>
      <w:r w:rsidRPr="000F688B">
        <w:t xml:space="preserve">he </w:t>
      </w:r>
      <w:r>
        <w:t>network</w:t>
      </w:r>
      <w:r w:rsidRPr="000F688B">
        <w:t xml:space="preserve"> may </w:t>
      </w:r>
      <w:r>
        <w:t xml:space="preserve">also </w:t>
      </w:r>
      <w:r w:rsidRPr="000F688B">
        <w:t>terminate the dialogue by sending a RELEASE COMPLETE message.</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3C1469B1"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r w:rsidR="00D86F30">
        <w:rPr>
          <w:bCs/>
        </w:rPr>
        <w:t xml:space="preserve">, </w:t>
      </w:r>
      <w:r w:rsidR="00D86F30">
        <w:t>rangingSlExt</w:t>
      </w:r>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194" w:name="_CRFigure5_2_1_1_2_1"/>
      <w:r>
        <w:t>Figure </w:t>
      </w:r>
      <w:bookmarkEnd w:id="194"/>
      <w:r>
        <w:t>5</w:t>
      </w:r>
      <w:r w:rsidRPr="00A7451F">
        <w:t>.2.1.</w:t>
      </w:r>
      <w:r>
        <w:t>1.2.1: Location Notification</w:t>
      </w:r>
    </w:p>
    <w:p w14:paraId="255FCB9B" w14:textId="77777777" w:rsidR="00612F8B" w:rsidRDefault="00612F8B" w:rsidP="00612F8B">
      <w:pPr>
        <w:pStyle w:val="Heading4"/>
      </w:pPr>
      <w:bookmarkStart w:id="195" w:name="_CR5_2_1_2"/>
      <w:bookmarkStart w:id="196" w:name="_Toc517469178"/>
      <w:bookmarkStart w:id="197" w:name="_Toc26193019"/>
      <w:bookmarkStart w:id="198" w:name="_Toc26193091"/>
      <w:bookmarkStart w:id="199" w:name="_Toc35266494"/>
      <w:bookmarkStart w:id="200" w:name="_Toc43195253"/>
      <w:bookmarkStart w:id="201" w:name="_Toc45264007"/>
      <w:bookmarkStart w:id="202" w:name="_Toc92299349"/>
      <w:bookmarkStart w:id="203" w:name="_Toc178268145"/>
      <w:bookmarkEnd w:id="195"/>
      <w:r>
        <w:t>5.</w:t>
      </w:r>
      <w:r w:rsidRPr="00A7451F">
        <w:t>2.1</w:t>
      </w:r>
      <w:r>
        <w:t>.2</w:t>
      </w:r>
      <w:r>
        <w:tab/>
        <w:t>Positioning Information Transport</w:t>
      </w:r>
      <w:bookmarkEnd w:id="196"/>
      <w:bookmarkEnd w:id="197"/>
      <w:bookmarkEnd w:id="198"/>
      <w:bookmarkEnd w:id="199"/>
      <w:bookmarkEnd w:id="200"/>
      <w:bookmarkEnd w:id="201"/>
      <w:bookmarkEnd w:id="202"/>
      <w:bookmarkEnd w:id="203"/>
    </w:p>
    <w:p w14:paraId="5472760F" w14:textId="76278523" w:rsidR="00612F8B" w:rsidRDefault="00612F8B" w:rsidP="00D565C9">
      <w:r>
        <w:t>The AMF sends an LPP message and an associated Correlation Identifier in the DL NAS Transport message (refer to 3GPP TS 24.501 [3] and 3GPP TS 23.273 [2] clause 6.11.1)</w:t>
      </w:r>
      <w:r w:rsidR="00BF1D6D">
        <w:rPr>
          <w:rFonts w:hint="eastAsia"/>
          <w:lang w:eastAsia="zh-CN"/>
        </w:rPr>
        <w:t xml:space="preserve"> to a UE, or a UE </w:t>
      </w:r>
      <w:r w:rsidR="00BF1D6D" w:rsidRPr="00274CED">
        <w:t>operating as PRU</w:t>
      </w:r>
      <w:r w:rsidR="00BF1D6D">
        <w:rPr>
          <w:rFonts w:hint="eastAsia"/>
          <w:lang w:eastAsia="zh-CN"/>
        </w:rPr>
        <w:t>, or both</w:t>
      </w:r>
      <w:r>
        <w:t>. Figure 5.</w:t>
      </w:r>
      <w:r w:rsidRPr="00A7451F">
        <w:t>2.1</w:t>
      </w:r>
      <w:r>
        <w:t>.2.1 illustrates an example of the NAS signalling transport for downlink LPP messages.</w:t>
      </w:r>
    </w:p>
    <w:p w14:paraId="4627FE8E" w14:textId="52E61F70" w:rsidR="00612F8B" w:rsidRDefault="000111A1" w:rsidP="00612F8B">
      <w:pPr>
        <w:pStyle w:val="TH"/>
      </w:pPr>
      <w:r>
        <w:object w:dxaOrig="10501" w:dyaOrig="10164" w14:anchorId="406DAA9E">
          <v:shape id="_x0000_i1026" type="#_x0000_t75" style="width:525.3pt;height:509pt" o:ole="">
            <v:imagedata r:id="rId13" o:title=""/>
          </v:shape>
          <o:OLEObject Type="Embed" ProgID="Visio.Drawing.11" ShapeID="_x0000_i1026" DrawAspect="Content" ObjectID="_1798026026" r:id="rId14"/>
        </w:object>
      </w:r>
    </w:p>
    <w:p w14:paraId="075D7704" w14:textId="77777777" w:rsidR="00612F8B" w:rsidRDefault="00612F8B" w:rsidP="00612F8B">
      <w:pPr>
        <w:pStyle w:val="TF"/>
      </w:pPr>
      <w:bookmarkStart w:id="204" w:name="_CRFigure5_2_1_2_1"/>
      <w:r>
        <w:t>Figure </w:t>
      </w:r>
      <w:bookmarkEnd w:id="204"/>
      <w:r>
        <w:t>5.</w:t>
      </w:r>
      <w:r w:rsidRPr="00A7451F">
        <w:t>2.1</w:t>
      </w:r>
      <w:r>
        <w:t>.2.1: NAS signalling transport for downlink LPP messages</w:t>
      </w:r>
    </w:p>
    <w:p w14:paraId="18E4843F" w14:textId="13A0C04E" w:rsidR="00D75E69" w:rsidRPr="00BF1D6D" w:rsidRDefault="00D75E69" w:rsidP="00BF1D6D">
      <w:pPr>
        <w:pStyle w:val="NO"/>
        <w:overflowPunct/>
        <w:autoSpaceDE/>
        <w:autoSpaceDN/>
        <w:adjustRightInd/>
        <w:textAlignment w:val="auto"/>
        <w:rPr>
          <w:rFonts w:eastAsia="DengXian"/>
          <w:lang w:eastAsia="en-US"/>
        </w:rPr>
      </w:pPr>
      <w:bookmarkStart w:id="205" w:name="_Toc26193020"/>
      <w:bookmarkStart w:id="206" w:name="_Toc26193092"/>
      <w:bookmarkStart w:id="207" w:name="_Toc35266495"/>
      <w:bookmarkStart w:id="208" w:name="_Toc43195254"/>
      <w:bookmarkStart w:id="209" w:name="_Toc45264008"/>
      <w:bookmarkStart w:id="210" w:name="_Toc92299350"/>
      <w:r w:rsidRPr="00BF1D6D">
        <w:rPr>
          <w:rFonts w:eastAsia="DengXian"/>
          <w:lang w:eastAsia="en-US"/>
        </w:rPr>
        <w:t>NOTE</w:t>
      </w:r>
      <w:r w:rsidR="00BF1D6D" w:rsidRPr="00BF1D6D">
        <w:rPr>
          <w:rFonts w:eastAsia="DengXian"/>
          <w:lang w:eastAsia="en-US"/>
        </w:rPr>
        <w:t> </w:t>
      </w:r>
      <w:r w:rsidR="00BF1D6D" w:rsidRPr="00BF1D6D">
        <w:rPr>
          <w:rFonts w:eastAsia="DengXian" w:hint="eastAsia"/>
          <w:lang w:eastAsia="en-US"/>
        </w:rPr>
        <w:t>1</w:t>
      </w:r>
      <w:r w:rsidRPr="00BF1D6D">
        <w:rPr>
          <w:rFonts w:eastAsia="DengXian"/>
          <w:lang w:eastAsia="en-US"/>
        </w:rPr>
        <w:t>:</w:t>
      </w:r>
      <w:r w:rsidRPr="00BF1D6D">
        <w:rPr>
          <w:rFonts w:eastAsia="DengXian"/>
          <w:lang w:eastAsia="en-US"/>
        </w:rPr>
        <w:tab/>
        <w:t>If a scheduled location time is received in the LPP message, the UE in 5GMM-IDLE mode can initiate a service request procedure shortly before the scheduled location time</w:t>
      </w:r>
      <w:r w:rsidRPr="00BF1D6D">
        <w:rPr>
          <w:rFonts w:eastAsia="DengXian" w:hint="eastAsia"/>
          <w:lang w:eastAsia="en-US"/>
        </w:rPr>
        <w:t>.</w:t>
      </w:r>
    </w:p>
    <w:p w14:paraId="5CC1BF53" w14:textId="6AFF63E4" w:rsidR="00BF1D6D" w:rsidRDefault="00BF1D6D" w:rsidP="00BF1D6D">
      <w:pPr>
        <w:pStyle w:val="NO"/>
        <w:overflowPunct/>
        <w:autoSpaceDE/>
        <w:autoSpaceDN/>
        <w:adjustRightInd/>
        <w:textAlignment w:val="auto"/>
      </w:pPr>
      <w:r w:rsidRPr="00BF1D6D">
        <w:rPr>
          <w:rFonts w:eastAsia="DengXian"/>
          <w:lang w:eastAsia="en-US"/>
        </w:rPr>
        <w:t>NOTE </w:t>
      </w:r>
      <w:r w:rsidRPr="00BF1D6D">
        <w:rPr>
          <w:rFonts w:eastAsia="DengXian" w:hint="eastAsia"/>
          <w:lang w:eastAsia="en-US"/>
        </w:rPr>
        <w:t>2</w:t>
      </w:r>
      <w:r w:rsidRPr="00BF1D6D">
        <w:rPr>
          <w:rFonts w:eastAsia="DengXian"/>
          <w:lang w:eastAsia="en-US"/>
        </w:rPr>
        <w:t>:</w:t>
      </w:r>
      <w:r w:rsidRPr="00BF1D6D">
        <w:rPr>
          <w:rFonts w:eastAsia="DengXian"/>
          <w:lang w:eastAsia="en-US"/>
        </w:rPr>
        <w:tab/>
        <w:t xml:space="preserve">If the LMF determines that simultaneous measurements for UE and PRU(s) are needed, the LMF </w:t>
      </w:r>
      <w:r w:rsidRPr="00BF1D6D">
        <w:rPr>
          <w:rFonts w:eastAsia="DengXian" w:hint="eastAsia"/>
          <w:lang w:eastAsia="en-US"/>
        </w:rPr>
        <w:t>may send the</w:t>
      </w:r>
      <w:r w:rsidRPr="00BF1D6D">
        <w:rPr>
          <w:rFonts w:eastAsia="DengXian"/>
          <w:lang w:eastAsia="en-US"/>
        </w:rPr>
        <w:t xml:space="preserve"> time window(s) </w:t>
      </w:r>
      <w:r w:rsidRPr="00BF1D6D">
        <w:rPr>
          <w:rFonts w:eastAsia="DengXian" w:hint="eastAsia"/>
          <w:lang w:eastAsia="en-US"/>
        </w:rPr>
        <w:t xml:space="preserve">rather than the </w:t>
      </w:r>
      <w:r w:rsidRPr="00BF1D6D">
        <w:rPr>
          <w:rFonts w:eastAsia="DengXian"/>
          <w:lang w:eastAsia="en-US"/>
        </w:rPr>
        <w:t xml:space="preserve">scheduled location time in </w:t>
      </w:r>
      <w:r w:rsidRPr="00BF1D6D">
        <w:rPr>
          <w:rFonts w:eastAsia="DengXian" w:hint="eastAsia"/>
          <w:lang w:eastAsia="en-US"/>
        </w:rPr>
        <w:t>the LPP messages</w:t>
      </w:r>
      <w:r w:rsidRPr="00BF1D6D">
        <w:rPr>
          <w:rFonts w:eastAsia="DengXian"/>
          <w:lang w:eastAsia="en-US"/>
        </w:rPr>
        <w:t xml:space="preserve"> to </w:t>
      </w:r>
      <w:r w:rsidRPr="00BF1D6D">
        <w:rPr>
          <w:rFonts w:eastAsia="DengXian" w:hint="eastAsia"/>
          <w:lang w:eastAsia="en-US"/>
        </w:rPr>
        <w:t xml:space="preserve">the </w:t>
      </w:r>
      <w:r w:rsidRPr="00BF1D6D">
        <w:rPr>
          <w:rFonts w:eastAsia="DengXian"/>
          <w:lang w:eastAsia="en-US"/>
        </w:rPr>
        <w:t>UE, PRU(s) and NG-RAN. Definition of the time window and the associated configuration parameters are specified in TS 37.355 [</w:t>
      </w:r>
      <w:r w:rsidRPr="00BF1D6D">
        <w:rPr>
          <w:rFonts w:eastAsia="DengXian" w:hint="eastAsia"/>
          <w:lang w:eastAsia="en-US"/>
        </w:rPr>
        <w:t>4</w:t>
      </w:r>
      <w:r w:rsidRPr="00BF1D6D">
        <w:rPr>
          <w:rFonts w:eastAsia="DengXian"/>
          <w:lang w:eastAsia="en-US"/>
        </w:rPr>
        <w:t>] and TS 38.455 [</w:t>
      </w:r>
      <w:r>
        <w:rPr>
          <w:rFonts w:eastAsia="DengXian"/>
          <w:lang w:eastAsia="en-US"/>
        </w:rPr>
        <w:t>11</w:t>
      </w:r>
      <w:r w:rsidRPr="00BF1D6D">
        <w:rPr>
          <w:rFonts w:eastAsia="DengXian"/>
          <w:lang w:eastAsia="en-US"/>
        </w:rPr>
        <w:t>].</w:t>
      </w:r>
    </w:p>
    <w:p w14:paraId="27AB775F" w14:textId="77777777" w:rsidR="00612F8B" w:rsidRDefault="00612F8B" w:rsidP="00612F8B">
      <w:pPr>
        <w:pStyle w:val="Heading4"/>
      </w:pPr>
      <w:bookmarkStart w:id="211" w:name="_CR5_2_1_3"/>
      <w:bookmarkStart w:id="212" w:name="_Toc178268146"/>
      <w:bookmarkEnd w:id="211"/>
      <w:r>
        <w:t>5.</w:t>
      </w:r>
      <w:r w:rsidRPr="00A7451F">
        <w:t>2.1</w:t>
      </w:r>
      <w:r>
        <w:t>.3</w:t>
      </w:r>
      <w:r>
        <w:tab/>
        <w:t>Supplementary Services Periodic or Triggered Location</w:t>
      </w:r>
      <w:bookmarkEnd w:id="205"/>
      <w:bookmarkEnd w:id="206"/>
      <w:bookmarkEnd w:id="207"/>
      <w:bookmarkEnd w:id="208"/>
      <w:bookmarkEnd w:id="209"/>
      <w:bookmarkEnd w:id="210"/>
      <w:bookmarkEnd w:id="212"/>
    </w:p>
    <w:p w14:paraId="780F43B6" w14:textId="77777777" w:rsidR="00612F8B" w:rsidRDefault="00612F8B" w:rsidP="00612F8B">
      <w:pPr>
        <w:pStyle w:val="Heading5"/>
      </w:pPr>
      <w:bookmarkStart w:id="213" w:name="_CR5_2_1_3_1"/>
      <w:bookmarkStart w:id="214" w:name="_Toc26193021"/>
      <w:bookmarkStart w:id="215" w:name="_Toc26193093"/>
      <w:bookmarkStart w:id="216" w:name="_Toc35266496"/>
      <w:bookmarkStart w:id="217" w:name="_Toc43195255"/>
      <w:bookmarkStart w:id="218" w:name="_Toc45264009"/>
      <w:bookmarkStart w:id="219" w:name="_Toc92299351"/>
      <w:bookmarkStart w:id="220" w:name="_Toc178268147"/>
      <w:bookmarkEnd w:id="213"/>
      <w:r>
        <w:t>5</w:t>
      </w:r>
      <w:r w:rsidRPr="00A7451F">
        <w:t>.2.1.3</w:t>
      </w:r>
      <w:r>
        <w:t>.1</w:t>
      </w:r>
      <w:r>
        <w:tab/>
        <w:t>General</w:t>
      </w:r>
      <w:bookmarkEnd w:id="214"/>
      <w:bookmarkEnd w:id="215"/>
      <w:bookmarkEnd w:id="216"/>
      <w:bookmarkEnd w:id="217"/>
      <w:bookmarkEnd w:id="218"/>
      <w:bookmarkEnd w:id="219"/>
      <w:bookmarkEnd w:id="220"/>
    </w:p>
    <w:p w14:paraId="1C4718FA" w14:textId="7A622BE5"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xml:space="preserve"> [2]. The supplementary services </w:t>
      </w:r>
      <w:r>
        <w:lastRenderedPageBreak/>
        <w:t>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rsidR="00C742E8">
        <w:t>i</w:t>
      </w:r>
      <w:r w:rsidRPr="00CC3344">
        <w:t>nformation</w:t>
      </w:r>
      <w:r>
        <w:t xml:space="preserve"> IE of a UL NAS TRANSPORT message during the subsequent procedures as specified in clause</w:t>
      </w:r>
      <w:r w:rsidRPr="00775331">
        <w:t> </w:t>
      </w:r>
      <w:r>
        <w:t>5.2.2</w:t>
      </w:r>
      <w:r w:rsidRPr="00CC3344">
        <w:t>.</w:t>
      </w:r>
    </w:p>
    <w:p w14:paraId="7701966F" w14:textId="233AF8DD" w:rsidR="00612F8B" w:rsidRDefault="00612F8B" w:rsidP="00612F8B">
      <w:r>
        <w:t>Figure 5.</w:t>
      </w:r>
      <w:r w:rsidRPr="00A7451F">
        <w:t>2.1</w:t>
      </w:r>
      <w:r>
        <w:t>.3.1.1 illustrates an example of the NAS signalling transport for initiation of periodic or triggered location</w:t>
      </w:r>
      <w:r w:rsidR="00C742E8">
        <w:t>.</w:t>
      </w:r>
    </w:p>
    <w:p w14:paraId="12F51D88" w14:textId="77777777" w:rsidR="00612F8B" w:rsidRDefault="00612F8B" w:rsidP="00612F8B">
      <w:pPr>
        <w:spacing w:before="120" w:after="40"/>
      </w:pPr>
    </w:p>
    <w:p w14:paraId="0B4C494C" w14:textId="7556D7CC" w:rsidR="00C742E8" w:rsidRDefault="00C742E8" w:rsidP="00C742E8">
      <w:pPr>
        <w:pStyle w:val="TH"/>
      </w:pPr>
      <w:r w:rsidRPr="00E64E14">
        <w:object w:dxaOrig="10501" w:dyaOrig="11881" w14:anchorId="2AEEAE15">
          <v:shape id="_x0000_i1027" type="#_x0000_t75" style="width:528.4pt;height:596.05pt" o:ole="">
            <v:imagedata r:id="rId15" o:title=""/>
          </v:shape>
          <o:OLEObject Type="Embed" ProgID="Visio.Drawing.11" ShapeID="_x0000_i1027" DrawAspect="Content" ObjectID="_1798026027" r:id="rId16"/>
        </w:object>
      </w:r>
    </w:p>
    <w:p w14:paraId="5E0A161D" w14:textId="08A4ACF3" w:rsidR="00612F8B" w:rsidRDefault="00C742E8" w:rsidP="00C742E8">
      <w:pPr>
        <w:pStyle w:val="TF"/>
      </w:pPr>
      <w:bookmarkStart w:id="221" w:name="_CRFigure5_2_1_3_1_1"/>
      <w:r>
        <w:t>Figure </w:t>
      </w:r>
      <w:bookmarkEnd w:id="221"/>
      <w:r>
        <w:t>5</w:t>
      </w:r>
      <w:r w:rsidRPr="00A7451F">
        <w:t>.2.1.</w:t>
      </w:r>
      <w:r>
        <w:t>3.1.1: NAS signalling transport for LCS PeriodicTriggered messages</w:t>
      </w:r>
    </w:p>
    <w:p w14:paraId="1259F1FF" w14:textId="77777777" w:rsidR="00D75E69" w:rsidRDefault="00D75E69" w:rsidP="00D75E69">
      <w:pPr>
        <w:pStyle w:val="NO"/>
      </w:pPr>
      <w:bookmarkStart w:id="222" w:name="_Toc26193022"/>
      <w:bookmarkStart w:id="223" w:name="_Toc26193094"/>
      <w:bookmarkStart w:id="224" w:name="_Toc35266497"/>
      <w:bookmarkStart w:id="225" w:name="_Toc43195256"/>
      <w:bookmarkStart w:id="226" w:name="_Toc45264010"/>
      <w:bookmarkStart w:id="227"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8" w:name="_CR5_2_1_3_2"/>
      <w:bookmarkStart w:id="229" w:name="_Toc178268148"/>
      <w:bookmarkEnd w:id="228"/>
      <w:r>
        <w:lastRenderedPageBreak/>
        <w:t>5.</w:t>
      </w:r>
      <w:r w:rsidRPr="00A7451F">
        <w:t>2.1.</w:t>
      </w:r>
      <w:r>
        <w:t>3.2</w:t>
      </w:r>
      <w:r>
        <w:tab/>
        <w:t>Normal operation</w:t>
      </w:r>
      <w:bookmarkEnd w:id="222"/>
      <w:bookmarkEnd w:id="223"/>
      <w:bookmarkEnd w:id="224"/>
      <w:bookmarkEnd w:id="225"/>
      <w:bookmarkEnd w:id="226"/>
      <w:bookmarkEnd w:id="227"/>
      <w:bookmarkEnd w:id="229"/>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1FA1A3F3" w:rsidR="007612D5" w:rsidRDefault="007612D5" w:rsidP="007612D5">
      <w:pPr>
        <w:pStyle w:val="B1"/>
      </w:pPr>
      <w:r>
        <w:t>a)</w:t>
      </w:r>
      <w:r>
        <w:tab/>
        <w:t>the endpoint address for the location reporting over user plane connection</w:t>
      </w:r>
      <w:r w:rsidR="00C742E8">
        <w:t>;</w:t>
      </w:r>
    </w:p>
    <w:p w14:paraId="1919AEC7" w14:textId="171B580E" w:rsidR="007612D5" w:rsidRDefault="007612D5" w:rsidP="007612D5">
      <w:pPr>
        <w:pStyle w:val="B1"/>
      </w:pPr>
      <w:r>
        <w:t>b)</w:t>
      </w:r>
      <w:r>
        <w:tab/>
        <w:t>the security information for the location reporting over user plane connection</w:t>
      </w:r>
      <w:r w:rsidR="00C742E8">
        <w:t>;</w:t>
      </w:r>
    </w:p>
    <w:p w14:paraId="0952D0E7" w14:textId="0F0DBC19" w:rsidR="007612D5" w:rsidRDefault="007612D5" w:rsidP="007612D5">
      <w:pPr>
        <w:pStyle w:val="B1"/>
      </w:pPr>
      <w:r>
        <w:t>c)</w:t>
      </w:r>
      <w:r>
        <w:tab/>
        <w:t>the cumulative event report timer, if available</w:t>
      </w:r>
      <w:r w:rsidR="00C742E8">
        <w:t>;</w:t>
      </w:r>
      <w:r>
        <w:t xml:space="preserve"> or </w:t>
      </w:r>
    </w:p>
    <w:p w14:paraId="4924E1C5" w14:textId="77777777" w:rsidR="007612D5" w:rsidRDefault="007612D5" w:rsidP="007612D5">
      <w:pPr>
        <w:pStyle w:val="B1"/>
      </w:pPr>
      <w:r>
        <w:t>d)</w:t>
      </w:r>
      <w:r>
        <w:tab/>
        <w:t>the maximum number of events reporting counter, if available.</w:t>
      </w:r>
    </w:p>
    <w:p w14:paraId="48EC27A1" w14:textId="71A8B50B" w:rsidR="007612D5" w:rsidRDefault="007612D5" w:rsidP="005A44D4">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552977C" w14:textId="5A5BF8EC" w:rsidR="0039058B" w:rsidRDefault="0039058B" w:rsidP="00612F8B">
      <w:r w:rsidRPr="000F688B">
        <w:t xml:space="preserve">During the </w:t>
      </w:r>
      <w:r>
        <w:t xml:space="preserve">supplementary services periodic or triggered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30"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48CB451F" w:rsidR="00612F8B" w:rsidRDefault="005A44D4" w:rsidP="00612F8B">
      <w:pPr>
        <w:keepNext/>
        <w:keepLines/>
        <w:tabs>
          <w:tab w:val="left" w:pos="720"/>
          <w:tab w:val="left" w:pos="1440"/>
          <w:tab w:val="left" w:pos="2160"/>
        </w:tabs>
        <w:spacing w:after="0"/>
        <w:jc w:val="center"/>
      </w:pPr>
      <w:r>
        <w:t xml:space="preserve">Facility (Invoke = LCS-PeriodicTriggered (referenceNumber, </w:t>
      </w:r>
      <w:r>
        <w:rPr>
          <w:rFonts w:eastAsia="DengXian"/>
        </w:rPr>
        <w:t>lcs-Q</w:t>
      </w:r>
      <w:r>
        <w:t>os,</w:t>
      </w:r>
      <w:r w:rsidRPr="00E67220">
        <w:rPr>
          <w:rFonts w:eastAsia="DengXian"/>
        </w:rPr>
        <w:t xml:space="preserve"> </w:t>
      </w:r>
      <w:r>
        <w:rPr>
          <w:rFonts w:eastAsia="DengXian"/>
        </w:rPr>
        <w:t>mappedLcs-Qos,</w:t>
      </w:r>
      <w:r>
        <w:t xml:space="preserve"> periodicLocation, areaEventReporting, </w:t>
      </w:r>
      <w:r>
        <w:rPr>
          <w:lang w:eastAsia="zh-CN"/>
        </w:rPr>
        <w:t>e</w:t>
      </w:r>
      <w:r>
        <w:rPr>
          <w:rFonts w:hint="eastAsia"/>
          <w:lang w:eastAsia="zh-CN"/>
        </w:rPr>
        <w:t>ventReportAllowedArea,</w:t>
      </w:r>
      <w:r>
        <w:t xml:space="preserve"> motionEventReporting, referenceNumberExt, h-gmlc-callBackUri, supportedGADShapes, deferredRoutingIdentifier, reportingAccessTypes, multiplePositioningProtocolPDUs, controlPlane-CIoT-5GS-Optimisation, </w:t>
      </w:r>
      <w:r>
        <w:rPr>
          <w:rFonts w:hint="eastAsia"/>
          <w:lang w:eastAsia="zh-CN"/>
        </w:rPr>
        <w:t>scheduledLocTime</w:t>
      </w:r>
      <w:r>
        <w:rPr>
          <w:lang w:eastAsia="zh-CN"/>
        </w:rPr>
        <w:t xml:space="preserve">, </w:t>
      </w:r>
      <w:r>
        <w:t>userP</w:t>
      </w:r>
      <w:r w:rsidRPr="00D76700">
        <w:t>laneReport</w:t>
      </w:r>
      <w:r>
        <w:t>AFAddr</w:t>
      </w:r>
      <w:r>
        <w:rPr>
          <w:lang w:eastAsia="zh-CN"/>
        </w:rPr>
        <w:t xml:space="preserve">, </w:t>
      </w:r>
      <w:r>
        <w:t>t</w:t>
      </w:r>
      <w:r w:rsidRPr="00D76700">
        <w:t>imer</w:t>
      </w:r>
      <w:r>
        <w:t>Criteria</w:t>
      </w:r>
      <w:r>
        <w:rPr>
          <w:lang w:eastAsia="zh-CN"/>
        </w:rPr>
        <w:t xml:space="preserve">, </w:t>
      </w:r>
      <w:r>
        <w:t>c</w:t>
      </w:r>
      <w:r w:rsidRPr="00D76700">
        <w:t>ounter</w:t>
      </w:r>
      <w:r>
        <w:t>Criteria</w:t>
      </w:r>
      <w:r>
        <w:rPr>
          <w:rFonts w:hint="eastAsia"/>
          <w:lang w:eastAsia="zh-CN"/>
        </w:rPr>
        <w:t>,</w:t>
      </w:r>
      <w:r w:rsidRPr="00BA2773">
        <w:t xml:space="preserve"> </w:t>
      </w:r>
      <w:r>
        <w:t>h-gmlc-address,</w:t>
      </w:r>
      <w:r w:rsidRPr="008F5539">
        <w:t xml:space="preserve"> </w:t>
      </w:r>
      <w:r>
        <w:t>reportingIndication))</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30"/>
    <w:p w14:paraId="3B5065AD" w14:textId="77777777" w:rsidR="00612F8B" w:rsidRDefault="00612F8B" w:rsidP="00612F8B"/>
    <w:p w14:paraId="1659748B" w14:textId="10A60C49" w:rsidR="00612F8B" w:rsidRDefault="00612F8B" w:rsidP="00612F8B">
      <w:pPr>
        <w:pStyle w:val="TF"/>
      </w:pPr>
      <w:bookmarkStart w:id="231" w:name="_CRFigure5_2_1_3_2_1"/>
      <w:r>
        <w:t>Figure </w:t>
      </w:r>
      <w:bookmarkEnd w:id="231"/>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LCS PeriodicTriggered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0BCE68E9"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LCS PeriodicTriggered Invoke message</w:t>
      </w:r>
      <w:r>
        <w:rPr>
          <w:rFonts w:hint="eastAsia"/>
          <w:lang w:eastAsia="zh-CN"/>
        </w:rPr>
        <w:t>,</w:t>
      </w:r>
      <w:r w:rsidR="00CE0F35">
        <w:rPr>
          <w:lang w:eastAsia="ko-KR"/>
        </w:rPr>
        <w:t xml:space="preserve"> the </w:t>
      </w:r>
      <w:r w:rsidR="00CE0F35">
        <w:rPr>
          <w:lang w:eastAsia="zh-CN"/>
        </w:rPr>
        <w:t>reportingIndication</w:t>
      </w:r>
      <w:r>
        <w:rPr>
          <w:lang w:eastAsia="ko-KR"/>
        </w:rPr>
        <w:t xml:space="preserve"> is </w:t>
      </w:r>
      <w:r>
        <w:t>used for</w:t>
      </w:r>
      <w:r w:rsidR="00CE0F35">
        <w:t xml:space="preserve"> determining whether the</w:t>
      </w:r>
      <w:r>
        <w:t xml:space="preserve"> Event Reporting procedure</w:t>
      </w:r>
      <w:r w:rsidRPr="0087186F">
        <w:t xml:space="preserve"> </w:t>
      </w:r>
      <w:r w:rsidR="00CE0F35">
        <w:t>is triggered</w:t>
      </w:r>
      <w:r w:rsidR="00CE0F35" w:rsidRPr="0087186F">
        <w:t xml:space="preserve"> </w:t>
      </w:r>
      <w:r w:rsidRPr="0087186F">
        <w:t>when</w:t>
      </w:r>
      <w:r w:rsidR="00CA01FF">
        <w:t xml:space="preserve"> </w:t>
      </w:r>
      <w:r>
        <w:rPr>
          <w:rFonts w:hint="eastAsia"/>
          <w:lang w:eastAsia="zh-CN"/>
        </w:rPr>
        <w:t>the</w:t>
      </w:r>
      <w:r>
        <w:t xml:space="preserve"> </w:t>
      </w:r>
      <w:r w:rsidRPr="0087186F">
        <w:t>UE is</w:t>
      </w:r>
      <w:r>
        <w:t xml:space="preserve"> inside or</w:t>
      </w:r>
      <w:r w:rsidRPr="0087186F">
        <w:t xml:space="preserve"> outside the </w:t>
      </w:r>
      <w:r w:rsidR="00CA01FF">
        <w:rPr>
          <w:lang w:eastAsia="zh-CN"/>
        </w:rPr>
        <w:t>e</w:t>
      </w:r>
      <w:r>
        <w:rPr>
          <w:rFonts w:hint="eastAsia"/>
          <w:lang w:eastAsia="zh-CN"/>
        </w:rPr>
        <w:t>ventReportAllowedArea</w:t>
      </w:r>
      <w:r>
        <w:rPr>
          <w:lang w:eastAsia="zh-CN"/>
        </w:rPr>
        <w:t>.</w:t>
      </w:r>
    </w:p>
    <w:p w14:paraId="00D8B20C" w14:textId="77777777" w:rsidR="00612F8B" w:rsidRDefault="00612F8B" w:rsidP="00612F8B">
      <w:pPr>
        <w:pStyle w:val="Heading4"/>
      </w:pPr>
      <w:bookmarkStart w:id="232" w:name="_CR5_2_1_4"/>
      <w:bookmarkStart w:id="233" w:name="_Toc26193023"/>
      <w:bookmarkStart w:id="234" w:name="_Toc26193095"/>
      <w:bookmarkStart w:id="235" w:name="_Toc35266498"/>
      <w:bookmarkStart w:id="236" w:name="_Toc43195257"/>
      <w:bookmarkStart w:id="237" w:name="_Toc45264011"/>
      <w:bookmarkStart w:id="238" w:name="_Toc92299353"/>
      <w:bookmarkStart w:id="239" w:name="_Toc178268149"/>
      <w:bookmarkEnd w:id="232"/>
      <w:r>
        <w:t>5.</w:t>
      </w:r>
      <w:r w:rsidRPr="00A7451F">
        <w:t>2.1</w:t>
      </w:r>
      <w:r>
        <w:t>.4</w:t>
      </w:r>
      <w:r>
        <w:tab/>
        <w:t>Supplementary Services Cancel Deferred Location</w:t>
      </w:r>
      <w:bookmarkEnd w:id="233"/>
      <w:bookmarkEnd w:id="234"/>
      <w:bookmarkEnd w:id="235"/>
      <w:bookmarkEnd w:id="236"/>
      <w:bookmarkEnd w:id="237"/>
      <w:bookmarkEnd w:id="238"/>
      <w:bookmarkEnd w:id="239"/>
    </w:p>
    <w:p w14:paraId="143316A8" w14:textId="77777777" w:rsidR="00612F8B" w:rsidRDefault="00612F8B" w:rsidP="00612F8B">
      <w:pPr>
        <w:pStyle w:val="Heading5"/>
      </w:pPr>
      <w:bookmarkStart w:id="240" w:name="_CR5_2_1_4_1"/>
      <w:bookmarkStart w:id="241" w:name="_Toc26193024"/>
      <w:bookmarkStart w:id="242" w:name="_Toc26193096"/>
      <w:bookmarkStart w:id="243" w:name="_Toc35266499"/>
      <w:bookmarkStart w:id="244" w:name="_Toc43195258"/>
      <w:bookmarkStart w:id="245" w:name="_Toc45264012"/>
      <w:bookmarkStart w:id="246" w:name="_Toc92299354"/>
      <w:bookmarkStart w:id="247" w:name="_Toc178268150"/>
      <w:bookmarkEnd w:id="240"/>
      <w:r>
        <w:t>5</w:t>
      </w:r>
      <w:r w:rsidRPr="00A7451F">
        <w:t>.2.1.</w:t>
      </w:r>
      <w:r>
        <w:t>4.1</w:t>
      </w:r>
      <w:r>
        <w:tab/>
        <w:t>General</w:t>
      </w:r>
      <w:bookmarkEnd w:id="241"/>
      <w:bookmarkEnd w:id="242"/>
      <w:bookmarkEnd w:id="243"/>
      <w:bookmarkEnd w:id="244"/>
      <w:bookmarkEnd w:id="245"/>
      <w:bookmarkEnd w:id="246"/>
      <w:bookmarkEnd w:id="247"/>
    </w:p>
    <w:p w14:paraId="06F8E987" w14:textId="4EB78D44" w:rsidR="00612F8B" w:rsidRDefault="00612F8B" w:rsidP="00612F8B">
      <w:r>
        <w:t xml:space="preserve">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w:t>
      </w:r>
      <w:r w:rsidR="00C742E8">
        <w:t>TRANSPORT</w:t>
      </w:r>
      <w:r>
        <w:t xml:space="preserve"> message and the UL NAS </w:t>
      </w:r>
      <w:r w:rsidR="00C742E8">
        <w:t>TRANSPORT</w:t>
      </w:r>
      <w:r>
        <w:t xml:space="preserve"> message defined in 3GPP TS 24.501 [3]. Figure 5.</w:t>
      </w:r>
      <w:r w:rsidRPr="00A7451F">
        <w:t>2.1</w:t>
      </w:r>
      <w:r>
        <w:t>.4.1-1 illustrates an example of the NAS signalling transport.</w:t>
      </w:r>
    </w:p>
    <w:p w14:paraId="16238B64" w14:textId="77777777" w:rsidR="00612F8B" w:rsidRDefault="00612F8B" w:rsidP="00612F8B"/>
    <w:p w14:paraId="70448D30" w14:textId="2310A863" w:rsidR="00C742E8" w:rsidRDefault="00C742E8" w:rsidP="00C742E8">
      <w:pPr>
        <w:pStyle w:val="TH"/>
      </w:pPr>
      <w:r>
        <w:object w:dxaOrig="11476" w:dyaOrig="7981" w14:anchorId="26667A39">
          <v:shape id="_x0000_i1028" type="#_x0000_t75" style="width:503.35pt;height:346.25pt" o:ole="">
            <v:imagedata r:id="rId17" o:title=""/>
          </v:shape>
          <o:OLEObject Type="Embed" ProgID="Visio.Drawing.11" ShapeID="_x0000_i1028" DrawAspect="Content" ObjectID="_1798026028" r:id="rId18"/>
        </w:object>
      </w:r>
    </w:p>
    <w:p w14:paraId="680FB029" w14:textId="10E9621A" w:rsidR="00612F8B" w:rsidRDefault="00C742E8" w:rsidP="00C742E8">
      <w:pPr>
        <w:pStyle w:val="TF"/>
      </w:pPr>
      <w:bookmarkStart w:id="248" w:name="_CRFigure5_2_1_4_1_1"/>
      <w:r>
        <w:t>Figure </w:t>
      </w:r>
      <w:bookmarkEnd w:id="248"/>
      <w:r>
        <w:t>5</w:t>
      </w:r>
      <w:r w:rsidRPr="00A7451F">
        <w:t>.2.1</w:t>
      </w:r>
      <w:r>
        <w:t>.4.1.1: NAS signalling transport for Cancel Deferred Location</w:t>
      </w:r>
    </w:p>
    <w:p w14:paraId="3CE6074F" w14:textId="5118B1F5" w:rsidR="00612F8B" w:rsidRDefault="00612F8B" w:rsidP="00612F8B">
      <w:pPr>
        <w:pStyle w:val="NO"/>
      </w:pPr>
      <w:r>
        <w:t>NOTE:</w:t>
      </w:r>
      <w:r>
        <w:tab/>
        <w:t xml:space="preserve">The optional </w:t>
      </w:r>
      <w:r>
        <w:rPr>
          <w:lang w:eastAsia="zh-CN"/>
        </w:rPr>
        <w:t xml:space="preserve">Additional </w:t>
      </w:r>
      <w:r w:rsidR="00C742E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CancelDeferredLocation signalling is transported in the Payload container.</w:t>
      </w:r>
    </w:p>
    <w:p w14:paraId="5FB3498C" w14:textId="77777777" w:rsidR="00612F8B" w:rsidRDefault="00612F8B" w:rsidP="00612F8B">
      <w:pPr>
        <w:pStyle w:val="Heading5"/>
      </w:pPr>
      <w:bookmarkStart w:id="249" w:name="_CR5_2_1_4_2"/>
      <w:bookmarkStart w:id="250" w:name="_Toc26193025"/>
      <w:bookmarkStart w:id="251" w:name="_Toc26193097"/>
      <w:bookmarkStart w:id="252" w:name="_Toc35266500"/>
      <w:bookmarkStart w:id="253" w:name="_Toc43195259"/>
      <w:bookmarkStart w:id="254" w:name="_Toc45264013"/>
      <w:bookmarkStart w:id="255" w:name="_Toc92299355"/>
      <w:bookmarkStart w:id="256" w:name="_Toc178268151"/>
      <w:bookmarkEnd w:id="249"/>
      <w:r>
        <w:t>5.</w:t>
      </w:r>
      <w:r w:rsidRPr="00A7451F">
        <w:t>2.1.</w:t>
      </w:r>
      <w:r>
        <w:t>4.2</w:t>
      </w:r>
      <w:r>
        <w:tab/>
        <w:t>Normal operation</w:t>
      </w:r>
      <w:bookmarkEnd w:id="250"/>
      <w:bookmarkEnd w:id="251"/>
      <w:bookmarkEnd w:id="252"/>
      <w:bookmarkEnd w:id="253"/>
      <w:bookmarkEnd w:id="254"/>
      <w:bookmarkEnd w:id="255"/>
      <w:bookmarkEnd w:id="256"/>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35DD2A82" w14:textId="665BEB0C" w:rsidR="0039058B" w:rsidRDefault="0039058B" w:rsidP="00612F8B">
      <w:r w:rsidRPr="000F688B">
        <w:t xml:space="preserve">During the </w:t>
      </w:r>
      <w:r>
        <w:t xml:space="preserve">supplementary services cancel deferred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57"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7"/>
    <w:p w14:paraId="6EAB1056" w14:textId="77777777" w:rsidR="00612F8B" w:rsidRDefault="00612F8B" w:rsidP="00612F8B"/>
    <w:p w14:paraId="339EAAC1" w14:textId="3644AFC5" w:rsidR="00612F8B" w:rsidRDefault="00612F8B" w:rsidP="00612F8B">
      <w:pPr>
        <w:pStyle w:val="TF"/>
      </w:pPr>
      <w:bookmarkStart w:id="258" w:name="_CRFigure5_2_1_4_2_1"/>
      <w:r>
        <w:t>Figure </w:t>
      </w:r>
      <w:bookmarkEnd w:id="258"/>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0615DE90"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59" w:name="_MON_1742154344"/>
    <w:bookmarkEnd w:id="259"/>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029" type="#_x0000_t75" style="width:442.65pt;height:355pt" o:ole="">
            <v:imagedata r:id="rId19" o:title=""/>
          </v:shape>
          <o:OLEObject Type="Embed" ProgID="Word.Picture.8" ShapeID="_x0000_i1029" DrawAspect="Content" ObjectID="_1798026029"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CE6C621" w:rsidR="00156548" w:rsidRPr="00F0027A" w:rsidRDefault="00474663" w:rsidP="00474663">
      <w:pPr>
        <w:keepNext/>
        <w:keepLines/>
        <w:tabs>
          <w:tab w:val="left" w:pos="8352"/>
        </w:tabs>
        <w:spacing w:after="0"/>
        <w:jc w:val="center"/>
        <w:rPr>
          <w:rFonts w:eastAsia="SimSun"/>
          <w:bCs/>
        </w:rPr>
      </w:pPr>
      <w:r w:rsidRPr="00F0027A">
        <w:rPr>
          <w:rFonts w:eastAsia="SimSun"/>
          <w:bCs/>
        </w:rPr>
        <w:t>Facility (Invoke = PRU-disassociation</w:t>
      </w:r>
      <w:r>
        <w:rPr>
          <w:rFonts w:eastAsia="SimSun" w:hint="eastAsia"/>
          <w:bCs/>
        </w:rPr>
        <w:t>(</w:t>
      </w:r>
      <w:r w:rsidRPr="00DD34A1">
        <w:rPr>
          <w:rFonts w:eastAsia="SimSun"/>
          <w:bCs/>
        </w:rPr>
        <w:t>newLmfRoutingId</w:t>
      </w:r>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77777777" w:rsidR="0056418D" w:rsidRPr="000F688B" w:rsidRDefault="0056418D"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1007F882" w:rsidR="0056418D" w:rsidRDefault="0056418D" w:rsidP="0056418D">
      <w:pPr>
        <w:pStyle w:val="B1"/>
        <w:rPr>
          <w:lang w:eastAsia="zh-CN"/>
        </w:rPr>
      </w:pPr>
      <w:r w:rsidRPr="00E64E14">
        <w:t>-</w:t>
      </w:r>
      <w:r w:rsidRPr="00E64E14">
        <w:tab/>
      </w:r>
      <w:r w:rsidRPr="00DD34A1">
        <w:rPr>
          <w:rFonts w:eastAsia="SimSun"/>
          <w:bCs/>
        </w:rPr>
        <w:t>newLmfRoutingId</w:t>
      </w:r>
    </w:p>
    <w:p w14:paraId="6AA69B3E" w14:textId="5ED00581" w:rsidR="00EE08FB" w:rsidRDefault="00EE08FB" w:rsidP="00EE08FB">
      <w:pPr>
        <w:pStyle w:val="Heading4"/>
      </w:pPr>
      <w:bookmarkStart w:id="260" w:name="_CR5_2_1_6"/>
      <w:bookmarkStart w:id="261" w:name="_Toc178268152"/>
      <w:bookmarkEnd w:id="260"/>
      <w:r>
        <w:t>5.</w:t>
      </w:r>
      <w:r w:rsidRPr="00A7451F">
        <w:t>2.1</w:t>
      </w:r>
      <w:r>
        <w:t>.</w:t>
      </w:r>
      <w:r w:rsidR="009D12E2">
        <w:t>6</w:t>
      </w:r>
      <w:r>
        <w:tab/>
        <w:t>Sidelink Positioning Information Transport</w:t>
      </w:r>
      <w:bookmarkEnd w:id="261"/>
    </w:p>
    <w:p w14:paraId="149E8413" w14:textId="5687B3BB" w:rsidR="00EE08FB" w:rsidRDefault="00EE08FB" w:rsidP="00EE08FB">
      <w:r>
        <w:t>The AMF sends an SLPP message and an associated Correlation Identifier 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3D8AAC94" w14:textId="3B6FF599" w:rsidR="00A06B49" w:rsidRDefault="00A06B49" w:rsidP="00A06B49">
      <w:pPr>
        <w:pStyle w:val="TH"/>
      </w:pPr>
      <w:r>
        <w:object w:dxaOrig="9880" w:dyaOrig="8032" w14:anchorId="5D05AB54">
          <v:shape id="_x0000_i1030" type="#_x0000_t75" style="width:494pt;height:401.3pt" o:ole="">
            <v:imagedata r:id="rId21" o:title=""/>
          </v:shape>
          <o:OLEObject Type="Embed" ProgID="Visio.Drawing.11" ShapeID="_x0000_i1030" DrawAspect="Content" ObjectID="_1798026030" r:id="rId22"/>
        </w:object>
      </w:r>
    </w:p>
    <w:p w14:paraId="203D8B9F" w14:textId="0C0B754C" w:rsidR="00EE08FB" w:rsidRDefault="00A06B49" w:rsidP="00A06B49">
      <w:pPr>
        <w:pStyle w:val="TF"/>
        <w:overflowPunct/>
        <w:autoSpaceDE/>
        <w:autoSpaceDN/>
        <w:adjustRightInd/>
        <w:textAlignment w:val="auto"/>
      </w:pPr>
      <w:bookmarkStart w:id="262" w:name="_CRFigure5_2_1_6_1"/>
      <w:r w:rsidRPr="00A06B49">
        <w:rPr>
          <w:lang w:eastAsia="en-US"/>
        </w:rPr>
        <w:t>Figure </w:t>
      </w:r>
      <w:bookmarkEnd w:id="262"/>
      <w:r w:rsidRPr="00A06B49">
        <w:rPr>
          <w:lang w:eastAsia="en-US"/>
        </w:rPr>
        <w:t>5.2.1.6.1: NAS signalling transport for downlink SLPP messages</w:t>
      </w:r>
    </w:p>
    <w:p w14:paraId="1DC90DB9" w14:textId="25B4172F" w:rsidR="00EE08FB" w:rsidRPr="00433842" w:rsidRDefault="00EE08FB" w:rsidP="00433842">
      <w:pPr>
        <w:pStyle w:val="TF"/>
      </w:pPr>
    </w:p>
    <w:p w14:paraId="32184728" w14:textId="1C6E4BE8" w:rsidR="004A06C5" w:rsidRPr="00C3054E" w:rsidRDefault="004A06C5" w:rsidP="004A06C5">
      <w:pPr>
        <w:pStyle w:val="Heading4"/>
      </w:pPr>
      <w:bookmarkStart w:id="263" w:name="_CR5_2_1_7"/>
      <w:bookmarkStart w:id="264" w:name="_Toc178268153"/>
      <w:bookmarkEnd w:id="263"/>
      <w:r w:rsidRPr="00C3054E">
        <w:lastRenderedPageBreak/>
        <w:t>5.2.1.</w:t>
      </w:r>
      <w:r>
        <w:t>7</w:t>
      </w:r>
      <w:r w:rsidRPr="00C3054E">
        <w:tab/>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264"/>
    </w:p>
    <w:p w14:paraId="686E9DE6" w14:textId="4B342EDE" w:rsidR="004A06C5" w:rsidRPr="00C3054E" w:rsidRDefault="004A06C5" w:rsidP="004A06C5">
      <w:pPr>
        <w:pStyle w:val="Heading5"/>
      </w:pPr>
      <w:bookmarkStart w:id="265" w:name="_CR5_2_1_7_1"/>
      <w:bookmarkStart w:id="266" w:name="_Toc178268154"/>
      <w:bookmarkEnd w:id="265"/>
      <w:r w:rsidRPr="00C3054E">
        <w:t>5.2.1.</w:t>
      </w:r>
      <w:r>
        <w:t>7</w:t>
      </w:r>
      <w:r w:rsidRPr="00C3054E">
        <w:t>.1</w:t>
      </w:r>
      <w:r w:rsidRPr="00C3054E">
        <w:tab/>
        <w:t>General</w:t>
      </w:r>
      <w:bookmarkEnd w:id="266"/>
    </w:p>
    <w:p w14:paraId="76AC6E9F" w14:textId="08EA19DA" w:rsidR="004A06C5" w:rsidRDefault="004A06C5" w:rsidP="004A06C5">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501CC372" w14:textId="77777777" w:rsidR="004A06C5" w:rsidRPr="00C3054E" w:rsidRDefault="004A06C5" w:rsidP="004A06C5">
      <w:r w:rsidRPr="00C3054E">
        <w:t xml:space="preserve">The </w:t>
      </w:r>
      <w:r>
        <w:t>LCS</w:t>
      </w:r>
      <w:r w:rsidRPr="00C3054E">
        <w:t xml:space="preserve"> message carrying the </w:t>
      </w:r>
      <w:r>
        <w:t>DLRSPPTransport</w:t>
      </w:r>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7A82C5A7" w14:textId="313AFE13" w:rsidR="004A06C5" w:rsidRPr="00C3054E" w:rsidRDefault="004A06C5" w:rsidP="004A06C5">
      <w:pPr>
        <w:pStyle w:val="Heading5"/>
      </w:pPr>
      <w:bookmarkStart w:id="267" w:name="_CR5_2_1_7_2"/>
      <w:bookmarkStart w:id="268" w:name="_Toc178268155"/>
      <w:bookmarkEnd w:id="267"/>
      <w:r w:rsidRPr="00C3054E">
        <w:t>5.2.1.</w:t>
      </w:r>
      <w:r>
        <w:t>7</w:t>
      </w:r>
      <w:r w:rsidRPr="00C3054E">
        <w:t>.2</w:t>
      </w:r>
      <w:r w:rsidRPr="00C3054E">
        <w:tab/>
        <w:t>Normal operation</w:t>
      </w:r>
      <w:bookmarkEnd w:id="268"/>
    </w:p>
    <w:p w14:paraId="05E57E53" w14:textId="77777777" w:rsidR="004A06C5" w:rsidRDefault="004A06C5" w:rsidP="004A06C5">
      <w:r w:rsidRPr="00C3054E">
        <w:t xml:space="preserve">In order to initate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r>
        <w:t>DLRSPPTransport</w:t>
      </w:r>
      <w:r w:rsidRPr="00C3054E">
        <w:t xml:space="preserve"> </w:t>
      </w:r>
      <w:r>
        <w:t xml:space="preserve">invoke </w:t>
      </w:r>
      <w:r w:rsidRPr="00C3054E">
        <w:t>component as defined in 3GPP TS 24.080 [5]</w:t>
      </w:r>
      <w:r>
        <w:t>.</w:t>
      </w:r>
    </w:p>
    <w:p w14:paraId="502BE3EF" w14:textId="61D73278" w:rsidR="004A06C5" w:rsidRPr="00D565C9" w:rsidRDefault="004A06C5" w:rsidP="004A06C5">
      <w:r>
        <w:t>In the DLRSPPTransport</w:t>
      </w:r>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r w:rsidRPr="00D565C9">
        <w:rPr>
          <w:lang w:eastAsia="ja-JP"/>
        </w:rPr>
        <w:t>rangingSLPPList IE. In the rangingSLPPList, the LMF</w:t>
      </w:r>
      <w:r w:rsidRPr="00D565C9">
        <w:t>:</w:t>
      </w:r>
    </w:p>
    <w:p w14:paraId="3ED420FD" w14:textId="3BA788D7" w:rsidR="004A06C5" w:rsidRPr="00D565C9" w:rsidRDefault="00461784" w:rsidP="004A06C5">
      <w:pPr>
        <w:pStyle w:val="B1"/>
      </w:pPr>
      <w:r>
        <w:t>a)</w:t>
      </w:r>
      <w:r>
        <w:tab/>
      </w:r>
      <w:r w:rsidR="004A06C5" w:rsidRPr="00D565C9">
        <w:t>may include the embedded SLPP message as defined in 3GPP TS 38.355 [4a] for the receiving UE;</w:t>
      </w:r>
    </w:p>
    <w:p w14:paraId="5A5780A2" w14:textId="29920461" w:rsidR="00D565C9" w:rsidRDefault="00461784" w:rsidP="00461784">
      <w:pPr>
        <w:pStyle w:val="B1"/>
        <w:ind w:left="284" w:firstLine="0"/>
        <w:rPr>
          <w:lang w:eastAsia="zh-CN"/>
        </w:rPr>
      </w:pPr>
      <w:r>
        <w:rPr>
          <w:rFonts w:hint="eastAsia"/>
          <w:lang w:eastAsia="zh-CN"/>
        </w:rPr>
        <w:t>b</w:t>
      </w:r>
      <w:r>
        <w:t>)</w:t>
      </w:r>
      <w:r>
        <w:tab/>
      </w:r>
      <w:r w:rsidR="004A06C5" w:rsidRPr="00D565C9">
        <w:t>shall include the embedded SLPP message(s) as defined in 3GPP TS 38.355 [4a] for the related SL reference UE(s) or the related located UE(s) with the associated application layer ID(s)</w:t>
      </w:r>
      <w:r w:rsidR="00D565C9">
        <w:rPr>
          <w:rFonts w:hint="eastAsia"/>
          <w:lang w:eastAsia="zh-CN"/>
        </w:rPr>
        <w:t>;</w:t>
      </w:r>
    </w:p>
    <w:p w14:paraId="5699C455" w14:textId="17B8001C" w:rsidR="004A06C5" w:rsidRPr="00D565C9" w:rsidRDefault="004A06C5" w:rsidP="004A06C5">
      <w:pPr>
        <w:pStyle w:val="NO"/>
      </w:pPr>
      <w:r w:rsidRPr="00D565C9">
        <w:t>NOTE:</w:t>
      </w:r>
      <w:r w:rsidRPr="00D565C9">
        <w:tab/>
        <w:t xml:space="preserve">The SLPP message(s) sent by the </w:t>
      </w:r>
      <w:r w:rsidR="00824259">
        <w:t>LMF</w:t>
      </w:r>
      <w:r w:rsidRPr="00D565C9">
        <w:t xml:space="preserve"> include the SLPP message(s) to request capability, to provide assistance data or to request location information as defined in 3GPP TS 38.355 [4a].</w:t>
      </w:r>
    </w:p>
    <w:p w14:paraId="640DE218" w14:textId="61BED0A2" w:rsidR="004A06C5" w:rsidRPr="00D565C9" w:rsidRDefault="00461784" w:rsidP="004A06C5">
      <w:pPr>
        <w:pStyle w:val="B1"/>
      </w:pPr>
      <w:r>
        <w:rPr>
          <w:rFonts w:hint="eastAsia"/>
          <w:lang w:eastAsia="zh-CN"/>
        </w:rPr>
        <w:t>c</w:t>
      </w:r>
      <w:r>
        <w:t>)</w:t>
      </w:r>
      <w:r>
        <w:tab/>
      </w:r>
      <w:r w:rsidR="004A06C5" w:rsidRPr="00D565C9">
        <w:rPr>
          <w:lang w:eastAsia="zh-CN"/>
        </w:rPr>
        <w:t>may</w:t>
      </w:r>
      <w:r w:rsidR="004A06C5" w:rsidRPr="00D565C9">
        <w:t xml:space="preserve"> include the indication of network </w:t>
      </w:r>
      <w:r w:rsidR="004A06C5" w:rsidRPr="00D565C9">
        <w:rPr>
          <w:rFonts w:eastAsia="DengXian"/>
          <w:lang w:eastAsia="zh-CN"/>
        </w:rPr>
        <w:t>assisted</w:t>
      </w:r>
      <w:r w:rsidR="004A06C5" w:rsidRPr="00D565C9">
        <w:t xml:space="preserve"> sidelink positioning if LMF determines to apply UE based sidelink positioning</w:t>
      </w:r>
      <w:r w:rsidR="004A06C5" w:rsidRPr="00D565C9">
        <w:rPr>
          <w:rFonts w:hint="eastAsia"/>
          <w:lang w:eastAsia="zh-CN"/>
        </w:rPr>
        <w:t>;</w:t>
      </w:r>
    </w:p>
    <w:p w14:paraId="03A79E2C" w14:textId="7056B70F" w:rsidR="004A06C5" w:rsidRPr="00D565C9" w:rsidRDefault="00461784" w:rsidP="004A06C5">
      <w:pPr>
        <w:pStyle w:val="B1"/>
      </w:pPr>
      <w:r>
        <w:rPr>
          <w:rFonts w:hint="eastAsia"/>
          <w:lang w:eastAsia="zh-CN"/>
        </w:rPr>
        <w:t>d</w:t>
      </w:r>
      <w:r>
        <w:t>)</w:t>
      </w:r>
      <w:r>
        <w:tab/>
      </w:r>
      <w:r w:rsidR="004A06C5" w:rsidRPr="00D565C9">
        <w:t>may include the scheduled location time</w:t>
      </w:r>
      <w:r w:rsidR="004A06C5" w:rsidRPr="00D565C9">
        <w:rPr>
          <w:rFonts w:hint="eastAsia"/>
          <w:lang w:eastAsia="zh-CN"/>
        </w:rPr>
        <w:t>;</w:t>
      </w:r>
      <w:r w:rsidR="004A06C5" w:rsidRPr="00D565C9">
        <w:rPr>
          <w:lang w:eastAsia="zh-CN"/>
        </w:rPr>
        <w:t xml:space="preserve"> and</w:t>
      </w:r>
    </w:p>
    <w:p w14:paraId="506B9D3B" w14:textId="49B99CFB" w:rsidR="004A06C5" w:rsidRPr="00D565C9" w:rsidRDefault="00461784" w:rsidP="004A06C5">
      <w:pPr>
        <w:pStyle w:val="B1"/>
      </w:pPr>
      <w:r>
        <w:rPr>
          <w:rFonts w:hint="eastAsia"/>
          <w:lang w:eastAsia="zh-CN"/>
        </w:rPr>
        <w:t>e</w:t>
      </w:r>
      <w:r>
        <w:t>)</w:t>
      </w:r>
      <w:r>
        <w:tab/>
      </w:r>
      <w:r w:rsidR="004A06C5" w:rsidRPr="00D565C9">
        <w:t>may include the relatedUEInfo IE indicating information of candidate located UE(s) when the required location result is absolute location</w:t>
      </w:r>
      <w:r w:rsidR="004A06C5" w:rsidRPr="00D565C9">
        <w:rPr>
          <w:lang w:eastAsia="zh-CN"/>
        </w:rPr>
        <w:t>.</w:t>
      </w:r>
    </w:p>
    <w:p w14:paraId="4B7BB075" w14:textId="08E8F5D6" w:rsidR="004A06C5" w:rsidRPr="00D565C9" w:rsidRDefault="004A06C5" w:rsidP="004A06C5">
      <w:pPr>
        <w:pStyle w:val="B1"/>
        <w:ind w:left="0" w:firstLine="0"/>
      </w:pPr>
      <w:r w:rsidRPr="00D565C9">
        <w:t>The receiving UE shall then return a RELEASE COMPLETE message containing a DLRSPPTransport return result component (see Figure 5.2.1.7.2-1) if the receiving UE accepts the DLRSPPTransport invoke component.</w:t>
      </w:r>
    </w:p>
    <w:p w14:paraId="632D520B" w14:textId="77777777" w:rsidR="004A06C5" w:rsidRDefault="004A06C5" w:rsidP="004A06C5">
      <w:pPr>
        <w:pStyle w:val="B1"/>
        <w:ind w:left="0" w:firstLine="0"/>
      </w:pPr>
      <w:r w:rsidRPr="00D565C9">
        <w:t>If the receiving UE does not accept the DLRSPPTransport invoke component, it shall return an error indication by sending a RELEASE COMPLETE message containing a return error component. Error values are specified in 3GPP TS 24.080 [5].</w:t>
      </w:r>
    </w:p>
    <w:p w14:paraId="37742E50" w14:textId="666C7DD6" w:rsidR="0039058B" w:rsidRPr="00D565C9" w:rsidRDefault="0039058B" w:rsidP="004A06C5">
      <w:pPr>
        <w:pStyle w:val="B1"/>
        <w:ind w:left="0" w:firstLine="0"/>
      </w:pPr>
      <w:r w:rsidRPr="000F688B">
        <w:t xml:space="preserve">During the </w:t>
      </w:r>
      <w:r>
        <w:t xml:space="preserve">network initiated RSPP supplementary information transport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5CB14C28" w14:textId="7EBBADF5" w:rsidR="004A06C5" w:rsidRPr="00C3054E" w:rsidRDefault="004A06C5" w:rsidP="004A06C5">
      <w:r w:rsidRPr="00C3054E">
        <w:t>Figure 5.2.1.</w:t>
      </w:r>
      <w:r>
        <w:t>7</w:t>
      </w:r>
      <w:r w:rsidRPr="00C3054E">
        <w:t>.2.1 illustrates the signalling for normal operation between the UE and the network.</w:t>
      </w:r>
    </w:p>
    <w:p w14:paraId="18C38468" w14:textId="77777777" w:rsidR="004A06C5" w:rsidRPr="00C3054E" w:rsidRDefault="004A06C5" w:rsidP="004A06C5">
      <w:r w:rsidRPr="00C3054E">
        <w:br w:type="page"/>
      </w:r>
      <w:r w:rsidRPr="00C3054E">
        <w:lastRenderedPageBreak/>
        <w:t xml:space="preserve"> </w:t>
      </w:r>
    </w:p>
    <w:p w14:paraId="1FBB5683" w14:textId="77777777" w:rsidR="004A06C5" w:rsidRPr="00C3054E" w:rsidRDefault="004A06C5" w:rsidP="004A06C5">
      <w:pPr>
        <w:keepNext/>
        <w:keepLines/>
        <w:tabs>
          <w:tab w:val="left" w:pos="8352"/>
        </w:tabs>
        <w:spacing w:after="0"/>
        <w:jc w:val="center"/>
        <w:rPr>
          <w:b/>
        </w:rPr>
      </w:pPr>
    </w:p>
    <w:p w14:paraId="70F29310" w14:textId="77777777" w:rsidR="004A06C5" w:rsidRPr="00C3054E" w:rsidRDefault="004A06C5" w:rsidP="004A06C5">
      <w:pPr>
        <w:keepNext/>
        <w:keepLines/>
        <w:tabs>
          <w:tab w:val="left" w:pos="8352"/>
        </w:tabs>
        <w:spacing w:after="0"/>
        <w:jc w:val="center"/>
        <w:rPr>
          <w:b/>
        </w:rPr>
      </w:pPr>
      <w:r w:rsidRPr="00C3054E">
        <w:rPr>
          <w:b/>
        </w:rPr>
        <w:t>UE</w:t>
      </w:r>
      <w:r w:rsidRPr="00C3054E">
        <w:rPr>
          <w:b/>
        </w:rPr>
        <w:tab/>
        <w:t>Network</w:t>
      </w:r>
    </w:p>
    <w:p w14:paraId="2500C4D9" w14:textId="77777777" w:rsidR="004A06C5" w:rsidRPr="00C3054E" w:rsidRDefault="004A06C5" w:rsidP="004A06C5">
      <w:pPr>
        <w:keepNext/>
        <w:keepLines/>
        <w:tabs>
          <w:tab w:val="left" w:pos="720"/>
          <w:tab w:val="right" w:leader="hyphen" w:pos="9360"/>
        </w:tabs>
        <w:spacing w:after="0"/>
        <w:jc w:val="center"/>
      </w:pPr>
      <w:r w:rsidRPr="00C3054E">
        <w:t>REGISTER</w:t>
      </w:r>
    </w:p>
    <w:p w14:paraId="298C925F" w14:textId="77777777" w:rsidR="004A06C5" w:rsidRPr="00C3054E" w:rsidRDefault="004A06C5" w:rsidP="004A06C5">
      <w:pPr>
        <w:keepNext/>
        <w:keepLines/>
        <w:spacing w:after="0"/>
        <w:jc w:val="center"/>
      </w:pPr>
      <w:r w:rsidRPr="00C3054E">
        <w:t>&lt;------------------------------------------------------------------------------------------------------------------------</w:t>
      </w:r>
    </w:p>
    <w:p w14:paraId="10D822AD" w14:textId="77777777" w:rsidR="004A06C5" w:rsidRPr="00C3054E" w:rsidRDefault="004A06C5" w:rsidP="004A06C5">
      <w:pPr>
        <w:keepNext/>
        <w:keepLines/>
        <w:tabs>
          <w:tab w:val="left" w:pos="720"/>
          <w:tab w:val="left" w:pos="1440"/>
          <w:tab w:val="left" w:pos="2160"/>
        </w:tabs>
        <w:spacing w:after="0"/>
        <w:jc w:val="center"/>
      </w:pPr>
      <w:r w:rsidRPr="00C3054E">
        <w:t xml:space="preserve">Facility (Invoke = </w:t>
      </w:r>
      <w:bookmarkStart w:id="269" w:name="_Hlk159167450"/>
      <w:r w:rsidRPr="00C3054E">
        <w:t>LCS-</w:t>
      </w:r>
      <w:r>
        <w:t>DLRSPPTransport</w:t>
      </w:r>
      <w:r w:rsidRPr="00C3054E">
        <w:t xml:space="preserve"> (</w:t>
      </w:r>
      <w:r>
        <w:rPr>
          <w:lang w:eastAsia="ja-JP"/>
        </w:rPr>
        <w:t>rangingSLPPList</w:t>
      </w:r>
      <w:r w:rsidRPr="00C3054E">
        <w:t xml:space="preserve">, </w:t>
      </w:r>
      <w:r>
        <w:rPr>
          <w:rFonts w:hint="eastAsia"/>
          <w:lang w:eastAsia="zh-CN"/>
        </w:rPr>
        <w:t>scheduledLocTime</w:t>
      </w:r>
      <w:r w:rsidRPr="00C3054E">
        <w:rPr>
          <w:lang w:eastAsia="zh-CN"/>
        </w:rPr>
        <w:t xml:space="preserve">, </w:t>
      </w:r>
      <w:r>
        <w:rPr>
          <w:lang w:eastAsia="zh-CN"/>
        </w:rPr>
        <w:t xml:space="preserve">ueBased, </w:t>
      </w:r>
      <w:r w:rsidRPr="00C3054E">
        <w:rPr>
          <w:lang w:eastAsia="zh-CN"/>
        </w:rPr>
        <w:t>relatedUEInfo</w:t>
      </w:r>
      <w:r w:rsidRPr="00C3054E">
        <w:t>)</w:t>
      </w:r>
      <w:bookmarkEnd w:id="269"/>
      <w:r w:rsidRPr="00C3054E">
        <w:t>)</w:t>
      </w:r>
    </w:p>
    <w:p w14:paraId="4EB70A5C" w14:textId="77777777" w:rsidR="004A06C5" w:rsidRPr="00C3054E" w:rsidRDefault="004A06C5" w:rsidP="004A06C5">
      <w:pPr>
        <w:keepNext/>
        <w:keepLines/>
        <w:tabs>
          <w:tab w:val="left" w:pos="720"/>
          <w:tab w:val="right" w:leader="hyphen" w:pos="9360"/>
        </w:tabs>
        <w:spacing w:after="0"/>
        <w:jc w:val="center"/>
      </w:pPr>
    </w:p>
    <w:p w14:paraId="5F153826"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4C17E3A5" w14:textId="77777777" w:rsidR="004A06C5" w:rsidRPr="00C3054E" w:rsidRDefault="004A06C5" w:rsidP="004A06C5">
      <w:pPr>
        <w:keepNext/>
        <w:keepLines/>
        <w:spacing w:after="0"/>
        <w:jc w:val="center"/>
      </w:pPr>
      <w:r w:rsidRPr="00C3054E">
        <w:t>------------------------------------------------------------------------------------------------------------------------&gt;</w:t>
      </w:r>
    </w:p>
    <w:p w14:paraId="4B85029D" w14:textId="77777777" w:rsidR="004A06C5" w:rsidRPr="00C3054E" w:rsidRDefault="004A06C5" w:rsidP="004A06C5">
      <w:pPr>
        <w:keepNext/>
        <w:keepLines/>
        <w:tabs>
          <w:tab w:val="left" w:pos="720"/>
          <w:tab w:val="left" w:pos="1440"/>
          <w:tab w:val="left" w:pos="2160"/>
        </w:tabs>
        <w:spacing w:after="0"/>
        <w:jc w:val="center"/>
      </w:pPr>
      <w:r w:rsidRPr="0094717B">
        <w:t>Facility (Return result = LCS-</w:t>
      </w:r>
      <w:r>
        <w:t>DLRSPPTransport</w:t>
      </w:r>
      <w:r w:rsidRPr="00C3054E">
        <w:t xml:space="preserve"> </w:t>
      </w:r>
      <w:r>
        <w:rPr>
          <w:lang w:eastAsia="zh-CN"/>
        </w:rPr>
        <w:t>()</w:t>
      </w:r>
      <w:r w:rsidRPr="0094717B">
        <w:t>)</w:t>
      </w:r>
    </w:p>
    <w:p w14:paraId="48C21A6D" w14:textId="77777777" w:rsidR="004A06C5" w:rsidRPr="00C3054E" w:rsidRDefault="004A06C5" w:rsidP="004A06C5">
      <w:pPr>
        <w:keepNext/>
        <w:keepLines/>
        <w:tabs>
          <w:tab w:val="left" w:pos="720"/>
          <w:tab w:val="right" w:leader="hyphen" w:pos="9360"/>
        </w:tabs>
        <w:spacing w:after="0"/>
        <w:jc w:val="center"/>
      </w:pPr>
    </w:p>
    <w:p w14:paraId="597C95D2"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B8C8B68" w14:textId="77777777" w:rsidR="004A06C5" w:rsidRPr="00C3054E" w:rsidRDefault="004A06C5" w:rsidP="004A06C5">
      <w:pPr>
        <w:keepNext/>
        <w:keepLines/>
        <w:spacing w:after="0"/>
        <w:jc w:val="center"/>
      </w:pPr>
      <w:r w:rsidRPr="00C3054E">
        <w:t>-  -  -  -  -  -  -  -  -  -  -  -  -  -  -  -  -  -  -  -  -  -  -  -  -  -  -  -  -  -  -  -  -  -  -  -  -  -  -  -  -  -  -  -  -  -  -  -&gt;</w:t>
      </w:r>
    </w:p>
    <w:p w14:paraId="79CCE0C1" w14:textId="77777777" w:rsidR="004A06C5" w:rsidRPr="00C3054E" w:rsidRDefault="004A06C5" w:rsidP="004A06C5">
      <w:pPr>
        <w:keepNext/>
        <w:keepLines/>
        <w:tabs>
          <w:tab w:val="left" w:pos="720"/>
          <w:tab w:val="left" w:pos="1440"/>
          <w:tab w:val="left" w:pos="2160"/>
        </w:tabs>
        <w:spacing w:after="0"/>
        <w:jc w:val="center"/>
      </w:pPr>
      <w:r w:rsidRPr="00C3054E">
        <w:t>Facility (Return error (Error))</w:t>
      </w:r>
    </w:p>
    <w:p w14:paraId="43D7535C" w14:textId="77777777" w:rsidR="004A06C5" w:rsidRPr="00C3054E" w:rsidRDefault="004A06C5" w:rsidP="004A06C5">
      <w:pPr>
        <w:keepNext/>
        <w:keepLines/>
        <w:tabs>
          <w:tab w:val="left" w:pos="720"/>
          <w:tab w:val="right" w:leader="hyphen" w:pos="9360"/>
        </w:tabs>
        <w:spacing w:after="0"/>
        <w:jc w:val="center"/>
      </w:pPr>
    </w:p>
    <w:p w14:paraId="36A5C504"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0840711" w14:textId="77777777" w:rsidR="004A06C5" w:rsidRPr="00C3054E" w:rsidRDefault="004A06C5" w:rsidP="004A06C5">
      <w:pPr>
        <w:keepNext/>
        <w:keepLines/>
        <w:spacing w:after="0"/>
        <w:jc w:val="center"/>
      </w:pPr>
      <w:r w:rsidRPr="00C3054E">
        <w:t>-  -  -  -  -  -  -  -  -  -  -  -  -  -  -  -  -  -  -  -  -  -  -  -  -  -  -  -  -  -  -  -  -  -  -  -  -  -  -  -  -  -  -  -  -  -  -  -&gt;</w:t>
      </w:r>
    </w:p>
    <w:p w14:paraId="340FDE22" w14:textId="77777777" w:rsidR="004A06C5" w:rsidRPr="00C3054E" w:rsidRDefault="004A06C5" w:rsidP="004A06C5">
      <w:pPr>
        <w:keepNext/>
        <w:keepLines/>
        <w:tabs>
          <w:tab w:val="left" w:pos="720"/>
          <w:tab w:val="right" w:leader="hyphen" w:pos="9360"/>
        </w:tabs>
        <w:spacing w:after="0"/>
        <w:jc w:val="center"/>
      </w:pPr>
      <w:r w:rsidRPr="00C3054E">
        <w:t>Facility (Reject (Invoke_problem))</w:t>
      </w:r>
    </w:p>
    <w:p w14:paraId="5FC998B7" w14:textId="77777777" w:rsidR="004A06C5" w:rsidRPr="00C3054E" w:rsidRDefault="004A06C5" w:rsidP="004A06C5">
      <w:pPr>
        <w:keepNext/>
        <w:keepLines/>
        <w:tabs>
          <w:tab w:val="left" w:pos="720"/>
          <w:tab w:val="right" w:leader="hyphen" w:pos="9360"/>
        </w:tabs>
        <w:spacing w:after="0"/>
        <w:jc w:val="center"/>
      </w:pPr>
    </w:p>
    <w:p w14:paraId="53F48091"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65F51D94" w14:textId="77777777" w:rsidR="004A06C5" w:rsidRPr="00C3054E" w:rsidRDefault="004A06C5" w:rsidP="004A06C5">
      <w:pPr>
        <w:keepNext/>
        <w:keepLines/>
        <w:spacing w:after="0"/>
        <w:jc w:val="center"/>
      </w:pPr>
      <w:r w:rsidRPr="00C3054E">
        <w:t>&lt;-  -  -  -  -  -  -  -  -  -  -  -  -  -  -  -  -  -  -  -  -  -  -  -  -  -  -  -  -  -  -  -  -  -  -  -  -  -  -  -  -  -  -  -  -  -  -  -</w:t>
      </w:r>
    </w:p>
    <w:p w14:paraId="077CADFB" w14:textId="77777777" w:rsidR="004A06C5" w:rsidRPr="00C3054E" w:rsidRDefault="004A06C5" w:rsidP="004A06C5"/>
    <w:p w14:paraId="552B2949" w14:textId="6C5C4920" w:rsidR="004A06C5" w:rsidRPr="00C3054E" w:rsidRDefault="004A06C5" w:rsidP="004A06C5">
      <w:pPr>
        <w:pStyle w:val="TF"/>
      </w:pPr>
      <w:bookmarkStart w:id="270" w:name="_CRFigure5_2_1_7_2_1"/>
      <w:r w:rsidRPr="00C3054E">
        <w:t>Figure </w:t>
      </w:r>
      <w:bookmarkEnd w:id="270"/>
      <w:r w:rsidRPr="00C3054E">
        <w:t>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73DBAAB6" w14:textId="2F525D91" w:rsidR="004A06C5"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4A06C5" w:rsidRPr="00C3054E">
        <w:rPr>
          <w:lang w:eastAsia="en-US"/>
        </w:rPr>
        <w:t xml:space="preserve">Only the following IEs defined in </w:t>
      </w:r>
      <w:r w:rsidR="004A06C5">
        <w:rPr>
          <w:lang w:eastAsia="en-US"/>
        </w:rPr>
        <w:t>DLRSPPTransport</w:t>
      </w:r>
      <w:r w:rsidR="004A06C5" w:rsidRPr="00C3054E">
        <w:rPr>
          <w:lang w:eastAsia="en-US"/>
        </w:rPr>
        <w:t xml:space="preserve"> </w:t>
      </w:r>
      <w:r w:rsidR="004A06C5" w:rsidRPr="00C3054E">
        <w:rPr>
          <w:rFonts w:hint="eastAsia"/>
          <w:lang w:eastAsia="en-US"/>
        </w:rPr>
        <w:t xml:space="preserve">operations </w:t>
      </w:r>
      <w:r w:rsidR="004A06C5" w:rsidRPr="00C3054E">
        <w:rPr>
          <w:lang w:eastAsia="en-US"/>
        </w:rPr>
        <w:t>in 3GPP TS </w:t>
      </w:r>
      <w:r w:rsidR="004A06C5" w:rsidRPr="00C3054E">
        <w:rPr>
          <w:rFonts w:hint="eastAsia"/>
          <w:lang w:eastAsia="en-US"/>
        </w:rPr>
        <w:t>24</w:t>
      </w:r>
      <w:r w:rsidR="004A06C5" w:rsidRPr="00C3054E">
        <w:rPr>
          <w:lang w:eastAsia="en-US"/>
        </w:rPr>
        <w:t>.</w:t>
      </w:r>
      <w:r w:rsidR="004A06C5" w:rsidRPr="00C3054E">
        <w:rPr>
          <w:rFonts w:hint="eastAsia"/>
          <w:lang w:eastAsia="en-US"/>
        </w:rPr>
        <w:t>080</w:t>
      </w:r>
      <w:r w:rsidR="004A06C5" w:rsidRPr="00C3054E">
        <w:rPr>
          <w:lang w:eastAsia="en-US"/>
        </w:rPr>
        <w:t> [5] are used for ranging and sidelink positioning:</w:t>
      </w:r>
    </w:p>
    <w:p w14:paraId="4D30F61D" w14:textId="77777777" w:rsidR="004A06C5" w:rsidRDefault="004A06C5" w:rsidP="004A06C5">
      <w:pPr>
        <w:pStyle w:val="B1"/>
      </w:pPr>
      <w:r w:rsidRPr="00C3054E">
        <w:t>-</w:t>
      </w:r>
      <w:r w:rsidRPr="00C3054E">
        <w:tab/>
      </w:r>
      <w:r>
        <w:rPr>
          <w:lang w:eastAsia="ja-JP"/>
        </w:rPr>
        <w:t>rangingSLPPList</w:t>
      </w:r>
    </w:p>
    <w:p w14:paraId="6A5E82E3" w14:textId="77777777" w:rsidR="004A06C5" w:rsidRDefault="004A06C5" w:rsidP="004A06C5">
      <w:pPr>
        <w:pStyle w:val="B1"/>
        <w:rPr>
          <w:lang w:eastAsia="zh-CN"/>
        </w:rPr>
      </w:pPr>
      <w:r>
        <w:t>-</w:t>
      </w:r>
      <w:r>
        <w:tab/>
      </w:r>
      <w:r>
        <w:rPr>
          <w:rFonts w:hint="eastAsia"/>
          <w:lang w:eastAsia="zh-CN"/>
        </w:rPr>
        <w:t>scheduledLocTime</w:t>
      </w:r>
    </w:p>
    <w:p w14:paraId="46D01BD3" w14:textId="77777777" w:rsidR="004A06C5" w:rsidRDefault="004A06C5" w:rsidP="004A06C5">
      <w:pPr>
        <w:pStyle w:val="B1"/>
        <w:rPr>
          <w:lang w:eastAsia="zh-CN"/>
        </w:rPr>
      </w:pPr>
      <w:r>
        <w:rPr>
          <w:lang w:eastAsia="zh-CN"/>
        </w:rPr>
        <w:t>-</w:t>
      </w:r>
      <w:r>
        <w:rPr>
          <w:lang w:eastAsia="zh-CN"/>
        </w:rPr>
        <w:tab/>
        <w:t>ueBased</w:t>
      </w:r>
    </w:p>
    <w:p w14:paraId="38C853EE" w14:textId="77777777" w:rsidR="004A06C5" w:rsidRPr="00C3054E" w:rsidRDefault="004A06C5" w:rsidP="004A06C5">
      <w:pPr>
        <w:pStyle w:val="B1"/>
        <w:rPr>
          <w:lang w:eastAsia="zh-CN"/>
        </w:rPr>
      </w:pPr>
      <w:r>
        <w:rPr>
          <w:lang w:eastAsia="zh-CN"/>
        </w:rPr>
        <w:t>-</w:t>
      </w:r>
      <w:r>
        <w:rPr>
          <w:lang w:eastAsia="zh-CN"/>
        </w:rPr>
        <w:tab/>
      </w:r>
      <w:r w:rsidRPr="00C3054E">
        <w:rPr>
          <w:lang w:eastAsia="zh-CN"/>
        </w:rPr>
        <w:t xml:space="preserve">relatedUEInfo </w:t>
      </w:r>
    </w:p>
    <w:p w14:paraId="0417FBED" w14:textId="6C2BC70A" w:rsidR="00156548" w:rsidRDefault="004A06C5" w:rsidP="004A06C5">
      <w:pPr>
        <w:pStyle w:val="NO"/>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w:t>
      </w:r>
      <w:r w:rsidRPr="003D1A2D">
        <w:t xml:space="preserve"> </w:t>
      </w:r>
      <w:r>
        <w:t>DLRSPPTransport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A689F4F" w14:textId="49EF5CF4" w:rsidR="00CC0518" w:rsidRPr="00C3054E" w:rsidRDefault="00CC0518" w:rsidP="00CC0518">
      <w:pPr>
        <w:pStyle w:val="Heading4"/>
      </w:pPr>
      <w:bookmarkStart w:id="271" w:name="_CR5_2_1_8"/>
      <w:bookmarkStart w:id="272" w:name="_Toc178268156"/>
      <w:bookmarkStart w:id="273" w:name="_Hlk135040752"/>
      <w:bookmarkEnd w:id="271"/>
      <w:r w:rsidRPr="00C3054E">
        <w:t>5.2.1.</w:t>
      </w:r>
      <w:r>
        <w:t>8</w:t>
      </w:r>
      <w:r w:rsidRPr="00C3054E">
        <w:tab/>
        <w:t>Sidelink mobile terminating location request</w:t>
      </w:r>
      <w:bookmarkEnd w:id="272"/>
    </w:p>
    <w:p w14:paraId="5AB46AC5" w14:textId="276C1201" w:rsidR="00CC0518" w:rsidRPr="00C3054E" w:rsidRDefault="00CC0518" w:rsidP="00CC0518">
      <w:pPr>
        <w:pStyle w:val="Heading5"/>
      </w:pPr>
      <w:bookmarkStart w:id="274" w:name="_CR5_2_1_8_1"/>
      <w:bookmarkStart w:id="275" w:name="_Toc178268157"/>
      <w:bookmarkEnd w:id="274"/>
      <w:r w:rsidRPr="00C3054E">
        <w:t>5.2.1.</w:t>
      </w:r>
      <w:r>
        <w:t>8</w:t>
      </w:r>
      <w:r w:rsidRPr="00C3054E">
        <w:t>.1</w:t>
      </w:r>
      <w:r w:rsidRPr="00C3054E">
        <w:tab/>
        <w:t>General</w:t>
      </w:r>
      <w:bookmarkEnd w:id="275"/>
    </w:p>
    <w:p w14:paraId="5670F5EF" w14:textId="5AC57CAA" w:rsidR="00CC0518" w:rsidRPr="00C3054E" w:rsidRDefault="00CC0518" w:rsidP="00CC0518">
      <w:r w:rsidRPr="00C3054E">
        <w:t xml:space="preserve">The sidelink mobile terminating location request procedure enables the LMF to obtain location information </w:t>
      </w:r>
      <w:r w:rsidRPr="00C3054E">
        <w:rPr>
          <w:rFonts w:eastAsia="SimSun"/>
          <w:noProof/>
          <w:lang w:val="en-US" w:eastAsia="zh-CN"/>
        </w:rPr>
        <w:t>as decribed in clause 6.20.2, clause 6.20.3, clause 6.20.4 or clause 6.20.5 of 3GPP TS 23.273 [2]</w:t>
      </w:r>
      <w:r w:rsidRPr="00C3054E">
        <w:t>.</w:t>
      </w:r>
    </w:p>
    <w:p w14:paraId="4697C105" w14:textId="77777777" w:rsidR="00CC0518" w:rsidRPr="00C3054E" w:rsidRDefault="00CC0518" w:rsidP="00CC0518">
      <w:r w:rsidRPr="00C3054E">
        <w:t>The LCS message carrying the LCS-SLMTLR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46D4A592" w14:textId="56C8753B" w:rsidR="00CC0518" w:rsidRPr="00C3054E" w:rsidRDefault="00CC0518" w:rsidP="00CC0518">
      <w:pPr>
        <w:pStyle w:val="Heading5"/>
      </w:pPr>
      <w:bookmarkStart w:id="276" w:name="_CR5_2_1_8_2"/>
      <w:bookmarkStart w:id="277" w:name="_Toc178268158"/>
      <w:bookmarkEnd w:id="276"/>
      <w:r w:rsidRPr="00C3054E">
        <w:t>5.2.1.</w:t>
      </w:r>
      <w:r>
        <w:t>8</w:t>
      </w:r>
      <w:r w:rsidRPr="00C3054E">
        <w:t>.2</w:t>
      </w:r>
      <w:r w:rsidRPr="00C3054E">
        <w:tab/>
        <w:t>Normal operation</w:t>
      </w:r>
      <w:bookmarkEnd w:id="277"/>
    </w:p>
    <w:p w14:paraId="66E0BA30" w14:textId="77777777" w:rsidR="00CC0518" w:rsidRPr="00C3054E" w:rsidRDefault="00CC0518" w:rsidP="00CC0518">
      <w:pPr>
        <w:keepNext/>
      </w:pPr>
      <w:r w:rsidRPr="00C3054E">
        <w:t xml:space="preserve">In order to initate the sidelink mobile terminating location request procedure, the LMF shall send a REGISTER message to the UE containing the LCS-SLMTLR invoke component as defined in 3GPP TS 24.080 [5] as described in </w:t>
      </w:r>
      <w:r w:rsidRPr="00C3054E">
        <w:rPr>
          <w:rFonts w:eastAsia="SimSun"/>
          <w:noProof/>
          <w:lang w:val="en-US" w:eastAsia="zh-CN"/>
        </w:rPr>
        <w:lastRenderedPageBreak/>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LCS-SLMTLR invoke component, the LMF:</w:t>
      </w:r>
    </w:p>
    <w:p w14:paraId="5653AFB5" w14:textId="77777777" w:rsidR="00CC0518" w:rsidRPr="00734A3B" w:rsidRDefault="00CC0518" w:rsidP="00CC0518">
      <w:pPr>
        <w:pStyle w:val="B1"/>
      </w:pPr>
      <w:r w:rsidRPr="00C3054E">
        <w:t>-</w:t>
      </w:r>
      <w:r w:rsidRPr="00C3054E">
        <w:tab/>
      </w:r>
      <w:bookmarkStart w:id="278" w:name="_Hlk159164372"/>
      <w:r w:rsidRPr="00C3054E">
        <w:t xml:space="preserve">shall include the relatedUEInfo IE indicating information of candidate </w:t>
      </w:r>
      <w:bookmarkStart w:id="279" w:name="_Hlk159163385"/>
      <w:r>
        <w:t>l</w:t>
      </w:r>
      <w:r w:rsidRPr="00C3054E">
        <w:t>ocated UE(s)</w:t>
      </w:r>
      <w:bookmarkEnd w:id="279"/>
      <w:r w:rsidRPr="00C3054E">
        <w:t xml:space="preserve"> when the required location result i</w:t>
      </w:r>
      <w:r w:rsidRPr="00734A3B">
        <w:t>s absolute location</w:t>
      </w:r>
      <w:bookmarkEnd w:id="278"/>
      <w:r w:rsidRPr="00734A3B">
        <w:t xml:space="preserve"> or indicating information of candidate </w:t>
      </w:r>
      <w:bookmarkStart w:id="280" w:name="_Hlk159163357"/>
      <w:r w:rsidRPr="00734A3B">
        <w:rPr>
          <w:lang w:eastAsia="zh-CN"/>
        </w:rPr>
        <w:t xml:space="preserve">SL reference </w:t>
      </w:r>
      <w:r w:rsidRPr="00734A3B">
        <w:t>UE(s)</w:t>
      </w:r>
      <w:bookmarkEnd w:id="280"/>
      <w:r w:rsidRPr="00734A3B">
        <w:t xml:space="preserve"> when the required location result is </w:t>
      </w:r>
      <w:r w:rsidRPr="00734A3B">
        <w:rPr>
          <w:lang w:eastAsia="zh-CN"/>
        </w:rPr>
        <w:t xml:space="preserve">relative </w:t>
      </w:r>
      <w:r w:rsidRPr="00734A3B">
        <w:t>location;</w:t>
      </w:r>
    </w:p>
    <w:p w14:paraId="63889EA6" w14:textId="77777777" w:rsidR="00CC0518" w:rsidRPr="00734A3B" w:rsidRDefault="00CC0518" w:rsidP="00CC0518">
      <w:pPr>
        <w:pStyle w:val="B1"/>
      </w:pPr>
      <w:r w:rsidRPr="00734A3B">
        <w:t>-</w:t>
      </w:r>
      <w:r w:rsidRPr="00734A3B">
        <w:tab/>
        <w:t xml:space="preserve">shall include the </w:t>
      </w:r>
      <w:r w:rsidRPr="00734A3B">
        <w:rPr>
          <w:lang w:eastAsia="zh-CN"/>
        </w:rPr>
        <w:t>locatedUEselect</w:t>
      </w:r>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988D7DD" w14:textId="4E6E00B1" w:rsidR="00CC0518" w:rsidRPr="00C3054E" w:rsidRDefault="00CC0518" w:rsidP="00CC0518">
      <w:pPr>
        <w:pStyle w:val="B1"/>
      </w:pPr>
      <w:r w:rsidRPr="00734A3B">
        <w:t>-</w:t>
      </w:r>
      <w:r w:rsidRPr="00734A3B">
        <w:tab/>
        <w:t xml:space="preserve">may include the </w:t>
      </w:r>
      <w:r w:rsidRPr="00734A3B">
        <w:rPr>
          <w:lang w:eastAsia="zh-CN"/>
        </w:rPr>
        <w:t>coordinateID</w:t>
      </w:r>
      <w:r w:rsidRPr="00734A3B">
        <w:t xml:space="preserve"> IE indicating </w:t>
      </w:r>
      <w:r w:rsidRPr="00734A3B">
        <w:rPr>
          <w:lang w:eastAsia="zh-CN"/>
        </w:rPr>
        <w:t>local coordinate(s)</w:t>
      </w:r>
      <w:r w:rsidRPr="00734A3B">
        <w:t xml:space="preserve"> when the </w:t>
      </w:r>
      <w:r w:rsidRPr="00734A3B">
        <w:rPr>
          <w:lang w:eastAsia="zh-CN"/>
        </w:rPr>
        <w:t>required location result is absolute location. The coordinateID</w:t>
      </w:r>
      <w:r w:rsidRPr="00734A3B">
        <w:t xml:space="preserve"> IE is</w:t>
      </w:r>
      <w:r>
        <w:t xml:space="preserve"> used </w:t>
      </w:r>
      <w:r w:rsidRPr="007E48D4">
        <w:t xml:space="preserve">to determine the </w:t>
      </w:r>
      <w:r>
        <w:t>t</w:t>
      </w:r>
      <w:r w:rsidRPr="007E48D4">
        <w:t>arget UE location in local coordinates</w:t>
      </w:r>
      <w:r w:rsidRPr="00A13CCD">
        <w:t>.</w:t>
      </w:r>
    </w:p>
    <w:p w14:paraId="11CE3B70" w14:textId="4E5913B7" w:rsidR="00CC0518" w:rsidRPr="00C3054E" w:rsidRDefault="00CC0518" w:rsidP="00CC0518">
      <w:pPr>
        <w:rPr>
          <w:lang w:eastAsia="zh-CN"/>
        </w:rPr>
      </w:pPr>
      <w:r w:rsidRPr="00C3054E">
        <w:t xml:space="preserve">If the UE accepts the LCS-SLMTLR invoke component, the UE shall send a </w:t>
      </w:r>
      <w:r w:rsidR="00B7027D">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2FCAFECC" w14:textId="5E29C20E" w:rsidR="00CC0518" w:rsidRPr="00C3054E" w:rsidRDefault="00CC0518" w:rsidP="00CC0518">
      <w:pPr>
        <w:pStyle w:val="B1"/>
      </w:pPr>
      <w:r w:rsidRPr="00C3054E">
        <w:t>-</w:t>
      </w:r>
      <w:r w:rsidRPr="00C3054E">
        <w:tab/>
        <w:t xml:space="preserve">shall include the </w:t>
      </w:r>
      <w:r w:rsidR="00F66225">
        <w:t xml:space="preserve">relatedUEInfo IE containing </w:t>
      </w:r>
      <w:r w:rsidRPr="00C3054E">
        <w:t xml:space="preserve">information of the related UEs for the ranging and sidelink positioning discovered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the LMF is to select the located UE(s);</w:t>
      </w:r>
    </w:p>
    <w:p w14:paraId="199D9A0D" w14:textId="78187008" w:rsidR="00CC0518" w:rsidRPr="00C3054E" w:rsidRDefault="00CC0518" w:rsidP="00CC0518">
      <w:pPr>
        <w:pStyle w:val="B1"/>
      </w:pPr>
      <w:r w:rsidRPr="00C3054E">
        <w:t>-</w:t>
      </w:r>
      <w:r w:rsidRPr="00C3054E">
        <w:tab/>
        <w:t xml:space="preserve">shall include the </w:t>
      </w:r>
      <w:r w:rsidR="00F66225">
        <w:t xml:space="preserve">relatedUEInfo IE containing </w:t>
      </w:r>
      <w:r w:rsidRPr="00C3054E">
        <w:t xml:space="preserve">information of the related UEs for the ranging and sidelink positioning selected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target UE is to select the located UE(s); and</w:t>
      </w:r>
    </w:p>
    <w:p w14:paraId="4E2B9234" w14:textId="7704B68D" w:rsidR="00CC0518" w:rsidRPr="00C3054E" w:rsidRDefault="00CC0518" w:rsidP="00CC0518">
      <w:pPr>
        <w:pStyle w:val="B1"/>
      </w:pPr>
      <w:r w:rsidRPr="00C3054E">
        <w:t>-</w:t>
      </w:r>
      <w:r w:rsidRPr="00C3054E">
        <w:tab/>
        <w:t xml:space="preserve">may include the </w:t>
      </w:r>
      <w:r w:rsidR="00F66225">
        <w:t>rangingSLPPList IE containing the embedded SLPP message providing</w:t>
      </w:r>
      <w:r w:rsidR="00F66225" w:rsidRPr="00C3054E">
        <w:t xml:space="preserve"> </w:t>
      </w:r>
      <w:r w:rsidRPr="00C3054E">
        <w:t>sidelink positioning capabilities of the related UEs</w:t>
      </w:r>
      <w:r w:rsidR="00F66225">
        <w:t xml:space="preserve"> as defined in 3GPP TS 38.355 [4a]</w:t>
      </w:r>
      <w:r w:rsidRPr="00C3054E">
        <w:t>.</w:t>
      </w:r>
    </w:p>
    <w:p w14:paraId="7894B88B" w14:textId="77777777" w:rsidR="00CC0518" w:rsidRDefault="00CC0518" w:rsidP="00CC0518">
      <w:r w:rsidRPr="00C3054E">
        <w:t>If the UE is unable to process or support the request received from the network, the UE shall send a RELEASE COMPLETE message containing a return error component or reject component. Error values are specified in 3GPP TS 24.080 [5].</w:t>
      </w:r>
    </w:p>
    <w:p w14:paraId="49A592ED" w14:textId="031E8304" w:rsidR="0039058B" w:rsidRPr="00C3054E" w:rsidRDefault="0039058B" w:rsidP="00CC0518">
      <w:r w:rsidRPr="000F688B">
        <w:t xml:space="preserve">During the </w:t>
      </w:r>
      <w:r>
        <w:t xml:space="preserve">sidelink mobile terminating location request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C789CA9" w14:textId="4749610C" w:rsidR="00CC0518" w:rsidRPr="00C3054E" w:rsidRDefault="00CC0518" w:rsidP="00CC0518">
      <w:r w:rsidRPr="00C3054E">
        <w:t>Figure 5.2.1.</w:t>
      </w:r>
      <w:r>
        <w:t>8</w:t>
      </w:r>
      <w:r w:rsidRPr="00C3054E">
        <w:t>.2.1 illustrates the signalling for normal operation between the UE and the network.</w:t>
      </w:r>
    </w:p>
    <w:p w14:paraId="3A1EFC73" w14:textId="77777777" w:rsidR="00CC0518" w:rsidRPr="00C3054E" w:rsidRDefault="00CC0518" w:rsidP="00CC0518">
      <w:r w:rsidRPr="00C3054E">
        <w:br w:type="page"/>
      </w:r>
      <w:r w:rsidRPr="00C3054E">
        <w:lastRenderedPageBreak/>
        <w:t xml:space="preserve"> </w:t>
      </w:r>
    </w:p>
    <w:p w14:paraId="51C7A7C2" w14:textId="77777777" w:rsidR="00CC0518" w:rsidRPr="00C3054E" w:rsidRDefault="00CC0518" w:rsidP="00CC0518">
      <w:pPr>
        <w:keepNext/>
        <w:keepLines/>
        <w:tabs>
          <w:tab w:val="left" w:pos="8352"/>
        </w:tabs>
        <w:spacing w:after="0"/>
        <w:jc w:val="center"/>
        <w:rPr>
          <w:b/>
        </w:rPr>
      </w:pPr>
    </w:p>
    <w:p w14:paraId="737BB176" w14:textId="77777777" w:rsidR="00CC0518" w:rsidRPr="00C3054E" w:rsidRDefault="00CC0518" w:rsidP="00CC0518">
      <w:pPr>
        <w:keepNext/>
        <w:keepLines/>
        <w:tabs>
          <w:tab w:val="left" w:pos="8352"/>
        </w:tabs>
        <w:spacing w:after="0"/>
        <w:jc w:val="center"/>
        <w:rPr>
          <w:b/>
        </w:rPr>
      </w:pPr>
      <w:r w:rsidRPr="00C3054E">
        <w:rPr>
          <w:b/>
        </w:rPr>
        <w:t>UE</w:t>
      </w:r>
      <w:r w:rsidRPr="00C3054E">
        <w:rPr>
          <w:b/>
        </w:rPr>
        <w:tab/>
        <w:t>Network</w:t>
      </w:r>
    </w:p>
    <w:p w14:paraId="6B5402F6" w14:textId="77777777" w:rsidR="00CC0518" w:rsidRPr="00C3054E" w:rsidRDefault="00CC0518" w:rsidP="00CC0518">
      <w:pPr>
        <w:keepNext/>
        <w:keepLines/>
        <w:tabs>
          <w:tab w:val="left" w:pos="720"/>
          <w:tab w:val="right" w:leader="hyphen" w:pos="9360"/>
        </w:tabs>
        <w:spacing w:after="0"/>
        <w:jc w:val="center"/>
      </w:pPr>
      <w:r w:rsidRPr="00C3054E">
        <w:t>REGISTER</w:t>
      </w:r>
    </w:p>
    <w:p w14:paraId="11028464" w14:textId="77777777" w:rsidR="00CC0518" w:rsidRPr="00C3054E" w:rsidRDefault="00CC0518" w:rsidP="00CC0518">
      <w:pPr>
        <w:keepNext/>
        <w:keepLines/>
        <w:spacing w:after="0"/>
        <w:jc w:val="center"/>
      </w:pPr>
      <w:r w:rsidRPr="00C3054E">
        <w:t>&lt;------------------------------------------------------------------------------------------------------------------------</w:t>
      </w:r>
    </w:p>
    <w:p w14:paraId="289DAEE5" w14:textId="77777777" w:rsidR="00CC0518" w:rsidRPr="00C3054E" w:rsidRDefault="00CC0518" w:rsidP="00CC0518">
      <w:pPr>
        <w:keepNext/>
        <w:keepLines/>
        <w:tabs>
          <w:tab w:val="left" w:pos="720"/>
          <w:tab w:val="left" w:pos="1440"/>
          <w:tab w:val="left" w:pos="2160"/>
        </w:tabs>
        <w:spacing w:after="0"/>
        <w:jc w:val="center"/>
      </w:pPr>
      <w:r w:rsidRPr="00C3054E">
        <w:t xml:space="preserve">Facility (Invoke = LCS-SLMTLR (slmtlr-Type, supportedGADShapes, </w:t>
      </w:r>
      <w:r w:rsidRPr="00C3054E">
        <w:rPr>
          <w:lang w:eastAsia="zh-CN"/>
        </w:rPr>
        <w:t>relatedUEInfo, locatedUEselect</w:t>
      </w:r>
      <w:r w:rsidRPr="00734A3B">
        <w:rPr>
          <w:rFonts w:hint="eastAsia"/>
          <w:lang w:eastAsia="zh-CN"/>
        </w:rPr>
        <w:t>,</w:t>
      </w:r>
      <w:r w:rsidRPr="00734A3B">
        <w:rPr>
          <w:lang w:eastAsia="zh-CN"/>
        </w:rPr>
        <w:t xml:space="preserve"> coordinateID</w:t>
      </w:r>
      <w:r w:rsidRPr="00734A3B">
        <w:t>)</w:t>
      </w:r>
      <w:r w:rsidRPr="00C3054E">
        <w:t>)</w:t>
      </w:r>
    </w:p>
    <w:p w14:paraId="444B545E" w14:textId="77777777" w:rsidR="00CC0518" w:rsidRPr="00C3054E" w:rsidRDefault="00CC0518" w:rsidP="00CC0518">
      <w:pPr>
        <w:keepNext/>
        <w:keepLines/>
        <w:tabs>
          <w:tab w:val="left" w:pos="720"/>
          <w:tab w:val="right" w:leader="hyphen" w:pos="9360"/>
        </w:tabs>
        <w:spacing w:after="0"/>
        <w:jc w:val="center"/>
      </w:pPr>
    </w:p>
    <w:p w14:paraId="18F07770"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5C22BCA2" w14:textId="77777777" w:rsidR="00CC0518" w:rsidRPr="00C3054E" w:rsidRDefault="00CC0518" w:rsidP="00CC0518">
      <w:pPr>
        <w:keepNext/>
        <w:keepLines/>
        <w:spacing w:after="0"/>
        <w:jc w:val="center"/>
      </w:pPr>
      <w:r w:rsidRPr="00C3054E">
        <w:t>------------------------------------------------------------------------------------------------------------------------&gt;</w:t>
      </w:r>
    </w:p>
    <w:p w14:paraId="3BAB6E7D" w14:textId="77777777" w:rsidR="00CC0518" w:rsidRPr="00C3054E" w:rsidRDefault="00CC0518" w:rsidP="00CC0518">
      <w:pPr>
        <w:keepNext/>
        <w:keepLines/>
        <w:tabs>
          <w:tab w:val="left" w:pos="720"/>
          <w:tab w:val="left" w:pos="1440"/>
          <w:tab w:val="left" w:pos="2160"/>
        </w:tabs>
        <w:spacing w:after="0"/>
        <w:jc w:val="center"/>
      </w:pPr>
      <w:r w:rsidRPr="00C3054E">
        <w:t>Facility (Return result = LCS-SLMTLR(</w:t>
      </w:r>
      <w:r w:rsidRPr="00C3054E">
        <w:rPr>
          <w:lang w:eastAsia="zh-CN"/>
        </w:rPr>
        <w:t xml:space="preserve">relatedUEInfo, </w:t>
      </w:r>
      <w:r>
        <w:rPr>
          <w:lang w:eastAsia="ja-JP"/>
        </w:rPr>
        <w:t>rangingSLPPList</w:t>
      </w:r>
      <w:r w:rsidRPr="00C3054E">
        <w:t>))</w:t>
      </w:r>
    </w:p>
    <w:p w14:paraId="3ABA90DF" w14:textId="77777777" w:rsidR="00CC0518" w:rsidRPr="00C3054E" w:rsidRDefault="00CC0518" w:rsidP="00CC0518">
      <w:pPr>
        <w:keepNext/>
        <w:keepLines/>
        <w:tabs>
          <w:tab w:val="left" w:pos="720"/>
          <w:tab w:val="right" w:leader="hyphen" w:pos="9360"/>
        </w:tabs>
        <w:spacing w:after="0"/>
        <w:jc w:val="center"/>
      </w:pPr>
    </w:p>
    <w:p w14:paraId="22547E39"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1E7B27ED" w14:textId="77777777" w:rsidR="00CC0518" w:rsidRPr="00C3054E" w:rsidRDefault="00CC0518" w:rsidP="00CC0518">
      <w:pPr>
        <w:keepNext/>
        <w:keepLines/>
        <w:spacing w:after="0"/>
        <w:jc w:val="center"/>
      </w:pPr>
      <w:r w:rsidRPr="00C3054E">
        <w:t>-  -  -  -  -  -  -  -  -  -  -  -  -  -  -  -  -  -  -  -  -  -  -  -  -  -  -  -  -  -  -  -  -  -  -  -  -  -  -  -  -  -  -  -  -  -  -  -&gt;</w:t>
      </w:r>
    </w:p>
    <w:p w14:paraId="75B7730E" w14:textId="77777777" w:rsidR="00CC0518" w:rsidRPr="00C3054E" w:rsidRDefault="00CC0518" w:rsidP="00CC0518">
      <w:pPr>
        <w:keepNext/>
        <w:keepLines/>
        <w:tabs>
          <w:tab w:val="left" w:pos="720"/>
          <w:tab w:val="left" w:pos="1440"/>
          <w:tab w:val="left" w:pos="2160"/>
        </w:tabs>
        <w:spacing w:after="0"/>
        <w:jc w:val="center"/>
      </w:pPr>
      <w:r w:rsidRPr="00C3054E">
        <w:t>Facility (Return error (Error))</w:t>
      </w:r>
    </w:p>
    <w:p w14:paraId="19C5D6A0" w14:textId="77777777" w:rsidR="00CC0518" w:rsidRPr="00C3054E" w:rsidRDefault="00CC0518" w:rsidP="00CC0518">
      <w:pPr>
        <w:keepNext/>
        <w:keepLines/>
        <w:tabs>
          <w:tab w:val="left" w:pos="720"/>
          <w:tab w:val="right" w:leader="hyphen" w:pos="9360"/>
        </w:tabs>
        <w:spacing w:after="0"/>
        <w:jc w:val="center"/>
      </w:pPr>
    </w:p>
    <w:p w14:paraId="55C77963"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6088ACD2" w14:textId="77777777" w:rsidR="00CC0518" w:rsidRPr="00C3054E" w:rsidRDefault="00CC0518" w:rsidP="00CC0518">
      <w:pPr>
        <w:keepNext/>
        <w:keepLines/>
        <w:spacing w:after="0"/>
        <w:jc w:val="center"/>
      </w:pPr>
      <w:r w:rsidRPr="00C3054E">
        <w:t>-  -  -  -  -  -  -  -  -  -  -  -  -  -  -  -  -  -  -  -  -  -  -  -  -  -  -  -  -  -  -  -  -  -  -  -  -  -  -  -  -  -  -  -  -  -  -  -&gt;</w:t>
      </w:r>
    </w:p>
    <w:p w14:paraId="765AD6AB" w14:textId="77777777" w:rsidR="00CC0518" w:rsidRPr="00C3054E" w:rsidRDefault="00CC0518" w:rsidP="00CC0518">
      <w:pPr>
        <w:keepNext/>
        <w:keepLines/>
        <w:tabs>
          <w:tab w:val="left" w:pos="720"/>
          <w:tab w:val="right" w:leader="hyphen" w:pos="9360"/>
        </w:tabs>
        <w:spacing w:after="0"/>
        <w:jc w:val="center"/>
      </w:pPr>
      <w:r w:rsidRPr="00C3054E">
        <w:t>Facility (Reject (Invoke_problem))</w:t>
      </w:r>
    </w:p>
    <w:p w14:paraId="15EA4AEB" w14:textId="77777777" w:rsidR="00CC0518" w:rsidRPr="00C3054E" w:rsidRDefault="00CC0518" w:rsidP="00CC0518">
      <w:pPr>
        <w:keepNext/>
        <w:keepLines/>
        <w:tabs>
          <w:tab w:val="left" w:pos="720"/>
          <w:tab w:val="right" w:leader="hyphen" w:pos="9360"/>
        </w:tabs>
        <w:spacing w:after="0"/>
        <w:jc w:val="center"/>
      </w:pPr>
    </w:p>
    <w:p w14:paraId="5848E952"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002BC15D" w14:textId="77777777" w:rsidR="00CC0518" w:rsidRPr="00C3054E" w:rsidRDefault="00CC0518" w:rsidP="00CC0518">
      <w:pPr>
        <w:keepNext/>
        <w:keepLines/>
        <w:spacing w:after="0"/>
        <w:jc w:val="center"/>
      </w:pPr>
      <w:r w:rsidRPr="00C3054E">
        <w:t>&lt;-  -  -  -  -  -  -  -  -  -  -  -  -  -  -  -  -  -  -  -  -  -  -  -  -  -  -  -  -  -  -  -  -  -  -  -  -  -  -  -  -  -  -  -  -  -  -  -</w:t>
      </w:r>
    </w:p>
    <w:p w14:paraId="29A5C6B5" w14:textId="77777777" w:rsidR="00CC0518" w:rsidRPr="00C3054E" w:rsidRDefault="00CC0518" w:rsidP="00CC0518"/>
    <w:p w14:paraId="57C4D0E4" w14:textId="2DDD981B" w:rsidR="00CC0518" w:rsidRPr="00C3054E" w:rsidRDefault="00CC0518" w:rsidP="00CC0518">
      <w:pPr>
        <w:pStyle w:val="TF"/>
      </w:pPr>
      <w:bookmarkStart w:id="281" w:name="_CRFigure5_2_1_8_2_1"/>
      <w:r w:rsidRPr="00C3054E">
        <w:t>Figure </w:t>
      </w:r>
      <w:bookmarkEnd w:id="281"/>
      <w:r w:rsidRPr="00C3054E">
        <w:t>5.2.1.</w:t>
      </w:r>
      <w:r>
        <w:t>8</w:t>
      </w:r>
      <w:r w:rsidRPr="00C3054E">
        <w:t>.2.1: Sidelink mobile terminating location request procedure</w:t>
      </w:r>
    </w:p>
    <w:p w14:paraId="348E9977" w14:textId="42D380BE" w:rsidR="00CC0518"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CC0518" w:rsidRPr="00C3054E">
        <w:rPr>
          <w:lang w:eastAsia="en-US"/>
        </w:rPr>
        <w:t xml:space="preserve">Only the following IEs defined in SL-MT-LR </w:t>
      </w:r>
      <w:r w:rsidR="00CC0518" w:rsidRPr="00C3054E">
        <w:rPr>
          <w:rFonts w:hint="eastAsia"/>
          <w:lang w:eastAsia="en-US"/>
        </w:rPr>
        <w:t xml:space="preserve">operations </w:t>
      </w:r>
      <w:r w:rsidR="00CC0518" w:rsidRPr="00C3054E">
        <w:rPr>
          <w:lang w:eastAsia="en-US"/>
        </w:rPr>
        <w:t>in 3GPP TS </w:t>
      </w:r>
      <w:r w:rsidR="00CC0518" w:rsidRPr="00C3054E">
        <w:rPr>
          <w:rFonts w:hint="eastAsia"/>
          <w:lang w:eastAsia="en-US"/>
        </w:rPr>
        <w:t>24</w:t>
      </w:r>
      <w:r w:rsidR="00CC0518" w:rsidRPr="00C3054E">
        <w:rPr>
          <w:lang w:eastAsia="en-US"/>
        </w:rPr>
        <w:t>.</w:t>
      </w:r>
      <w:r w:rsidR="00CC0518" w:rsidRPr="00C3054E">
        <w:rPr>
          <w:rFonts w:hint="eastAsia"/>
          <w:lang w:eastAsia="en-US"/>
        </w:rPr>
        <w:t>080</w:t>
      </w:r>
      <w:r w:rsidR="00CC0518" w:rsidRPr="00C3054E">
        <w:rPr>
          <w:lang w:eastAsia="en-US"/>
        </w:rPr>
        <w:t> [5] are used for ranging and sidelink positioning:</w:t>
      </w:r>
    </w:p>
    <w:p w14:paraId="5DA22D84" w14:textId="77777777" w:rsidR="00CC0518" w:rsidRPr="00C3054E" w:rsidRDefault="00CC0518" w:rsidP="00CC0518">
      <w:pPr>
        <w:pStyle w:val="B1"/>
      </w:pPr>
      <w:r w:rsidRPr="00C3054E">
        <w:t>-</w:t>
      </w:r>
      <w:r w:rsidRPr="00C3054E">
        <w:tab/>
        <w:t>slmtlr-Type</w:t>
      </w:r>
    </w:p>
    <w:p w14:paraId="31B8FF24" w14:textId="77777777" w:rsidR="00CC0518" w:rsidRPr="00C3054E" w:rsidRDefault="00CC0518" w:rsidP="00CC0518">
      <w:pPr>
        <w:pStyle w:val="B1"/>
      </w:pPr>
      <w:r w:rsidRPr="00C3054E">
        <w:t>-</w:t>
      </w:r>
      <w:r w:rsidRPr="00C3054E">
        <w:tab/>
        <w:t xml:space="preserve">supportedGADShapes </w:t>
      </w:r>
    </w:p>
    <w:p w14:paraId="2120C7EB" w14:textId="77777777" w:rsidR="00CC0518" w:rsidRPr="00C3054E" w:rsidRDefault="00CC0518" w:rsidP="00CC0518">
      <w:pPr>
        <w:pStyle w:val="B1"/>
        <w:rPr>
          <w:lang w:eastAsia="zh-CN"/>
        </w:rPr>
      </w:pPr>
      <w:r w:rsidRPr="00C3054E">
        <w:t>-</w:t>
      </w:r>
      <w:r w:rsidRPr="00C3054E">
        <w:tab/>
      </w:r>
      <w:r w:rsidRPr="00C3054E">
        <w:rPr>
          <w:lang w:eastAsia="zh-CN"/>
        </w:rPr>
        <w:t xml:space="preserve">relatedUEInfo </w:t>
      </w:r>
    </w:p>
    <w:p w14:paraId="01A252EC" w14:textId="77777777" w:rsidR="00CC0518" w:rsidRPr="00734A3B" w:rsidRDefault="00CC0518" w:rsidP="00CC0518">
      <w:pPr>
        <w:pStyle w:val="B1"/>
        <w:rPr>
          <w:lang w:eastAsia="zh-CN"/>
        </w:rPr>
      </w:pPr>
      <w:r w:rsidRPr="00734A3B">
        <w:rPr>
          <w:rFonts w:hint="eastAsia"/>
          <w:lang w:eastAsia="zh-CN"/>
        </w:rPr>
        <w:t>-</w:t>
      </w:r>
      <w:r w:rsidRPr="00734A3B">
        <w:rPr>
          <w:lang w:eastAsia="zh-CN"/>
        </w:rPr>
        <w:tab/>
        <w:t>locatedUEselect</w:t>
      </w:r>
    </w:p>
    <w:p w14:paraId="4B53E553" w14:textId="77777777" w:rsidR="00CC0518" w:rsidRPr="00C3054E" w:rsidRDefault="00CC0518" w:rsidP="00CC0518">
      <w:pPr>
        <w:pStyle w:val="B1"/>
        <w:rPr>
          <w:lang w:eastAsia="zh-CN"/>
        </w:rPr>
      </w:pPr>
      <w:r w:rsidRPr="00734A3B">
        <w:rPr>
          <w:lang w:eastAsia="zh-CN"/>
        </w:rPr>
        <w:t>-</w:t>
      </w:r>
      <w:r w:rsidRPr="00734A3B">
        <w:rPr>
          <w:lang w:eastAsia="zh-CN"/>
        </w:rPr>
        <w:tab/>
        <w:t>coordinateID</w:t>
      </w:r>
    </w:p>
    <w:p w14:paraId="6C9186D4" w14:textId="77777777" w:rsidR="00CC0518" w:rsidRPr="00C3054E" w:rsidRDefault="00CC0518" w:rsidP="00CC0518">
      <w:pPr>
        <w:pStyle w:val="B1"/>
        <w:rPr>
          <w:lang w:eastAsia="zh-CN"/>
        </w:rPr>
      </w:pPr>
      <w:r w:rsidRPr="00C3054E">
        <w:rPr>
          <w:lang w:eastAsia="zh-CN"/>
        </w:rPr>
        <w:t>-</w:t>
      </w:r>
      <w:r w:rsidRPr="00C3054E">
        <w:rPr>
          <w:lang w:eastAsia="zh-CN"/>
        </w:rPr>
        <w:tab/>
      </w:r>
      <w:bookmarkStart w:id="282" w:name="_Hlk160079204"/>
      <w:r>
        <w:rPr>
          <w:lang w:eastAsia="ja-JP"/>
        </w:rPr>
        <w:t>rangingSLPPList</w:t>
      </w:r>
      <w:r w:rsidRPr="00C3054E">
        <w:rPr>
          <w:lang w:eastAsia="zh-CN"/>
        </w:rPr>
        <w:t xml:space="preserve"> </w:t>
      </w:r>
      <w:bookmarkEnd w:id="282"/>
    </w:p>
    <w:p w14:paraId="6D7E3997" w14:textId="4A562CCB" w:rsidR="00CC0518" w:rsidRDefault="00CC0518" w:rsidP="004A06C5">
      <w:pPr>
        <w:pStyle w:val="NO"/>
        <w:rPr>
          <w:lang w:eastAsia="zh-CN"/>
        </w:rPr>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bookmarkEnd w:id="273"/>
    </w:p>
    <w:p w14:paraId="69097D29" w14:textId="77777777" w:rsidR="00612F8B" w:rsidRDefault="00612F8B" w:rsidP="00612F8B">
      <w:pPr>
        <w:pStyle w:val="Heading3"/>
      </w:pPr>
      <w:bookmarkStart w:id="283" w:name="_CR5_2_2"/>
      <w:bookmarkStart w:id="284" w:name="_Toc26193026"/>
      <w:bookmarkStart w:id="285" w:name="_Toc26193098"/>
      <w:bookmarkStart w:id="286" w:name="_Toc35266501"/>
      <w:bookmarkStart w:id="287" w:name="_Toc43195260"/>
      <w:bookmarkStart w:id="288" w:name="_Toc45264014"/>
      <w:bookmarkStart w:id="289" w:name="_Toc92299356"/>
      <w:bookmarkStart w:id="290" w:name="_Toc178268159"/>
      <w:bookmarkEnd w:id="283"/>
      <w:r w:rsidRPr="0094717B">
        <w:t>5.</w:t>
      </w:r>
      <w:r>
        <w:rPr>
          <w:rFonts w:hint="eastAsia"/>
        </w:rPr>
        <w:t>2.2</w:t>
      </w:r>
      <w:r w:rsidRPr="0094717B">
        <w:tab/>
      </w:r>
      <w:r>
        <w:rPr>
          <w:rFonts w:hint="eastAsia"/>
        </w:rPr>
        <w:t>Mobile</w:t>
      </w:r>
      <w:r w:rsidRPr="0094717B">
        <w:t xml:space="preserve"> initiated location services operations</w:t>
      </w:r>
      <w:bookmarkEnd w:id="284"/>
      <w:bookmarkEnd w:id="285"/>
      <w:bookmarkEnd w:id="286"/>
      <w:bookmarkEnd w:id="287"/>
      <w:bookmarkEnd w:id="288"/>
      <w:bookmarkEnd w:id="289"/>
      <w:bookmarkEnd w:id="290"/>
    </w:p>
    <w:p w14:paraId="4A184595" w14:textId="58970C05" w:rsidR="00F00672" w:rsidRPr="000E16D0" w:rsidRDefault="00F00672" w:rsidP="00F00672">
      <w:pPr>
        <w:pStyle w:val="Heading4"/>
      </w:pPr>
      <w:bookmarkStart w:id="291" w:name="_CR5_2_2_1"/>
      <w:bookmarkStart w:id="292" w:name="_Toc178268160"/>
      <w:bookmarkStart w:id="293" w:name="_Toc26193027"/>
      <w:bookmarkStart w:id="294" w:name="_Toc26193099"/>
      <w:bookmarkStart w:id="295" w:name="_Toc35266502"/>
      <w:bookmarkStart w:id="296" w:name="_Toc43195261"/>
      <w:bookmarkStart w:id="297" w:name="_Toc45264015"/>
      <w:bookmarkStart w:id="298" w:name="_Toc92299357"/>
      <w:bookmarkEnd w:id="291"/>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Originated Location Request(MO-LR)</w:t>
      </w:r>
      <w:bookmarkEnd w:id="292"/>
    </w:p>
    <w:p w14:paraId="031FDF33" w14:textId="18730FA1" w:rsidR="00612F8B" w:rsidRDefault="00612F8B" w:rsidP="00612F8B">
      <w:pPr>
        <w:pStyle w:val="Heading5"/>
        <w:rPr>
          <w:lang w:eastAsia="zh-CN"/>
        </w:rPr>
      </w:pPr>
      <w:bookmarkStart w:id="299" w:name="_CR5_2_2_1_1"/>
      <w:bookmarkStart w:id="300" w:name="_Toc26193028"/>
      <w:bookmarkStart w:id="301" w:name="_Toc26193100"/>
      <w:bookmarkStart w:id="302" w:name="_Toc35266503"/>
      <w:bookmarkStart w:id="303" w:name="_Toc43195262"/>
      <w:bookmarkStart w:id="304" w:name="_Toc45264016"/>
      <w:bookmarkStart w:id="305" w:name="_Toc92299358"/>
      <w:bookmarkStart w:id="306" w:name="_Toc178268161"/>
      <w:bookmarkEnd w:id="293"/>
      <w:bookmarkEnd w:id="294"/>
      <w:bookmarkEnd w:id="295"/>
      <w:bookmarkEnd w:id="296"/>
      <w:bookmarkEnd w:id="297"/>
      <w:bookmarkEnd w:id="298"/>
      <w:bookmarkEnd w:id="299"/>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300"/>
      <w:bookmarkEnd w:id="301"/>
      <w:bookmarkEnd w:id="302"/>
      <w:bookmarkEnd w:id="303"/>
      <w:bookmarkEnd w:id="304"/>
      <w:bookmarkEnd w:id="305"/>
      <w:bookmarkEnd w:id="306"/>
    </w:p>
    <w:p w14:paraId="78C2662A" w14:textId="15CD847D"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w:t>
      </w:r>
      <w:r w:rsidR="00C742E8">
        <w:t>TRANSPORT</w:t>
      </w:r>
      <w:r>
        <w:t xml:space="preserve"> message and the U</w:t>
      </w:r>
      <w:r w:rsidR="00C742E8">
        <w:t>L</w:t>
      </w:r>
      <w:r>
        <w:t xml:space="preserve"> NAS </w:t>
      </w:r>
      <w:r w:rsidR="00C742E8">
        <w:t>TRANSPORT</w:t>
      </w:r>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307" w:name="_MON_1635253262"/>
    <w:bookmarkStart w:id="308" w:name="_MON_1593863882"/>
    <w:bookmarkStart w:id="309" w:name="_MON_1634383344"/>
    <w:bookmarkStart w:id="310" w:name="_MON_1634383399"/>
    <w:bookmarkStart w:id="311" w:name="_MON_1634383450"/>
    <w:bookmarkStart w:id="312" w:name="_MON_1635970678"/>
    <w:bookmarkStart w:id="313" w:name="_MON_1635970687"/>
    <w:bookmarkStart w:id="314" w:name="_MON_1634383786"/>
    <w:bookmarkStart w:id="315" w:name="_MON_1634389013"/>
    <w:bookmarkStart w:id="316" w:name="_MON_1634389124"/>
    <w:bookmarkStart w:id="317" w:name="_MON_1634389134"/>
    <w:bookmarkStart w:id="318" w:name="_MON_1634389600"/>
    <w:bookmarkStart w:id="319" w:name="_MON_1634391019"/>
    <w:bookmarkStart w:id="320" w:name="_MON_1634391118"/>
    <w:bookmarkStart w:id="321" w:name="_MON_1634391211"/>
    <w:bookmarkStart w:id="322" w:name="_MON_1634399084"/>
    <w:bookmarkStart w:id="323" w:name="_MON_1634399293"/>
    <w:bookmarkStart w:id="324" w:name="_MON_1634399299"/>
    <w:bookmarkStart w:id="325" w:name="_MON_1634400889"/>
    <w:bookmarkStart w:id="326" w:name="_MON_1634401134"/>
    <w:bookmarkStart w:id="327" w:name="_MON_1634401136"/>
    <w:bookmarkStart w:id="328" w:name="_MON_1634642145"/>
    <w:bookmarkStart w:id="329" w:name="_MON_1634642154"/>
    <w:bookmarkStart w:id="330" w:name="_MON_1634642260"/>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1" w:name="_MON_1635252066"/>
    <w:bookmarkEnd w:id="331"/>
    <w:p w14:paraId="54D653C4" w14:textId="60460025" w:rsidR="00612F8B" w:rsidRDefault="00612F8B" w:rsidP="00612F8B">
      <w:pPr>
        <w:pStyle w:val="TH"/>
        <w:rPr>
          <w:lang w:eastAsia="zh-CN"/>
        </w:rPr>
      </w:pPr>
      <w:r w:rsidRPr="00050CA8">
        <w:object w:dxaOrig="9072" w:dyaOrig="7227" w14:anchorId="3AAA4B22">
          <v:shape id="_x0000_i1031" type="#_x0000_t75" style="width:442.65pt;height:355pt" o:ole="">
            <v:imagedata r:id="rId23" o:title=""/>
          </v:shape>
          <o:OLEObject Type="Embed" ProgID="Word.Picture.8" ShapeID="_x0000_i1031" DrawAspect="Content" ObjectID="_1798026031" r:id="rId24"/>
        </w:object>
      </w:r>
    </w:p>
    <w:p w14:paraId="3D58765F" w14:textId="77777777" w:rsidR="00612F8B" w:rsidRDefault="00612F8B" w:rsidP="00612F8B">
      <w:pPr>
        <w:pStyle w:val="TF"/>
        <w:rPr>
          <w:lang w:eastAsia="zh-CN"/>
        </w:rPr>
      </w:pPr>
      <w:bookmarkStart w:id="332" w:name="_CRFigure5_2_2_1_11"/>
      <w:r w:rsidRPr="00D8362C">
        <w:t xml:space="preserve">Figure </w:t>
      </w:r>
      <w:bookmarkEnd w:id="332"/>
      <w:r w:rsidRPr="00D8362C">
        <w:t>5.</w:t>
      </w:r>
      <w:r>
        <w:rPr>
          <w:rFonts w:hint="eastAsia"/>
          <w:lang w:eastAsia="zh-CN"/>
        </w:rPr>
        <w:t>2.2</w:t>
      </w:r>
      <w:r w:rsidRPr="00D8362C">
        <w:t>.1.</w:t>
      </w:r>
      <w:r>
        <w:rPr>
          <w:rFonts w:hint="eastAsia"/>
          <w:lang w:eastAsia="zh-CN"/>
        </w:rPr>
        <w:t>1</w:t>
      </w:r>
      <w:r w:rsidRPr="00D8362C">
        <w:t>-1: NAS signaling transport for MO-LR</w:t>
      </w:r>
    </w:p>
    <w:p w14:paraId="05C1F122" w14:textId="086065E3" w:rsidR="00612F8B" w:rsidRPr="008B65D1" w:rsidRDefault="00612F8B" w:rsidP="00612F8B">
      <w:pPr>
        <w:pStyle w:val="NO"/>
      </w:pPr>
      <w:r w:rsidRPr="008B65D1">
        <w:t>NOTE:</w:t>
      </w:r>
      <w:r w:rsidRPr="008B65D1">
        <w:tab/>
        <w:t xml:space="preserve">The optional </w:t>
      </w:r>
      <w:r w:rsidRPr="00E64E14">
        <w:t xml:space="preserve">Additional </w:t>
      </w:r>
      <w:r w:rsidR="00C742E8">
        <w:t>i</w:t>
      </w:r>
      <w:r w:rsidRPr="00E64E14">
        <w:t xml:space="preserve">nformation IE of the UL/DL NAS TRANSPORT message is not </w:t>
      </w:r>
      <w:r w:rsidR="001A451C">
        <w:t>included</w:t>
      </w:r>
      <w:r w:rsidRPr="00E64E14">
        <w:t xml:space="preserve"> when the MO-LR signaling is transported in the Payload container.</w:t>
      </w:r>
    </w:p>
    <w:p w14:paraId="7C4C57ED" w14:textId="77777777" w:rsidR="00612F8B" w:rsidRDefault="00612F8B" w:rsidP="00612F8B">
      <w:pPr>
        <w:pStyle w:val="Heading5"/>
        <w:rPr>
          <w:lang w:eastAsia="zh-CN"/>
        </w:rPr>
      </w:pPr>
      <w:bookmarkStart w:id="333" w:name="_CR5_2_2_1_2"/>
      <w:bookmarkStart w:id="334" w:name="_Toc26193029"/>
      <w:bookmarkStart w:id="335" w:name="_Toc26193101"/>
      <w:bookmarkStart w:id="336" w:name="_Toc35266504"/>
      <w:bookmarkStart w:id="337" w:name="_Toc43195263"/>
      <w:bookmarkStart w:id="338" w:name="_Toc45264017"/>
      <w:bookmarkStart w:id="339" w:name="_Toc92299359"/>
      <w:bookmarkStart w:id="340" w:name="_Toc178268162"/>
      <w:bookmarkEnd w:id="333"/>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34"/>
      <w:bookmarkEnd w:id="335"/>
      <w:bookmarkEnd w:id="336"/>
      <w:bookmarkEnd w:id="337"/>
      <w:bookmarkEnd w:id="338"/>
      <w:bookmarkEnd w:id="339"/>
      <w:bookmarkEnd w:id="340"/>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1DF3CBDD" w:rsidR="00612F8B" w:rsidRPr="000F688B" w:rsidRDefault="00612F8B" w:rsidP="00482F72">
      <w:pPr>
        <w:tabs>
          <w:tab w:val="left" w:pos="2913"/>
        </w:tabs>
        <w:rPr>
          <w:lang w:eastAsia="zh-CN"/>
        </w:rPr>
      </w:pP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41"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2CE091D0" w:rsidR="00612F8B" w:rsidRPr="000F688B" w:rsidRDefault="00612F8B" w:rsidP="00612F8B">
      <w:pPr>
        <w:pStyle w:val="TF"/>
      </w:pPr>
      <w:bookmarkStart w:id="342" w:name="_CRFigure5_2_2_1_21"/>
      <w:bookmarkEnd w:id="341"/>
      <w:r w:rsidRPr="000F688B">
        <w:t xml:space="preserve">Figure </w:t>
      </w:r>
      <w:bookmarkEnd w:id="342"/>
      <w:r w:rsidRPr="000F688B">
        <w:t>5.</w:t>
      </w:r>
      <w:r>
        <w:rPr>
          <w:rFonts w:hint="eastAsia"/>
          <w:lang w:eastAsia="zh-CN"/>
        </w:rPr>
        <w:t>2.2</w:t>
      </w:r>
      <w:r w:rsidRPr="000F688B">
        <w:t>.1.</w:t>
      </w:r>
      <w:r w:rsidR="00482F72">
        <w:rPr>
          <w:rFonts w:hint="eastAsia"/>
          <w:lang w:eastAsia="zh-CN"/>
        </w:rPr>
        <w:t>2</w:t>
      </w:r>
      <w:r w:rsidRPr="000F688B">
        <w:t>-1: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43"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43"/>
    <w:p w14:paraId="31C00E1A" w14:textId="77777777" w:rsidR="00612F8B" w:rsidRPr="000F688B" w:rsidRDefault="00612F8B" w:rsidP="00612F8B"/>
    <w:p w14:paraId="2FE9D6EF" w14:textId="3E4698B4" w:rsidR="00612F8B" w:rsidRPr="000F688B" w:rsidRDefault="00612F8B" w:rsidP="00612F8B">
      <w:pPr>
        <w:pStyle w:val="TF"/>
      </w:pPr>
      <w:bookmarkStart w:id="344" w:name="_CRFigure5_2_2_1_12"/>
      <w:bookmarkStart w:id="345" w:name="_CRFigure5_2_2_1_22"/>
      <w:r w:rsidRPr="000F688B">
        <w:t xml:space="preserve">Figure </w:t>
      </w:r>
      <w:bookmarkEnd w:id="344"/>
      <w:bookmarkEnd w:id="345"/>
      <w:r w:rsidRPr="000F688B">
        <w:t>5.</w:t>
      </w:r>
      <w:r>
        <w:rPr>
          <w:rFonts w:hint="eastAsia"/>
          <w:lang w:eastAsia="zh-CN"/>
        </w:rPr>
        <w:t>2.2</w:t>
      </w:r>
      <w:r w:rsidRPr="000F688B">
        <w:t>.1.</w:t>
      </w:r>
      <w:r w:rsidR="00482F72">
        <w:rPr>
          <w:rFonts w:hint="eastAsia"/>
          <w:lang w:eastAsia="zh-CN"/>
        </w:rPr>
        <w:t>2</w:t>
      </w:r>
      <w:r w:rsidRPr="000F688B">
        <w:t>-2: Multiple mobile originated location requests</w:t>
      </w:r>
    </w:p>
    <w:p w14:paraId="507ACA4C" w14:textId="51C5690F" w:rsidR="00A031DF" w:rsidRPr="000F688B" w:rsidRDefault="00A031DF" w:rsidP="00A031DF">
      <w:pPr>
        <w:pStyle w:val="NO"/>
      </w:pPr>
      <w:bookmarkStart w:id="346" w:name="_Toc26193030"/>
      <w:bookmarkStart w:id="347" w:name="_Toc26193102"/>
      <w:bookmarkStart w:id="348" w:name="_Toc35266505"/>
      <w:bookmarkStart w:id="349" w:name="_Toc43195264"/>
      <w:bookmarkStart w:id="350" w:name="_Toc45264018"/>
      <w:bookmarkStart w:id="351" w:name="_Toc92299360"/>
      <w:r w:rsidRPr="000F688B">
        <w:t>NOTE</w:t>
      </w:r>
      <w:r w:rsidRPr="00546715">
        <w:rPr>
          <w:lang w:val="en-US"/>
        </w:rPr>
        <w:t> </w:t>
      </w:r>
      <w:r>
        <w:rPr>
          <w:lang w:val="en-US"/>
        </w:rPr>
        <w:t>1</w:t>
      </w:r>
      <w:r w:rsidRPr="000F688B">
        <w:t>:</w:t>
      </w:r>
      <w:r w:rsidRPr="000F688B">
        <w:tab/>
        <w:t xml:space="preserve">Only the following </w:t>
      </w:r>
      <w:r w:rsidR="00BB1F5F">
        <w:rPr>
          <w:rFonts w:hint="eastAsia"/>
          <w:lang w:eastAsia="zh-CN"/>
        </w:rPr>
        <w:t>IE</w:t>
      </w:r>
      <w:r w:rsidR="00BB1F5F">
        <w:t>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lastRenderedPageBreak/>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7918D42B"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r w:rsidR="00482F72">
        <w:rPr>
          <w:rFonts w:hint="eastAsia"/>
          <w:lang w:eastAsia="zh-CN"/>
        </w:rPr>
        <w:t xml:space="preserve">The </w:t>
      </w:r>
      <w:r w:rsidRPr="000F688B">
        <w:t xml:space="preserve">multiplePositioningProtocolPDUs </w:t>
      </w:r>
      <w:r w:rsidR="00BB1F5F">
        <w:t>IE</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w:t>
      </w:r>
      <w:r w:rsidR="00BB1F5F">
        <w:t>IE</w:t>
      </w:r>
      <w:r>
        <w:t>.</w:t>
      </w:r>
    </w:p>
    <w:p w14:paraId="70BB0D3F" w14:textId="77777777" w:rsidR="00612F8B" w:rsidRPr="00631696" w:rsidRDefault="00612F8B" w:rsidP="00612F8B">
      <w:pPr>
        <w:pStyle w:val="Heading4"/>
        <w:rPr>
          <w:lang w:eastAsia="zh-CN"/>
        </w:rPr>
      </w:pPr>
      <w:bookmarkStart w:id="352" w:name="_CR5_2_2_2"/>
      <w:bookmarkStart w:id="353" w:name="_Toc178268163"/>
      <w:bookmarkEnd w:id="352"/>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46"/>
      <w:bookmarkEnd w:id="347"/>
      <w:bookmarkEnd w:id="348"/>
      <w:bookmarkEnd w:id="349"/>
      <w:bookmarkEnd w:id="350"/>
      <w:bookmarkEnd w:id="351"/>
      <w:bookmarkEnd w:id="353"/>
    </w:p>
    <w:p w14:paraId="52F814F5" w14:textId="77777777" w:rsidR="00612F8B" w:rsidRDefault="00612F8B" w:rsidP="00612F8B">
      <w:pPr>
        <w:pStyle w:val="Heading5"/>
      </w:pPr>
      <w:bookmarkStart w:id="354" w:name="_CR5_2_2_2_1"/>
      <w:bookmarkStart w:id="355" w:name="_Toc26193031"/>
      <w:bookmarkStart w:id="356" w:name="_Toc26193103"/>
      <w:bookmarkStart w:id="357" w:name="_Toc35266506"/>
      <w:bookmarkStart w:id="358" w:name="_Toc43195265"/>
      <w:bookmarkStart w:id="359" w:name="_Toc45264019"/>
      <w:bookmarkStart w:id="360" w:name="_Toc92299361"/>
      <w:bookmarkStart w:id="361" w:name="_Toc178268164"/>
      <w:bookmarkEnd w:id="354"/>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55"/>
      <w:bookmarkEnd w:id="356"/>
      <w:bookmarkEnd w:id="357"/>
      <w:bookmarkEnd w:id="358"/>
      <w:bookmarkEnd w:id="359"/>
      <w:bookmarkEnd w:id="360"/>
      <w:bookmarkEnd w:id="361"/>
    </w:p>
    <w:p w14:paraId="1407A4ED" w14:textId="7010FAC6" w:rsidR="00A031DF" w:rsidRDefault="00A031DF" w:rsidP="00A031DF">
      <w:bookmarkStart w:id="362" w:name="_MON_1634642341"/>
      <w:bookmarkStart w:id="363" w:name="_MON_1634642349"/>
      <w:bookmarkStart w:id="364" w:name="_MON_1634642369"/>
      <w:bookmarkStart w:id="365" w:name="_MON_1634642391"/>
      <w:bookmarkStart w:id="366" w:name="_MON_1634643028"/>
      <w:bookmarkStart w:id="367" w:name="_MON_1634643051"/>
      <w:bookmarkStart w:id="368" w:name="_MON_1634643061"/>
      <w:bookmarkStart w:id="369" w:name="_MON_1634643066"/>
      <w:bookmarkStart w:id="370" w:name="_MON_1634643078"/>
      <w:bookmarkStart w:id="371" w:name="_MON_1634643105"/>
      <w:bookmarkStart w:id="372" w:name="_MON_1634643115"/>
      <w:bookmarkStart w:id="373" w:name="_MON_1634643176"/>
      <w:bookmarkStart w:id="374" w:name="_MON_1635310760"/>
      <w:bookmarkStart w:id="375" w:name="_MON_1635311843"/>
      <w:bookmarkStart w:id="376" w:name="_MON_1635311853"/>
      <w:bookmarkStart w:id="377" w:name="_MON_1635311872"/>
      <w:bookmarkStart w:id="378" w:name="_MON_1635682741"/>
      <w:bookmarkStart w:id="379" w:name="_MON_1634387501"/>
      <w:bookmarkStart w:id="380" w:name="_MON_1634392870"/>
      <w:bookmarkStart w:id="381" w:name="_MON_1634392880"/>
      <w:bookmarkStart w:id="382" w:name="_MON_1634392888"/>
      <w:bookmarkStart w:id="383" w:name="_MON_1634392988"/>
      <w:bookmarkStart w:id="384" w:name="_MON_1634398193"/>
      <w:bookmarkStart w:id="385" w:name="_MON_1634398208"/>
      <w:bookmarkStart w:id="386" w:name="_MON_1634398227"/>
      <w:bookmarkStart w:id="387" w:name="_MON_1634398232"/>
      <w:bookmarkStart w:id="388" w:name="_MON_1634398859"/>
      <w:bookmarkStart w:id="389" w:name="_MON_1634403240"/>
      <w:bookmarkStart w:id="390" w:name="_MON_1634400147"/>
      <w:bookmarkStart w:id="391" w:name="_MON_1634400169"/>
      <w:bookmarkStart w:id="392" w:name="_MON_1634400177"/>
      <w:bookmarkStart w:id="393" w:name="_MON_1634402192"/>
      <w:bookmarkStart w:id="394" w:name="_MON_1634402831"/>
      <w:bookmarkStart w:id="395" w:name="_MON_1634403158"/>
      <w:bookmarkStart w:id="396" w:name="_MON_1634403235"/>
      <w:bookmarkStart w:id="397" w:name="_MON_1634641374"/>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98" w:name="_MON_1765786910"/>
    <w:bookmarkEnd w:id="398"/>
    <w:p w14:paraId="426EA41A" w14:textId="17ADCA16" w:rsidR="00C742E8" w:rsidRDefault="00C742E8" w:rsidP="00C742E8">
      <w:pPr>
        <w:pStyle w:val="TH"/>
        <w:rPr>
          <w:lang w:eastAsia="zh-CN"/>
        </w:rPr>
      </w:pPr>
      <w:r>
        <w:object w:dxaOrig="10490" w:dyaOrig="10203" w14:anchorId="5676E833">
          <v:shape id="_x0000_i1032" type="#_x0000_t75" style="width:477.7pt;height:467.7pt" o:ole="">
            <v:imagedata r:id="rId25" o:title=""/>
          </v:shape>
          <o:OLEObject Type="Embed" ProgID="Word.Picture.8" ShapeID="_x0000_i1032" DrawAspect="Content" ObjectID="_1798026032" r:id="rId26"/>
        </w:object>
      </w:r>
    </w:p>
    <w:p w14:paraId="671316C2" w14:textId="299A5DB3" w:rsidR="00612F8B" w:rsidRDefault="00C742E8" w:rsidP="00C742E8">
      <w:pPr>
        <w:pStyle w:val="TF"/>
        <w:rPr>
          <w:lang w:eastAsia="zh-CN"/>
        </w:rPr>
      </w:pPr>
      <w:bookmarkStart w:id="399" w:name="_CRFigure5_2_2_2_11"/>
      <w:r w:rsidRPr="00D8362C">
        <w:t xml:space="preserve">Figure </w:t>
      </w:r>
      <w:bookmarkEnd w:id="399"/>
      <w:r w:rsidRPr="00D8362C">
        <w:t>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400" w:name="_CR5_2_2_2_2"/>
      <w:bookmarkStart w:id="401" w:name="_Toc26193032"/>
      <w:bookmarkStart w:id="402" w:name="_Toc26193104"/>
      <w:bookmarkStart w:id="403" w:name="_Toc35266507"/>
      <w:bookmarkStart w:id="404" w:name="_Toc43195266"/>
      <w:bookmarkStart w:id="405" w:name="_Toc45264020"/>
      <w:bookmarkStart w:id="406" w:name="_Toc92299362"/>
      <w:bookmarkStart w:id="407" w:name="_Toc178268165"/>
      <w:bookmarkEnd w:id="400"/>
      <w:r w:rsidRPr="0094717B">
        <w:t>5.</w:t>
      </w:r>
      <w:r>
        <w:rPr>
          <w:rFonts w:hint="eastAsia"/>
        </w:rPr>
        <w:t>2.2</w:t>
      </w:r>
      <w:r>
        <w:t>.</w:t>
      </w:r>
      <w:r>
        <w:rPr>
          <w:rFonts w:hint="eastAsia"/>
          <w:lang w:eastAsia="zh-CN"/>
        </w:rPr>
        <w:t>2</w:t>
      </w:r>
      <w:r w:rsidRPr="0094717B">
        <w:t>.</w:t>
      </w:r>
      <w:r>
        <w:t>2</w:t>
      </w:r>
      <w:r w:rsidRPr="0094717B">
        <w:tab/>
        <w:t>Normal operation</w:t>
      </w:r>
      <w:bookmarkEnd w:id="401"/>
      <w:bookmarkEnd w:id="402"/>
      <w:bookmarkEnd w:id="403"/>
      <w:bookmarkEnd w:id="404"/>
      <w:bookmarkEnd w:id="405"/>
      <w:bookmarkEnd w:id="406"/>
      <w:bookmarkEnd w:id="407"/>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50D92D26" w:rsidR="00612F8B" w:rsidRPr="0094717B" w:rsidRDefault="0062317A" w:rsidP="0062317A">
      <w:r w:rsidRPr="000F688B">
        <w:lastRenderedPageBreak/>
        <w:t xml:space="preserve">During the </w:t>
      </w:r>
      <w:r>
        <w:t xml:space="preserve">UE initiated cancel deferred location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The UE</w:t>
      </w:r>
      <w:r w:rsidRPr="000F688B">
        <w:t xml:space="preserve"> may terminate the dialogue by sending a RELEASE COMPLETE message</w:t>
      </w:r>
      <w:r>
        <w:t>, and</w:t>
      </w:r>
      <w:r>
        <w:rPr>
          <w:lang w:val="en-US"/>
        </w:rPr>
        <w:t xml:space="preserve"> </w:t>
      </w:r>
      <w:r>
        <w:t>informs the user of the failure</w:t>
      </w:r>
      <w:r w:rsidRPr="000F688B">
        <w:t>.</w:t>
      </w:r>
    </w:p>
    <w:p w14:paraId="58542403" w14:textId="77777777" w:rsidR="00612F8B" w:rsidRPr="0094717B" w:rsidRDefault="00612F8B" w:rsidP="00612F8B">
      <w:pPr>
        <w:keepNext/>
        <w:keepLines/>
        <w:tabs>
          <w:tab w:val="left" w:pos="8352"/>
        </w:tabs>
        <w:spacing w:after="0"/>
        <w:jc w:val="center"/>
        <w:rPr>
          <w:b/>
        </w:rPr>
      </w:pPr>
      <w:bookmarkStart w:id="408"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408"/>
    <w:p w14:paraId="027386EB" w14:textId="77777777" w:rsidR="00612F8B" w:rsidRPr="0094717B" w:rsidRDefault="00612F8B" w:rsidP="00612F8B"/>
    <w:p w14:paraId="250B98D9" w14:textId="77777777" w:rsidR="00612F8B" w:rsidRDefault="00612F8B" w:rsidP="00612F8B">
      <w:pPr>
        <w:pStyle w:val="TF"/>
        <w:rPr>
          <w:lang w:eastAsia="zh-CN"/>
        </w:rPr>
      </w:pPr>
      <w:bookmarkStart w:id="409" w:name="_CRFigure5_2_2_2_21"/>
      <w:r w:rsidRPr="0094717B">
        <w:t xml:space="preserve">Figure </w:t>
      </w:r>
      <w:bookmarkEnd w:id="409"/>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098FB252" w:rsidR="00612F8B" w:rsidRPr="000F688B" w:rsidRDefault="00612F8B" w:rsidP="00612F8B">
      <w:pPr>
        <w:pStyle w:val="NO"/>
      </w:pPr>
      <w:r w:rsidRPr="000F688B">
        <w:t>NOTE:</w:t>
      </w:r>
      <w:r w:rsidRPr="000F688B">
        <w:tab/>
        <w:t xml:space="preserve">Only the following </w:t>
      </w:r>
      <w:r w:rsidR="00BB1F5F">
        <w:t>IEs</w:t>
      </w:r>
      <w:r w:rsidRPr="000F688B">
        <w:t xml:space="preserve">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410" w:name="_CR5_2_2_3"/>
      <w:bookmarkStart w:id="411" w:name="_Toc35266508"/>
      <w:bookmarkStart w:id="412" w:name="_Toc43195267"/>
      <w:bookmarkStart w:id="413" w:name="_Toc45264021"/>
      <w:bookmarkStart w:id="414" w:name="_Toc92299363"/>
      <w:bookmarkStart w:id="415" w:name="_Toc178268166"/>
      <w:bookmarkStart w:id="416" w:name="_Toc26193033"/>
      <w:bookmarkStart w:id="417" w:name="_Toc26193105"/>
      <w:bookmarkEnd w:id="410"/>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411"/>
      <w:bookmarkEnd w:id="412"/>
      <w:bookmarkEnd w:id="413"/>
      <w:bookmarkEnd w:id="414"/>
      <w:bookmarkEnd w:id="415"/>
    </w:p>
    <w:p w14:paraId="67AE5097" w14:textId="6E0D0B5B" w:rsidR="00A031DF" w:rsidRDefault="00A031DF" w:rsidP="00A031DF">
      <w:pPr>
        <w:rPr>
          <w:lang w:eastAsia="zh-CN"/>
        </w:rPr>
      </w:pPr>
      <w:r>
        <w:t>The UE sends LPP message and the associated Routing identifier in the U</w:t>
      </w:r>
      <w:r>
        <w:rPr>
          <w:lang w:eastAsia="zh-CN"/>
        </w:rPr>
        <w:t>L</w:t>
      </w:r>
      <w:r>
        <w:t xml:space="preserve"> NAS </w:t>
      </w:r>
      <w:r w:rsidR="00C742E8">
        <w:t>TRANSPORT</w:t>
      </w:r>
      <w:r>
        <w:t xml:space="preserve">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0098B786" w14:textId="26803964" w:rsidR="00D876BF" w:rsidRDefault="00D876BF" w:rsidP="00D876BF">
      <w:pPr>
        <w:pStyle w:val="TH"/>
        <w:rPr>
          <w:lang w:eastAsia="zh-CN"/>
        </w:rPr>
      </w:pPr>
      <w:r>
        <w:object w:dxaOrig="10350" w:dyaOrig="9015" w14:anchorId="69114A61">
          <v:shape id="_x0000_i1033" type="#_x0000_t75" style="width:431.35pt;height:375.05pt" o:ole="">
            <v:imagedata r:id="rId27" o:title=""/>
          </v:shape>
          <o:OLEObject Type="Embed" ProgID="Visio.Drawing.11" ShapeID="_x0000_i1033" DrawAspect="Content" ObjectID="_1798026033" r:id="rId28"/>
        </w:object>
      </w:r>
    </w:p>
    <w:p w14:paraId="7830EA7B" w14:textId="7DC539B6" w:rsidR="00612F8B" w:rsidRPr="0080063C" w:rsidRDefault="00D876BF" w:rsidP="00D876BF">
      <w:pPr>
        <w:pStyle w:val="TF"/>
      </w:pPr>
      <w:bookmarkStart w:id="418" w:name="_CRFigure5_2_2_31"/>
      <w:r w:rsidRPr="0080063C">
        <w:t>Figure </w:t>
      </w:r>
      <w:bookmarkEnd w:id="418"/>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419" w:name="_CR5_2_2_4"/>
      <w:bookmarkStart w:id="420" w:name="_Toc35266509"/>
      <w:bookmarkStart w:id="421" w:name="_Toc43195268"/>
      <w:bookmarkStart w:id="422" w:name="_Toc45264022"/>
      <w:bookmarkStart w:id="423" w:name="_Toc92299364"/>
      <w:bookmarkStart w:id="424" w:name="_Toc178268167"/>
      <w:bookmarkEnd w:id="419"/>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420"/>
      <w:bookmarkEnd w:id="421"/>
      <w:bookmarkEnd w:id="422"/>
      <w:bookmarkEnd w:id="423"/>
      <w:bookmarkEnd w:id="424"/>
    </w:p>
    <w:p w14:paraId="306B0DF9" w14:textId="77777777" w:rsidR="00612F8B" w:rsidRPr="0080063C" w:rsidRDefault="00612F8B" w:rsidP="00612F8B">
      <w:pPr>
        <w:pStyle w:val="Heading5"/>
      </w:pPr>
      <w:bookmarkStart w:id="425" w:name="_CR5_2_2_4_1"/>
      <w:bookmarkStart w:id="426" w:name="_Toc35266510"/>
      <w:bookmarkStart w:id="427" w:name="_Toc43195269"/>
      <w:bookmarkStart w:id="428" w:name="_Toc45264023"/>
      <w:bookmarkStart w:id="429" w:name="_Toc92299365"/>
      <w:bookmarkStart w:id="430" w:name="_Toc178268168"/>
      <w:bookmarkEnd w:id="425"/>
      <w:r>
        <w:rPr>
          <w:rFonts w:hint="eastAsia"/>
        </w:rPr>
        <w:t>5.2.2.4</w:t>
      </w:r>
      <w:r w:rsidRPr="0080063C">
        <w:rPr>
          <w:rFonts w:hint="eastAsia"/>
        </w:rPr>
        <w:t>.1</w:t>
      </w:r>
      <w:r w:rsidRPr="0080063C">
        <w:rPr>
          <w:rFonts w:hint="eastAsia"/>
        </w:rPr>
        <w:tab/>
        <w:t>General</w:t>
      </w:r>
      <w:bookmarkEnd w:id="426"/>
      <w:bookmarkEnd w:id="427"/>
      <w:bookmarkEnd w:id="428"/>
      <w:bookmarkEnd w:id="429"/>
      <w:bookmarkEnd w:id="430"/>
    </w:p>
    <w:p w14:paraId="6CC71296" w14:textId="20266960"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r w:rsidR="00CA01FF">
        <w:rPr>
          <w:lang w:eastAsia="zh-CN"/>
        </w:rPr>
        <w:t>e</w:t>
      </w:r>
      <w:r w:rsidR="00C9059F">
        <w:rPr>
          <w:rFonts w:hint="eastAsia"/>
          <w:lang w:eastAsia="zh-CN"/>
        </w:rPr>
        <w:t>ventReportAllowedArea</w:t>
      </w:r>
      <w:r w:rsidR="00C9059F">
        <w:rPr>
          <w:noProof/>
          <w:lang w:val="en-US" w:eastAsia="zh-CN"/>
        </w:rPr>
        <w:t xml:space="preserve"> based on the </w:t>
      </w:r>
      <w:r w:rsidR="00C9059F">
        <w:t>reportingIndication</w:t>
      </w:r>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2B1F7E04" w14:textId="5E04C1F8" w:rsidR="001C4C32" w:rsidRDefault="001C4C32" w:rsidP="005A44D4">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26CC8F17" w:rsidR="00612F8B" w:rsidRDefault="00C9059F" w:rsidP="00612F8B">
      <w:pPr>
        <w:pStyle w:val="TH"/>
        <w:rPr>
          <w:lang w:eastAsia="zh-CN"/>
        </w:rPr>
      </w:pPr>
      <w:r>
        <w:object w:dxaOrig="11811" w:dyaOrig="10990" w14:anchorId="02B0BA03">
          <v:shape id="_x0000_i1034" type="#_x0000_t75" style="width:483.35pt;height:447.05pt" o:ole="">
            <v:imagedata r:id="rId29" o:title=""/>
          </v:shape>
          <o:OLEObject Type="Embed" ProgID="Visio.Drawing.15" ShapeID="_x0000_i1034" DrawAspect="Content" ObjectID="_1798026034" r:id="rId30"/>
        </w:object>
      </w:r>
    </w:p>
    <w:p w14:paraId="2BBE5424" w14:textId="77777777" w:rsidR="00612F8B" w:rsidRDefault="00612F8B" w:rsidP="00612F8B">
      <w:pPr>
        <w:pStyle w:val="TF"/>
      </w:pPr>
      <w:bookmarkStart w:id="431" w:name="_CRFigure5_2_2_4_11"/>
      <w:r>
        <w:t>Figure </w:t>
      </w:r>
      <w:bookmarkEnd w:id="431"/>
      <w:r>
        <w:t>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432" w:name="_CR5_2_2_4_2"/>
      <w:bookmarkStart w:id="433" w:name="_Toc35266511"/>
      <w:bookmarkStart w:id="434" w:name="_Toc43195270"/>
      <w:bookmarkStart w:id="435" w:name="_Toc45264024"/>
      <w:bookmarkStart w:id="436" w:name="_Toc92299366"/>
      <w:bookmarkStart w:id="437" w:name="_Toc178268169"/>
      <w:bookmarkEnd w:id="432"/>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33"/>
      <w:bookmarkEnd w:id="434"/>
      <w:bookmarkEnd w:id="435"/>
      <w:bookmarkEnd w:id="436"/>
      <w:bookmarkEnd w:id="437"/>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CA74024" w:rsidR="00612F8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r w:rsidR="00D876BF" w:rsidRPr="00E70840">
        <w:t>can</w:t>
      </w:r>
      <w:r w:rsidR="00D876BF" w:rsidRPr="00E70840">
        <w:rPr>
          <w:lang w:eastAsia="zh-CN"/>
        </w:rPr>
        <w:t>n</w:t>
      </w:r>
      <w:r w:rsidR="00D876BF" w:rsidRPr="00E70840">
        <w:t>ot</w:t>
      </w:r>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DC8FF7D" w14:textId="1EFEB39A" w:rsidR="0062317A" w:rsidRPr="0094717B" w:rsidRDefault="0062317A" w:rsidP="00612F8B">
      <w:r w:rsidRPr="000F688B">
        <w:t xml:space="preserve">During the </w:t>
      </w:r>
      <w:r>
        <w:t xml:space="preserve">UE initiated event reporting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w:t>
      </w:r>
      <w:r>
        <w:rPr>
          <w:lang w:val="en-US"/>
        </w:rPr>
        <w:t xml:space="preserve"> </w:t>
      </w:r>
      <w:r>
        <w:t>informs the user of the failure</w:t>
      </w:r>
      <w:r w:rsidRPr="000F688B">
        <w:t>.</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38"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465088AC"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LCS-EventReport (eventType, referenceNumberExt, h-gmlc-callBackUri, lcs-QoS, locationInfo, supportedGADShapes, multiplePositioningProtocolPDUs, terminationCause</w:t>
      </w:r>
      <w:r w:rsidR="00017DA7" w:rsidRPr="00C6166F">
        <w:rPr>
          <w:rFonts w:eastAsia="SimSun"/>
          <w:lang w:eastAsia="en-US"/>
        </w:rPr>
        <w:t xml:space="preserve">, </w:t>
      </w:r>
      <w:r w:rsidR="005A44D4" w:rsidRPr="00B211EE">
        <w:t>cumulative</w:t>
      </w:r>
      <w:r w:rsidR="005A44D4">
        <w:t>E</w:t>
      </w:r>
      <w:r w:rsidR="005A44D4" w:rsidRPr="00B211EE">
        <w:t>vent</w:t>
      </w:r>
      <w:r w:rsidR="005A44D4">
        <w:t>R</w:t>
      </w:r>
      <w:r w:rsidR="005A44D4" w:rsidRPr="00B211EE">
        <w:t>eport</w:t>
      </w:r>
      <w:r w:rsidRPr="00C6166F">
        <w:rPr>
          <w:rFonts w:eastAsia="SimSun"/>
          <w:lang w:eastAsia="en-US"/>
        </w:rPr>
        <w:t>))</w:t>
      </w:r>
    </w:p>
    <w:bookmarkEnd w:id="438"/>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39"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439"/>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40"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40"/>
    <w:p w14:paraId="486ADE22" w14:textId="77777777" w:rsidR="00612F8B" w:rsidRPr="0094717B" w:rsidRDefault="00612F8B" w:rsidP="00612F8B"/>
    <w:p w14:paraId="46D8A813" w14:textId="77777777" w:rsidR="00612F8B" w:rsidRDefault="00612F8B" w:rsidP="00612F8B">
      <w:pPr>
        <w:pStyle w:val="TF"/>
        <w:rPr>
          <w:lang w:eastAsia="zh-CN"/>
        </w:rPr>
      </w:pPr>
      <w:bookmarkStart w:id="441" w:name="_CRFigure5_2_2_4_21"/>
      <w:r w:rsidRPr="0094717B">
        <w:t xml:space="preserve">Figure </w:t>
      </w:r>
      <w:bookmarkEnd w:id="441"/>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37548E34"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42" w:name="_Toc35266512"/>
      <w:r w:rsidRPr="00E64E14">
        <w:t>-</w:t>
      </w:r>
      <w:r w:rsidRPr="00E64E14">
        <w:tab/>
      </w:r>
      <w:r w:rsidRPr="00793914">
        <w:t>terminationCause</w:t>
      </w:r>
    </w:p>
    <w:p w14:paraId="5BB1C7F9" w14:textId="3BAF14DF" w:rsidR="00F753CB" w:rsidRPr="00F753CB" w:rsidRDefault="005A44D4" w:rsidP="00612F8B">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4FB2488C" w14:textId="77777777" w:rsidR="00612F8B" w:rsidRPr="00A8448F" w:rsidRDefault="00612F8B" w:rsidP="00612F8B">
      <w:pPr>
        <w:pStyle w:val="Heading4"/>
        <w:rPr>
          <w:lang w:eastAsia="zh-CN"/>
        </w:rPr>
      </w:pPr>
      <w:bookmarkStart w:id="443" w:name="_CR5_2_2_5"/>
      <w:bookmarkStart w:id="444" w:name="_Toc43195271"/>
      <w:bookmarkStart w:id="445" w:name="_Toc45264025"/>
      <w:bookmarkStart w:id="446" w:name="_Toc92299367"/>
      <w:bookmarkStart w:id="447" w:name="_Toc178268170"/>
      <w:bookmarkEnd w:id="443"/>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44"/>
      <w:bookmarkEnd w:id="445"/>
      <w:bookmarkEnd w:id="446"/>
      <w:bookmarkEnd w:id="447"/>
    </w:p>
    <w:p w14:paraId="05960C36" w14:textId="77777777" w:rsidR="00612F8B" w:rsidRPr="0080063C" w:rsidRDefault="00612F8B" w:rsidP="00612F8B">
      <w:pPr>
        <w:pStyle w:val="Heading5"/>
      </w:pPr>
      <w:bookmarkStart w:id="448" w:name="_CR5_2_2_5_1"/>
      <w:bookmarkStart w:id="449" w:name="_Toc43195272"/>
      <w:bookmarkStart w:id="450" w:name="_Toc45264026"/>
      <w:bookmarkStart w:id="451" w:name="_Toc92299368"/>
      <w:bookmarkStart w:id="452" w:name="_Toc178268171"/>
      <w:bookmarkEnd w:id="448"/>
      <w:r w:rsidRPr="0080063C">
        <w:rPr>
          <w:rFonts w:hint="eastAsia"/>
        </w:rPr>
        <w:t>5.2.2.</w:t>
      </w:r>
      <w:r>
        <w:rPr>
          <w:rFonts w:hint="eastAsia"/>
        </w:rPr>
        <w:t>5</w:t>
      </w:r>
      <w:r w:rsidRPr="0080063C">
        <w:rPr>
          <w:rFonts w:hint="eastAsia"/>
        </w:rPr>
        <w:t>.1</w:t>
      </w:r>
      <w:r w:rsidRPr="0080063C">
        <w:rPr>
          <w:rFonts w:hint="eastAsia"/>
        </w:rPr>
        <w:tab/>
        <w:t>General</w:t>
      </w:r>
      <w:bookmarkEnd w:id="449"/>
      <w:bookmarkEnd w:id="450"/>
      <w:bookmarkEnd w:id="451"/>
      <w:bookmarkEnd w:id="452"/>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032557ED" w14:textId="41E034BC" w:rsidR="00D876BF" w:rsidRDefault="00D876BF" w:rsidP="00D876BF">
      <w:pPr>
        <w:pStyle w:val="TH"/>
        <w:rPr>
          <w:lang w:eastAsia="zh-CN"/>
        </w:rPr>
      </w:pPr>
      <w:r>
        <w:object w:dxaOrig="11131" w:dyaOrig="8190" w14:anchorId="01D0D66C">
          <v:shape id="_x0000_i1035" type="#_x0000_t75" style="width:478.35pt;height:353.1pt" o:ole="">
            <v:imagedata r:id="rId31" o:title=""/>
          </v:shape>
          <o:OLEObject Type="Embed" ProgID="Visio.Drawing.11" ShapeID="_x0000_i1035" DrawAspect="Content" ObjectID="_1798026035" r:id="rId32"/>
        </w:object>
      </w:r>
    </w:p>
    <w:p w14:paraId="1C61C738" w14:textId="0CB17BE3" w:rsidR="00612F8B" w:rsidRDefault="00D876BF" w:rsidP="00612F8B">
      <w:pPr>
        <w:pStyle w:val="TF"/>
      </w:pPr>
      <w:bookmarkStart w:id="453" w:name="_CRFigure5_2_2_5_11"/>
      <w:r>
        <w:t>Figure </w:t>
      </w:r>
      <w:bookmarkEnd w:id="453"/>
      <w:r>
        <w:t>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r w:rsidDel="00D876BF">
        <w:t xml:space="preserve"> </w:t>
      </w:r>
    </w:p>
    <w:p w14:paraId="6E247480" w14:textId="77777777" w:rsidR="00612F8B" w:rsidRDefault="00612F8B" w:rsidP="00612F8B">
      <w:pPr>
        <w:pStyle w:val="Heading5"/>
      </w:pPr>
      <w:bookmarkStart w:id="454" w:name="_CR5_2_2_5_2"/>
      <w:bookmarkStart w:id="455" w:name="_Toc43195273"/>
      <w:bookmarkStart w:id="456" w:name="_Toc45264027"/>
      <w:bookmarkStart w:id="457" w:name="_Toc92299369"/>
      <w:bookmarkStart w:id="458" w:name="_Toc178268172"/>
      <w:bookmarkEnd w:id="454"/>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55"/>
      <w:bookmarkEnd w:id="456"/>
      <w:bookmarkEnd w:id="457"/>
      <w:bookmarkEnd w:id="458"/>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sidR="009C154D">
        <w:rPr>
          <w:lang w:eastAsia="zh-CN"/>
        </w:rPr>
        <w:t>Setting</w:t>
      </w:r>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0FEA624C" w:rsidR="00612F8B" w:rsidRDefault="00612F8B" w:rsidP="00612F8B">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5CD5637" w14:textId="48F35317" w:rsidR="0062317A" w:rsidRPr="0094717B" w:rsidRDefault="0062317A" w:rsidP="00612F8B">
      <w:pPr>
        <w:rPr>
          <w:lang w:eastAsia="zh-CN"/>
        </w:rPr>
      </w:pPr>
      <w:r w:rsidRPr="000F688B">
        <w:t xml:space="preserve">During the </w:t>
      </w:r>
      <w:r>
        <w:t xml:space="preserve">UE initiated location privacy setting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w:t>
      </w:r>
      <w:r>
        <w:rPr>
          <w:lang w:val="en-US"/>
        </w:rPr>
        <w:t xml:space="preserve"> </w:t>
      </w:r>
      <w:r>
        <w:t>informs the user of the failure</w:t>
      </w:r>
      <w:r w:rsidRPr="000F688B">
        <w:t>.</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59"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459"/>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60"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460"/>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61"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61"/>
    <w:p w14:paraId="642617EC" w14:textId="77777777" w:rsidR="00612F8B" w:rsidRPr="0094717B" w:rsidRDefault="00612F8B" w:rsidP="00612F8B"/>
    <w:p w14:paraId="2470AE26" w14:textId="77777777" w:rsidR="00612F8B" w:rsidRDefault="00612F8B" w:rsidP="00612F8B">
      <w:pPr>
        <w:pStyle w:val="TF"/>
        <w:rPr>
          <w:lang w:eastAsia="zh-CN"/>
        </w:rPr>
      </w:pPr>
      <w:bookmarkStart w:id="462" w:name="_CRFigure5_2_2_5_21"/>
      <w:r w:rsidRPr="0094717B">
        <w:t xml:space="preserve">Figure </w:t>
      </w:r>
      <w:bookmarkEnd w:id="462"/>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2DC9C53E"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463" w:name="OLE_LINK2"/>
      <w:bookmarkStart w:id="464" w:name="OLE_LINK5"/>
      <w:r w:rsidR="00943D75">
        <w:rPr>
          <w:rFonts w:hint="eastAsia"/>
          <w:lang w:eastAsia="zh-CN"/>
        </w:rPr>
        <w:t>e</w:t>
      </w:r>
      <w:r w:rsidR="00943D75">
        <w:t>ventReportExpectedArea</w:t>
      </w:r>
      <w:bookmarkEnd w:id="463"/>
      <w:bookmarkEnd w:id="464"/>
    </w:p>
    <w:p w14:paraId="25FE55E6" w14:textId="29DBB9B7" w:rsidR="00943D75" w:rsidRDefault="00943D75" w:rsidP="00A45B25">
      <w:pPr>
        <w:pStyle w:val="B1"/>
        <w:rPr>
          <w:lang w:eastAsia="zh-CN"/>
        </w:rPr>
      </w:pPr>
      <w:r>
        <w:rPr>
          <w:lang w:eastAsia="zh-CN"/>
        </w:rPr>
        <w:t>-</w:t>
      </w:r>
      <w:r>
        <w:rPr>
          <w:lang w:eastAsia="zh-CN"/>
        </w:rPr>
        <w:tab/>
        <w:t>areaUsageIndication</w:t>
      </w:r>
    </w:p>
    <w:p w14:paraId="164AB581" w14:textId="77777777" w:rsidR="00612F8B" w:rsidRPr="00E02C77" w:rsidRDefault="00612F8B" w:rsidP="00612F8B">
      <w:pPr>
        <w:pStyle w:val="Heading4"/>
        <w:rPr>
          <w:lang w:eastAsia="zh-CN"/>
        </w:rPr>
      </w:pPr>
      <w:bookmarkStart w:id="465" w:name="_CR5_2_2_6"/>
      <w:bookmarkStart w:id="466" w:name="_Toc92299370"/>
      <w:bookmarkStart w:id="467" w:name="_Toc178268173"/>
      <w:bookmarkStart w:id="468" w:name="_Toc43195274"/>
      <w:bookmarkStart w:id="469" w:name="_Toc45264028"/>
      <w:bookmarkEnd w:id="465"/>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66"/>
      <w:bookmarkEnd w:id="467"/>
    </w:p>
    <w:p w14:paraId="4B21C8BD" w14:textId="77777777" w:rsidR="00612F8B" w:rsidRPr="0080063C" w:rsidRDefault="00612F8B" w:rsidP="00612F8B">
      <w:pPr>
        <w:pStyle w:val="Heading5"/>
      </w:pPr>
      <w:bookmarkStart w:id="470" w:name="_CR5_2_2_6_1"/>
      <w:bookmarkStart w:id="471" w:name="_Toc92299371"/>
      <w:bookmarkStart w:id="472" w:name="_Toc178268174"/>
      <w:bookmarkEnd w:id="470"/>
      <w:r>
        <w:rPr>
          <w:rFonts w:hint="eastAsia"/>
        </w:rPr>
        <w:t>5.2.2.</w:t>
      </w:r>
      <w:r>
        <w:t>6</w:t>
      </w:r>
      <w:r w:rsidRPr="00544EA7">
        <w:t>.</w:t>
      </w:r>
      <w:r w:rsidRPr="0080063C">
        <w:rPr>
          <w:rFonts w:hint="eastAsia"/>
        </w:rPr>
        <w:t>1</w:t>
      </w:r>
      <w:r w:rsidRPr="0080063C">
        <w:rPr>
          <w:rFonts w:hint="eastAsia"/>
        </w:rPr>
        <w:tab/>
        <w:t>General</w:t>
      </w:r>
      <w:bookmarkEnd w:id="471"/>
      <w:bookmarkEnd w:id="472"/>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36" type="#_x0000_t75" style="width:483.35pt;height:534.7pt" o:ole="">
            <v:imagedata r:id="rId33" o:title=""/>
          </v:shape>
          <o:OLEObject Type="Embed" ProgID="Visio.Drawing.11" ShapeID="_x0000_i1036" DrawAspect="Content" ObjectID="_1798026036" r:id="rId34"/>
        </w:object>
      </w:r>
    </w:p>
    <w:p w14:paraId="5844F4C6" w14:textId="77777777" w:rsidR="00612F8B" w:rsidRDefault="00612F8B" w:rsidP="00612F8B">
      <w:pPr>
        <w:pStyle w:val="TF"/>
      </w:pPr>
      <w:bookmarkStart w:id="473" w:name="_CRFigure5_2_2_6_11"/>
      <w:r>
        <w:t>Figure </w:t>
      </w:r>
      <w:bookmarkEnd w:id="473"/>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474" w:name="_CR5_2_2_6_2"/>
      <w:bookmarkStart w:id="475" w:name="_Toc92299372"/>
      <w:bookmarkStart w:id="476" w:name="_Toc178268175"/>
      <w:bookmarkEnd w:id="474"/>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75"/>
      <w:bookmarkEnd w:id="476"/>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41C92793"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w:t>
      </w:r>
      <w:r w:rsidR="00D876BF" w:rsidRPr="00F0027A">
        <w:rPr>
          <w:rFonts w:eastAsia="SimSun"/>
          <w:noProof/>
          <w:lang w:val="en-US" w:eastAsia="zh-CN"/>
        </w:rPr>
        <w:t>TRANSPORT</w:t>
      </w:r>
      <w:r w:rsidRPr="00F0027A">
        <w:rPr>
          <w:rFonts w:eastAsia="SimSun"/>
          <w:noProof/>
          <w:lang w:val="en-US" w:eastAsia="zh-CN"/>
        </w:rPr>
        <w:t xml:space="preserve"> message and the U</w:t>
      </w:r>
      <w:r w:rsidR="00D876BF">
        <w:rPr>
          <w:rFonts w:eastAsia="SimSun"/>
          <w:noProof/>
          <w:lang w:val="en-US" w:eastAsia="zh-CN"/>
        </w:rPr>
        <w:t>L</w:t>
      </w:r>
      <w:r w:rsidRPr="00F0027A">
        <w:rPr>
          <w:rFonts w:eastAsia="SimSun"/>
          <w:noProof/>
          <w:lang w:val="en-US" w:eastAsia="zh-CN"/>
        </w:rPr>
        <w:t xml:space="preserve"> NAS </w:t>
      </w:r>
      <w:r w:rsidR="00D876BF" w:rsidRPr="00F0027A">
        <w:rPr>
          <w:rFonts w:eastAsia="SimSun"/>
          <w:noProof/>
          <w:lang w:val="en-US" w:eastAsia="zh-CN"/>
        </w:rPr>
        <w:t>TRANSPORT</w:t>
      </w:r>
      <w:r w:rsidRPr="00F0027A">
        <w:rPr>
          <w:rFonts w:eastAsia="SimSun"/>
          <w:noProof/>
          <w:lang w:val="en-US" w:eastAsia="zh-CN"/>
        </w:rPr>
        <w:t xml:space="preserve"> message defined in 3GPP TS 24.501 [3]. </w:t>
      </w:r>
    </w:p>
    <w:p w14:paraId="26A54869" w14:textId="5D0009EB" w:rsidR="00CA0A34" w:rsidRPr="00F0027A" w:rsidRDefault="00CA0A34" w:rsidP="00CA0A34">
      <w:pPr>
        <w:rPr>
          <w:rFonts w:eastAsia="SimSun"/>
          <w:noProof/>
          <w:lang w:val="en-US" w:eastAsia="zh-CN"/>
        </w:rPr>
      </w:pPr>
      <w:r w:rsidRPr="00F0027A">
        <w:rPr>
          <w:rFonts w:eastAsia="SimSun"/>
          <w:noProof/>
          <w:lang w:val="en-US" w:eastAsia="zh-CN"/>
        </w:rPr>
        <w:t xml:space="preserve">The supplementary services PRU association operation also enables to perform a PRU </w:t>
      </w:r>
      <w:r w:rsidR="00D876BF">
        <w:rPr>
          <w:rFonts w:eastAsia="SimSun"/>
          <w:noProof/>
          <w:lang w:val="en-US" w:eastAsia="zh-CN"/>
        </w:rPr>
        <w:t>a</w:t>
      </w:r>
      <w:r w:rsidRPr="00F0027A">
        <w:rPr>
          <w:rFonts w:eastAsia="SimSun"/>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477" w:name="_MON_1765793374"/>
    <w:bookmarkEnd w:id="477"/>
    <w:p w14:paraId="1F86789A" w14:textId="64DF6313" w:rsidR="00D876BF" w:rsidRDefault="00D876BF" w:rsidP="00D876BF">
      <w:pPr>
        <w:keepLines/>
        <w:spacing w:after="240"/>
        <w:jc w:val="center"/>
        <w:rPr>
          <w:rFonts w:ascii="Arial" w:eastAsia="SimSun" w:hAnsi="Arial"/>
          <w:b/>
        </w:rPr>
      </w:pPr>
      <w:r w:rsidRPr="00F0027A">
        <w:rPr>
          <w:rFonts w:ascii="Arial" w:eastAsia="SimSun" w:hAnsi="Arial"/>
          <w:b/>
        </w:rPr>
        <w:object w:dxaOrig="9072" w:dyaOrig="9034" w14:anchorId="2393491D">
          <v:shape id="_x0000_i1037" type="#_x0000_t75" style="width:453.9pt;height:448.3pt" o:ole="">
            <v:imagedata r:id="rId35" o:title=""/>
          </v:shape>
          <o:OLEObject Type="Embed" ProgID="Word.Picture.8" ShapeID="_x0000_i1037" DrawAspect="Content" ObjectID="_1798026037" r:id="rId36"/>
        </w:object>
      </w:r>
    </w:p>
    <w:p w14:paraId="7728837B" w14:textId="04CD72E8" w:rsidR="00342F0B" w:rsidRPr="00F0027A" w:rsidRDefault="00D876BF" w:rsidP="00D876BF">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00342F0B" w:rsidRPr="00F0027A">
        <w:rPr>
          <w:rFonts w:ascii="Arial" w:eastAsia="SimSun" w:hAnsi="Arial"/>
          <w:b/>
        </w:rPr>
        <w:t xml:space="preserve"> </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lastRenderedPageBreak/>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3E6ADCC3" w14:textId="6B471829" w:rsidR="00F74E38" w:rsidRDefault="00F74E38" w:rsidP="00AF1476">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552B4FB5" w14:textId="1F64A897" w:rsidR="00F74E38" w:rsidRPr="00F0027A" w:rsidRDefault="00156548" w:rsidP="00156548">
      <w:pPr>
        <w:keepNext/>
        <w:rPr>
          <w:rFonts w:eastAsia="SimSun"/>
        </w:rPr>
      </w:pPr>
      <w:r w:rsidRPr="00F0027A">
        <w:rPr>
          <w:rFonts w:eastAsia="SimSun"/>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57FCB693" w:rsidR="00156548" w:rsidRPr="00F0027A" w:rsidRDefault="00AF1476" w:rsidP="00156548">
      <w:pPr>
        <w:keepNext/>
        <w:keepLines/>
        <w:tabs>
          <w:tab w:val="left" w:pos="8352"/>
        </w:tabs>
        <w:spacing w:after="0"/>
        <w:jc w:val="center"/>
        <w:rPr>
          <w:rFonts w:eastAsia="SimSun"/>
          <w:bCs/>
        </w:rPr>
      </w:pPr>
      <w:r w:rsidRPr="00F0027A">
        <w:rPr>
          <w:bCs/>
        </w:rPr>
        <w:t>Facility (invoke = PRU association (associationType, positioningCapabilities</w:t>
      </w:r>
      <w:r>
        <w:rPr>
          <w:bCs/>
        </w:rPr>
        <w:t xml:space="preserve">, </w:t>
      </w:r>
      <w:r>
        <w:rPr>
          <w:rFonts w:hint="eastAsia"/>
          <w:bCs/>
          <w:lang w:eastAsia="zh-CN"/>
        </w:rPr>
        <w:t>s</w:t>
      </w:r>
      <w:r>
        <w:rPr>
          <w:bCs/>
        </w:rPr>
        <w:t>tate</w:t>
      </w:r>
      <w:r>
        <w:rPr>
          <w:rFonts w:hint="eastAsia"/>
          <w:bCs/>
          <w:lang w:eastAsia="zh-CN"/>
        </w:rPr>
        <w:t>OfPRU</w:t>
      </w:r>
      <w:r>
        <w:rPr>
          <w:bCs/>
        </w:rPr>
        <w:t>,</w:t>
      </w:r>
      <w:r w:rsidRPr="00F0027A">
        <w:rPr>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18184AA2" w:rsidR="00156548" w:rsidRPr="00F0027A" w:rsidRDefault="00AF1476" w:rsidP="00156548">
      <w:pPr>
        <w:keepNext/>
        <w:keepLines/>
        <w:tabs>
          <w:tab w:val="left" w:pos="8352"/>
        </w:tabs>
        <w:spacing w:after="0"/>
        <w:jc w:val="center"/>
        <w:rPr>
          <w:rFonts w:eastAsia="SimSun"/>
          <w:bCs/>
        </w:rPr>
      </w:pPr>
      <w:r w:rsidRPr="00F0027A">
        <w:rPr>
          <w:bCs/>
        </w:rPr>
        <w:t>Facility (return result = PRU association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sidRPr="00F0027A">
        <w:rPr>
          <w:bCs/>
        </w:rPr>
        <w:t xml:space="preserve">, </w:t>
      </w:r>
      <w:r>
        <w:rPr>
          <w:lang w:eastAsia="zh-CN"/>
        </w:rPr>
        <w:t>updateTrigger</w:t>
      </w:r>
      <w:r w:rsidRPr="00F0027A">
        <w:rPr>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6F3F354"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w:t>
      </w:r>
      <w:r w:rsidR="00AF1476">
        <w:rPr>
          <w:rFonts w:eastAsia="SimSun"/>
          <w:bCs/>
        </w:rPr>
        <w:t>d</w:t>
      </w:r>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4A57F618"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w:t>
      </w:r>
      <w:r w:rsidR="00D876BF" w:rsidRPr="00F0027A">
        <w:rPr>
          <w:noProof/>
          <w:lang w:val="en-US" w:eastAsia="zh-CN"/>
        </w:rPr>
        <w:t>TRANSPORT</w:t>
      </w:r>
      <w:r w:rsidRPr="00F0027A">
        <w:rPr>
          <w:noProof/>
          <w:lang w:val="en-US" w:eastAsia="zh-CN"/>
        </w:rPr>
        <w:t xml:space="preserve"> message and the U</w:t>
      </w:r>
      <w:r w:rsidR="00D876BF">
        <w:rPr>
          <w:noProof/>
          <w:lang w:val="en-US" w:eastAsia="zh-CN"/>
        </w:rPr>
        <w:t>L</w:t>
      </w:r>
      <w:r w:rsidRPr="00F0027A">
        <w:rPr>
          <w:noProof/>
          <w:lang w:val="en-US" w:eastAsia="zh-CN"/>
        </w:rPr>
        <w:t xml:space="preserve"> NAS </w:t>
      </w:r>
      <w:r w:rsidR="00D876BF" w:rsidRPr="00F0027A">
        <w:rPr>
          <w:noProof/>
          <w:lang w:val="en-US" w:eastAsia="zh-CN"/>
        </w:rPr>
        <w:t>TRANSPORT</w:t>
      </w:r>
      <w:r w:rsidR="00D876BF" w:rsidRPr="00F0027A" w:rsidDel="00D876BF">
        <w:rPr>
          <w:noProof/>
          <w:lang w:val="en-US" w:eastAsia="zh-CN"/>
        </w:rPr>
        <w:t xml:space="preserve"> </w:t>
      </w:r>
      <w:r w:rsidRPr="00F0027A">
        <w:rPr>
          <w:noProof/>
          <w:lang w:val="en-US" w:eastAsia="zh-CN"/>
        </w:rPr>
        <w:t xml:space="preserve">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478" w:name="_MON_1765793888"/>
    <w:bookmarkEnd w:id="478"/>
    <w:p w14:paraId="568B8774" w14:textId="2B88C6E5" w:rsidR="00AF1A49" w:rsidRDefault="00AF1A49" w:rsidP="00AF1A49">
      <w:pPr>
        <w:keepLines/>
        <w:spacing w:after="240"/>
        <w:jc w:val="center"/>
        <w:rPr>
          <w:rFonts w:ascii="Arial" w:eastAsia="SimSun" w:hAnsi="Arial"/>
          <w:b/>
          <w:lang w:eastAsia="zh-CN"/>
        </w:rPr>
      </w:pPr>
      <w:r w:rsidRPr="00F0027A">
        <w:rPr>
          <w:rFonts w:ascii="Arial" w:eastAsia="SimSun" w:hAnsi="Arial"/>
          <w:b/>
        </w:rPr>
        <w:object w:dxaOrig="9072" w:dyaOrig="9034" w14:anchorId="11765ED5">
          <v:shape id="_x0000_i1038" type="#_x0000_t75" style="width:443.9pt;height:442pt" o:ole="">
            <v:imagedata r:id="rId37" o:title=""/>
          </v:shape>
          <o:OLEObject Type="Embed" ProgID="Word.Picture.8" ShapeID="_x0000_i1038" DrawAspect="Content" ObjectID="_1798026038" r:id="rId38"/>
        </w:object>
      </w:r>
    </w:p>
    <w:p w14:paraId="4FE941A5" w14:textId="3235121E" w:rsidR="00074068" w:rsidRPr="00F0027A" w:rsidRDefault="00AF1A49"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(AckIndication))</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PRU-disassocation)</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40FFF485" w14:textId="3BCF5EB4" w:rsidR="0050330B" w:rsidRPr="000E16D0" w:rsidRDefault="0050330B" w:rsidP="0050330B">
      <w:pPr>
        <w:pStyle w:val="Heading4"/>
      </w:pPr>
      <w:bookmarkStart w:id="479" w:name="_CR5_2_2_9"/>
      <w:bookmarkStart w:id="480" w:name="_Toc178268176"/>
      <w:bookmarkEnd w:id="479"/>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ab/>
      </w:r>
      <w:r>
        <w:t xml:space="preserve">Sidelink </w:t>
      </w:r>
      <w:r w:rsidRPr="000E16D0">
        <w:rPr>
          <w:rFonts w:hint="eastAsia"/>
        </w:rPr>
        <w:t>Mobile Originated Location Request</w:t>
      </w:r>
      <w:r>
        <w:t xml:space="preserve"> </w:t>
      </w:r>
      <w:r w:rsidRPr="000E16D0">
        <w:rPr>
          <w:rFonts w:hint="eastAsia"/>
        </w:rPr>
        <w:t>(</w:t>
      </w:r>
      <w:r>
        <w:t>SL-</w:t>
      </w:r>
      <w:r w:rsidRPr="000E16D0">
        <w:rPr>
          <w:rFonts w:hint="eastAsia"/>
        </w:rPr>
        <w:t>MO-LR)</w:t>
      </w:r>
      <w:bookmarkEnd w:id="480"/>
    </w:p>
    <w:p w14:paraId="36546FC1" w14:textId="250A03DA" w:rsidR="0050330B" w:rsidRDefault="0050330B" w:rsidP="0050330B">
      <w:pPr>
        <w:pStyle w:val="Heading5"/>
        <w:rPr>
          <w:lang w:eastAsia="zh-CN"/>
        </w:rPr>
      </w:pPr>
      <w:bookmarkStart w:id="481" w:name="_CR5_2_2_9_1"/>
      <w:bookmarkStart w:id="482" w:name="_Toc178268177"/>
      <w:bookmarkEnd w:id="481"/>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482"/>
    </w:p>
    <w:p w14:paraId="605005FE" w14:textId="7822A081" w:rsidR="0050330B" w:rsidRDefault="0050330B" w:rsidP="0050330B">
      <w:r>
        <w:t>The</w:t>
      </w:r>
      <w:r>
        <w:rPr>
          <w:rFonts w:hint="eastAsia"/>
          <w:lang w:eastAsia="zh-CN"/>
        </w:rPr>
        <w:t xml:space="preserve"> supplementary services</w:t>
      </w:r>
      <w:r>
        <w:t xml:space="preserve"> SL-MO-LR operation enables the</w:t>
      </w:r>
      <w:r w:rsidR="00A026C0">
        <w:t xml:space="preserve"> target</w:t>
      </w:r>
      <w:r>
        <w:t xml:space="preserv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-1 illustrates an example of the NAS signaling transport for an SL-MO-LR</w:t>
      </w:r>
      <w:r w:rsidR="00AA0869">
        <w:t>.</w:t>
      </w:r>
      <w:bookmarkStart w:id="483" w:name="_MON_1634389137"/>
      <w:bookmarkEnd w:id="483"/>
    </w:p>
    <w:p w14:paraId="0AC19352" w14:textId="74CF133C" w:rsidR="00AA0869" w:rsidRDefault="00AA0869" w:rsidP="0050330B">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484" w:name="_MON_1774684808"/>
    <w:bookmarkEnd w:id="484"/>
    <w:p w14:paraId="3195F2D3" w14:textId="4721CEAC" w:rsidR="00AF1A49" w:rsidRDefault="00A026C0" w:rsidP="00AF1A49">
      <w:pPr>
        <w:pStyle w:val="TH"/>
        <w:rPr>
          <w:lang w:eastAsia="zh-CN"/>
        </w:rPr>
      </w:pPr>
      <w:r w:rsidRPr="00801565">
        <w:object w:dxaOrig="9072" w:dyaOrig="7227" w14:anchorId="14EF4B73">
          <v:shape id="_x0000_i1039" type="#_x0000_t75" style="width:443.9pt;height:355pt" o:ole="">
            <v:imagedata r:id="rId39" o:title=""/>
          </v:shape>
          <o:OLEObject Type="Embed" ProgID="Word.Picture.8" ShapeID="_x0000_i1039" DrawAspect="Content" ObjectID="_1798026039" r:id="rId40"/>
        </w:object>
      </w:r>
    </w:p>
    <w:p w14:paraId="7D99A21C" w14:textId="77026948" w:rsidR="0050330B" w:rsidRDefault="00AF1A49" w:rsidP="0050330B">
      <w:pPr>
        <w:pStyle w:val="TF"/>
        <w:rPr>
          <w:lang w:eastAsia="zh-CN"/>
        </w:rPr>
      </w:pPr>
      <w:bookmarkStart w:id="485" w:name="_CRFigure5_2_2_9_11"/>
      <w:r w:rsidRPr="00D8362C">
        <w:t>Figure</w:t>
      </w:r>
      <w:r w:rsidR="000E6B96" w:rsidRPr="00F0027A">
        <w:rPr>
          <w:rFonts w:eastAsia="SimSun"/>
          <w:b w:val="0"/>
        </w:rPr>
        <w:t> </w:t>
      </w:r>
      <w:bookmarkEnd w:id="485"/>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rsidR="00A026C0">
        <w:t xml:space="preserve">successful </w:t>
      </w:r>
      <w:r>
        <w:t>SL-</w:t>
      </w:r>
      <w:r w:rsidRPr="00D8362C">
        <w:t>MO-LR</w:t>
      </w:r>
    </w:p>
    <w:p w14:paraId="09ED1512" w14:textId="555DB41B" w:rsidR="0050330B" w:rsidRPr="008B65D1" w:rsidRDefault="0050330B" w:rsidP="0050330B">
      <w:pPr>
        <w:pStyle w:val="NO"/>
      </w:pPr>
      <w:r w:rsidRPr="008B65D1">
        <w:t>NOTE:</w:t>
      </w:r>
      <w:r w:rsidRPr="008B65D1">
        <w:tab/>
        <w:t xml:space="preserve">The </w:t>
      </w:r>
      <w:r w:rsidRPr="00E64E14">
        <w:t xml:space="preserve">Additional </w:t>
      </w:r>
      <w:r w:rsidR="00D876BF">
        <w:t>i</w:t>
      </w:r>
      <w:r w:rsidRPr="00E64E14">
        <w:t xml:space="preserve">nformation IE of the UL/DL NAS TRANSPORT message is not </w:t>
      </w:r>
      <w:r>
        <w:t>included</w:t>
      </w:r>
      <w:r w:rsidRPr="00E64E14">
        <w:t xml:space="preserve"> when the </w:t>
      </w:r>
      <w:r>
        <w:t>SL-</w:t>
      </w:r>
      <w:r w:rsidRPr="00E64E14">
        <w:t>MO-LR signaling is transported in the Payload container.</w:t>
      </w:r>
    </w:p>
    <w:p w14:paraId="674E019E" w14:textId="2CB24A19" w:rsidR="0050330B" w:rsidRDefault="0050330B" w:rsidP="0050330B">
      <w:pPr>
        <w:pStyle w:val="Heading5"/>
        <w:rPr>
          <w:lang w:eastAsia="zh-CN"/>
        </w:rPr>
      </w:pPr>
      <w:bookmarkStart w:id="486" w:name="_CR5_2_2_9_2"/>
      <w:bookmarkStart w:id="487" w:name="_Toc178268178"/>
      <w:bookmarkEnd w:id="486"/>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487"/>
    </w:p>
    <w:p w14:paraId="36A0FF70" w14:textId="77777777" w:rsidR="0050330B" w:rsidRPr="000F688B" w:rsidRDefault="0050330B" w:rsidP="0050330B">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9743AE3" w14:textId="7777777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411E1265" w14:textId="0F759EB9" w:rsidR="0050330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1753F052" w14:textId="77777777" w:rsidR="00F16D06" w:rsidRDefault="00F16D06" w:rsidP="00F16D06">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7EB8D87B" w14:textId="0A372AA5" w:rsidR="00F16D06" w:rsidRPr="000F688B" w:rsidRDefault="00F16D06" w:rsidP="00F16D06">
      <w:r>
        <w:lastRenderedPageBreak/>
        <w:t xml:space="preserve">Upon receiving the LCS-SLMOLR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7172A5D9" w:rsidR="0050330B" w:rsidRDefault="0050330B" w:rsidP="0050330B">
      <w:r w:rsidRPr="000F688B">
        <w:t xml:space="preserve">During the </w:t>
      </w:r>
      <w:r>
        <w:t>SL-</w:t>
      </w:r>
      <w:r w:rsidRPr="000F688B">
        <w:t>MO-LR operation</w:t>
      </w:r>
      <w:r>
        <w:t>,</w:t>
      </w:r>
      <w:r w:rsidRPr="000F688B">
        <w:t xml:space="preserve"> the UE shall run a timer </w:t>
      </w:r>
      <w:r w:rsidR="00AF1A49" w:rsidRPr="000F688B">
        <w:t>T</w:t>
      </w:r>
      <w:r w:rsidR="00AF1A49">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5043A1DF" w14:textId="2D69DA00" w:rsidR="00AA0869" w:rsidRPr="000E6B96" w:rsidRDefault="00AA0869" w:rsidP="000E6B96">
      <w:r w:rsidRPr="005226C4">
        <w:t xml:space="preserve">In the LCS-SLMOLR invoke component included in the REGISTER or </w:t>
      </w:r>
      <w:r w:rsidRPr="005226C4">
        <w:rPr>
          <w:rFonts w:hint="eastAsia"/>
        </w:rPr>
        <w:t>FACILITY</w:t>
      </w:r>
      <w:r w:rsidRPr="005226C4">
        <w:t xml:space="preserve"> message, the UE</w:t>
      </w:r>
      <w:r w:rsidRPr="000E6B96">
        <w:t>:</w:t>
      </w:r>
    </w:p>
    <w:p w14:paraId="4DA5D542" w14:textId="77777777" w:rsidR="00AA0869" w:rsidRPr="005226C4" w:rsidRDefault="00AA0869" w:rsidP="00AA0869">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DF3185F" w14:textId="77777777" w:rsidR="00AA0869" w:rsidRPr="005226C4" w:rsidRDefault="00AA0869" w:rsidP="00AA0869">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21FAD4B9" w14:textId="77777777" w:rsidR="00AA0869" w:rsidRDefault="00AA0869" w:rsidP="00AA0869">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2EBF7960" w14:textId="77777777" w:rsidR="00AA0869" w:rsidRDefault="00AA0869" w:rsidP="00AA0869">
      <w:pPr>
        <w:pStyle w:val="B1"/>
      </w:pPr>
      <w:r>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02A02C40" w14:textId="77777777" w:rsidR="00AA0869" w:rsidRDefault="00AA0869" w:rsidP="00AA0869">
      <w:pPr>
        <w:pStyle w:val="B1"/>
      </w:pPr>
      <w:r>
        <w:t>e)</w:t>
      </w:r>
      <w:r>
        <w:tab/>
      </w:r>
      <w:r w:rsidRPr="005226C4">
        <w:rPr>
          <w:lang w:val="en-US" w:eastAsia="zh-CN"/>
        </w:rPr>
        <w:t xml:space="preserve">shall include the </w:t>
      </w:r>
      <w:r w:rsidRPr="005226C4">
        <w:t>lcs-QoS IE</w:t>
      </w:r>
      <w:r>
        <w:t>; and</w:t>
      </w:r>
    </w:p>
    <w:p w14:paraId="55CE3498" w14:textId="77777777" w:rsidR="00AA0869" w:rsidRDefault="00AA0869" w:rsidP="00AA0869">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1BC2239B" w14:textId="371102E3" w:rsidR="00AA0869" w:rsidRDefault="00A026C0" w:rsidP="000E6B96">
      <w:r>
        <w:t xml:space="preserve">When </w:t>
      </w:r>
      <w:r w:rsidR="00AA0869">
        <w:t>the network receives the LCS-SLMOLR invoke</w:t>
      </w:r>
      <w:r w:rsidR="00AA0869" w:rsidRPr="000F688B">
        <w:t xml:space="preserve"> component</w:t>
      </w:r>
      <w:r w:rsidR="00AA0869">
        <w:t xml:space="preserve"> included in the </w:t>
      </w:r>
      <w:r w:rsidR="00AA0869" w:rsidRPr="000F688B">
        <w:t xml:space="preserve">REGISTER </w:t>
      </w:r>
      <w:r w:rsidR="00AA0869">
        <w:t xml:space="preserve">or </w:t>
      </w:r>
      <w:r w:rsidR="00AA0869">
        <w:rPr>
          <w:rFonts w:hint="eastAsia"/>
        </w:rPr>
        <w:t>FACILITY</w:t>
      </w:r>
      <w:r w:rsidR="00AA0869" w:rsidRPr="000F688B">
        <w:t xml:space="preserve"> message</w:t>
      </w:r>
      <w:r w:rsidR="00AA0869">
        <w:t>, the network shall perform the "procedures of SL-MO-LR involving LMF" as specified in 3GPP TS 23.273 [2].</w:t>
      </w:r>
    </w:p>
    <w:p w14:paraId="06DB5240" w14:textId="77777777" w:rsidR="00962C03" w:rsidRPr="000E6B96" w:rsidRDefault="00962C03" w:rsidP="000E6B96">
      <w:r>
        <w:t xml:space="preserve">If the </w:t>
      </w:r>
      <w:r w:rsidRPr="00294469">
        <w:rPr>
          <w:rFonts w:hint="eastAsia"/>
        </w:rPr>
        <w:t>network</w:t>
      </w:r>
      <w:r w:rsidRPr="00294469">
        <w:t xml:space="preserve"> accepts the LCS-</w:t>
      </w:r>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LCS-SLMOLR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LCS-SLMOLR </w:t>
      </w:r>
      <w:r>
        <w:t>return result component</w:t>
      </w:r>
      <w:r w:rsidRPr="005226C4">
        <w:t xml:space="preserve">, the </w:t>
      </w:r>
      <w:r>
        <w:rPr>
          <w:rFonts w:hint="eastAsia"/>
        </w:rPr>
        <w:t>network</w:t>
      </w:r>
      <w:r w:rsidRPr="000E6B96">
        <w:t>:</w:t>
      </w:r>
    </w:p>
    <w:p w14:paraId="26EF1F84" w14:textId="77777777" w:rsidR="00962C03" w:rsidRDefault="00962C03" w:rsidP="00962C03">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r w:rsidRPr="0026049B">
        <w:t>absolute</w:t>
      </w:r>
      <w:r>
        <w:rPr>
          <w:rFonts w:hint="eastAsia"/>
          <w:lang w:eastAsia="zh-CN"/>
        </w:rPr>
        <w:t>L</w:t>
      </w:r>
      <w:r w:rsidRPr="0026049B">
        <w:t>ocation</w:t>
      </w:r>
      <w:r>
        <w:rPr>
          <w:rFonts w:hint="eastAsia"/>
          <w:lang w:eastAsia="zh-CN"/>
        </w:rPr>
        <w:t xml:space="preserve"> IE, if the </w:t>
      </w:r>
      <w:r w:rsidRPr="005226C4">
        <w:rPr>
          <w:lang w:eastAsia="zh-CN"/>
        </w:rPr>
        <w:t>absoluteLocationIndicator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3E98E29F" w14:textId="77777777" w:rsidR="00962C03" w:rsidRDefault="00962C03" w:rsidP="00962C03">
      <w:pPr>
        <w:pStyle w:val="B1"/>
        <w:rPr>
          <w:lang w:eastAsia="zh-CN"/>
        </w:rPr>
      </w:pPr>
      <w:r>
        <w:rPr>
          <w:rFonts w:hint="eastAsia"/>
          <w:lang w:eastAsia="zh-CN"/>
        </w:rPr>
        <w:t>b)</w:t>
      </w:r>
      <w:r>
        <w:rPr>
          <w:lang w:eastAsia="zh-CN"/>
        </w:rPr>
        <w:tab/>
      </w:r>
      <w:r>
        <w:rPr>
          <w:rFonts w:hint="eastAsia"/>
          <w:lang w:eastAsia="zh-CN"/>
        </w:rPr>
        <w:t>may include the</w:t>
      </w:r>
      <w:r w:rsidRPr="0026049B">
        <w:t xml:space="preserve"> absolute</w:t>
      </w:r>
      <w:r>
        <w:rPr>
          <w:rFonts w:hint="eastAsia"/>
          <w:lang w:eastAsia="zh-CN"/>
        </w:rPr>
        <w:t>V</w:t>
      </w:r>
      <w:r w:rsidRPr="0026049B">
        <w:t>elocity</w:t>
      </w:r>
      <w:r w:rsidRPr="0026049B">
        <w:rPr>
          <w:rFonts w:hint="eastAsia"/>
          <w:lang w:eastAsia="zh-CN"/>
        </w:rPr>
        <w:t xml:space="preserve"> </w:t>
      </w:r>
      <w:r>
        <w:rPr>
          <w:rFonts w:hint="eastAsia"/>
          <w:lang w:eastAsia="zh-CN"/>
        </w:rPr>
        <w:t xml:space="preserve">IE, if the </w:t>
      </w:r>
      <w:r w:rsidRPr="005226C4">
        <w:rPr>
          <w:lang w:eastAsia="zh-CN"/>
        </w:rPr>
        <w:t>absoluteVelocityIndicator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0A3AB52C" w14:textId="77777777" w:rsidR="00962C03" w:rsidRDefault="00962C03" w:rsidP="00962C03">
      <w:pPr>
        <w:pStyle w:val="B1"/>
        <w:rPr>
          <w:lang w:eastAsia="zh-CN"/>
        </w:rPr>
      </w:pPr>
      <w:r>
        <w:rPr>
          <w:rFonts w:hint="eastAsia"/>
          <w:lang w:eastAsia="zh-CN"/>
        </w:rPr>
        <w:t>c)</w:t>
      </w:r>
      <w:r>
        <w:rPr>
          <w:lang w:eastAsia="zh-CN"/>
        </w:rPr>
        <w:tab/>
      </w:r>
      <w:r>
        <w:rPr>
          <w:rFonts w:hint="eastAsia"/>
          <w:lang w:eastAsia="zh-CN"/>
        </w:rPr>
        <w:t xml:space="preserve">may include the </w:t>
      </w:r>
      <w:r w:rsidRPr="0026049B">
        <w:t>relative</w:t>
      </w:r>
      <w:r>
        <w:rPr>
          <w:rFonts w:hint="eastAsia"/>
          <w:lang w:eastAsia="zh-CN"/>
        </w:rPr>
        <w:t>R</w:t>
      </w:r>
      <w:r w:rsidRPr="0026049B">
        <w:t>esult</w:t>
      </w:r>
      <w:r>
        <w:rPr>
          <w:rFonts w:hint="eastAsia"/>
          <w:lang w:eastAsia="zh-CN"/>
        </w:rPr>
        <w:t xml:space="preserve"> IE,</w:t>
      </w:r>
      <w:r w:rsidRPr="0026049B">
        <w:rPr>
          <w:rFonts w:hint="eastAsia"/>
          <w:lang w:eastAsia="zh-CN"/>
        </w:rPr>
        <w:t xml:space="preserve"> </w:t>
      </w:r>
      <w:r>
        <w:rPr>
          <w:rFonts w:hint="eastAsia"/>
          <w:lang w:eastAsia="zh-CN"/>
        </w:rPr>
        <w:t xml:space="preserve">if the </w:t>
      </w:r>
      <w:r w:rsidRPr="005226C4">
        <w:rPr>
          <w:lang w:eastAsia="zh-CN"/>
        </w:rPr>
        <w:t xml:space="preserve">relativeLocationIndicator, </w:t>
      </w:r>
      <w:r w:rsidRPr="005226C4">
        <w:t xml:space="preserve">rangeDirection, </w:t>
      </w:r>
      <w:r w:rsidRPr="005226C4">
        <w:rPr>
          <w:lang w:eastAsia="zh-CN"/>
        </w:rPr>
        <w:t>relativeVelocityIndicator</w:t>
      </w:r>
      <w:r w:rsidRPr="005226C4">
        <w:t xml:space="preserve"> or any combination of them</w:t>
      </w:r>
      <w:r>
        <w:rPr>
          <w:rFonts w:hint="eastAsia"/>
          <w:lang w:eastAsia="zh-CN"/>
        </w:rPr>
        <w:t xml:space="preserve"> are requested in the</w:t>
      </w:r>
      <w:r w:rsidRPr="0026049B">
        <w:t xml:space="preserve"> </w:t>
      </w:r>
      <w:r w:rsidRPr="005226C4">
        <w:t>preferredRangingResult IE</w:t>
      </w:r>
      <w:r>
        <w:rPr>
          <w:rFonts w:hint="eastAsia"/>
          <w:lang w:eastAsia="zh-CN"/>
        </w:rPr>
        <w:t>; and</w:t>
      </w:r>
    </w:p>
    <w:p w14:paraId="6940484D" w14:textId="0945106F" w:rsidR="00962C03" w:rsidRPr="000F688B" w:rsidRDefault="00962C03" w:rsidP="00962C03">
      <w:pPr>
        <w:pStyle w:val="B1"/>
        <w:overflowPunct/>
        <w:autoSpaceDE/>
        <w:autoSpaceDN/>
        <w:adjustRightInd/>
        <w:textAlignment w:val="auto"/>
      </w:pPr>
      <w:r w:rsidRPr="00962C03">
        <w:rPr>
          <w:rFonts w:eastAsia="SimSun" w:hint="eastAsia"/>
          <w:lang w:eastAsia="zh-CN"/>
        </w:rPr>
        <w:t>d)</w:t>
      </w:r>
      <w:r w:rsidRPr="00962C03">
        <w:rPr>
          <w:rFonts w:eastAsia="SimSun"/>
          <w:lang w:eastAsia="zh-CN"/>
        </w:rPr>
        <w:tab/>
      </w:r>
      <w:r w:rsidRPr="00962C03">
        <w:rPr>
          <w:rFonts w:eastAsia="SimSun" w:hint="eastAsia"/>
          <w:lang w:eastAsia="zh-CN"/>
        </w:rPr>
        <w:t>may include the timestamp IE.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77777777"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264A0954" w:rsidR="0050330B" w:rsidRDefault="00962C03"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bookmarkStart w:id="488" w:name="_Hlk171505006"/>
      <w:r w:rsidRPr="000F688B">
        <w:t>(</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bookmarkEnd w:id="488"/>
    </w:p>
    <w:p w14:paraId="54FA1AC7" w14:textId="77777777" w:rsidR="00F16D06" w:rsidRDefault="00F16D06" w:rsidP="0050330B">
      <w:pPr>
        <w:keepNext/>
        <w:keepLines/>
        <w:tabs>
          <w:tab w:val="left" w:pos="720"/>
          <w:tab w:val="left" w:pos="1440"/>
          <w:tab w:val="left" w:pos="2160"/>
        </w:tabs>
        <w:spacing w:after="0"/>
        <w:jc w:val="center"/>
      </w:pPr>
    </w:p>
    <w:p w14:paraId="1BF265D1"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3D38C670" w14:textId="77777777" w:rsidR="00F16D06" w:rsidRPr="000F688B" w:rsidRDefault="00F16D06" w:rsidP="00F16D06">
      <w:pPr>
        <w:keepNext/>
        <w:keepLines/>
        <w:spacing w:after="0"/>
        <w:jc w:val="center"/>
      </w:pPr>
      <w:r w:rsidRPr="000F688B">
        <w:t>&lt;-  -  -  -  -  -  -  -  -  -  -  -  -  -  -  -  -  -  -  -  -  -  -  -  -  -  -  -  -  -  -  -  -  -  -  -  -  -  -  -  -  -  -  -  -  -  -  -</w:t>
      </w:r>
    </w:p>
    <w:p w14:paraId="1D685F95" w14:textId="308CBD53" w:rsidR="00F16D06" w:rsidRPr="000F688B" w:rsidRDefault="00F16D06" w:rsidP="0050330B">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r>
        <w:t>ueOnlyRSLPosAllowed</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0154B1FD" w:rsidR="0050330B" w:rsidRPr="000F688B" w:rsidRDefault="0050330B" w:rsidP="0050330B">
      <w:pPr>
        <w:pStyle w:val="TF"/>
      </w:pPr>
      <w:bookmarkStart w:id="489" w:name="_CRFigure5_2_2_9_21"/>
      <w:r w:rsidRPr="000F688B">
        <w:t>Figure</w:t>
      </w:r>
      <w:r w:rsidR="000E6B96" w:rsidRPr="00F0027A">
        <w:rPr>
          <w:rFonts w:eastAsia="SimSun"/>
          <w:b w:val="0"/>
        </w:rPr>
        <w:t> </w:t>
      </w:r>
      <w:bookmarkEnd w:id="489"/>
      <w:r w:rsidRPr="000F688B">
        <w:t>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2209E079" w:rsidR="0050330B" w:rsidRPr="000F688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432E5DD8" w:rsidR="0050330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533B702F" w14:textId="77777777" w:rsidR="00F16D06" w:rsidRDefault="00F16D06" w:rsidP="0050330B">
      <w:pPr>
        <w:keepNext/>
        <w:keepLines/>
        <w:tabs>
          <w:tab w:val="left" w:pos="720"/>
          <w:tab w:val="left" w:pos="1440"/>
          <w:tab w:val="left" w:pos="2160"/>
        </w:tabs>
        <w:spacing w:after="0"/>
        <w:jc w:val="center"/>
      </w:pPr>
    </w:p>
    <w:p w14:paraId="46E6AA5F"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1A22D38F" w14:textId="77777777" w:rsidR="00F16D06" w:rsidRPr="000F688B" w:rsidRDefault="00F16D06" w:rsidP="00F16D06">
      <w:pPr>
        <w:keepNext/>
        <w:keepLines/>
        <w:spacing w:after="0"/>
        <w:jc w:val="center"/>
      </w:pPr>
      <w:r w:rsidRPr="000F688B">
        <w:t>&lt;-  -  -  -  -  -  -  -  -  -  -  -  -  -  -  -  -  -  -  -  -  -  -  -  -  -  -  -  -  -  -  -  -  -  -  -  -  -  -  -  -  -  -  -  -  -  -  -</w:t>
      </w:r>
    </w:p>
    <w:p w14:paraId="24697831" w14:textId="451ACEA5" w:rsidR="00F16D06" w:rsidRPr="000F688B" w:rsidRDefault="00F16D06" w:rsidP="00F16D06">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64D2EEF3" w:rsidR="0050330B" w:rsidRPr="000F688B" w:rsidRDefault="0050330B" w:rsidP="0050330B">
      <w:pPr>
        <w:pStyle w:val="TF"/>
      </w:pPr>
      <w:bookmarkStart w:id="490" w:name="_CRFigure5_2_2_9_22"/>
      <w:r w:rsidRPr="000F688B">
        <w:t>Figure</w:t>
      </w:r>
      <w:r w:rsidR="000E6B96" w:rsidRPr="00F0027A">
        <w:rPr>
          <w:rFonts w:eastAsia="SimSun"/>
          <w:b w:val="0"/>
        </w:rPr>
        <w:t> </w:t>
      </w:r>
      <w:bookmarkEnd w:id="490"/>
      <w:r w:rsidRPr="000F688B">
        <w:t>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68B8AD2F" w:rsidR="0050330B" w:rsidRPr="000F688B" w:rsidRDefault="0050330B" w:rsidP="0050330B">
      <w:pPr>
        <w:pStyle w:val="NO"/>
      </w:pPr>
      <w:r w:rsidRPr="000F688B">
        <w:t>NOTE:</w:t>
      </w:r>
      <w:r w:rsidRPr="000F688B">
        <w:tab/>
        <w:t xml:space="preserve">Only the following </w:t>
      </w:r>
      <w:bookmarkStart w:id="491" w:name="OLE_LINK9"/>
      <w:r w:rsidR="00CE3C60">
        <w:t>IE</w:t>
      </w:r>
      <w:r w:rsidR="00AF1A49">
        <w:t>s</w:t>
      </w:r>
      <w:bookmarkEnd w:id="491"/>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lastRenderedPageBreak/>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7B9C3B91" w14:textId="77777777" w:rsidR="00962C03" w:rsidRDefault="00962C03" w:rsidP="00962C03">
      <w:pPr>
        <w:pStyle w:val="B1"/>
        <w:rPr>
          <w:lang w:eastAsia="zh-CN"/>
        </w:rPr>
      </w:pPr>
      <w:r>
        <w:rPr>
          <w:lang w:eastAsia="zh-CN"/>
        </w:rPr>
        <w:t>-</w:t>
      </w:r>
      <w:r>
        <w:rPr>
          <w:lang w:eastAsia="zh-CN"/>
        </w:rPr>
        <w:tab/>
      </w:r>
      <w:r>
        <w:t>absoluteLocation</w:t>
      </w:r>
      <w:r>
        <w:rPr>
          <w:rFonts w:hint="eastAsia"/>
          <w:lang w:eastAsia="zh-CN"/>
        </w:rPr>
        <w:t xml:space="preserve"> </w:t>
      </w:r>
    </w:p>
    <w:p w14:paraId="33A629F4" w14:textId="77777777" w:rsidR="00962C03" w:rsidRDefault="00962C03" w:rsidP="00962C03">
      <w:pPr>
        <w:pStyle w:val="B1"/>
        <w:rPr>
          <w:lang w:eastAsia="zh-CN"/>
        </w:rPr>
      </w:pPr>
      <w:r>
        <w:rPr>
          <w:rFonts w:hint="eastAsia"/>
          <w:lang w:eastAsia="zh-CN"/>
        </w:rPr>
        <w:t>-</w:t>
      </w:r>
      <w:r>
        <w:rPr>
          <w:lang w:eastAsia="zh-CN"/>
        </w:rPr>
        <w:tab/>
      </w:r>
      <w:r>
        <w:t>absoluteVelocity</w:t>
      </w:r>
      <w:r>
        <w:rPr>
          <w:rFonts w:hint="eastAsia"/>
          <w:lang w:eastAsia="zh-CN"/>
        </w:rPr>
        <w:t xml:space="preserve"> </w:t>
      </w:r>
    </w:p>
    <w:p w14:paraId="3E1AD93F" w14:textId="2F7B81BD" w:rsidR="0050330B" w:rsidRDefault="00962C03" w:rsidP="00962C03">
      <w:pPr>
        <w:pStyle w:val="B1"/>
        <w:rPr>
          <w:lang w:eastAsia="zh-CN"/>
        </w:rPr>
      </w:pPr>
      <w:r>
        <w:rPr>
          <w:rFonts w:hint="eastAsia"/>
          <w:lang w:eastAsia="zh-CN"/>
        </w:rPr>
        <w:t>-</w:t>
      </w:r>
      <w:r>
        <w:rPr>
          <w:lang w:eastAsia="zh-CN"/>
        </w:rPr>
        <w:tab/>
      </w:r>
      <w:r>
        <w:rPr>
          <w:rFonts w:hint="eastAsia"/>
          <w:lang w:eastAsia="zh-CN"/>
        </w:rPr>
        <w:t>r</w:t>
      </w:r>
      <w:r>
        <w:t>elativeResul</w:t>
      </w:r>
      <w:r>
        <w:rPr>
          <w:rFonts w:hint="eastAsia"/>
          <w:lang w:eastAsia="zh-CN"/>
        </w:rPr>
        <w:t xml:space="preserve">t </w:t>
      </w:r>
    </w:p>
    <w:p w14:paraId="270D195C" w14:textId="2E12805E" w:rsidR="0050330B" w:rsidRDefault="00F16D06" w:rsidP="00AA0869">
      <w:pPr>
        <w:pStyle w:val="B1"/>
      </w:pPr>
      <w:r>
        <w:rPr>
          <w:lang w:eastAsia="zh-CN"/>
        </w:rPr>
        <w:t>-</w:t>
      </w:r>
      <w:r>
        <w:rPr>
          <w:lang w:eastAsia="zh-CN"/>
        </w:rPr>
        <w:tab/>
      </w:r>
      <w:r>
        <w:t>ueOnlyRSLPosAllowed</w:t>
      </w:r>
    </w:p>
    <w:p w14:paraId="25FA0D91" w14:textId="147ACFA2" w:rsidR="00962C03" w:rsidRPr="00E64E14" w:rsidRDefault="00962C03" w:rsidP="00AA0869">
      <w:pPr>
        <w:pStyle w:val="B1"/>
      </w:pPr>
      <w:r>
        <w:rPr>
          <w:rFonts w:hint="eastAsia"/>
          <w:lang w:eastAsia="zh-CN"/>
        </w:rPr>
        <w:t>-</w:t>
      </w:r>
      <w:r>
        <w:rPr>
          <w:lang w:eastAsia="zh-CN"/>
        </w:rPr>
        <w:tab/>
      </w:r>
      <w:r>
        <w:t>timestamp</w:t>
      </w:r>
    </w:p>
    <w:p w14:paraId="30796C07" w14:textId="1FFCAB7C" w:rsidR="004771E8" w:rsidRPr="008E3CB1" w:rsidRDefault="004771E8" w:rsidP="004771E8">
      <w:pPr>
        <w:pStyle w:val="Heading4"/>
        <w:rPr>
          <w:lang w:eastAsia="zh-CN"/>
        </w:rPr>
      </w:pPr>
      <w:bookmarkStart w:id="492" w:name="_CR5_2_2_10"/>
      <w:bookmarkStart w:id="493" w:name="_Toc178268179"/>
      <w:bookmarkEnd w:id="492"/>
      <w:r>
        <w:rPr>
          <w:rFonts w:hint="eastAsia"/>
        </w:rPr>
        <w:t>5.2.2.</w:t>
      </w:r>
      <w:r w:rsidR="009C6AF2">
        <w:t>10</w:t>
      </w:r>
      <w:r w:rsidRPr="008E3CB1">
        <w:rPr>
          <w:rFonts w:hint="eastAsia"/>
        </w:rPr>
        <w:tab/>
      </w:r>
      <w:r w:rsidRPr="00155F6D">
        <w:rPr>
          <w:rFonts w:hint="eastAsia"/>
          <w:lang w:eastAsia="zh-CN"/>
        </w:rPr>
        <w:t>UE initiated</w:t>
      </w:r>
      <w:r>
        <w:rPr>
          <w:rFonts w:hint="eastAsia"/>
          <w:lang w:eastAsia="zh-CN"/>
        </w:rPr>
        <w:t xml:space="preserve"> </w:t>
      </w:r>
      <w:r>
        <w:rPr>
          <w:lang w:eastAsia="zh-CN"/>
        </w:rPr>
        <w:t xml:space="preserve">Sidelink </w:t>
      </w:r>
      <w:r>
        <w:rPr>
          <w:rFonts w:hint="eastAsia"/>
          <w:lang w:eastAsia="zh-CN"/>
        </w:rPr>
        <w:t>Positioning Information Transport</w:t>
      </w:r>
      <w:bookmarkEnd w:id="493"/>
    </w:p>
    <w:p w14:paraId="3D32108D" w14:textId="09299E77"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w:t>
      </w:r>
      <w:r w:rsidR="009C6AF2">
        <w:t>10</w:t>
      </w:r>
      <w:r w:rsidR="00AF1A49">
        <w:rPr>
          <w:rFonts w:hint="eastAsia"/>
          <w:lang w:eastAsia="zh-CN"/>
        </w:rPr>
        <w:t>-1</w:t>
      </w:r>
      <w:r>
        <w:t xml:space="preserve"> illustrates an example of the NAS signal</w:t>
      </w:r>
      <w:r>
        <w:rPr>
          <w:lang w:eastAsia="zh-CN"/>
        </w:rPr>
        <w:t>l</w:t>
      </w:r>
      <w:r>
        <w:t>ing transport for uplink SLPP messages.</w:t>
      </w:r>
    </w:p>
    <w:p w14:paraId="44B1BA0E" w14:textId="77777777" w:rsidR="004771E8" w:rsidRDefault="004771E8" w:rsidP="004771E8">
      <w:pPr>
        <w:pStyle w:val="TH"/>
        <w:rPr>
          <w:lang w:eastAsia="zh-CN"/>
        </w:rPr>
      </w:pPr>
      <w:r>
        <w:object w:dxaOrig="10141" w:dyaOrig="9020" w14:anchorId="6BFEFE94">
          <v:shape id="_x0000_i1040" type="#_x0000_t75" style="width:483.35pt;height:426.35pt" o:ole="">
            <v:imagedata r:id="rId41" o:title=""/>
          </v:shape>
          <o:OLEObject Type="Embed" ProgID="Visio.Drawing.15" ShapeID="_x0000_i1040" DrawAspect="Content" ObjectID="_1798026040" r:id="rId42"/>
        </w:object>
      </w:r>
    </w:p>
    <w:p w14:paraId="713B73D7" w14:textId="36577B86" w:rsidR="004771E8" w:rsidRPr="0080063C" w:rsidRDefault="004771E8" w:rsidP="004771E8">
      <w:pPr>
        <w:pStyle w:val="TF"/>
      </w:pPr>
      <w:bookmarkStart w:id="494" w:name="_CRFigure5_2_2_101"/>
      <w:r w:rsidRPr="0080063C">
        <w:t>Figure </w:t>
      </w:r>
      <w:bookmarkEnd w:id="494"/>
      <w:r>
        <w:t>5.2.2.</w:t>
      </w:r>
      <w:r w:rsidR="009C6AF2">
        <w:t>10</w:t>
      </w:r>
      <w:r w:rsidR="00AF1A49">
        <w:rPr>
          <w:rFonts w:hint="eastAsia"/>
          <w:lang w:eastAsia="zh-CN"/>
        </w:rPr>
        <w:t>-1</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5A8F37C5" w14:textId="78A91D25" w:rsidR="00F410D5" w:rsidRPr="00C3054E" w:rsidRDefault="00F410D5" w:rsidP="00F410D5">
      <w:pPr>
        <w:pStyle w:val="Heading4"/>
      </w:pPr>
      <w:bookmarkStart w:id="495" w:name="_CR5_2_2_11"/>
      <w:bookmarkStart w:id="496" w:name="_Toc178268180"/>
      <w:bookmarkEnd w:id="495"/>
      <w:r>
        <w:t>5.2.2</w:t>
      </w:r>
      <w:r w:rsidRPr="00C3054E">
        <w:t>.</w:t>
      </w:r>
      <w:r>
        <w:t>11</w:t>
      </w:r>
      <w:r w:rsidRPr="00C3054E">
        <w:tab/>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496"/>
    </w:p>
    <w:p w14:paraId="435B5DB4" w14:textId="3B08D6FA" w:rsidR="00F410D5" w:rsidRPr="00C3054E" w:rsidRDefault="00F410D5" w:rsidP="00F410D5">
      <w:pPr>
        <w:pStyle w:val="Heading5"/>
      </w:pPr>
      <w:bookmarkStart w:id="497" w:name="_CR5_2_2_11_1"/>
      <w:bookmarkStart w:id="498" w:name="_Toc178268181"/>
      <w:bookmarkEnd w:id="497"/>
      <w:r>
        <w:t>5.2.2</w:t>
      </w:r>
      <w:r w:rsidRPr="00C3054E">
        <w:t>.</w:t>
      </w:r>
      <w:r>
        <w:t>11</w:t>
      </w:r>
      <w:r w:rsidRPr="00C3054E">
        <w:t>.1</w:t>
      </w:r>
      <w:r w:rsidRPr="00C3054E">
        <w:tab/>
        <w:t>General</w:t>
      </w:r>
      <w:bookmarkEnd w:id="498"/>
    </w:p>
    <w:p w14:paraId="232693C4" w14:textId="16D37011" w:rsidR="00F410D5" w:rsidRDefault="00F410D5" w:rsidP="00F410D5">
      <w:r w:rsidRPr="00C3054E">
        <w:t xml:space="preserve">The </w:t>
      </w:r>
      <w:bookmarkStart w:id="499"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499"/>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19FF83B9" w14:textId="0FD8C329" w:rsidR="00F410D5" w:rsidRPr="00C3054E" w:rsidRDefault="00F410D5" w:rsidP="00F410D5">
      <w:r w:rsidRPr="00C3054E">
        <w:t xml:space="preserve">The </w:t>
      </w:r>
      <w:r>
        <w:t>LCS</w:t>
      </w:r>
      <w:r w:rsidRPr="00C3054E">
        <w:t xml:space="preserve"> message carrying the </w:t>
      </w:r>
      <w:r>
        <w:t>ULRSPPTransport</w:t>
      </w:r>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7A6D088D" w14:textId="5DE6287C" w:rsidR="00F410D5" w:rsidRPr="00C3054E" w:rsidRDefault="00F410D5" w:rsidP="00F410D5">
      <w:pPr>
        <w:pStyle w:val="Heading5"/>
      </w:pPr>
      <w:bookmarkStart w:id="500" w:name="_CR5_2_2_11_2"/>
      <w:bookmarkStart w:id="501" w:name="_Toc178268182"/>
      <w:bookmarkEnd w:id="500"/>
      <w:r>
        <w:t>5.2.2</w:t>
      </w:r>
      <w:r w:rsidRPr="00C3054E">
        <w:t>.</w:t>
      </w:r>
      <w:r>
        <w:t>11</w:t>
      </w:r>
      <w:r w:rsidRPr="00C3054E">
        <w:t>.2</w:t>
      </w:r>
      <w:r w:rsidRPr="00C3054E">
        <w:tab/>
        <w:t>Normal operation</w:t>
      </w:r>
      <w:bookmarkEnd w:id="501"/>
    </w:p>
    <w:p w14:paraId="43EDF9D7" w14:textId="77777777" w:rsidR="00F410D5" w:rsidRDefault="00F410D5" w:rsidP="00F410D5">
      <w:r w:rsidRPr="00C3054E">
        <w:t xml:space="preserve">In order to initate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r>
        <w:t>ULRSPPTransport</w:t>
      </w:r>
      <w:r w:rsidRPr="00C3054E">
        <w:t xml:space="preserve"> </w:t>
      </w:r>
      <w:r>
        <w:t xml:space="preserve">invoke </w:t>
      </w:r>
      <w:r w:rsidRPr="00C3054E">
        <w:t>component as defined in 3GPP TS 24.080 [5]</w:t>
      </w:r>
      <w:r>
        <w:t>.</w:t>
      </w:r>
    </w:p>
    <w:p w14:paraId="1B96873F" w14:textId="360E5FF3" w:rsidR="00F410D5" w:rsidRPr="00D3432E" w:rsidRDefault="00F410D5" w:rsidP="00F410D5">
      <w:bookmarkStart w:id="502" w:name="_Hlk160077819"/>
      <w:r w:rsidRPr="00D3432E">
        <w:t xml:space="preserve">In the ULRSPPTransport invoke component included in the REGISTER message, the UE shall include </w:t>
      </w:r>
      <w:bookmarkStart w:id="503" w:name="_Hlk158993992"/>
      <w:bookmarkEnd w:id="502"/>
      <w:r w:rsidRPr="00D3432E">
        <w:rPr>
          <w:lang w:eastAsia="ja-JP"/>
        </w:rPr>
        <w:t>rangingSLPPList</w:t>
      </w:r>
      <w:bookmarkEnd w:id="503"/>
      <w:r w:rsidRPr="00D3432E">
        <w:rPr>
          <w:lang w:eastAsia="ja-JP"/>
        </w:rPr>
        <w:t xml:space="preserve"> IE. In the rangingSLPPList, the UE</w:t>
      </w:r>
      <w:r w:rsidRPr="00D3432E">
        <w:t>:</w:t>
      </w:r>
    </w:p>
    <w:p w14:paraId="78CF4311" w14:textId="302CFAD1" w:rsidR="00F410D5" w:rsidRPr="00D3432E" w:rsidRDefault="000E6B96" w:rsidP="00F410D5">
      <w:pPr>
        <w:pStyle w:val="B1"/>
      </w:pPr>
      <w:r w:rsidRPr="00D3432E">
        <w:rPr>
          <w:lang w:val="en-US" w:eastAsia="zh-CN"/>
        </w:rPr>
        <w:lastRenderedPageBreak/>
        <w:t>a)</w:t>
      </w:r>
      <w:r w:rsidRPr="00D3432E">
        <w:rPr>
          <w:lang w:val="en-US" w:eastAsia="zh-CN"/>
        </w:rPr>
        <w:tab/>
      </w:r>
      <w:r w:rsidR="00F410D5" w:rsidRPr="00D3432E">
        <w:t>may include the embedded SLPP message as defined in 3GPP TS 38.355</w:t>
      </w:r>
      <w:bookmarkStart w:id="504" w:name="_Hlk160077461"/>
      <w:r w:rsidR="00F410D5" w:rsidRPr="00D3432E">
        <w:t> [4a]</w:t>
      </w:r>
      <w:bookmarkEnd w:id="504"/>
      <w:r w:rsidR="00F410D5" w:rsidRPr="00D3432E">
        <w:t xml:space="preserve"> for the initiating</w:t>
      </w:r>
      <w:r w:rsidR="00F410D5" w:rsidRPr="00D3432E" w:rsidDel="00D84098">
        <w:t xml:space="preserve"> </w:t>
      </w:r>
      <w:r w:rsidR="00F410D5" w:rsidRPr="00D3432E">
        <w:t>UE;</w:t>
      </w:r>
      <w:r w:rsidR="00F410D5" w:rsidRPr="00D3432E">
        <w:rPr>
          <w:lang w:eastAsia="zh-CN"/>
        </w:rPr>
        <w:t xml:space="preserve"> and</w:t>
      </w:r>
    </w:p>
    <w:p w14:paraId="5331DD1D" w14:textId="489EDE85" w:rsidR="000E6B96" w:rsidRPr="00D3432E" w:rsidRDefault="000E6B96" w:rsidP="000E6B9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r>
      <w:r w:rsidR="00F410D5" w:rsidRPr="00D3432E">
        <w:rPr>
          <w:lang w:val="en-US" w:eastAsia="zh-CN"/>
        </w:rPr>
        <w:t>shall include the embedded SLPP message(s) as defined in 3GPP TS 38.355 [4a] for the related SL reference UE(s) or the related located UE(s) with the associated application layer ID(s).</w:t>
      </w:r>
    </w:p>
    <w:p w14:paraId="18322F37" w14:textId="3AFC7142" w:rsidR="00F410D5" w:rsidRPr="00D3432E" w:rsidRDefault="00F410D5" w:rsidP="00F410D5">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584A159D" w14:textId="6F58C861" w:rsidR="00F410D5" w:rsidRPr="00D3432E" w:rsidRDefault="00F410D5" w:rsidP="00F410D5">
      <w:pPr>
        <w:pStyle w:val="B1"/>
        <w:ind w:left="0" w:firstLine="0"/>
      </w:pPr>
      <w:r w:rsidRPr="00D3432E">
        <w:t>The LMF shall then return a RELEASE COMPLETE message containing an ULRSPPTransport return result component (see Figure 5.2.2.11.2-1) if the LMF accepts the ULRSPPTransport invoke componen</w:t>
      </w:r>
      <w:r w:rsidR="00824259">
        <w:t>t</w:t>
      </w:r>
      <w:r w:rsidRPr="00D3432E">
        <w:t>.</w:t>
      </w:r>
    </w:p>
    <w:p w14:paraId="2D2C1090" w14:textId="77777777" w:rsidR="00F410D5" w:rsidRDefault="00F410D5" w:rsidP="00F410D5">
      <w:pPr>
        <w:pStyle w:val="B1"/>
        <w:ind w:left="0" w:firstLine="0"/>
      </w:pPr>
      <w:r w:rsidRPr="00D3432E">
        <w:t>If the LMF does not accept the ULRSPPTransport invoke component, it shall return an error indication by sending a RELEASE COMPLETE message containing a return error component. Error values are specified in 3GPP TS 24.080 [5].</w:t>
      </w:r>
    </w:p>
    <w:p w14:paraId="7F2490BC" w14:textId="67CC370D" w:rsidR="0062317A" w:rsidRPr="00D3432E" w:rsidRDefault="0062317A" w:rsidP="00F410D5">
      <w:pPr>
        <w:pStyle w:val="B1"/>
        <w:ind w:left="0" w:firstLine="0"/>
      </w:pPr>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0E8426B4" w14:textId="1703299C" w:rsidR="00F410D5" w:rsidRPr="00C3054E" w:rsidRDefault="00F410D5" w:rsidP="00F410D5">
      <w:r w:rsidRPr="00D3432E">
        <w:t>Figure 5.2.2.11.2.1 illustrates the signalling for normal operati</w:t>
      </w:r>
      <w:r w:rsidRPr="00C3054E">
        <w:t>on between the UE and the network.</w:t>
      </w:r>
    </w:p>
    <w:p w14:paraId="7ECD7851" w14:textId="77777777" w:rsidR="00F410D5" w:rsidRPr="00C3054E" w:rsidRDefault="00F410D5" w:rsidP="00F410D5">
      <w:r w:rsidRPr="00C3054E">
        <w:br w:type="page"/>
      </w:r>
      <w:r w:rsidRPr="00C3054E">
        <w:lastRenderedPageBreak/>
        <w:t xml:space="preserve"> </w:t>
      </w:r>
    </w:p>
    <w:p w14:paraId="2B8DACB8" w14:textId="77777777" w:rsidR="00F410D5" w:rsidRPr="00C3054E" w:rsidRDefault="00F410D5" w:rsidP="00F410D5">
      <w:pPr>
        <w:keepNext/>
        <w:keepLines/>
        <w:tabs>
          <w:tab w:val="left" w:pos="8352"/>
        </w:tabs>
        <w:spacing w:after="0"/>
        <w:jc w:val="center"/>
        <w:rPr>
          <w:b/>
        </w:rPr>
      </w:pPr>
    </w:p>
    <w:p w14:paraId="7527DAE5" w14:textId="77777777" w:rsidR="00F410D5" w:rsidRPr="0094717B" w:rsidRDefault="00F410D5" w:rsidP="00F410D5">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5056B0C" w14:textId="77777777" w:rsidR="00F410D5" w:rsidRPr="0094717B" w:rsidRDefault="00F410D5" w:rsidP="00F410D5">
      <w:pPr>
        <w:keepNext/>
        <w:keepLines/>
        <w:tabs>
          <w:tab w:val="left" w:pos="720"/>
          <w:tab w:val="right" w:leader="hyphen" w:pos="9360"/>
        </w:tabs>
        <w:spacing w:after="0"/>
        <w:jc w:val="center"/>
      </w:pPr>
      <w:r w:rsidRPr="0094717B">
        <w:t>REGISTER</w:t>
      </w:r>
    </w:p>
    <w:p w14:paraId="0BE8558C" w14:textId="77777777" w:rsidR="00F410D5" w:rsidRPr="0094717B" w:rsidRDefault="00F410D5" w:rsidP="00F410D5">
      <w:pPr>
        <w:keepNext/>
        <w:keepLines/>
        <w:spacing w:after="0"/>
        <w:jc w:val="center"/>
        <w:rPr>
          <w:lang w:eastAsia="zh-CN"/>
        </w:rPr>
      </w:pPr>
      <w:r w:rsidRPr="0094717B">
        <w:t>------------------------------------------------------------------------------------------------------------------------&gt;</w:t>
      </w:r>
    </w:p>
    <w:p w14:paraId="6B269973" w14:textId="77777777" w:rsidR="00F410D5" w:rsidRDefault="00F410D5" w:rsidP="00F410D5">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r>
        <w:t>ULRSPPTransport</w:t>
      </w:r>
      <w:r w:rsidRPr="00C3054E">
        <w:t xml:space="preserve"> (</w:t>
      </w:r>
      <w:r>
        <w:rPr>
          <w:lang w:eastAsia="ja-JP"/>
        </w:rPr>
        <w:t>rangingSLPPList</w:t>
      </w:r>
      <w:r w:rsidRPr="00C3054E">
        <w:t>)</w:t>
      </w:r>
      <w:r w:rsidRPr="00C6166F">
        <w:rPr>
          <w:rFonts w:eastAsia="SimSun"/>
        </w:rPr>
        <w:t>)</w:t>
      </w:r>
    </w:p>
    <w:p w14:paraId="42D9B675" w14:textId="77777777" w:rsidR="00F410D5" w:rsidRPr="002810E5" w:rsidRDefault="00F410D5" w:rsidP="00F410D5">
      <w:pPr>
        <w:keepNext/>
        <w:keepLines/>
        <w:tabs>
          <w:tab w:val="left" w:pos="720"/>
          <w:tab w:val="left" w:pos="1440"/>
          <w:tab w:val="left" w:pos="2160"/>
        </w:tabs>
        <w:spacing w:after="0"/>
        <w:jc w:val="center"/>
      </w:pPr>
    </w:p>
    <w:p w14:paraId="35396CB6"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70C6385" w14:textId="77777777" w:rsidR="00F410D5" w:rsidRPr="0094717B" w:rsidRDefault="00F410D5" w:rsidP="00F410D5">
      <w:pPr>
        <w:keepNext/>
        <w:keepLines/>
        <w:spacing w:after="0"/>
        <w:jc w:val="center"/>
      </w:pPr>
      <w:r w:rsidRPr="0094717B">
        <w:t>&lt;------------------------------------------------------------------------------------------------------------------------</w:t>
      </w:r>
    </w:p>
    <w:p w14:paraId="3152EA9D" w14:textId="77777777" w:rsidR="00F410D5" w:rsidRDefault="00F410D5" w:rsidP="00F410D5">
      <w:pPr>
        <w:keepNext/>
        <w:keepLines/>
        <w:tabs>
          <w:tab w:val="left" w:pos="720"/>
          <w:tab w:val="left" w:pos="1440"/>
          <w:tab w:val="left" w:pos="2160"/>
        </w:tabs>
        <w:spacing w:after="0"/>
        <w:jc w:val="center"/>
      </w:pPr>
      <w:bookmarkStart w:id="505" w:name="_Hlk159164647"/>
      <w:r w:rsidRPr="0094717B">
        <w:t>Facility (Return result = LCS-</w:t>
      </w:r>
      <w:r>
        <w:t>ULRSPPTransport</w:t>
      </w:r>
      <w:r>
        <w:rPr>
          <w:lang w:eastAsia="zh-CN"/>
        </w:rPr>
        <w:t>()</w:t>
      </w:r>
      <w:r w:rsidRPr="0094717B">
        <w:t>)</w:t>
      </w:r>
      <w:bookmarkEnd w:id="505"/>
    </w:p>
    <w:p w14:paraId="54FF6845" w14:textId="77777777" w:rsidR="00F410D5" w:rsidRPr="0094717B" w:rsidRDefault="00F410D5" w:rsidP="00F410D5">
      <w:pPr>
        <w:keepNext/>
        <w:keepLines/>
        <w:tabs>
          <w:tab w:val="left" w:pos="720"/>
          <w:tab w:val="left" w:pos="1440"/>
          <w:tab w:val="left" w:pos="2160"/>
        </w:tabs>
        <w:spacing w:after="0"/>
        <w:jc w:val="center"/>
      </w:pPr>
    </w:p>
    <w:p w14:paraId="654FF3BC"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474656E0"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07FB892" w14:textId="77777777" w:rsidR="00F410D5" w:rsidRPr="0094717B" w:rsidRDefault="00F410D5" w:rsidP="00F410D5">
      <w:pPr>
        <w:keepNext/>
        <w:keepLines/>
        <w:tabs>
          <w:tab w:val="left" w:pos="720"/>
          <w:tab w:val="left" w:pos="1440"/>
          <w:tab w:val="left" w:pos="2160"/>
        </w:tabs>
        <w:spacing w:after="0"/>
        <w:jc w:val="center"/>
      </w:pPr>
      <w:r w:rsidRPr="0094717B">
        <w:t>Facility (Return error (Error))</w:t>
      </w:r>
    </w:p>
    <w:p w14:paraId="6ED8BA23" w14:textId="77777777" w:rsidR="00F410D5" w:rsidRPr="0094717B" w:rsidRDefault="00F410D5" w:rsidP="00F410D5">
      <w:pPr>
        <w:keepNext/>
        <w:keepLines/>
        <w:tabs>
          <w:tab w:val="left" w:pos="720"/>
          <w:tab w:val="right" w:leader="hyphen" w:pos="9360"/>
        </w:tabs>
        <w:spacing w:after="0"/>
        <w:jc w:val="center"/>
      </w:pPr>
    </w:p>
    <w:p w14:paraId="0B69CFB9"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5529B2F"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D185601" w14:textId="77777777" w:rsidR="00F410D5" w:rsidRPr="0094717B" w:rsidRDefault="00F410D5" w:rsidP="00F410D5">
      <w:pPr>
        <w:keepNext/>
        <w:keepLines/>
        <w:tabs>
          <w:tab w:val="left" w:pos="720"/>
          <w:tab w:val="right" w:leader="hyphen" w:pos="9360"/>
        </w:tabs>
        <w:spacing w:after="0"/>
        <w:jc w:val="center"/>
      </w:pPr>
      <w:r w:rsidRPr="0094717B">
        <w:t>Facility (Reject (Invoke_problem))</w:t>
      </w:r>
    </w:p>
    <w:p w14:paraId="29A84EFD" w14:textId="77777777" w:rsidR="00F410D5" w:rsidRPr="0094717B" w:rsidRDefault="00F410D5" w:rsidP="00F410D5">
      <w:pPr>
        <w:keepNext/>
        <w:keepLines/>
        <w:tabs>
          <w:tab w:val="left" w:pos="720"/>
          <w:tab w:val="right" w:leader="hyphen" w:pos="9360"/>
        </w:tabs>
        <w:spacing w:after="0"/>
        <w:jc w:val="center"/>
      </w:pPr>
    </w:p>
    <w:p w14:paraId="38EB05AB"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2B454F15" w14:textId="77777777" w:rsidR="00F410D5" w:rsidRPr="0094717B" w:rsidRDefault="00F410D5" w:rsidP="00F410D5">
      <w:pPr>
        <w:keepNext/>
        <w:keepLines/>
        <w:spacing w:after="0"/>
        <w:jc w:val="center"/>
      </w:pPr>
      <w:r w:rsidRPr="0094717B">
        <w:t>-  -  -  -  -  -  -  -  -  -  -  -  -  -  -  -  -  -  -  -  -  -  -  -  -  -  -  -  -  -  -  -  -  -  -  -  -  -  -  -  -  -  -  -  -  -  -  -&gt;</w:t>
      </w:r>
    </w:p>
    <w:p w14:paraId="1CF7A9EE" w14:textId="77777777" w:rsidR="00F410D5" w:rsidRPr="0094717B" w:rsidRDefault="00F410D5" w:rsidP="00F410D5"/>
    <w:p w14:paraId="643EC602" w14:textId="352656E0" w:rsidR="00F410D5" w:rsidRDefault="00F410D5" w:rsidP="00F410D5">
      <w:pPr>
        <w:pStyle w:val="TF"/>
        <w:rPr>
          <w:lang w:eastAsia="zh-CN"/>
        </w:rPr>
      </w:pPr>
      <w:bookmarkStart w:id="506" w:name="_CRFigure5_2_2_11_21"/>
      <w:r w:rsidRPr="0094717B">
        <w:t xml:space="preserve">Figure </w:t>
      </w:r>
      <w:bookmarkEnd w:id="506"/>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573F1D8E" w14:textId="0DC582D3" w:rsidR="00F410D5" w:rsidRPr="00C3054E" w:rsidRDefault="00CE3C60" w:rsidP="00CE3C60">
      <w:pPr>
        <w:pStyle w:val="NO"/>
        <w:overflowPunct/>
        <w:autoSpaceDE/>
        <w:autoSpaceDN/>
        <w:adjustRightInd/>
        <w:textAlignment w:val="auto"/>
      </w:pPr>
      <w:r w:rsidRPr="00C3054E">
        <w:rPr>
          <w:lang w:eastAsia="en-US"/>
        </w:rPr>
        <w:t>NOTE</w:t>
      </w:r>
      <w:r w:rsidRPr="00404CEA">
        <w:rPr>
          <w:lang w:eastAsia="en-US"/>
        </w:rPr>
        <w:t> 1</w:t>
      </w:r>
      <w:r w:rsidRPr="00C3054E">
        <w:rPr>
          <w:lang w:eastAsia="en-US"/>
        </w:rPr>
        <w:t>:</w:t>
      </w:r>
      <w:r w:rsidRPr="00404CEA">
        <w:rPr>
          <w:lang w:eastAsia="en-US"/>
        </w:rPr>
        <w:t xml:space="preserve"> </w:t>
      </w:r>
      <w:r w:rsidR="00F410D5" w:rsidRPr="00C3054E">
        <w:rPr>
          <w:lang w:eastAsia="en-US"/>
        </w:rPr>
        <w:t xml:space="preserve">Only the following IEs defined in </w:t>
      </w:r>
      <w:r w:rsidR="00F410D5">
        <w:rPr>
          <w:lang w:eastAsia="en-US"/>
        </w:rPr>
        <w:t xml:space="preserve">ULRSPPTransport </w:t>
      </w:r>
      <w:r w:rsidR="00F410D5" w:rsidRPr="00C3054E">
        <w:rPr>
          <w:rFonts w:hint="eastAsia"/>
          <w:lang w:eastAsia="en-US"/>
        </w:rPr>
        <w:t xml:space="preserve">operations </w:t>
      </w:r>
      <w:r w:rsidR="00F410D5" w:rsidRPr="00C3054E">
        <w:rPr>
          <w:lang w:eastAsia="en-US"/>
        </w:rPr>
        <w:t>in 3GPP TS </w:t>
      </w:r>
      <w:r w:rsidR="00F410D5" w:rsidRPr="00C3054E">
        <w:rPr>
          <w:rFonts w:hint="eastAsia"/>
          <w:lang w:eastAsia="en-US"/>
        </w:rPr>
        <w:t>24</w:t>
      </w:r>
      <w:r w:rsidR="00F410D5" w:rsidRPr="00C3054E">
        <w:rPr>
          <w:lang w:eastAsia="en-US"/>
        </w:rPr>
        <w:t>.</w:t>
      </w:r>
      <w:r w:rsidR="00F410D5" w:rsidRPr="00C3054E">
        <w:rPr>
          <w:rFonts w:hint="eastAsia"/>
          <w:lang w:eastAsia="en-US"/>
        </w:rPr>
        <w:t>080</w:t>
      </w:r>
      <w:r w:rsidR="00F410D5" w:rsidRPr="00C3054E">
        <w:rPr>
          <w:lang w:eastAsia="en-US"/>
        </w:rPr>
        <w:t> [5] are used for ranging and sidelink positioning:</w:t>
      </w:r>
    </w:p>
    <w:p w14:paraId="2B5DC0D5" w14:textId="77777777" w:rsidR="00F410D5" w:rsidRPr="00C3054E" w:rsidRDefault="00F410D5" w:rsidP="00F410D5">
      <w:pPr>
        <w:pStyle w:val="B1"/>
        <w:rPr>
          <w:lang w:eastAsia="zh-CN"/>
        </w:rPr>
      </w:pPr>
      <w:r w:rsidRPr="00C3054E">
        <w:t>-</w:t>
      </w:r>
      <w:r w:rsidRPr="00C3054E">
        <w:tab/>
      </w:r>
      <w:r>
        <w:rPr>
          <w:lang w:eastAsia="ja-JP"/>
        </w:rPr>
        <w:t>rangingSLPPList</w:t>
      </w:r>
    </w:p>
    <w:p w14:paraId="703270E6" w14:textId="6083AF5D" w:rsidR="002C4E4C" w:rsidRPr="00F410D5" w:rsidRDefault="00F410D5" w:rsidP="00F410D5">
      <w:pPr>
        <w:pStyle w:val="NO"/>
        <w:rPr>
          <w:lang w:eastAsia="zh-CN"/>
        </w:rPr>
      </w:pPr>
      <w:r w:rsidRPr="00C3054E">
        <w:t>NOTE</w:t>
      </w:r>
      <w:r w:rsidRPr="00C3054E">
        <w:rPr>
          <w:lang w:val="en-US"/>
        </w:rPr>
        <w:t> </w:t>
      </w:r>
      <w:r w:rsidR="00CE3C60">
        <w:rPr>
          <w:lang w:val="en-US"/>
        </w:rPr>
        <w:t>2</w:t>
      </w:r>
      <w:r w:rsidRPr="00C3054E">
        <w:t>:</w:t>
      </w:r>
      <w:r w:rsidRPr="00C3054E">
        <w:tab/>
      </w:r>
      <w:r w:rsidR="00CE3C60">
        <w:t xml:space="preserve">The </w:t>
      </w:r>
      <w:r>
        <w:rPr>
          <w:lang w:eastAsia="ja-JP"/>
        </w:rPr>
        <w:t>rangingSLPPList</w:t>
      </w:r>
      <w:r w:rsidRPr="00C3054E">
        <w:rPr>
          <w:lang w:eastAsia="zh-CN"/>
        </w:rPr>
        <w:t xml:space="preserve"> </w:t>
      </w:r>
      <w:r w:rsidRPr="00C3054E">
        <w:t>IE is added to</w:t>
      </w:r>
      <w:r w:rsidRPr="003D1A2D">
        <w:t xml:space="preserve"> </w:t>
      </w:r>
      <w:r>
        <w:t xml:space="preserve">ULRSPPTransport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2DA2329" w14:textId="2A59062D" w:rsidR="00612F8B" w:rsidRPr="0094717B" w:rsidRDefault="00612F8B" w:rsidP="00612F8B">
      <w:pPr>
        <w:pStyle w:val="Heading2"/>
        <w:rPr>
          <w:lang w:eastAsia="zh-CN"/>
        </w:rPr>
      </w:pPr>
      <w:bookmarkStart w:id="507" w:name="_CR5_3"/>
      <w:bookmarkStart w:id="508" w:name="_Toc92299373"/>
      <w:bookmarkStart w:id="509" w:name="_Toc178268183"/>
      <w:bookmarkEnd w:id="507"/>
      <w:r w:rsidRPr="0094717B">
        <w:t>5.</w:t>
      </w:r>
      <w:r>
        <w:rPr>
          <w:rFonts w:hint="eastAsia"/>
          <w:lang w:eastAsia="zh-CN"/>
        </w:rPr>
        <w:t>3</w:t>
      </w:r>
      <w:r w:rsidRPr="0094717B">
        <w:tab/>
        <w:t xml:space="preserve">LCS </w:t>
      </w:r>
      <w:r>
        <w:rPr>
          <w:rFonts w:hint="eastAsia"/>
          <w:lang w:eastAsia="zh-CN"/>
        </w:rPr>
        <w:t>message and coding</w:t>
      </w:r>
      <w:bookmarkEnd w:id="416"/>
      <w:bookmarkEnd w:id="417"/>
      <w:bookmarkEnd w:id="442"/>
      <w:bookmarkEnd w:id="468"/>
      <w:bookmarkEnd w:id="469"/>
      <w:bookmarkEnd w:id="508"/>
      <w:bookmarkEnd w:id="509"/>
    </w:p>
    <w:p w14:paraId="75839DC1" w14:textId="77777777" w:rsidR="00612F8B" w:rsidRDefault="00612F8B" w:rsidP="00612F8B">
      <w:pPr>
        <w:pStyle w:val="Heading3"/>
      </w:pPr>
      <w:bookmarkStart w:id="510" w:name="_CR5_3_1"/>
      <w:bookmarkStart w:id="511" w:name="_Toc517469185"/>
      <w:bookmarkStart w:id="512" w:name="_Toc35266513"/>
      <w:bookmarkStart w:id="513" w:name="_Toc43195275"/>
      <w:bookmarkStart w:id="514" w:name="_Toc45264029"/>
      <w:bookmarkStart w:id="515" w:name="_Toc92299374"/>
      <w:bookmarkStart w:id="516" w:name="_Toc178268184"/>
      <w:bookmarkEnd w:id="510"/>
      <w:r>
        <w:t>5.3.1</w:t>
      </w:r>
      <w:r>
        <w:tab/>
        <w:t xml:space="preserve">Messages for </w:t>
      </w:r>
      <w:r>
        <w:rPr>
          <w:rFonts w:hint="eastAsia"/>
          <w:lang w:eastAsia="zh-CN"/>
        </w:rPr>
        <w:t>Location services</w:t>
      </w:r>
      <w:r>
        <w:t xml:space="preserve"> operations</w:t>
      </w:r>
      <w:bookmarkEnd w:id="511"/>
      <w:bookmarkEnd w:id="512"/>
      <w:bookmarkEnd w:id="513"/>
      <w:bookmarkEnd w:id="514"/>
      <w:bookmarkEnd w:id="515"/>
      <w:bookmarkEnd w:id="516"/>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1B59E1AD" w:rsidR="00612F8B" w:rsidRDefault="00612F8B" w:rsidP="00612F8B">
      <w:pPr>
        <w:pStyle w:val="B1"/>
      </w:pPr>
      <w:r>
        <w:t>-</w:t>
      </w:r>
      <w:r>
        <w:tab/>
        <w:t>Register message</w:t>
      </w:r>
      <w:r w:rsidR="00AF1A49">
        <w:t>;</w:t>
      </w:r>
    </w:p>
    <w:p w14:paraId="02502722" w14:textId="1DA90EB0" w:rsidR="00612F8B" w:rsidRDefault="00612F8B" w:rsidP="00612F8B">
      <w:pPr>
        <w:pStyle w:val="B1"/>
        <w:rPr>
          <w:lang w:eastAsia="zh-CN"/>
        </w:rPr>
      </w:pPr>
      <w:r>
        <w:t>-</w:t>
      </w:r>
      <w:r>
        <w:tab/>
        <w:t>Facility message</w:t>
      </w:r>
      <w:r w:rsidR="00AF1A49">
        <w:t>;</w:t>
      </w:r>
      <w:r w:rsidR="000E6B96">
        <w:rPr>
          <w:rFonts w:hint="eastAsia"/>
          <w:lang w:eastAsia="zh-CN"/>
        </w:rPr>
        <w:t xml:space="preserve"> and</w:t>
      </w:r>
    </w:p>
    <w:p w14:paraId="57F9EEE2" w14:textId="70451086" w:rsidR="00612F8B" w:rsidRDefault="00612F8B" w:rsidP="00612F8B">
      <w:pPr>
        <w:pStyle w:val="B1"/>
      </w:pPr>
      <w:r>
        <w:t>-</w:t>
      </w:r>
      <w:r>
        <w:tab/>
        <w:t>Release Complete message</w:t>
      </w:r>
      <w:r w:rsidR="00AF1A49">
        <w:t>.</w:t>
      </w:r>
    </w:p>
    <w:p w14:paraId="2A4E4266" w14:textId="77777777" w:rsidR="00612F8B" w:rsidRDefault="00612F8B" w:rsidP="00612F8B">
      <w:pPr>
        <w:pStyle w:val="Heading3"/>
        <w:rPr>
          <w:lang w:eastAsia="zh-CN"/>
        </w:rPr>
      </w:pPr>
      <w:bookmarkStart w:id="517" w:name="_CR5_3_2"/>
      <w:bookmarkStart w:id="518" w:name="_Toc517469186"/>
      <w:bookmarkStart w:id="519" w:name="_Toc35266514"/>
      <w:bookmarkStart w:id="520" w:name="_Toc43195276"/>
      <w:bookmarkStart w:id="521" w:name="_Toc45264030"/>
      <w:bookmarkStart w:id="522" w:name="_Toc92299375"/>
      <w:bookmarkStart w:id="523" w:name="_Toc178268185"/>
      <w:bookmarkEnd w:id="517"/>
      <w:r>
        <w:t>5.3.2</w:t>
      </w:r>
      <w:r>
        <w:tab/>
        <w:t xml:space="preserve">Messages for </w:t>
      </w:r>
      <w:bookmarkEnd w:id="518"/>
      <w:r>
        <w:rPr>
          <w:rFonts w:hint="eastAsia"/>
          <w:lang w:eastAsia="zh-CN"/>
        </w:rPr>
        <w:t>LTE Positioning Protocol (LPP)</w:t>
      </w:r>
      <w:bookmarkEnd w:id="519"/>
      <w:bookmarkEnd w:id="520"/>
      <w:bookmarkEnd w:id="521"/>
      <w:bookmarkEnd w:id="522"/>
      <w:bookmarkEnd w:id="523"/>
    </w:p>
    <w:p w14:paraId="17561BEC" w14:textId="77777777" w:rsidR="00612F8B" w:rsidRPr="006916F6" w:rsidRDefault="00612F8B" w:rsidP="00612F8B">
      <w:pPr>
        <w:pStyle w:val="Heading4"/>
      </w:pPr>
      <w:bookmarkStart w:id="524" w:name="_CR5_3_2_1"/>
      <w:bookmarkStart w:id="525" w:name="_Toc517469188"/>
      <w:bookmarkStart w:id="526" w:name="_Toc35266515"/>
      <w:bookmarkStart w:id="527" w:name="_Toc43195277"/>
      <w:bookmarkStart w:id="528" w:name="_Toc45264031"/>
      <w:bookmarkStart w:id="529" w:name="_Toc92299376"/>
      <w:bookmarkStart w:id="530" w:name="_Toc178268186"/>
      <w:bookmarkEnd w:id="524"/>
      <w:r>
        <w:t>5.3.2.1</w:t>
      </w:r>
      <w:r w:rsidRPr="006916F6">
        <w:tab/>
        <w:t>Downlink Positioning Information Transport using LPP messages</w:t>
      </w:r>
      <w:bookmarkEnd w:id="525"/>
      <w:bookmarkEnd w:id="526"/>
      <w:bookmarkEnd w:id="527"/>
      <w:bookmarkEnd w:id="528"/>
      <w:bookmarkEnd w:id="529"/>
      <w:bookmarkEnd w:id="530"/>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lastRenderedPageBreak/>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531" w:name="_CR5_3_2_2"/>
      <w:bookmarkStart w:id="532" w:name="_Toc517469189"/>
      <w:bookmarkStart w:id="533" w:name="_Toc35266516"/>
      <w:bookmarkStart w:id="534" w:name="_Toc43195278"/>
      <w:bookmarkStart w:id="535" w:name="_Toc45264032"/>
      <w:bookmarkStart w:id="536" w:name="_Toc92299377"/>
      <w:bookmarkStart w:id="537" w:name="_Toc178268187"/>
      <w:bookmarkEnd w:id="531"/>
      <w:r w:rsidRPr="003521E6">
        <w:t>5.3.2.2</w:t>
      </w:r>
      <w:r w:rsidRPr="003521E6">
        <w:tab/>
      </w:r>
      <w:r w:rsidRPr="00EB4E5F">
        <w:t xml:space="preserve">Uplink </w:t>
      </w:r>
      <w:r>
        <w:t>Positioning Information Transport</w:t>
      </w:r>
      <w:r w:rsidRPr="00EB4E5F">
        <w:t xml:space="preserve"> using LPP messages</w:t>
      </w:r>
      <w:bookmarkEnd w:id="532"/>
      <w:bookmarkEnd w:id="533"/>
      <w:bookmarkEnd w:id="534"/>
      <w:bookmarkEnd w:id="535"/>
      <w:bookmarkEnd w:id="536"/>
      <w:bookmarkEnd w:id="537"/>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59D39069" w:rsidR="00A031DF" w:rsidRDefault="00A031DF" w:rsidP="00A031DF">
      <w:bookmarkStart w:id="538" w:name="historyclause"/>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AF1A49">
        <w:t>i</w:t>
      </w:r>
      <w:r>
        <w:t>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bookmarkStart w:id="539" w:name="_CR5_3_3"/>
      <w:bookmarkStart w:id="540" w:name="_Toc178268188"/>
      <w:bookmarkEnd w:id="539"/>
      <w:r>
        <w:t>5.3.3</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bookmarkEnd w:id="540"/>
    </w:p>
    <w:p w14:paraId="56F5F6BE" w14:textId="3C51D1AC" w:rsidR="005668F7" w:rsidRPr="006916F6" w:rsidRDefault="005668F7" w:rsidP="005668F7">
      <w:pPr>
        <w:pStyle w:val="Heading4"/>
      </w:pPr>
      <w:bookmarkStart w:id="541" w:name="_CR5_3_3_1"/>
      <w:bookmarkStart w:id="542" w:name="_Toc178268189"/>
      <w:bookmarkEnd w:id="541"/>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542"/>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77777777" w:rsidR="005668F7" w:rsidRPr="00311589" w:rsidRDefault="005668F7" w:rsidP="005668F7">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bookmarkStart w:id="543" w:name="_CR5_3_3_2"/>
      <w:bookmarkStart w:id="544" w:name="_Toc178268190"/>
      <w:bookmarkEnd w:id="543"/>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544"/>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67771F4E" w:rsidR="005668F7" w:rsidRPr="00FF286B" w:rsidRDefault="005668F7" w:rsidP="00A031DF">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F811BD">
        <w:t>i</w:t>
      </w:r>
      <w:r>
        <w:t>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545" w:name="_CRAnnexAinformative"/>
      <w:bookmarkEnd w:id="545"/>
      <w:r w:rsidRPr="004D3578">
        <w:br w:type="page"/>
      </w:r>
      <w:bookmarkStart w:id="546" w:name="_Toc22050950"/>
      <w:bookmarkStart w:id="547" w:name="_Toc26193034"/>
      <w:bookmarkStart w:id="548" w:name="_Toc26193106"/>
      <w:bookmarkStart w:id="549" w:name="_Toc35266517"/>
      <w:bookmarkStart w:id="550" w:name="_Toc43195279"/>
      <w:bookmarkStart w:id="551" w:name="_Toc45264033"/>
      <w:bookmarkStart w:id="552" w:name="_Toc92299378"/>
      <w:bookmarkStart w:id="553" w:name="_Toc178268191"/>
      <w:r w:rsidRPr="004D3578">
        <w:lastRenderedPageBreak/>
        <w:t xml:space="preserve">Annex </w:t>
      </w:r>
      <w:r>
        <w:rPr>
          <w:rFonts w:hint="eastAsia"/>
          <w:lang w:eastAsia="zh-CN"/>
        </w:rPr>
        <w:t>A</w:t>
      </w:r>
      <w:r w:rsidRPr="004D3578">
        <w:t xml:space="preserve"> (informative):</w:t>
      </w:r>
      <w:r w:rsidRPr="004D3578">
        <w:br/>
        <w:t>Change history</w:t>
      </w:r>
      <w:bookmarkEnd w:id="546"/>
      <w:bookmarkEnd w:id="547"/>
      <w:bookmarkEnd w:id="548"/>
      <w:bookmarkEnd w:id="549"/>
      <w:bookmarkEnd w:id="550"/>
      <w:bookmarkEnd w:id="551"/>
      <w:bookmarkEnd w:id="552"/>
      <w:bookmarkEnd w:id="553"/>
    </w:p>
    <w:bookmarkEnd w:id="538"/>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482F72">
        <w:trPr>
          <w:cantSplit/>
        </w:trPr>
        <w:tc>
          <w:tcPr>
            <w:tcW w:w="10064" w:type="dxa"/>
            <w:gridSpan w:val="8"/>
            <w:tcBorders>
              <w:bottom w:val="nil"/>
            </w:tcBorders>
            <w:shd w:val="solid" w:color="FFFFFF" w:fill="auto"/>
          </w:tcPr>
          <w:p w14:paraId="5601B50D" w14:textId="77777777" w:rsidR="00612F8B" w:rsidRPr="00235394" w:rsidRDefault="00612F8B" w:rsidP="00482F72">
            <w:pPr>
              <w:pStyle w:val="TAL"/>
              <w:jc w:val="center"/>
              <w:rPr>
                <w:b/>
                <w:sz w:val="16"/>
              </w:rPr>
            </w:pPr>
            <w:r w:rsidRPr="00235394">
              <w:rPr>
                <w:b/>
              </w:rPr>
              <w:t>Change history</w:t>
            </w:r>
          </w:p>
        </w:tc>
      </w:tr>
      <w:tr w:rsidR="00612F8B" w:rsidRPr="00235394" w14:paraId="5A474492" w14:textId="77777777" w:rsidTr="00482F72">
        <w:tc>
          <w:tcPr>
            <w:tcW w:w="800" w:type="dxa"/>
            <w:shd w:val="pct10" w:color="auto" w:fill="FFFFFF"/>
          </w:tcPr>
          <w:p w14:paraId="78D946ED" w14:textId="77777777" w:rsidR="00612F8B" w:rsidRPr="00235394" w:rsidRDefault="00612F8B" w:rsidP="00482F72">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482F72">
            <w:pPr>
              <w:pStyle w:val="TAL"/>
              <w:rPr>
                <w:b/>
                <w:sz w:val="16"/>
              </w:rPr>
            </w:pPr>
            <w:r>
              <w:rPr>
                <w:b/>
                <w:sz w:val="16"/>
              </w:rPr>
              <w:t>Meeting</w:t>
            </w:r>
          </w:p>
        </w:tc>
        <w:tc>
          <w:tcPr>
            <w:tcW w:w="1094" w:type="dxa"/>
            <w:shd w:val="pct10" w:color="auto" w:fill="FFFFFF"/>
          </w:tcPr>
          <w:p w14:paraId="34A1C534" w14:textId="77777777" w:rsidR="00612F8B" w:rsidRPr="00235394" w:rsidRDefault="00612F8B" w:rsidP="00482F72">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482F72">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482F72">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482F72">
            <w:pPr>
              <w:pStyle w:val="TAL"/>
              <w:rPr>
                <w:b/>
                <w:sz w:val="16"/>
              </w:rPr>
            </w:pPr>
            <w:r>
              <w:rPr>
                <w:b/>
                <w:sz w:val="16"/>
              </w:rPr>
              <w:t>Cat</w:t>
            </w:r>
          </w:p>
        </w:tc>
        <w:tc>
          <w:tcPr>
            <w:tcW w:w="5287" w:type="dxa"/>
            <w:shd w:val="pct10" w:color="auto" w:fill="FFFFFF"/>
          </w:tcPr>
          <w:p w14:paraId="0016B54A" w14:textId="77777777" w:rsidR="00612F8B" w:rsidRPr="00235394" w:rsidRDefault="00612F8B" w:rsidP="00482F72">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482F72">
            <w:pPr>
              <w:pStyle w:val="TAL"/>
              <w:rPr>
                <w:b/>
                <w:sz w:val="16"/>
              </w:rPr>
            </w:pPr>
            <w:r w:rsidRPr="00235394">
              <w:rPr>
                <w:b/>
                <w:sz w:val="16"/>
              </w:rPr>
              <w:t>New</w:t>
            </w:r>
            <w:r>
              <w:rPr>
                <w:b/>
                <w:sz w:val="16"/>
              </w:rPr>
              <w:t xml:space="preserve"> version</w:t>
            </w:r>
          </w:p>
        </w:tc>
      </w:tr>
      <w:tr w:rsidR="00612F8B" w:rsidRPr="006B0D02" w14:paraId="5A5917B5" w14:textId="77777777" w:rsidTr="00482F72">
        <w:tc>
          <w:tcPr>
            <w:tcW w:w="800" w:type="dxa"/>
            <w:shd w:val="solid" w:color="FFFFFF" w:fill="auto"/>
          </w:tcPr>
          <w:p w14:paraId="7B1E709E" w14:textId="77777777" w:rsidR="00612F8B" w:rsidRPr="006B0D02" w:rsidRDefault="00612F8B" w:rsidP="00482F72">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482F72">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482F72">
            <w:pPr>
              <w:pStyle w:val="TAC"/>
              <w:rPr>
                <w:sz w:val="16"/>
                <w:szCs w:val="16"/>
              </w:rPr>
            </w:pPr>
          </w:p>
        </w:tc>
        <w:tc>
          <w:tcPr>
            <w:tcW w:w="525" w:type="dxa"/>
            <w:shd w:val="solid" w:color="FFFFFF" w:fill="auto"/>
          </w:tcPr>
          <w:p w14:paraId="44F4DC3D" w14:textId="77777777" w:rsidR="00612F8B" w:rsidRPr="006B0D02" w:rsidRDefault="00612F8B" w:rsidP="00482F72">
            <w:pPr>
              <w:pStyle w:val="TAL"/>
              <w:rPr>
                <w:sz w:val="16"/>
                <w:szCs w:val="16"/>
              </w:rPr>
            </w:pPr>
          </w:p>
        </w:tc>
        <w:tc>
          <w:tcPr>
            <w:tcW w:w="425" w:type="dxa"/>
            <w:shd w:val="solid" w:color="FFFFFF" w:fill="auto"/>
          </w:tcPr>
          <w:p w14:paraId="00B1D6AC" w14:textId="77777777" w:rsidR="00612F8B" w:rsidRPr="006B0D02" w:rsidRDefault="00612F8B" w:rsidP="00482F72">
            <w:pPr>
              <w:pStyle w:val="TAR"/>
              <w:rPr>
                <w:sz w:val="16"/>
                <w:szCs w:val="16"/>
              </w:rPr>
            </w:pPr>
          </w:p>
        </w:tc>
        <w:tc>
          <w:tcPr>
            <w:tcW w:w="425" w:type="dxa"/>
            <w:shd w:val="solid" w:color="FFFFFF" w:fill="auto"/>
          </w:tcPr>
          <w:p w14:paraId="4185350A" w14:textId="77777777" w:rsidR="00612F8B" w:rsidRPr="006B0D02" w:rsidRDefault="00612F8B" w:rsidP="00482F72">
            <w:pPr>
              <w:pStyle w:val="TAC"/>
              <w:rPr>
                <w:sz w:val="16"/>
                <w:szCs w:val="16"/>
              </w:rPr>
            </w:pPr>
          </w:p>
        </w:tc>
        <w:tc>
          <w:tcPr>
            <w:tcW w:w="5287" w:type="dxa"/>
            <w:shd w:val="solid" w:color="FFFFFF" w:fill="auto"/>
          </w:tcPr>
          <w:p w14:paraId="2E508F16" w14:textId="77777777" w:rsidR="00612F8B" w:rsidRPr="006B0D02" w:rsidRDefault="00612F8B" w:rsidP="00482F72">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482F72">
            <w:pPr>
              <w:pStyle w:val="TAC"/>
              <w:rPr>
                <w:sz w:val="16"/>
                <w:szCs w:val="16"/>
                <w:lang w:eastAsia="zh-CN"/>
              </w:rPr>
            </w:pPr>
            <w:r>
              <w:rPr>
                <w:rFonts w:hint="eastAsia"/>
                <w:sz w:val="16"/>
                <w:szCs w:val="16"/>
                <w:lang w:eastAsia="zh-CN"/>
              </w:rPr>
              <w:t>0.0.0</w:t>
            </w:r>
          </w:p>
        </w:tc>
      </w:tr>
      <w:tr w:rsidR="00612F8B" w:rsidRPr="006B0D02" w14:paraId="0B347B8F" w14:textId="77777777" w:rsidTr="00482F72">
        <w:tc>
          <w:tcPr>
            <w:tcW w:w="800" w:type="dxa"/>
            <w:shd w:val="solid" w:color="FFFFFF" w:fill="auto"/>
          </w:tcPr>
          <w:p w14:paraId="26EF726B" w14:textId="77777777" w:rsidR="00612F8B" w:rsidRDefault="00612F8B" w:rsidP="00482F72">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482F72">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482F72">
            <w:pPr>
              <w:pStyle w:val="TAC"/>
              <w:rPr>
                <w:sz w:val="16"/>
                <w:szCs w:val="16"/>
              </w:rPr>
            </w:pPr>
          </w:p>
        </w:tc>
        <w:tc>
          <w:tcPr>
            <w:tcW w:w="525" w:type="dxa"/>
            <w:shd w:val="solid" w:color="FFFFFF" w:fill="auto"/>
          </w:tcPr>
          <w:p w14:paraId="0CDD5346" w14:textId="77777777" w:rsidR="00612F8B" w:rsidRPr="006B0D02" w:rsidRDefault="00612F8B" w:rsidP="00482F72">
            <w:pPr>
              <w:pStyle w:val="TAL"/>
              <w:rPr>
                <w:sz w:val="16"/>
                <w:szCs w:val="16"/>
              </w:rPr>
            </w:pPr>
          </w:p>
        </w:tc>
        <w:tc>
          <w:tcPr>
            <w:tcW w:w="425" w:type="dxa"/>
            <w:shd w:val="solid" w:color="FFFFFF" w:fill="auto"/>
          </w:tcPr>
          <w:p w14:paraId="21D05BA7" w14:textId="77777777" w:rsidR="00612F8B" w:rsidRPr="006B0D02" w:rsidRDefault="00612F8B" w:rsidP="00482F72">
            <w:pPr>
              <w:pStyle w:val="TAR"/>
              <w:rPr>
                <w:sz w:val="16"/>
                <w:szCs w:val="16"/>
              </w:rPr>
            </w:pPr>
          </w:p>
        </w:tc>
        <w:tc>
          <w:tcPr>
            <w:tcW w:w="425" w:type="dxa"/>
            <w:shd w:val="solid" w:color="FFFFFF" w:fill="auto"/>
          </w:tcPr>
          <w:p w14:paraId="5158EA7C" w14:textId="77777777" w:rsidR="00612F8B" w:rsidRPr="006B0D02" w:rsidRDefault="00612F8B" w:rsidP="00482F72">
            <w:pPr>
              <w:pStyle w:val="TAC"/>
              <w:rPr>
                <w:sz w:val="16"/>
                <w:szCs w:val="16"/>
              </w:rPr>
            </w:pPr>
          </w:p>
        </w:tc>
        <w:tc>
          <w:tcPr>
            <w:tcW w:w="5287" w:type="dxa"/>
            <w:shd w:val="solid" w:color="FFFFFF" w:fill="auto"/>
          </w:tcPr>
          <w:p w14:paraId="5B288890" w14:textId="77777777" w:rsidR="00612F8B" w:rsidRPr="00913BB3" w:rsidRDefault="00612F8B" w:rsidP="00482F72">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482F72">
            <w:pPr>
              <w:pStyle w:val="TAC"/>
              <w:rPr>
                <w:sz w:val="16"/>
                <w:szCs w:val="16"/>
                <w:lang w:eastAsia="zh-CN"/>
              </w:rPr>
            </w:pPr>
            <w:r>
              <w:rPr>
                <w:rFonts w:hint="eastAsia"/>
                <w:sz w:val="16"/>
                <w:szCs w:val="16"/>
                <w:lang w:eastAsia="zh-CN"/>
              </w:rPr>
              <w:t>0.1.0</w:t>
            </w:r>
          </w:p>
        </w:tc>
      </w:tr>
      <w:tr w:rsidR="00612F8B" w:rsidRPr="006B0D02" w14:paraId="320FED92" w14:textId="77777777" w:rsidTr="00482F72">
        <w:tc>
          <w:tcPr>
            <w:tcW w:w="800" w:type="dxa"/>
            <w:shd w:val="solid" w:color="FFFFFF" w:fill="auto"/>
          </w:tcPr>
          <w:p w14:paraId="7774C81B" w14:textId="77777777" w:rsidR="00612F8B" w:rsidRDefault="00612F8B" w:rsidP="00482F72">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482F72">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482F72">
            <w:pPr>
              <w:pStyle w:val="TAC"/>
              <w:rPr>
                <w:sz w:val="16"/>
                <w:szCs w:val="16"/>
              </w:rPr>
            </w:pPr>
          </w:p>
        </w:tc>
        <w:tc>
          <w:tcPr>
            <w:tcW w:w="525" w:type="dxa"/>
            <w:shd w:val="solid" w:color="FFFFFF" w:fill="auto"/>
          </w:tcPr>
          <w:p w14:paraId="660D8F17" w14:textId="77777777" w:rsidR="00612F8B" w:rsidRPr="006B0D02" w:rsidRDefault="00612F8B" w:rsidP="00482F72">
            <w:pPr>
              <w:pStyle w:val="TAL"/>
              <w:rPr>
                <w:sz w:val="16"/>
                <w:szCs w:val="16"/>
              </w:rPr>
            </w:pPr>
          </w:p>
        </w:tc>
        <w:tc>
          <w:tcPr>
            <w:tcW w:w="425" w:type="dxa"/>
            <w:shd w:val="solid" w:color="FFFFFF" w:fill="auto"/>
          </w:tcPr>
          <w:p w14:paraId="31375A9F" w14:textId="77777777" w:rsidR="00612F8B" w:rsidRPr="006B0D02" w:rsidRDefault="00612F8B" w:rsidP="00482F72">
            <w:pPr>
              <w:pStyle w:val="TAR"/>
              <w:rPr>
                <w:sz w:val="16"/>
                <w:szCs w:val="16"/>
              </w:rPr>
            </w:pPr>
          </w:p>
        </w:tc>
        <w:tc>
          <w:tcPr>
            <w:tcW w:w="425" w:type="dxa"/>
            <w:shd w:val="solid" w:color="FFFFFF" w:fill="auto"/>
          </w:tcPr>
          <w:p w14:paraId="339C4381" w14:textId="77777777" w:rsidR="00612F8B" w:rsidRPr="006B0D02" w:rsidRDefault="00612F8B" w:rsidP="00482F72">
            <w:pPr>
              <w:pStyle w:val="TAC"/>
              <w:rPr>
                <w:sz w:val="16"/>
                <w:szCs w:val="16"/>
              </w:rPr>
            </w:pPr>
          </w:p>
        </w:tc>
        <w:tc>
          <w:tcPr>
            <w:tcW w:w="5287" w:type="dxa"/>
            <w:shd w:val="solid" w:color="FFFFFF" w:fill="auto"/>
          </w:tcPr>
          <w:p w14:paraId="0CD6791E" w14:textId="77777777" w:rsidR="00612F8B" w:rsidRDefault="00612F8B" w:rsidP="00482F72">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482F72">
            <w:pPr>
              <w:pStyle w:val="TAC"/>
              <w:rPr>
                <w:sz w:val="16"/>
                <w:szCs w:val="16"/>
                <w:lang w:eastAsia="zh-CN"/>
              </w:rPr>
            </w:pPr>
            <w:r>
              <w:rPr>
                <w:rFonts w:hint="eastAsia"/>
                <w:sz w:val="16"/>
                <w:szCs w:val="16"/>
                <w:lang w:eastAsia="zh-CN"/>
              </w:rPr>
              <w:t>0.2.0</w:t>
            </w:r>
          </w:p>
        </w:tc>
      </w:tr>
      <w:tr w:rsidR="00612F8B" w:rsidRPr="006B0D02" w14:paraId="0EB02B5A" w14:textId="77777777" w:rsidTr="00482F72">
        <w:tc>
          <w:tcPr>
            <w:tcW w:w="800" w:type="dxa"/>
            <w:shd w:val="solid" w:color="FFFFFF" w:fill="auto"/>
          </w:tcPr>
          <w:p w14:paraId="2819D60E" w14:textId="77777777" w:rsidR="00612F8B" w:rsidRDefault="00612F8B" w:rsidP="00482F72">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482F72">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482F72">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482F72">
            <w:pPr>
              <w:pStyle w:val="TAL"/>
              <w:rPr>
                <w:sz w:val="16"/>
                <w:szCs w:val="16"/>
              </w:rPr>
            </w:pPr>
          </w:p>
        </w:tc>
        <w:tc>
          <w:tcPr>
            <w:tcW w:w="425" w:type="dxa"/>
            <w:shd w:val="solid" w:color="FFFFFF" w:fill="auto"/>
          </w:tcPr>
          <w:p w14:paraId="06824D19" w14:textId="77777777" w:rsidR="00612F8B" w:rsidRPr="006B0D02" w:rsidRDefault="00612F8B" w:rsidP="00482F72">
            <w:pPr>
              <w:pStyle w:val="TAR"/>
              <w:rPr>
                <w:sz w:val="16"/>
                <w:szCs w:val="16"/>
              </w:rPr>
            </w:pPr>
          </w:p>
        </w:tc>
        <w:tc>
          <w:tcPr>
            <w:tcW w:w="425" w:type="dxa"/>
            <w:shd w:val="solid" w:color="FFFFFF" w:fill="auto"/>
          </w:tcPr>
          <w:p w14:paraId="4FD464E3" w14:textId="77777777" w:rsidR="00612F8B" w:rsidRPr="006B0D02" w:rsidRDefault="00612F8B" w:rsidP="00482F72">
            <w:pPr>
              <w:pStyle w:val="TAC"/>
              <w:rPr>
                <w:sz w:val="16"/>
                <w:szCs w:val="16"/>
              </w:rPr>
            </w:pPr>
          </w:p>
        </w:tc>
        <w:tc>
          <w:tcPr>
            <w:tcW w:w="5287" w:type="dxa"/>
            <w:shd w:val="solid" w:color="FFFFFF" w:fill="auto"/>
          </w:tcPr>
          <w:p w14:paraId="222F4A22"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482F72">
            <w:pPr>
              <w:pStyle w:val="TAC"/>
              <w:rPr>
                <w:sz w:val="16"/>
                <w:szCs w:val="16"/>
                <w:lang w:eastAsia="zh-CN"/>
              </w:rPr>
            </w:pPr>
            <w:r>
              <w:rPr>
                <w:rFonts w:hint="eastAsia"/>
                <w:sz w:val="16"/>
                <w:szCs w:val="16"/>
                <w:lang w:eastAsia="zh-CN"/>
              </w:rPr>
              <w:t>1.0.0</w:t>
            </w:r>
          </w:p>
        </w:tc>
      </w:tr>
      <w:tr w:rsidR="00612F8B" w:rsidRPr="006B0D02" w14:paraId="5A3FABBE" w14:textId="77777777" w:rsidTr="00482F72">
        <w:tc>
          <w:tcPr>
            <w:tcW w:w="800" w:type="dxa"/>
            <w:shd w:val="solid" w:color="FFFFFF" w:fill="auto"/>
          </w:tcPr>
          <w:p w14:paraId="177BC79B"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482F72">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482F72">
            <w:pPr>
              <w:pStyle w:val="TAL"/>
              <w:rPr>
                <w:sz w:val="16"/>
                <w:szCs w:val="16"/>
              </w:rPr>
            </w:pPr>
          </w:p>
        </w:tc>
        <w:tc>
          <w:tcPr>
            <w:tcW w:w="425" w:type="dxa"/>
            <w:shd w:val="solid" w:color="FFFFFF" w:fill="auto"/>
          </w:tcPr>
          <w:p w14:paraId="1ACE445B" w14:textId="77777777" w:rsidR="00612F8B" w:rsidRPr="006B0D02" w:rsidRDefault="00612F8B" w:rsidP="00482F72">
            <w:pPr>
              <w:pStyle w:val="TAR"/>
              <w:rPr>
                <w:sz w:val="16"/>
                <w:szCs w:val="16"/>
              </w:rPr>
            </w:pPr>
          </w:p>
        </w:tc>
        <w:tc>
          <w:tcPr>
            <w:tcW w:w="425" w:type="dxa"/>
            <w:shd w:val="solid" w:color="FFFFFF" w:fill="auto"/>
          </w:tcPr>
          <w:p w14:paraId="7621237C" w14:textId="77777777" w:rsidR="00612F8B" w:rsidRPr="006B0D02" w:rsidRDefault="00612F8B" w:rsidP="00482F72">
            <w:pPr>
              <w:pStyle w:val="TAC"/>
              <w:rPr>
                <w:sz w:val="16"/>
                <w:szCs w:val="16"/>
              </w:rPr>
            </w:pPr>
          </w:p>
        </w:tc>
        <w:tc>
          <w:tcPr>
            <w:tcW w:w="5287" w:type="dxa"/>
            <w:shd w:val="solid" w:color="FFFFFF" w:fill="auto"/>
          </w:tcPr>
          <w:p w14:paraId="705B3060"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482F72">
            <w:pPr>
              <w:pStyle w:val="TAC"/>
              <w:rPr>
                <w:sz w:val="16"/>
                <w:szCs w:val="16"/>
                <w:lang w:eastAsia="zh-CN"/>
              </w:rPr>
            </w:pPr>
            <w:r>
              <w:rPr>
                <w:sz w:val="16"/>
                <w:szCs w:val="16"/>
                <w:lang w:eastAsia="zh-CN"/>
              </w:rPr>
              <w:t>2.0.0</w:t>
            </w:r>
          </w:p>
        </w:tc>
      </w:tr>
      <w:tr w:rsidR="00612F8B" w:rsidRPr="006B0D02" w14:paraId="448679DB" w14:textId="77777777" w:rsidTr="00482F72">
        <w:tc>
          <w:tcPr>
            <w:tcW w:w="800" w:type="dxa"/>
            <w:shd w:val="solid" w:color="FFFFFF" w:fill="auto"/>
          </w:tcPr>
          <w:p w14:paraId="57AC7742"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482F72">
            <w:pPr>
              <w:pStyle w:val="TAC"/>
              <w:rPr>
                <w:sz w:val="16"/>
                <w:szCs w:val="16"/>
              </w:rPr>
            </w:pPr>
          </w:p>
        </w:tc>
        <w:tc>
          <w:tcPr>
            <w:tcW w:w="525" w:type="dxa"/>
            <w:shd w:val="solid" w:color="FFFFFF" w:fill="auto"/>
          </w:tcPr>
          <w:p w14:paraId="681DAB83" w14:textId="77777777" w:rsidR="00612F8B" w:rsidRPr="006B0D02" w:rsidRDefault="00612F8B" w:rsidP="00482F72">
            <w:pPr>
              <w:pStyle w:val="TAL"/>
              <w:rPr>
                <w:sz w:val="16"/>
                <w:szCs w:val="16"/>
              </w:rPr>
            </w:pPr>
          </w:p>
        </w:tc>
        <w:tc>
          <w:tcPr>
            <w:tcW w:w="425" w:type="dxa"/>
            <w:shd w:val="solid" w:color="FFFFFF" w:fill="auto"/>
          </w:tcPr>
          <w:p w14:paraId="5549C1B1" w14:textId="77777777" w:rsidR="00612F8B" w:rsidRPr="006B0D02" w:rsidRDefault="00612F8B" w:rsidP="00482F72">
            <w:pPr>
              <w:pStyle w:val="TAR"/>
              <w:rPr>
                <w:sz w:val="16"/>
                <w:szCs w:val="16"/>
              </w:rPr>
            </w:pPr>
          </w:p>
        </w:tc>
        <w:tc>
          <w:tcPr>
            <w:tcW w:w="425" w:type="dxa"/>
            <w:shd w:val="solid" w:color="FFFFFF" w:fill="auto"/>
          </w:tcPr>
          <w:p w14:paraId="09987BDF" w14:textId="77777777" w:rsidR="00612F8B" w:rsidRPr="006B0D02" w:rsidRDefault="00612F8B" w:rsidP="00482F72">
            <w:pPr>
              <w:pStyle w:val="TAC"/>
              <w:rPr>
                <w:sz w:val="16"/>
                <w:szCs w:val="16"/>
              </w:rPr>
            </w:pPr>
          </w:p>
        </w:tc>
        <w:tc>
          <w:tcPr>
            <w:tcW w:w="5287" w:type="dxa"/>
            <w:shd w:val="solid" w:color="FFFFFF" w:fill="auto"/>
          </w:tcPr>
          <w:p w14:paraId="39D4C1F3"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482F72">
            <w:pPr>
              <w:pStyle w:val="TAC"/>
              <w:rPr>
                <w:sz w:val="16"/>
                <w:szCs w:val="16"/>
                <w:lang w:eastAsia="zh-CN"/>
              </w:rPr>
            </w:pPr>
            <w:r>
              <w:rPr>
                <w:sz w:val="16"/>
                <w:szCs w:val="16"/>
                <w:lang w:eastAsia="zh-CN"/>
              </w:rPr>
              <w:t>16.0.0</w:t>
            </w:r>
          </w:p>
        </w:tc>
      </w:tr>
      <w:tr w:rsidR="00612F8B" w:rsidRPr="006B0D02" w14:paraId="265A52B7" w14:textId="77777777" w:rsidTr="00482F72">
        <w:tc>
          <w:tcPr>
            <w:tcW w:w="800" w:type="dxa"/>
            <w:shd w:val="solid" w:color="FFFFFF" w:fill="auto"/>
          </w:tcPr>
          <w:p w14:paraId="75FDA7D0"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482F72">
            <w:pPr>
              <w:pStyle w:val="TAC"/>
              <w:rPr>
                <w:sz w:val="16"/>
                <w:szCs w:val="16"/>
              </w:rPr>
            </w:pPr>
          </w:p>
        </w:tc>
        <w:tc>
          <w:tcPr>
            <w:tcW w:w="525" w:type="dxa"/>
            <w:shd w:val="solid" w:color="FFFFFF" w:fill="auto"/>
          </w:tcPr>
          <w:p w14:paraId="0C08F18A" w14:textId="77777777" w:rsidR="00612F8B" w:rsidRPr="006B0D02" w:rsidRDefault="00612F8B" w:rsidP="00482F72">
            <w:pPr>
              <w:pStyle w:val="TAL"/>
              <w:rPr>
                <w:sz w:val="16"/>
                <w:szCs w:val="16"/>
              </w:rPr>
            </w:pPr>
          </w:p>
        </w:tc>
        <w:tc>
          <w:tcPr>
            <w:tcW w:w="425" w:type="dxa"/>
            <w:shd w:val="solid" w:color="FFFFFF" w:fill="auto"/>
          </w:tcPr>
          <w:p w14:paraId="4E26FF64" w14:textId="77777777" w:rsidR="00612F8B" w:rsidRPr="006B0D02" w:rsidRDefault="00612F8B" w:rsidP="00482F72">
            <w:pPr>
              <w:pStyle w:val="TAR"/>
              <w:rPr>
                <w:sz w:val="16"/>
                <w:szCs w:val="16"/>
              </w:rPr>
            </w:pPr>
          </w:p>
        </w:tc>
        <w:tc>
          <w:tcPr>
            <w:tcW w:w="425" w:type="dxa"/>
            <w:shd w:val="solid" w:color="FFFFFF" w:fill="auto"/>
          </w:tcPr>
          <w:p w14:paraId="49208B60" w14:textId="77777777" w:rsidR="00612F8B" w:rsidRPr="006B0D02" w:rsidRDefault="00612F8B" w:rsidP="00482F72">
            <w:pPr>
              <w:pStyle w:val="TAC"/>
              <w:rPr>
                <w:sz w:val="16"/>
                <w:szCs w:val="16"/>
              </w:rPr>
            </w:pPr>
          </w:p>
        </w:tc>
        <w:tc>
          <w:tcPr>
            <w:tcW w:w="5287" w:type="dxa"/>
            <w:shd w:val="solid" w:color="FFFFFF" w:fill="auto"/>
          </w:tcPr>
          <w:p w14:paraId="008FB8DF"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482F72">
            <w:pPr>
              <w:pStyle w:val="TAC"/>
              <w:rPr>
                <w:sz w:val="16"/>
                <w:szCs w:val="16"/>
                <w:lang w:eastAsia="zh-CN"/>
              </w:rPr>
            </w:pPr>
            <w:r>
              <w:rPr>
                <w:sz w:val="16"/>
                <w:szCs w:val="16"/>
                <w:lang w:eastAsia="zh-CN"/>
              </w:rPr>
              <w:t>16.0.1</w:t>
            </w:r>
          </w:p>
        </w:tc>
      </w:tr>
      <w:tr w:rsidR="00612F8B" w:rsidRPr="006B0D02" w14:paraId="3E2171F1" w14:textId="77777777" w:rsidTr="00482F72">
        <w:tc>
          <w:tcPr>
            <w:tcW w:w="800" w:type="dxa"/>
            <w:shd w:val="solid" w:color="FFFFFF" w:fill="auto"/>
          </w:tcPr>
          <w:p w14:paraId="722401F8" w14:textId="77777777" w:rsidR="00612F8B" w:rsidRDefault="00612F8B" w:rsidP="00482F72">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482F72">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482F72">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482F72">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482F72">
            <w:pPr>
              <w:pStyle w:val="TAR"/>
              <w:rPr>
                <w:sz w:val="16"/>
                <w:szCs w:val="16"/>
              </w:rPr>
            </w:pPr>
          </w:p>
        </w:tc>
        <w:tc>
          <w:tcPr>
            <w:tcW w:w="425" w:type="dxa"/>
            <w:shd w:val="solid" w:color="FFFFFF" w:fill="auto"/>
          </w:tcPr>
          <w:p w14:paraId="0AEAB4A5" w14:textId="77777777" w:rsidR="00612F8B" w:rsidRPr="006B0D02" w:rsidRDefault="00612F8B" w:rsidP="00482F72">
            <w:pPr>
              <w:pStyle w:val="TAC"/>
              <w:rPr>
                <w:sz w:val="16"/>
                <w:szCs w:val="16"/>
              </w:rPr>
            </w:pPr>
            <w:r>
              <w:rPr>
                <w:sz w:val="16"/>
                <w:szCs w:val="16"/>
              </w:rPr>
              <w:t>B</w:t>
            </w:r>
          </w:p>
        </w:tc>
        <w:tc>
          <w:tcPr>
            <w:tcW w:w="5287" w:type="dxa"/>
            <w:shd w:val="solid" w:color="FFFFFF" w:fill="auto"/>
          </w:tcPr>
          <w:p w14:paraId="6920C5BA" w14:textId="77777777" w:rsidR="00612F8B" w:rsidRDefault="00612F8B" w:rsidP="00482F72">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482F72">
            <w:pPr>
              <w:pStyle w:val="TAC"/>
              <w:rPr>
                <w:sz w:val="16"/>
                <w:szCs w:val="16"/>
                <w:lang w:eastAsia="zh-CN"/>
              </w:rPr>
            </w:pPr>
            <w:r>
              <w:rPr>
                <w:rFonts w:hint="eastAsia"/>
                <w:sz w:val="16"/>
                <w:szCs w:val="16"/>
                <w:lang w:eastAsia="zh-CN"/>
              </w:rPr>
              <w:t>16.1.0</w:t>
            </w:r>
          </w:p>
        </w:tc>
      </w:tr>
      <w:tr w:rsidR="00612F8B" w14:paraId="3B0ECB5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482F72">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482F72">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482F72">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482F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482F7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482F72">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482F72">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482F72">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482F72">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482F72">
            <w:pPr>
              <w:pStyle w:val="TAC"/>
              <w:rPr>
                <w:sz w:val="16"/>
                <w:szCs w:val="16"/>
                <w:lang w:eastAsia="zh-CN"/>
              </w:rPr>
            </w:pPr>
            <w:r>
              <w:rPr>
                <w:sz w:val="16"/>
                <w:szCs w:val="16"/>
                <w:lang w:eastAsia="zh-CN"/>
              </w:rPr>
              <w:t>17.0.0</w:t>
            </w:r>
          </w:p>
        </w:tc>
      </w:tr>
      <w:tr w:rsidR="00A031DF" w14:paraId="6862F83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482F72">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482F72">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482F72">
            <w:pPr>
              <w:pStyle w:val="TAC"/>
              <w:rPr>
                <w:sz w:val="16"/>
                <w:szCs w:val="16"/>
                <w:lang w:eastAsia="zh-CN"/>
              </w:rPr>
            </w:pPr>
            <w:r>
              <w:rPr>
                <w:sz w:val="16"/>
                <w:szCs w:val="16"/>
                <w:lang w:eastAsia="zh-CN"/>
              </w:rPr>
              <w:t>17.1.0</w:t>
            </w:r>
          </w:p>
        </w:tc>
      </w:tr>
      <w:tr w:rsidR="00A031DF" w14:paraId="2EAC70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482F72">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482F72">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482F72">
            <w:pPr>
              <w:pStyle w:val="TAC"/>
              <w:rPr>
                <w:sz w:val="16"/>
                <w:szCs w:val="16"/>
                <w:lang w:eastAsia="zh-CN"/>
              </w:rPr>
            </w:pPr>
            <w:r>
              <w:rPr>
                <w:sz w:val="16"/>
                <w:szCs w:val="16"/>
                <w:lang w:eastAsia="zh-CN"/>
              </w:rPr>
              <w:t>17.1.0</w:t>
            </w:r>
          </w:p>
        </w:tc>
      </w:tr>
      <w:tr w:rsidR="00A031DF" w14:paraId="362C07C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482F72">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482F72">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482F72">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482F72">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482F72">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LCS-PeriodicTriggered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defination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rFonts w:cs="Arial"/>
                <w:sz w:val="16"/>
                <w:szCs w:val="18"/>
              </w:rPr>
            </w:pPr>
            <w:r w:rsidRPr="001F5D7C">
              <w:rPr>
                <w:rFonts w:cs="Arial"/>
                <w:sz w:val="16"/>
                <w:szCs w:val="18"/>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rFonts w:ascii="Times New Roman" w:hAnsi="Times New Roman" w:cs="Arial"/>
                <w:sz w:val="16"/>
                <w:szCs w:val="16"/>
              </w:rPr>
            </w:pPr>
            <w:r w:rsidRPr="001F5D7C">
              <w:rPr>
                <w:rFonts w:ascii="Times New Roman" w:hAnsi="Times New Roman"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rFonts w:ascii="Times New Roman" w:hAnsi="Times New Roman" w:cs="Arial"/>
                <w:sz w:val="16"/>
                <w:szCs w:val="16"/>
              </w:rPr>
            </w:pPr>
            <w:r w:rsidRPr="001F5D7C">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41A4E" w:rsidRPr="001F5D7C" w14:paraId="09865C0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rFonts w:ascii="Times New Roman" w:hAnsi="Times New Roman" w:cs="Arial"/>
                <w:sz w:val="16"/>
                <w:szCs w:val="16"/>
              </w:rPr>
            </w:pPr>
            <w:r w:rsidRPr="001F5D7C">
              <w:rPr>
                <w:rFonts w:ascii="Times New Roman" w:hAnsi="Times New Roman"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70750" w:rsidRPr="001F5D7C" w14:paraId="6C7899B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rFonts w:ascii="Times New Roman" w:hAnsi="Times New Roman" w:cs="Arial"/>
                <w:sz w:val="16"/>
                <w:szCs w:val="16"/>
              </w:rPr>
            </w:pPr>
            <w:r w:rsidRPr="001F5D7C">
              <w:rPr>
                <w:rFonts w:ascii="Times New Roman" w:hAnsi="Times New Roman"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753F4" w:rsidRPr="001F5D7C" w14:paraId="1BF5A41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rFonts w:ascii="Times New Roman" w:hAnsi="Times New Roman" w:cs="Arial"/>
                <w:sz w:val="16"/>
                <w:szCs w:val="16"/>
              </w:rPr>
            </w:pPr>
            <w:r w:rsidRPr="001F5D7C">
              <w:rPr>
                <w:rFonts w:ascii="Times New Roman" w:hAnsi="Times New Roman"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F132B" w:rsidRPr="001F5D7C" w14:paraId="14C03D6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rFonts w:ascii="Times New Roman" w:hAnsi="Times New Roman" w:cs="Arial"/>
                <w:sz w:val="16"/>
                <w:szCs w:val="16"/>
              </w:rPr>
            </w:pPr>
            <w:r w:rsidRPr="001F5D7C">
              <w:rPr>
                <w:rFonts w:ascii="Times New Roman" w:hAnsi="Times New Roman"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221F3" w:rsidRPr="001F5D7C" w14:paraId="7481143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rFonts w:ascii="Times New Roman" w:hAnsi="Times New Roman" w:cs="Arial"/>
                <w:sz w:val="16"/>
                <w:szCs w:val="16"/>
              </w:rPr>
            </w:pPr>
            <w:r w:rsidRPr="001F5D7C">
              <w:rPr>
                <w:rFonts w:ascii="Times New Roman" w:hAnsi="Times New Roman"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871DB" w:rsidRPr="001F5D7C" w14:paraId="437762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rFonts w:ascii="Times New Roman" w:hAnsi="Times New Roman" w:cs="Arial"/>
                <w:sz w:val="16"/>
                <w:szCs w:val="16"/>
              </w:rPr>
            </w:pPr>
            <w:r w:rsidRPr="001F5D7C">
              <w:rPr>
                <w:rFonts w:ascii="Times New Roman" w:hAnsi="Times New Roman"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26252" w:rsidRPr="001F5D7C" w14:paraId="00D815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rFonts w:ascii="Times New Roman" w:hAnsi="Times New Roman" w:cs="Arial"/>
                <w:sz w:val="16"/>
                <w:szCs w:val="16"/>
              </w:rPr>
            </w:pPr>
            <w:r w:rsidRPr="001F5D7C">
              <w:rPr>
                <w:rFonts w:ascii="Times New Roman" w:hAnsi="Times New Roman"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0D0F93" w:rsidRPr="001F5D7C" w14:paraId="766A2F6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rFonts w:ascii="Times New Roman" w:hAnsi="Times New Roman" w:cs="Arial"/>
                <w:sz w:val="16"/>
                <w:szCs w:val="16"/>
              </w:rPr>
            </w:pPr>
            <w:r w:rsidRPr="001F5D7C">
              <w:rPr>
                <w:rFonts w:ascii="Times New Roman" w:hAnsi="Times New Roman"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74508D" w:rsidRPr="001F5D7C" w14:paraId="2AEF1A4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34F50" w14:textId="31D01BB1"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BEC" w14:textId="17C31F7C"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D119" w14:textId="5D8B9341" w:rsidR="0074508D" w:rsidRPr="0074508D" w:rsidRDefault="0074508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4C894B" w14:textId="339B84C8" w:rsidR="0074508D" w:rsidRPr="001F5D7C" w:rsidRDefault="0074508D" w:rsidP="005C2DD7">
            <w:pPr>
              <w:pStyle w:val="TAL"/>
              <w:rPr>
                <w:rFonts w:ascii="Times New Roman" w:hAnsi="Times New Roman" w:cs="Arial"/>
                <w:sz w:val="16"/>
                <w:szCs w:val="16"/>
              </w:rPr>
            </w:pPr>
            <w:r>
              <w:rPr>
                <w:rFonts w:ascii="Times New Roman" w:hAnsi="Times New Roman"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DA96" w14:textId="7041B0FD" w:rsidR="0074508D" w:rsidRPr="001F5D7C" w:rsidRDefault="0074508D"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8C41" w14:textId="232FCCED" w:rsidR="0074508D" w:rsidRPr="001F5D7C" w:rsidRDefault="0074508D"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3A5256" w14:textId="7BD5730A" w:rsidR="0074508D" w:rsidRPr="001F5D7C" w:rsidRDefault="0074508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573F9" w14:textId="46AB49C2"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013565" w:rsidRPr="001F5D7C" w14:paraId="4F4E6D3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C140B1E" w14:textId="0EC001A4"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3E69" w14:textId="416AABDC"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2B0C" w14:textId="21624D7D" w:rsidR="00013565" w:rsidRDefault="0001356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FE2A39" w14:textId="7E71165B" w:rsidR="00013565" w:rsidRDefault="00013565" w:rsidP="005C2DD7">
            <w:pPr>
              <w:pStyle w:val="TAL"/>
              <w:rPr>
                <w:rFonts w:ascii="Times New Roman" w:hAnsi="Times New Roman" w:cs="Arial"/>
                <w:sz w:val="16"/>
                <w:szCs w:val="16"/>
              </w:rPr>
            </w:pPr>
            <w:r>
              <w:rPr>
                <w:rFonts w:ascii="Times New Roman" w:hAnsi="Times New Roman"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B5C1" w14:textId="462D9253" w:rsidR="00013565" w:rsidRDefault="0001356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A06D" w14:textId="0DCAE974" w:rsidR="00013565" w:rsidRDefault="0001356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F2646B" w14:textId="172AE97C" w:rsidR="00013565" w:rsidRDefault="0001356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NAS signalling transport for downlink SLPP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2925" w14:textId="4F3E8AF9"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A06B49" w:rsidRPr="001F5D7C" w14:paraId="7C6458E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6916EFB" w14:textId="30B42C6D"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B502D" w14:textId="1D37317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FB9A6" w14:textId="705675A8" w:rsidR="00A06B49" w:rsidRDefault="00A06B49"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21CCFA" w14:textId="6F422968" w:rsidR="00A06B49" w:rsidRDefault="00A06B49" w:rsidP="005C2DD7">
            <w:pPr>
              <w:pStyle w:val="TAL"/>
              <w:rPr>
                <w:rFonts w:ascii="Times New Roman" w:hAnsi="Times New Roman" w:cs="Arial"/>
                <w:sz w:val="16"/>
                <w:szCs w:val="16"/>
              </w:rPr>
            </w:pPr>
            <w:r>
              <w:rPr>
                <w:rFonts w:ascii="Times New Roman" w:hAnsi="Times New Roman"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16B16" w14:textId="777FF028" w:rsidR="00A06B49" w:rsidRDefault="00A06B49"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3C9" w14:textId="1EA0CF52" w:rsidR="00A06B49" w:rsidRDefault="00A06B49"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B3BF2DD" w14:textId="15CAC09D" w:rsidR="00A06B49" w:rsidRDefault="00A06B49"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SL-MO-LR response in case of network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CEA4" w14:textId="7D16ED5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F0B98" w:rsidRPr="001F5D7C" w14:paraId="0C9EC9A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30055A" w14:textId="42ABF9B1"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12DA" w14:textId="72ADB583"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22823" w14:textId="20217348" w:rsidR="007F0B98" w:rsidRDefault="007F0B98"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A92C5" w14:textId="007BF31B" w:rsidR="007F0B98" w:rsidRDefault="007F0B98" w:rsidP="005C2DD7">
            <w:pPr>
              <w:pStyle w:val="TAL"/>
              <w:rPr>
                <w:rFonts w:ascii="Times New Roman" w:hAnsi="Times New Roman" w:cs="Arial"/>
                <w:sz w:val="16"/>
                <w:szCs w:val="16"/>
              </w:rPr>
            </w:pPr>
            <w:r>
              <w:rPr>
                <w:rFonts w:ascii="Times New Roman" w:hAnsi="Times New Roman"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D510D" w14:textId="3A438361" w:rsidR="007F0B98" w:rsidRDefault="007F0B98"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567B" w14:textId="750D653A" w:rsidR="007F0B98" w:rsidRDefault="007F0B98"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081A911" w14:textId="6A41293B" w:rsidR="007F0B98" w:rsidRDefault="007F0B98"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FB8BC" w14:textId="6CFC6685"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BF1D6D" w:rsidRPr="001F5D7C" w14:paraId="62BB0B9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927523" w14:textId="3CB7F050"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4A53F" w14:textId="2935F7A6"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41A14" w14:textId="2646959D" w:rsidR="00BF1D6D" w:rsidRDefault="00BF1D6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497A4F" w14:textId="36831EB1" w:rsidR="00BF1D6D" w:rsidRDefault="00BF1D6D" w:rsidP="005C2DD7">
            <w:pPr>
              <w:pStyle w:val="TAL"/>
              <w:rPr>
                <w:rFonts w:ascii="Times New Roman" w:hAnsi="Times New Roman" w:cs="Arial"/>
                <w:sz w:val="16"/>
                <w:szCs w:val="16"/>
              </w:rPr>
            </w:pPr>
            <w:r>
              <w:rPr>
                <w:rFonts w:ascii="Times New Roman" w:hAnsi="Times New Roman"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0B16" w14:textId="6C02FA9C" w:rsidR="00BF1D6D" w:rsidRDefault="00BF1D6D"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3EB11" w14:textId="486EAA30" w:rsidR="00BF1D6D" w:rsidRDefault="00BF1D6D"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9D94C4" w14:textId="43AA2684" w:rsidR="00BF1D6D" w:rsidRDefault="00BF1D6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the positioning information transport  procedure for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DAEA" w14:textId="0468F163"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31B94" w:rsidRPr="001F5D7C" w14:paraId="1340CD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3CE2EE0" w14:textId="3815C4AF"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8FFF2" w14:textId="3C343298"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FC612" w14:textId="1AD10633" w:rsidR="00731B94" w:rsidRDefault="00731B94"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E949B" w14:textId="26588B76" w:rsidR="00731B94" w:rsidRDefault="00731B94" w:rsidP="005C2DD7">
            <w:pPr>
              <w:pStyle w:val="TAL"/>
              <w:rPr>
                <w:rFonts w:ascii="Times New Roman" w:hAnsi="Times New Roman" w:cs="Arial"/>
                <w:sz w:val="16"/>
                <w:szCs w:val="16"/>
              </w:rPr>
            </w:pPr>
            <w:r>
              <w:rPr>
                <w:rFonts w:ascii="Times New Roman" w:hAnsi="Times New Roman"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BFB9" w14:textId="0127A6CD" w:rsidR="00731B94" w:rsidRDefault="00731B94"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E5A3" w14:textId="2617B3FE" w:rsidR="00731B94" w:rsidRDefault="00731B94"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E0785B" w14:textId="033EEB15" w:rsidR="00731B94" w:rsidRDefault="00731B9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Clarifications for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023D" w14:textId="1DE348AC"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C45E20" w:rsidRPr="001F5D7C" w14:paraId="57F4623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F4D97" w14:textId="5569B7B1"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07D36" w14:textId="13C91693"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4E9" w14:textId="3E3B63D6" w:rsidR="00C45E20" w:rsidRDefault="00C45E2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655BF" w14:textId="2C543C31" w:rsidR="00C45E20" w:rsidRDefault="00C45E20" w:rsidP="005C2DD7">
            <w:pPr>
              <w:pStyle w:val="TAL"/>
              <w:rPr>
                <w:rFonts w:ascii="Times New Roman" w:hAnsi="Times New Roman" w:cs="Arial"/>
                <w:sz w:val="16"/>
                <w:szCs w:val="16"/>
              </w:rPr>
            </w:pPr>
            <w:r>
              <w:rPr>
                <w:rFonts w:ascii="Times New Roman" w:hAnsi="Times New Roman"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57D4" w14:textId="3609E0B0" w:rsidR="00C45E20" w:rsidRDefault="00C45E20"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38E1" w14:textId="30796031" w:rsidR="00C45E20" w:rsidRDefault="00C45E20"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0F4F9E9" w14:textId="3132B16B" w:rsidR="00C45E20" w:rsidRDefault="00C45E2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Procedure for Ranging/SL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483F" w14:textId="6BEED17E"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410D5" w:rsidRPr="001F5D7C" w14:paraId="24152E7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A0F931F" w14:textId="5BA4B2FE"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BEC3F" w14:textId="5D9B0CF7"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FA83" w14:textId="237A7628" w:rsidR="00F410D5" w:rsidRDefault="00F410D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15453" w14:textId="3AD95E14" w:rsidR="00F410D5" w:rsidRDefault="00F410D5" w:rsidP="005C2DD7">
            <w:pPr>
              <w:pStyle w:val="TAL"/>
              <w:rPr>
                <w:rFonts w:ascii="Times New Roman" w:hAnsi="Times New Roman" w:cs="Arial"/>
                <w:sz w:val="16"/>
                <w:szCs w:val="16"/>
              </w:rPr>
            </w:pPr>
            <w:r>
              <w:rPr>
                <w:rFonts w:ascii="Times New Roman" w:hAnsi="Times New Roman"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BACF" w14:textId="671B5D82" w:rsidR="00F410D5" w:rsidRDefault="00F410D5"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7C0D" w14:textId="5114D9AA" w:rsidR="00F410D5" w:rsidRDefault="00F410D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48EEB4B" w14:textId="75042A57" w:rsidR="00F410D5" w:rsidRDefault="00F410D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7DBA" w14:textId="189B844B"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80B82" w:rsidRPr="001F5D7C" w14:paraId="1A75DE5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17C0" w14:textId="36E0A220"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8D99F" w14:textId="527955CC"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7D6E" w14:textId="2EEDA20C" w:rsidR="00F80B82" w:rsidRDefault="00F80B82"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5C88A" w14:textId="71AADF62" w:rsidR="00F80B82" w:rsidRDefault="00F80B82" w:rsidP="005C2DD7">
            <w:pPr>
              <w:pStyle w:val="TAL"/>
              <w:rPr>
                <w:rFonts w:ascii="Times New Roman" w:hAnsi="Times New Roman" w:cs="Arial"/>
                <w:sz w:val="16"/>
                <w:szCs w:val="16"/>
              </w:rPr>
            </w:pPr>
            <w:r>
              <w:rPr>
                <w:rFonts w:ascii="Times New Roman" w:hAnsi="Times New Roman"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3F55" w14:textId="1368D568" w:rsidR="00F80B82" w:rsidRDefault="00F80B82"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7A9D" w14:textId="278BDB18" w:rsidR="00F80B82" w:rsidRDefault="00F80B82"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71D7F7" w14:textId="3EBDE23B" w:rsidR="00F80B82" w:rsidRDefault="00F80B8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DL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ED2F" w14:textId="4F8FE823"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1551F5" w:rsidRPr="001F5D7C" w14:paraId="598C6A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2BCE417" w14:textId="7AE19A3C"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71375" w14:textId="49AA705D"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245D3" w14:textId="5D401103" w:rsidR="001551F5" w:rsidRDefault="001551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D6CB8" w14:textId="45AA9463" w:rsidR="001551F5" w:rsidRDefault="001551F5" w:rsidP="005C2DD7">
            <w:pPr>
              <w:pStyle w:val="TAL"/>
              <w:rPr>
                <w:rFonts w:ascii="Times New Roman" w:hAnsi="Times New Roman" w:cs="Arial"/>
                <w:sz w:val="16"/>
                <w:szCs w:val="16"/>
              </w:rPr>
            </w:pPr>
            <w:r>
              <w:rPr>
                <w:rFonts w:ascii="Times New Roman" w:hAnsi="Times New Roman"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0AA1B" w14:textId="4FF78ACC" w:rsidR="001551F5" w:rsidRDefault="001551F5" w:rsidP="005C2DD7">
            <w:pPr>
              <w:pStyle w:val="TAR"/>
              <w:rPr>
                <w:rFonts w:ascii="Times New Roman" w:hAnsi="Times New Roman" w:cs="Arial"/>
                <w:sz w:val="16"/>
                <w:szCs w:val="16"/>
              </w:rPr>
            </w:pPr>
            <w:r>
              <w:rPr>
                <w:rFonts w:ascii="Times New Roman" w:hAnsi="Times New Roman"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B0CB" w14:textId="28B5497E" w:rsidR="001551F5" w:rsidRDefault="001551F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2D0D34" w14:textId="0309FF6E" w:rsidR="001551F5" w:rsidRDefault="001551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Mobile Terminated Location Request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32DE" w14:textId="7E8CFDCB"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8440AA" w:rsidRPr="001F5D7C" w14:paraId="055EABF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5DC3AB3" w14:textId="1BF6F918"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4E682" w14:textId="6CBEDE90"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BB7E8" w14:textId="355E576D" w:rsidR="008440AA" w:rsidRDefault="008440AA"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5B1F57" w14:textId="716D3A23" w:rsidR="008440AA" w:rsidRDefault="008440AA" w:rsidP="005C2DD7">
            <w:pPr>
              <w:pStyle w:val="TAL"/>
              <w:rPr>
                <w:rFonts w:ascii="Times New Roman" w:hAnsi="Times New Roman" w:cs="Arial"/>
                <w:sz w:val="16"/>
                <w:szCs w:val="16"/>
              </w:rPr>
            </w:pPr>
            <w:r>
              <w:rPr>
                <w:rFonts w:ascii="Times New Roman" w:hAnsi="Times New Roman"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E2134" w14:textId="065C4C6D" w:rsidR="008440AA" w:rsidRDefault="008440AA"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7E24" w14:textId="1DECA0E1" w:rsidR="008440AA" w:rsidRDefault="008440A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FDFF209" w14:textId="19E4A2D2" w:rsidR="008440AA" w:rsidRDefault="008440A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parameters for the UP and cumulative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1DA2" w14:textId="734705E9"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7560" w:rsidRPr="001F5D7C" w14:paraId="30CC16D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FAAC8E1" w14:textId="209597F1"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9384D" w14:textId="25F2BDDD"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D6A3" w14:textId="2E38B6A1" w:rsidR="002F7560" w:rsidRDefault="002F756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3FDF0" w14:textId="6C6A7B6F" w:rsidR="002F7560" w:rsidRDefault="002F7560" w:rsidP="005C2DD7">
            <w:pPr>
              <w:pStyle w:val="TAL"/>
              <w:rPr>
                <w:rFonts w:ascii="Times New Roman" w:hAnsi="Times New Roman" w:cs="Arial"/>
                <w:sz w:val="16"/>
                <w:szCs w:val="16"/>
              </w:rPr>
            </w:pPr>
            <w:r>
              <w:rPr>
                <w:rFonts w:ascii="Times New Roman" w:hAnsi="Times New Roman"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1A80B" w14:textId="4C0E3B59" w:rsidR="002F7560" w:rsidRDefault="002F7560"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8F42" w14:textId="5907A012" w:rsidR="002F7560" w:rsidRDefault="002F7560"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45C819C" w14:textId="1494AB1B" w:rsidR="002F7560" w:rsidRDefault="002F756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PRU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52513" w14:textId="2674F91C"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7512F5" w:rsidRPr="001F5D7C" w14:paraId="4ED6D83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F1AF3" w14:textId="2331F02E"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96A" w14:textId="4DD7D6A6"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AE8E2" w14:textId="3AF7C218" w:rsidR="007512F5" w:rsidRDefault="007512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4E39D" w14:textId="6C527226" w:rsidR="007512F5" w:rsidRDefault="007512F5" w:rsidP="005C2DD7">
            <w:pPr>
              <w:pStyle w:val="TAL"/>
              <w:rPr>
                <w:rFonts w:ascii="Times New Roman" w:hAnsi="Times New Roman" w:cs="Arial"/>
                <w:sz w:val="16"/>
                <w:szCs w:val="16"/>
              </w:rPr>
            </w:pPr>
            <w:r>
              <w:rPr>
                <w:rFonts w:ascii="Times New Roman" w:hAnsi="Times New Roman"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031C" w14:textId="31F1FF76" w:rsidR="007512F5" w:rsidRDefault="007512F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136C" w14:textId="2BE21BD3" w:rsidR="007512F5" w:rsidRDefault="007512F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FBF16A9" w14:textId="1C522BD8" w:rsidR="007512F5" w:rsidRDefault="007512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Removal of ranging 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5381F" w14:textId="1768CE2B"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30E3" w:rsidRPr="001F5D7C" w14:paraId="1F7CB80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1954277" w14:textId="0EAD2CD4"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3AFBD" w14:textId="249D88A6"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DB3" w14:textId="3D737D5F" w:rsidR="002F30E3" w:rsidRDefault="002F30E3"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6647" w14:textId="4A9014A8" w:rsidR="002F30E3" w:rsidRDefault="002F30E3" w:rsidP="005C2DD7">
            <w:pPr>
              <w:pStyle w:val="TAL"/>
              <w:rPr>
                <w:rFonts w:ascii="Times New Roman" w:hAnsi="Times New Roman" w:cs="Arial"/>
                <w:sz w:val="16"/>
                <w:szCs w:val="16"/>
              </w:rPr>
            </w:pPr>
            <w:r>
              <w:rPr>
                <w:rFonts w:ascii="Times New Roman" w:hAnsi="Times New Roman"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37AFF" w14:textId="14754E65" w:rsidR="002F30E3" w:rsidRDefault="002F30E3"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2743B" w14:textId="734D389A" w:rsidR="002F30E3" w:rsidRDefault="002F30E3"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451F558" w14:textId="748169D2" w:rsidR="002F30E3" w:rsidRDefault="002F30E3"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of rangingResult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F8BF" w14:textId="23C5A37D"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3625" w:rsidRPr="001F5D7C" w14:paraId="2FC396A7"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50159F" w14:textId="7D774122"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4157" w14:textId="630AA598"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7282" w14:textId="5E2E24FD" w:rsidR="006C3625" w:rsidRDefault="006C362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FABF24" w14:textId="2A7F95F5" w:rsidR="006C3625" w:rsidRDefault="006C3625" w:rsidP="005C2DD7">
            <w:pPr>
              <w:pStyle w:val="TAL"/>
              <w:rPr>
                <w:rFonts w:ascii="Times New Roman" w:hAnsi="Times New Roman" w:cs="Arial"/>
                <w:sz w:val="16"/>
                <w:szCs w:val="16"/>
              </w:rPr>
            </w:pPr>
            <w:r>
              <w:rPr>
                <w:rFonts w:ascii="Times New Roman" w:hAnsi="Times New Roman"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3A0B8" w14:textId="7BA89465" w:rsidR="006C3625" w:rsidRDefault="006C362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9881D" w14:textId="0D51CFF8" w:rsidR="006C3625" w:rsidRDefault="006C362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A78F22" w14:textId="16A41884" w:rsidR="006C3625" w:rsidRDefault="006C362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Revise the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9F1" w14:textId="304D3501"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552BDB" w:rsidRPr="001F5D7C" w14:paraId="7D9E227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DE6E122" w14:textId="369D7EB5"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C55E" w14:textId="5312BE3E"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B9632" w14:textId="360CEED1" w:rsidR="00552BDB" w:rsidRDefault="00552BDB"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FDB722" w14:textId="11193E39" w:rsidR="00552BDB" w:rsidRDefault="00552BDB" w:rsidP="005C2DD7">
            <w:pPr>
              <w:pStyle w:val="TAL"/>
              <w:rPr>
                <w:rFonts w:ascii="Times New Roman" w:hAnsi="Times New Roman" w:cs="Arial"/>
                <w:sz w:val="16"/>
                <w:szCs w:val="16"/>
              </w:rPr>
            </w:pPr>
            <w:r>
              <w:rPr>
                <w:rFonts w:ascii="Times New Roman" w:hAnsi="Times New Roman"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76B51" w14:textId="1074C130" w:rsidR="00552BDB" w:rsidRDefault="00552BDB"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E5B4" w14:textId="6A2415EB" w:rsidR="00552BDB" w:rsidRDefault="00552BD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551E15" w14:textId="0569BD27" w:rsidR="00552BDB" w:rsidRDefault="00552BD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overview clause to capture ranging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FD07E" w14:textId="448A4068"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2F75" w:rsidRPr="001F5D7C" w14:paraId="2610057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5FDE39" w14:textId="4FADB3AA"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FACF" w14:textId="55D26503"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EC9B1" w14:textId="79D03009" w:rsidR="006C2F75" w:rsidRDefault="006C2F7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C53C1" w14:textId="0379FF48" w:rsidR="006C2F75" w:rsidRDefault="006C2F75" w:rsidP="005C2DD7">
            <w:pPr>
              <w:pStyle w:val="TAL"/>
              <w:rPr>
                <w:rFonts w:ascii="Times New Roman" w:hAnsi="Times New Roman" w:cs="Arial"/>
                <w:sz w:val="16"/>
                <w:szCs w:val="16"/>
              </w:rPr>
            </w:pPr>
            <w:r>
              <w:rPr>
                <w:rFonts w:ascii="Times New Roman" w:hAnsi="Times New Roman"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5C2" w14:textId="7A4322CD" w:rsidR="006C2F75" w:rsidRDefault="006C2F7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93A8" w14:textId="7C9B14C5" w:rsidR="006C2F75" w:rsidRDefault="006C2F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086601" w14:textId="6478C4F9" w:rsidR="006C2F75" w:rsidRDefault="006C2F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Notification for privacy check on UE for RangingSl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E0343" w14:textId="08296498"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D64AA4" w:rsidRPr="001F5D7C" w14:paraId="3B3B282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89F935C" w14:textId="760C8E61"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513DA" w14:textId="5BC336FA"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76D76" w14:textId="77777777" w:rsidR="00D64AA4" w:rsidRDefault="00D64AA4" w:rsidP="004F616A">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6F047B" w14:textId="77777777" w:rsidR="00D64AA4" w:rsidRDefault="00D64AA4" w:rsidP="005C2DD7">
            <w:pPr>
              <w:pStyle w:val="TAL"/>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BE0DE" w14:textId="77777777" w:rsidR="00D64AA4" w:rsidRDefault="00D64AA4" w:rsidP="005C2DD7">
            <w:pPr>
              <w:pStyle w:val="TAR"/>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E53A2" w14:textId="77777777" w:rsidR="00D64AA4" w:rsidRDefault="00D64AA4" w:rsidP="005C2DD7">
            <w:pPr>
              <w:pStyle w:val="TAC"/>
              <w:rPr>
                <w:rFonts w:ascii="Times New Roman" w:hAnsi="Times New Roman" w:cs="Arial"/>
                <w:sz w:val="16"/>
                <w:szCs w:val="16"/>
              </w:rPr>
            </w:pP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09B1D0E" w14:textId="1DF4F5AB" w:rsidR="00D64AA4" w:rsidRDefault="00D64AA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8C90" w14:textId="117AD782"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18.5.1</w:t>
            </w:r>
          </w:p>
        </w:tc>
      </w:tr>
      <w:tr w:rsidR="00E13575" w:rsidRPr="001F5D7C" w14:paraId="5B930E1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F140C" w14:textId="33913724"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E81B" w14:textId="64FD3A4A"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4FBD1" w14:textId="7A66653E" w:rsidR="00E13575" w:rsidRDefault="00E13575" w:rsidP="00E1357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D80FA" w14:textId="61B21D65" w:rsidR="00E13575" w:rsidRDefault="00E13575" w:rsidP="005C2DD7">
            <w:pPr>
              <w:pStyle w:val="TAL"/>
              <w:rPr>
                <w:rFonts w:ascii="Times New Roman" w:hAnsi="Times New Roman" w:cs="Arial"/>
                <w:sz w:val="16"/>
                <w:szCs w:val="16"/>
              </w:rPr>
            </w:pPr>
            <w:r>
              <w:rPr>
                <w:rFonts w:ascii="Times New Roman" w:hAnsi="Times New Roman"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E0FE" w14:textId="091E96D8" w:rsidR="00E13575" w:rsidRDefault="00E1357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958E0" w14:textId="758D8633" w:rsidR="00E13575" w:rsidRDefault="00E135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3D352BB" w14:textId="51625966" w:rsidR="00E13575" w:rsidRDefault="00E135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LCS message used in SL-MT-LR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A31A" w14:textId="450C7618"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BB1F5F" w:rsidRPr="001F5D7C" w14:paraId="33737D2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C215A9" w14:textId="7094BACC"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5C4DF" w14:textId="473D7C13"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55A3" w14:textId="5A140119" w:rsidR="00BB1F5F" w:rsidRDefault="00BB1F5F" w:rsidP="00BB1F5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C811A6" w14:textId="1CCDBB72" w:rsidR="00BB1F5F" w:rsidRDefault="00BB1F5F" w:rsidP="005C2DD7">
            <w:pPr>
              <w:pStyle w:val="TAL"/>
              <w:rPr>
                <w:rFonts w:ascii="Times New Roman" w:hAnsi="Times New Roman" w:cs="Arial"/>
                <w:sz w:val="16"/>
                <w:szCs w:val="16"/>
              </w:rPr>
            </w:pPr>
            <w:r>
              <w:rPr>
                <w:rFonts w:ascii="Times New Roman" w:hAnsi="Times New Roman"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F96D" w14:textId="1B9CD663" w:rsidR="00BB1F5F" w:rsidRDefault="00BB1F5F"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2A8A2" w14:textId="6AD962DD" w:rsidR="00BB1F5F" w:rsidRDefault="00BB1F5F"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ECC271E" w14:textId="30B29C64" w:rsidR="00BB1F5F" w:rsidRDefault="00BB1F5F"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positioning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582B1" w14:textId="4F267594"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001DC5" w:rsidRPr="001F5D7C" w14:paraId="77E602D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1CC9A7B" w14:textId="4E07C3C7"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F556C" w14:textId="700E559D"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CEA12" w14:textId="62583A07" w:rsidR="00001DC5" w:rsidRDefault="00001DC5" w:rsidP="00001DC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FCAC94" w14:textId="70F75A60" w:rsidR="00001DC5" w:rsidRDefault="00001DC5" w:rsidP="005C2DD7">
            <w:pPr>
              <w:pStyle w:val="TAL"/>
              <w:rPr>
                <w:rFonts w:ascii="Times New Roman" w:hAnsi="Times New Roman" w:cs="Arial"/>
                <w:sz w:val="16"/>
                <w:szCs w:val="16"/>
              </w:rPr>
            </w:pPr>
            <w:r>
              <w:rPr>
                <w:rFonts w:ascii="Times New Roman" w:hAnsi="Times New Roman"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55CF1" w14:textId="5C53014B" w:rsidR="00001DC5" w:rsidRDefault="00001DC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B65B6" w14:textId="77659427" w:rsidR="00001DC5" w:rsidRDefault="00001DC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9E0FE" w14:textId="0EF18A51" w:rsidR="00001DC5" w:rsidRDefault="00001DC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Corrections to RSPP supplementary information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93D00" w14:textId="6353F980"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9C57CA" w:rsidRPr="001F5D7C" w14:paraId="3E4AA9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90DEE" w14:textId="5158178F"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8405F" w14:textId="0D30D4C6"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A5F57" w14:textId="0B20F170" w:rsidR="009C57CA" w:rsidRDefault="009C57CA" w:rsidP="009C57C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087CD9" w14:textId="255F5971" w:rsidR="009C57CA" w:rsidRDefault="009C57CA" w:rsidP="005C2DD7">
            <w:pPr>
              <w:pStyle w:val="TAL"/>
              <w:rPr>
                <w:rFonts w:ascii="Times New Roman" w:hAnsi="Times New Roman" w:cs="Arial"/>
                <w:sz w:val="16"/>
                <w:szCs w:val="16"/>
              </w:rPr>
            </w:pPr>
            <w:r>
              <w:rPr>
                <w:rFonts w:ascii="Times New Roman" w:hAnsi="Times New Roman"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A6E6A" w14:textId="55F70FA7" w:rsidR="009C57CA" w:rsidRDefault="009C57CA"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D3B0" w14:textId="02205E13" w:rsidR="009C57CA" w:rsidRDefault="009C57C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B77F874" w14:textId="2EC5C1AA" w:rsidR="009C57CA" w:rsidRDefault="009C57C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 the foramt of the NOTE for the Ranging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35B1A" w14:textId="73A36A87"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FB349D" w:rsidRPr="001F5D7C" w14:paraId="62D793B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0EF50" w14:textId="034ADDBA" w:rsidR="00FB349D" w:rsidRDefault="00FB349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9A0AF" w14:textId="6A28E0EA" w:rsidR="00FB349D" w:rsidRDefault="00FB349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64480" w14:textId="3C70CB50" w:rsidR="00FB349D" w:rsidRPr="0062317A" w:rsidRDefault="00FB349D" w:rsidP="00FB349D">
            <w:pPr>
              <w:overflowPunct/>
              <w:autoSpaceDE/>
              <w:autoSpaceDN/>
              <w:adjustRightInd/>
              <w:spacing w:after="0"/>
              <w:jc w:val="center"/>
              <w:textAlignment w:val="auto"/>
              <w:rPr>
                <w:rFonts w:ascii="Arial" w:hAnsi="Arial" w:cs="Arial"/>
                <w:sz w:val="16"/>
                <w:szCs w:val="16"/>
              </w:rPr>
            </w:pPr>
            <w:hyperlink r:id="rId43" w:history="1">
              <w:r w:rsidRPr="0062317A">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E9DC5" w14:textId="3D4961A1" w:rsidR="00FB349D" w:rsidRDefault="00FB349D" w:rsidP="005C2DD7">
            <w:pPr>
              <w:pStyle w:val="TAL"/>
              <w:rPr>
                <w:rFonts w:ascii="Times New Roman" w:hAnsi="Times New Roman" w:cs="Arial"/>
                <w:sz w:val="16"/>
                <w:szCs w:val="16"/>
              </w:rPr>
            </w:pPr>
            <w:r>
              <w:rPr>
                <w:rFonts w:ascii="Times New Roman" w:hAnsi="Times New Roman"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75C0B" w14:textId="43332831" w:rsidR="00FB349D" w:rsidRDefault="00FB349D"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E4CB" w14:textId="1C99BD50" w:rsidR="00FB349D" w:rsidRDefault="00FB349D"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100E93" w14:textId="510073EA" w:rsidR="00FB349D" w:rsidRDefault="00FB349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Information elements in SL-MT-LR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BD42C" w14:textId="196BA749" w:rsidR="00FB349D" w:rsidRDefault="00FB349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18.7.0</w:t>
            </w:r>
          </w:p>
        </w:tc>
      </w:tr>
      <w:tr w:rsidR="00EF36F7" w:rsidRPr="001F5D7C" w14:paraId="699A589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315D219" w14:textId="61460301" w:rsidR="00EF36F7" w:rsidRDefault="00EF36F7"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9CF97" w14:textId="5570B84C" w:rsidR="00EF36F7" w:rsidRDefault="00EF36F7"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0DAAC5" w14:textId="03ADAB86" w:rsidR="00EF36F7" w:rsidRPr="0062317A" w:rsidRDefault="00EF36F7" w:rsidP="00EF36F7">
            <w:pPr>
              <w:overflowPunct/>
              <w:autoSpaceDE/>
              <w:autoSpaceDN/>
              <w:adjustRightInd/>
              <w:spacing w:after="0"/>
              <w:jc w:val="center"/>
              <w:textAlignment w:val="auto"/>
              <w:rPr>
                <w:rFonts w:ascii="Arial" w:hAnsi="Arial" w:cs="Arial"/>
                <w:sz w:val="16"/>
                <w:szCs w:val="16"/>
              </w:rPr>
            </w:pPr>
            <w:hyperlink r:id="rId44" w:history="1">
              <w:r w:rsidRPr="0062317A">
                <w:t>CP-243206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5D3C61" w14:textId="605B2269" w:rsidR="00EF36F7" w:rsidRDefault="00EF36F7" w:rsidP="005C2DD7">
            <w:pPr>
              <w:pStyle w:val="TAL"/>
              <w:rPr>
                <w:rFonts w:ascii="Times New Roman" w:hAnsi="Times New Roman" w:cs="Arial"/>
                <w:sz w:val="16"/>
                <w:szCs w:val="16"/>
              </w:rPr>
            </w:pPr>
            <w:r>
              <w:rPr>
                <w:rFonts w:ascii="Times New Roman" w:hAnsi="Times New Roman"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235E5" w14:textId="2343F814" w:rsidR="00EF36F7" w:rsidRDefault="00EF36F7"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82B" w14:textId="0190DA41" w:rsidR="00EF36F7" w:rsidRDefault="00EF36F7"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320EBA0" w14:textId="2D11B1ED" w:rsidR="00EF36F7" w:rsidRDefault="00EF36F7"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missing message RELEASE COMPLETE for network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C4972" w14:textId="1AE3A16D" w:rsidR="00EF36F7" w:rsidRDefault="00EF36F7" w:rsidP="005C2DD7">
            <w:pPr>
              <w:pStyle w:val="TAC"/>
              <w:rPr>
                <w:rFonts w:ascii="Times New Roman" w:hAnsi="Times New Roman" w:cs="Arial"/>
                <w:sz w:val="16"/>
                <w:szCs w:val="16"/>
                <w:lang w:eastAsia="zh-CN"/>
              </w:rPr>
            </w:pPr>
            <w:r>
              <w:rPr>
                <w:rFonts w:ascii="Times New Roman" w:hAnsi="Times New Roman" w:cs="Arial"/>
                <w:sz w:val="16"/>
                <w:szCs w:val="16"/>
                <w:lang w:eastAsia="zh-CN"/>
              </w:rPr>
              <w:t>18.7.0</w:t>
            </w:r>
          </w:p>
        </w:tc>
      </w:tr>
      <w:tr w:rsidR="00B84D09" w:rsidRPr="001F5D7C" w14:paraId="11CB43A7"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FDC961" w14:textId="3DEF2A18" w:rsidR="00B84D09" w:rsidRDefault="00B84D09"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4948" w14:textId="274EC055" w:rsidR="00B84D09" w:rsidRDefault="00B84D09"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F2E17" w14:textId="487B63AA" w:rsidR="00B84D09" w:rsidRPr="0062317A" w:rsidRDefault="00B84D09" w:rsidP="00B84D09">
            <w:pPr>
              <w:overflowPunct/>
              <w:autoSpaceDE/>
              <w:autoSpaceDN/>
              <w:adjustRightInd/>
              <w:spacing w:after="0"/>
              <w:jc w:val="center"/>
              <w:textAlignment w:val="auto"/>
              <w:rPr>
                <w:rFonts w:ascii="Arial" w:hAnsi="Arial" w:cs="Arial"/>
                <w:sz w:val="16"/>
                <w:szCs w:val="16"/>
              </w:rPr>
            </w:pPr>
            <w:hyperlink r:id="rId45" w:history="1">
              <w:r w:rsidRPr="0062317A">
                <w:t>CP-243206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80783" w14:textId="13353C1F" w:rsidR="00B84D09" w:rsidRDefault="00B84D09" w:rsidP="005C2DD7">
            <w:pPr>
              <w:pStyle w:val="TAL"/>
              <w:rPr>
                <w:rFonts w:ascii="Times New Roman" w:hAnsi="Times New Roman" w:cs="Arial"/>
                <w:sz w:val="16"/>
                <w:szCs w:val="16"/>
              </w:rPr>
            </w:pPr>
            <w:r>
              <w:rPr>
                <w:rFonts w:ascii="Times New Roman" w:hAnsi="Times New Roman"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20A8" w14:textId="7C50306C" w:rsidR="00B84D09" w:rsidRDefault="00B84D09" w:rsidP="005C2DD7">
            <w:pPr>
              <w:pStyle w:val="TAR"/>
              <w:rPr>
                <w:rFonts w:ascii="Times New Roman" w:hAnsi="Times New Roman" w:cs="Arial"/>
                <w:sz w:val="16"/>
                <w:szCs w:val="16"/>
              </w:rPr>
            </w:pPr>
            <w:r>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28E5E" w14:textId="2B5EA429" w:rsidR="00B84D09" w:rsidRDefault="00B84D09"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C94F9" w14:textId="68CC755C" w:rsidR="00B84D09" w:rsidRDefault="00B84D09"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missing RELEASE COMPLETE for UE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BF2B7" w14:textId="06BF3AAB" w:rsidR="00B84D09" w:rsidRDefault="00B84D09" w:rsidP="005C2DD7">
            <w:pPr>
              <w:pStyle w:val="TAC"/>
              <w:rPr>
                <w:rFonts w:ascii="Times New Roman" w:hAnsi="Times New Roman" w:cs="Arial"/>
                <w:sz w:val="16"/>
                <w:szCs w:val="16"/>
                <w:lang w:eastAsia="zh-CN"/>
              </w:rPr>
            </w:pPr>
            <w:r>
              <w:rPr>
                <w:rFonts w:ascii="Times New Roman" w:hAnsi="Times New Roman" w:cs="Arial"/>
                <w:sz w:val="16"/>
                <w:szCs w:val="16"/>
                <w:lang w:eastAsia="zh-CN"/>
              </w:rPr>
              <w:t>18.7.0</w:t>
            </w:r>
          </w:p>
        </w:tc>
      </w:tr>
    </w:tbl>
    <w:p w14:paraId="38792884" w14:textId="77777777" w:rsidR="00080512" w:rsidRDefault="00080512" w:rsidP="00612F8B"/>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F7AF3" w14:textId="77777777" w:rsidR="005518D4" w:rsidRDefault="005518D4">
      <w:r>
        <w:separator/>
      </w:r>
    </w:p>
  </w:endnote>
  <w:endnote w:type="continuationSeparator" w:id="0">
    <w:p w14:paraId="64B2B6B7" w14:textId="77777777" w:rsidR="005518D4" w:rsidRDefault="0055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482F72" w:rsidRDefault="00482F7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18299" w14:textId="77777777" w:rsidR="005518D4" w:rsidRDefault="005518D4">
      <w:r>
        <w:separator/>
      </w:r>
    </w:p>
  </w:footnote>
  <w:footnote w:type="continuationSeparator" w:id="0">
    <w:p w14:paraId="2028E179" w14:textId="77777777" w:rsidR="005518D4" w:rsidRDefault="00551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20D578DD" w:rsidR="00482F72" w:rsidRDefault="00482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73DF">
      <w:rPr>
        <w:rFonts w:ascii="Arial" w:hAnsi="Arial" w:cs="Arial"/>
        <w:b/>
        <w:noProof/>
        <w:sz w:val="18"/>
        <w:szCs w:val="18"/>
      </w:rPr>
      <w:t>3GPP TS 24.571 V18.7.0 (2024-12)</w:t>
    </w:r>
    <w:r>
      <w:rPr>
        <w:rFonts w:ascii="Arial" w:hAnsi="Arial" w:cs="Arial"/>
        <w:b/>
        <w:sz w:val="18"/>
        <w:szCs w:val="18"/>
      </w:rPr>
      <w:fldChar w:fldCharType="end"/>
    </w:r>
  </w:p>
  <w:p w14:paraId="7927E5C0" w14:textId="77777777" w:rsidR="00482F72" w:rsidRDefault="00482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432E">
      <w:rPr>
        <w:rFonts w:ascii="Arial" w:hAnsi="Arial" w:cs="Arial"/>
        <w:b/>
        <w:noProof/>
        <w:sz w:val="18"/>
        <w:szCs w:val="18"/>
      </w:rPr>
      <w:t>58</w:t>
    </w:r>
    <w:r>
      <w:rPr>
        <w:rFonts w:ascii="Arial" w:hAnsi="Arial" w:cs="Arial"/>
        <w:b/>
        <w:sz w:val="18"/>
        <w:szCs w:val="18"/>
      </w:rPr>
      <w:fldChar w:fldCharType="end"/>
    </w:r>
  </w:p>
  <w:p w14:paraId="0AA5E533" w14:textId="32A05D26" w:rsidR="00482F72" w:rsidRDefault="00482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73DF">
      <w:rPr>
        <w:rFonts w:ascii="Arial" w:hAnsi="Arial" w:cs="Arial"/>
        <w:b/>
        <w:noProof/>
        <w:sz w:val="18"/>
        <w:szCs w:val="18"/>
      </w:rPr>
      <w:t>Release 18</w:t>
    </w:r>
    <w:r>
      <w:rPr>
        <w:rFonts w:ascii="Arial" w:hAnsi="Arial" w:cs="Arial"/>
        <w:b/>
        <w:sz w:val="18"/>
        <w:szCs w:val="18"/>
      </w:rPr>
      <w:fldChar w:fldCharType="end"/>
    </w:r>
  </w:p>
  <w:p w14:paraId="19567F1E" w14:textId="77777777" w:rsidR="00482F72" w:rsidRDefault="00482F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93935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0374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6569444">
    <w:abstractNumId w:val="11"/>
  </w:num>
  <w:num w:numId="4" w16cid:durableId="1659844664">
    <w:abstractNumId w:val="15"/>
  </w:num>
  <w:num w:numId="5" w16cid:durableId="443305742">
    <w:abstractNumId w:val="9"/>
  </w:num>
  <w:num w:numId="6" w16cid:durableId="1419867854">
    <w:abstractNumId w:val="7"/>
  </w:num>
  <w:num w:numId="7" w16cid:durableId="299925272">
    <w:abstractNumId w:val="6"/>
  </w:num>
  <w:num w:numId="8" w16cid:durableId="1289356422">
    <w:abstractNumId w:val="5"/>
  </w:num>
  <w:num w:numId="9" w16cid:durableId="688795560">
    <w:abstractNumId w:val="4"/>
  </w:num>
  <w:num w:numId="10" w16cid:durableId="945042784">
    <w:abstractNumId w:val="8"/>
  </w:num>
  <w:num w:numId="11" w16cid:durableId="1515848228">
    <w:abstractNumId w:val="3"/>
  </w:num>
  <w:num w:numId="12" w16cid:durableId="877938748">
    <w:abstractNumId w:val="2"/>
  </w:num>
  <w:num w:numId="13" w16cid:durableId="1987934039">
    <w:abstractNumId w:val="1"/>
  </w:num>
  <w:num w:numId="14" w16cid:durableId="1020549463">
    <w:abstractNumId w:val="0"/>
  </w:num>
  <w:num w:numId="15" w16cid:durableId="1365793752">
    <w:abstractNumId w:val="14"/>
  </w:num>
  <w:num w:numId="16" w16cid:durableId="392510449">
    <w:abstractNumId w:val="12"/>
  </w:num>
  <w:num w:numId="17" w16cid:durableId="371341654">
    <w:abstractNumId w:val="13"/>
  </w:num>
  <w:num w:numId="18" w16cid:durableId="9150448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10ABC"/>
    <w:rsid w:val="000111A1"/>
    <w:rsid w:val="00013565"/>
    <w:rsid w:val="00017DA7"/>
    <w:rsid w:val="00020088"/>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0E6B96"/>
    <w:rsid w:val="00104E19"/>
    <w:rsid w:val="00105847"/>
    <w:rsid w:val="0010614D"/>
    <w:rsid w:val="001168B6"/>
    <w:rsid w:val="00117630"/>
    <w:rsid w:val="00121CB3"/>
    <w:rsid w:val="00133525"/>
    <w:rsid w:val="001373DF"/>
    <w:rsid w:val="00152478"/>
    <w:rsid w:val="00152BF7"/>
    <w:rsid w:val="00154128"/>
    <w:rsid w:val="0015503E"/>
    <w:rsid w:val="001551F5"/>
    <w:rsid w:val="0015554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7C11"/>
    <w:rsid w:val="002131AA"/>
    <w:rsid w:val="0021459A"/>
    <w:rsid w:val="00221050"/>
    <w:rsid w:val="00224748"/>
    <w:rsid w:val="00230F87"/>
    <w:rsid w:val="002347A2"/>
    <w:rsid w:val="00242762"/>
    <w:rsid w:val="00261495"/>
    <w:rsid w:val="00263ED3"/>
    <w:rsid w:val="002675F0"/>
    <w:rsid w:val="002871DB"/>
    <w:rsid w:val="002A0162"/>
    <w:rsid w:val="002B3FFD"/>
    <w:rsid w:val="002B6339"/>
    <w:rsid w:val="002C4E4C"/>
    <w:rsid w:val="002D068C"/>
    <w:rsid w:val="002D1D37"/>
    <w:rsid w:val="002E00EE"/>
    <w:rsid w:val="002E1711"/>
    <w:rsid w:val="002F132B"/>
    <w:rsid w:val="002F30E3"/>
    <w:rsid w:val="002F5B69"/>
    <w:rsid w:val="002F7560"/>
    <w:rsid w:val="00301B80"/>
    <w:rsid w:val="003172DC"/>
    <w:rsid w:val="00333DCF"/>
    <w:rsid w:val="00334A2C"/>
    <w:rsid w:val="00334BE9"/>
    <w:rsid w:val="00342F0B"/>
    <w:rsid w:val="003509E5"/>
    <w:rsid w:val="00351276"/>
    <w:rsid w:val="003539B3"/>
    <w:rsid w:val="003542A3"/>
    <w:rsid w:val="0035462D"/>
    <w:rsid w:val="003765B8"/>
    <w:rsid w:val="00381C0F"/>
    <w:rsid w:val="00386B9B"/>
    <w:rsid w:val="0039058B"/>
    <w:rsid w:val="003A08C0"/>
    <w:rsid w:val="003A0F1C"/>
    <w:rsid w:val="003A3DAF"/>
    <w:rsid w:val="003A4548"/>
    <w:rsid w:val="003A6398"/>
    <w:rsid w:val="003A6F5C"/>
    <w:rsid w:val="003B6124"/>
    <w:rsid w:val="003C26B0"/>
    <w:rsid w:val="003C3971"/>
    <w:rsid w:val="003C3C91"/>
    <w:rsid w:val="003E102A"/>
    <w:rsid w:val="003E3341"/>
    <w:rsid w:val="003E3E94"/>
    <w:rsid w:val="003F70AF"/>
    <w:rsid w:val="00401448"/>
    <w:rsid w:val="004028BE"/>
    <w:rsid w:val="00416638"/>
    <w:rsid w:val="004173F3"/>
    <w:rsid w:val="00422A00"/>
    <w:rsid w:val="00423334"/>
    <w:rsid w:val="00426F35"/>
    <w:rsid w:val="00433842"/>
    <w:rsid w:val="004345EC"/>
    <w:rsid w:val="00436AED"/>
    <w:rsid w:val="004613D1"/>
    <w:rsid w:val="00461784"/>
    <w:rsid w:val="00465515"/>
    <w:rsid w:val="004671C0"/>
    <w:rsid w:val="00470F3B"/>
    <w:rsid w:val="004716DE"/>
    <w:rsid w:val="0047356A"/>
    <w:rsid w:val="00474663"/>
    <w:rsid w:val="004763AA"/>
    <w:rsid w:val="004771E8"/>
    <w:rsid w:val="00482F72"/>
    <w:rsid w:val="00483ADA"/>
    <w:rsid w:val="004A06C5"/>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18D4"/>
    <w:rsid w:val="00552BDB"/>
    <w:rsid w:val="00555EFC"/>
    <w:rsid w:val="005634BC"/>
    <w:rsid w:val="0056418D"/>
    <w:rsid w:val="00565087"/>
    <w:rsid w:val="005668F7"/>
    <w:rsid w:val="00573D95"/>
    <w:rsid w:val="0058551C"/>
    <w:rsid w:val="005907DD"/>
    <w:rsid w:val="005958A6"/>
    <w:rsid w:val="00597B11"/>
    <w:rsid w:val="005A44D4"/>
    <w:rsid w:val="005C2DD7"/>
    <w:rsid w:val="005C55A4"/>
    <w:rsid w:val="005D2E01"/>
    <w:rsid w:val="005D7526"/>
    <w:rsid w:val="005E4BB2"/>
    <w:rsid w:val="00601D55"/>
    <w:rsid w:val="00602AEA"/>
    <w:rsid w:val="006110EA"/>
    <w:rsid w:val="0061110B"/>
    <w:rsid w:val="00612166"/>
    <w:rsid w:val="00612F8B"/>
    <w:rsid w:val="00613611"/>
    <w:rsid w:val="00614FDF"/>
    <w:rsid w:val="00616D31"/>
    <w:rsid w:val="00616E22"/>
    <w:rsid w:val="0061774F"/>
    <w:rsid w:val="0062317A"/>
    <w:rsid w:val="00624405"/>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2F75"/>
    <w:rsid w:val="006C3625"/>
    <w:rsid w:val="006C3D95"/>
    <w:rsid w:val="006D3913"/>
    <w:rsid w:val="006E5C86"/>
    <w:rsid w:val="006F32B7"/>
    <w:rsid w:val="006F344D"/>
    <w:rsid w:val="00701116"/>
    <w:rsid w:val="00713C44"/>
    <w:rsid w:val="00724CF4"/>
    <w:rsid w:val="0073165E"/>
    <w:rsid w:val="00731B94"/>
    <w:rsid w:val="00734A5B"/>
    <w:rsid w:val="0074026F"/>
    <w:rsid w:val="007429F6"/>
    <w:rsid w:val="00744E76"/>
    <w:rsid w:val="0074508D"/>
    <w:rsid w:val="007512F5"/>
    <w:rsid w:val="007612D5"/>
    <w:rsid w:val="00770535"/>
    <w:rsid w:val="00774DA4"/>
    <w:rsid w:val="00780428"/>
    <w:rsid w:val="00781F0F"/>
    <w:rsid w:val="00782C5D"/>
    <w:rsid w:val="00793AE6"/>
    <w:rsid w:val="007A4387"/>
    <w:rsid w:val="007B600E"/>
    <w:rsid w:val="007B6E4C"/>
    <w:rsid w:val="007E735E"/>
    <w:rsid w:val="007F0B98"/>
    <w:rsid w:val="007F0F4A"/>
    <w:rsid w:val="008028A4"/>
    <w:rsid w:val="00803A8F"/>
    <w:rsid w:val="00804869"/>
    <w:rsid w:val="00813CF3"/>
    <w:rsid w:val="0081538E"/>
    <w:rsid w:val="00821CD1"/>
    <w:rsid w:val="00822EB6"/>
    <w:rsid w:val="00824259"/>
    <w:rsid w:val="00830747"/>
    <w:rsid w:val="00835BCE"/>
    <w:rsid w:val="00837AEA"/>
    <w:rsid w:val="00841476"/>
    <w:rsid w:val="008440AA"/>
    <w:rsid w:val="0084669C"/>
    <w:rsid w:val="008514D3"/>
    <w:rsid w:val="008566C3"/>
    <w:rsid w:val="0087488A"/>
    <w:rsid w:val="008768CA"/>
    <w:rsid w:val="00876D85"/>
    <w:rsid w:val="00877D1B"/>
    <w:rsid w:val="00880D21"/>
    <w:rsid w:val="0089255C"/>
    <w:rsid w:val="008949EB"/>
    <w:rsid w:val="00896341"/>
    <w:rsid w:val="00896682"/>
    <w:rsid w:val="00896A2F"/>
    <w:rsid w:val="008A6217"/>
    <w:rsid w:val="008B05A0"/>
    <w:rsid w:val="008B0C90"/>
    <w:rsid w:val="008B38F3"/>
    <w:rsid w:val="008B58FF"/>
    <w:rsid w:val="008C0598"/>
    <w:rsid w:val="008C384C"/>
    <w:rsid w:val="008C39C5"/>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62C03"/>
    <w:rsid w:val="00970750"/>
    <w:rsid w:val="009841E9"/>
    <w:rsid w:val="00985631"/>
    <w:rsid w:val="00987554"/>
    <w:rsid w:val="00992205"/>
    <w:rsid w:val="009A0EE6"/>
    <w:rsid w:val="009A2828"/>
    <w:rsid w:val="009A46B0"/>
    <w:rsid w:val="009B2030"/>
    <w:rsid w:val="009B706B"/>
    <w:rsid w:val="009B7DA5"/>
    <w:rsid w:val="009C154D"/>
    <w:rsid w:val="009C57CA"/>
    <w:rsid w:val="009C6AF2"/>
    <w:rsid w:val="009C7A7E"/>
    <w:rsid w:val="009D12E2"/>
    <w:rsid w:val="009D4B0F"/>
    <w:rsid w:val="009E1472"/>
    <w:rsid w:val="009E33A2"/>
    <w:rsid w:val="009F37B7"/>
    <w:rsid w:val="00A026C0"/>
    <w:rsid w:val="00A031DF"/>
    <w:rsid w:val="00A03DD3"/>
    <w:rsid w:val="00A05969"/>
    <w:rsid w:val="00A06B4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A0869"/>
    <w:rsid w:val="00AB103F"/>
    <w:rsid w:val="00AC3A1A"/>
    <w:rsid w:val="00AC6BC6"/>
    <w:rsid w:val="00AD3598"/>
    <w:rsid w:val="00AD4376"/>
    <w:rsid w:val="00AD57B0"/>
    <w:rsid w:val="00AE4B34"/>
    <w:rsid w:val="00AE64B7"/>
    <w:rsid w:val="00AE65E2"/>
    <w:rsid w:val="00AF1476"/>
    <w:rsid w:val="00AF1A49"/>
    <w:rsid w:val="00B015B6"/>
    <w:rsid w:val="00B0546E"/>
    <w:rsid w:val="00B13CB2"/>
    <w:rsid w:val="00B143EB"/>
    <w:rsid w:val="00B14530"/>
    <w:rsid w:val="00B15449"/>
    <w:rsid w:val="00B170D0"/>
    <w:rsid w:val="00B20269"/>
    <w:rsid w:val="00B2416C"/>
    <w:rsid w:val="00B25669"/>
    <w:rsid w:val="00B54A73"/>
    <w:rsid w:val="00B55AD0"/>
    <w:rsid w:val="00B663C2"/>
    <w:rsid w:val="00B7027D"/>
    <w:rsid w:val="00B77F87"/>
    <w:rsid w:val="00B80AA9"/>
    <w:rsid w:val="00B84D09"/>
    <w:rsid w:val="00B92F21"/>
    <w:rsid w:val="00B93086"/>
    <w:rsid w:val="00B96422"/>
    <w:rsid w:val="00BA19ED"/>
    <w:rsid w:val="00BA4B8D"/>
    <w:rsid w:val="00BA7FAB"/>
    <w:rsid w:val="00BB1F5F"/>
    <w:rsid w:val="00BB2045"/>
    <w:rsid w:val="00BB4621"/>
    <w:rsid w:val="00BB4B91"/>
    <w:rsid w:val="00BC0F7D"/>
    <w:rsid w:val="00BC4929"/>
    <w:rsid w:val="00BD0275"/>
    <w:rsid w:val="00BD03FC"/>
    <w:rsid w:val="00BD7D31"/>
    <w:rsid w:val="00BE04C6"/>
    <w:rsid w:val="00BE3255"/>
    <w:rsid w:val="00BF128E"/>
    <w:rsid w:val="00BF1D6D"/>
    <w:rsid w:val="00C003C9"/>
    <w:rsid w:val="00C02CEB"/>
    <w:rsid w:val="00C0402A"/>
    <w:rsid w:val="00C074DD"/>
    <w:rsid w:val="00C1496A"/>
    <w:rsid w:val="00C15E1D"/>
    <w:rsid w:val="00C22882"/>
    <w:rsid w:val="00C251DE"/>
    <w:rsid w:val="00C33079"/>
    <w:rsid w:val="00C344DE"/>
    <w:rsid w:val="00C359A5"/>
    <w:rsid w:val="00C416AA"/>
    <w:rsid w:val="00C45231"/>
    <w:rsid w:val="00C45A5A"/>
    <w:rsid w:val="00C45E20"/>
    <w:rsid w:val="00C502F4"/>
    <w:rsid w:val="00C6166F"/>
    <w:rsid w:val="00C72833"/>
    <w:rsid w:val="00C742E8"/>
    <w:rsid w:val="00C75154"/>
    <w:rsid w:val="00C80F1D"/>
    <w:rsid w:val="00C9059F"/>
    <w:rsid w:val="00C909E8"/>
    <w:rsid w:val="00C91F31"/>
    <w:rsid w:val="00C93F40"/>
    <w:rsid w:val="00C9441E"/>
    <w:rsid w:val="00CA01FF"/>
    <w:rsid w:val="00CA0A34"/>
    <w:rsid w:val="00CA3D0C"/>
    <w:rsid w:val="00CA5F47"/>
    <w:rsid w:val="00CB3DE6"/>
    <w:rsid w:val="00CC0518"/>
    <w:rsid w:val="00CC2C50"/>
    <w:rsid w:val="00CD2030"/>
    <w:rsid w:val="00CE0F35"/>
    <w:rsid w:val="00CE1244"/>
    <w:rsid w:val="00CE3C60"/>
    <w:rsid w:val="00CE4C3E"/>
    <w:rsid w:val="00CF0608"/>
    <w:rsid w:val="00CF2ED9"/>
    <w:rsid w:val="00D02704"/>
    <w:rsid w:val="00D14185"/>
    <w:rsid w:val="00D230BD"/>
    <w:rsid w:val="00D3432E"/>
    <w:rsid w:val="00D433EF"/>
    <w:rsid w:val="00D50B36"/>
    <w:rsid w:val="00D54B14"/>
    <w:rsid w:val="00D5627B"/>
    <w:rsid w:val="00D565C9"/>
    <w:rsid w:val="00D57972"/>
    <w:rsid w:val="00D60306"/>
    <w:rsid w:val="00D630E2"/>
    <w:rsid w:val="00D64AA4"/>
    <w:rsid w:val="00D65D45"/>
    <w:rsid w:val="00D675A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6FD5"/>
    <w:rsid w:val="00DC24A8"/>
    <w:rsid w:val="00DC309B"/>
    <w:rsid w:val="00DC4411"/>
    <w:rsid w:val="00DC4DA2"/>
    <w:rsid w:val="00DD4C17"/>
    <w:rsid w:val="00DD74A5"/>
    <w:rsid w:val="00DF005C"/>
    <w:rsid w:val="00DF2B1F"/>
    <w:rsid w:val="00DF62CD"/>
    <w:rsid w:val="00DF7C19"/>
    <w:rsid w:val="00E053A8"/>
    <w:rsid w:val="00E0745C"/>
    <w:rsid w:val="00E07AD7"/>
    <w:rsid w:val="00E13575"/>
    <w:rsid w:val="00E136D4"/>
    <w:rsid w:val="00E16509"/>
    <w:rsid w:val="00E17172"/>
    <w:rsid w:val="00E25B71"/>
    <w:rsid w:val="00E2665A"/>
    <w:rsid w:val="00E423FF"/>
    <w:rsid w:val="00E43ECA"/>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36F7"/>
    <w:rsid w:val="00EF7104"/>
    <w:rsid w:val="00EF731E"/>
    <w:rsid w:val="00F00672"/>
    <w:rsid w:val="00F01951"/>
    <w:rsid w:val="00F025A2"/>
    <w:rsid w:val="00F02CB6"/>
    <w:rsid w:val="00F04712"/>
    <w:rsid w:val="00F04A29"/>
    <w:rsid w:val="00F04FA0"/>
    <w:rsid w:val="00F13360"/>
    <w:rsid w:val="00F16D06"/>
    <w:rsid w:val="00F22EC7"/>
    <w:rsid w:val="00F325C8"/>
    <w:rsid w:val="00F35258"/>
    <w:rsid w:val="00F410D5"/>
    <w:rsid w:val="00F436F6"/>
    <w:rsid w:val="00F62567"/>
    <w:rsid w:val="00F653B8"/>
    <w:rsid w:val="00F66225"/>
    <w:rsid w:val="00F74E38"/>
    <w:rsid w:val="00F753CB"/>
    <w:rsid w:val="00F80B82"/>
    <w:rsid w:val="00F811BD"/>
    <w:rsid w:val="00F87A34"/>
    <w:rsid w:val="00F9008D"/>
    <w:rsid w:val="00FA1266"/>
    <w:rsid w:val="00FA3C04"/>
    <w:rsid w:val="00FA42FE"/>
    <w:rsid w:val="00FB1A30"/>
    <w:rsid w:val="00FB349D"/>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69251A"/>
  <w15:docId w15:val="{1B5CD001-6BBB-4F68-B36F-DFF669BC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 w:type="character" w:styleId="CommentReference">
    <w:name w:val="annotation reference"/>
    <w:basedOn w:val="DefaultParagraphFont"/>
    <w:rsid w:val="00D565C9"/>
    <w:rPr>
      <w:sz w:val="21"/>
      <w:szCs w:val="21"/>
    </w:rPr>
  </w:style>
  <w:style w:type="character" w:styleId="Hyperlink">
    <w:name w:val="Hyperlink"/>
    <w:basedOn w:val="DefaultParagraphFont"/>
    <w:uiPriority w:val="99"/>
    <w:unhideWhenUsed/>
    <w:rsid w:val="00FB349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87087853">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0856092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33519969">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1.bin"/><Relationship Id="rId42" Type="http://schemas.openxmlformats.org/officeDocument/2006/relationships/package" Target="embeddings/Microsoft_Visio_Drawing2.vsdx"/><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3.bin"/><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6.emf"/><Relationship Id="rId40" Type="http://schemas.openxmlformats.org/officeDocument/2006/relationships/oleObject" Target="embeddings/oleObject14.bin"/><Relationship Id="rId45" Type="http://schemas.openxmlformats.org/officeDocument/2006/relationships/hyperlink" Target="https://portal.3gpp.org/ngppapp/CreateTdoc.aspx?mode=view&amp;contributionUid=CP-243206"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2.bin"/><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hyperlink" Target="https://portal.3gpp.org/ngppapp/CreateTdoc.aspx?mode=view&amp;contributionUid=CP-243206"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Visio___1.vsdx"/><Relationship Id="rId35" Type="http://schemas.openxmlformats.org/officeDocument/2006/relationships/image" Target="media/image15.emf"/><Relationship Id="rId43" Type="http://schemas.openxmlformats.org/officeDocument/2006/relationships/hyperlink" Target="https://portal.3gpp.org/ngppapp/CreateTdoc.aspx?mode=view&amp;contributionUid=CP-243195"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A2828-6658-4A14-BF9F-5442060F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14190</Words>
  <Characters>80886</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94887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Correction</cp:lastModifiedBy>
  <cp:revision>3</cp:revision>
  <cp:lastPrinted>2019-02-25T14:05:00Z</cp:lastPrinted>
  <dcterms:created xsi:type="dcterms:W3CDTF">2025-01-09T21:56:00Z</dcterms:created>
  <dcterms:modified xsi:type="dcterms:W3CDTF">2025-01-10T13:54:00Z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