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5F2C67F"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0E1503">
              <w:t>18.2.0</w:t>
            </w:r>
            <w:bookmarkEnd w:id="3"/>
            <w:r w:rsidRPr="00BF4ABD">
              <w:t xml:space="preserve"> </w:t>
            </w:r>
            <w:r w:rsidRPr="00BF4ABD">
              <w:rPr>
                <w:sz w:val="32"/>
              </w:rPr>
              <w:t>(</w:t>
            </w:r>
            <w:bookmarkStart w:id="4" w:name="issueDate"/>
            <w:r w:rsidR="000E1503">
              <w:rPr>
                <w:sz w:val="32"/>
              </w:rPr>
              <w:t>2024-12</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09D721"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9A42B0">
              <w:rPr>
                <w:noProof/>
                <w:sz w:val="18"/>
              </w:rPr>
              <w:t>4</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EAB72A" w14:textId="35AA8A14" w:rsidR="00313F0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313F00">
        <w:rPr>
          <w:noProof/>
        </w:rPr>
        <w:t>Foreword</w:t>
      </w:r>
      <w:r w:rsidR="00313F00">
        <w:rPr>
          <w:noProof/>
        </w:rPr>
        <w:tab/>
      </w:r>
      <w:r w:rsidR="00313F00">
        <w:rPr>
          <w:noProof/>
        </w:rPr>
        <w:fldChar w:fldCharType="begin" w:fldLock="1"/>
      </w:r>
      <w:r w:rsidR="00313F00">
        <w:rPr>
          <w:noProof/>
        </w:rPr>
        <w:instrText xml:space="preserve"> PAGEREF _Toc187929624 \h </w:instrText>
      </w:r>
      <w:r w:rsidR="00313F00">
        <w:rPr>
          <w:noProof/>
        </w:rPr>
      </w:r>
      <w:r w:rsidR="00313F00">
        <w:rPr>
          <w:noProof/>
        </w:rPr>
        <w:fldChar w:fldCharType="separate"/>
      </w:r>
      <w:r w:rsidR="00313F00">
        <w:rPr>
          <w:noProof/>
        </w:rPr>
        <w:t>8</w:t>
      </w:r>
      <w:r w:rsidR="00313F00">
        <w:rPr>
          <w:noProof/>
        </w:rPr>
        <w:fldChar w:fldCharType="end"/>
      </w:r>
    </w:p>
    <w:p w14:paraId="1181AD96" w14:textId="39A89BFD"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_Toc187929625 \h </w:instrText>
      </w:r>
      <w:r>
        <w:rPr>
          <w:noProof/>
        </w:rPr>
      </w:r>
      <w:r>
        <w:rPr>
          <w:noProof/>
        </w:rPr>
        <w:fldChar w:fldCharType="separate"/>
      </w:r>
      <w:r>
        <w:rPr>
          <w:noProof/>
        </w:rPr>
        <w:t>10</w:t>
      </w:r>
      <w:r>
        <w:rPr>
          <w:noProof/>
        </w:rPr>
        <w:fldChar w:fldCharType="end"/>
      </w:r>
    </w:p>
    <w:p w14:paraId="36ED197A" w14:textId="72ED502C"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_Toc187929626 \h </w:instrText>
      </w:r>
      <w:r>
        <w:rPr>
          <w:noProof/>
        </w:rPr>
      </w:r>
      <w:r>
        <w:rPr>
          <w:noProof/>
        </w:rPr>
        <w:fldChar w:fldCharType="separate"/>
      </w:r>
      <w:r>
        <w:rPr>
          <w:noProof/>
        </w:rPr>
        <w:t>10</w:t>
      </w:r>
      <w:r>
        <w:rPr>
          <w:noProof/>
        </w:rPr>
        <w:fldChar w:fldCharType="end"/>
      </w:r>
    </w:p>
    <w:p w14:paraId="40F729D3" w14:textId="67C8BA51"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_Toc187929627 \h </w:instrText>
      </w:r>
      <w:r>
        <w:rPr>
          <w:noProof/>
        </w:rPr>
      </w:r>
      <w:r>
        <w:rPr>
          <w:noProof/>
        </w:rPr>
        <w:fldChar w:fldCharType="separate"/>
      </w:r>
      <w:r>
        <w:rPr>
          <w:noProof/>
        </w:rPr>
        <w:t>11</w:t>
      </w:r>
      <w:r>
        <w:rPr>
          <w:noProof/>
        </w:rPr>
        <w:fldChar w:fldCharType="end"/>
      </w:r>
    </w:p>
    <w:p w14:paraId="650C4896" w14:textId="221EBAD8"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_Toc187929628 \h </w:instrText>
      </w:r>
      <w:r>
        <w:rPr>
          <w:noProof/>
        </w:rPr>
      </w:r>
      <w:r>
        <w:rPr>
          <w:noProof/>
        </w:rPr>
        <w:fldChar w:fldCharType="separate"/>
      </w:r>
      <w:r>
        <w:rPr>
          <w:noProof/>
        </w:rPr>
        <w:t>11</w:t>
      </w:r>
      <w:r>
        <w:rPr>
          <w:noProof/>
        </w:rPr>
        <w:fldChar w:fldCharType="end"/>
      </w:r>
    </w:p>
    <w:p w14:paraId="23498087" w14:textId="4C6BEEA8"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_Toc187929629 \h </w:instrText>
      </w:r>
      <w:r>
        <w:rPr>
          <w:noProof/>
        </w:rPr>
      </w:r>
      <w:r>
        <w:rPr>
          <w:noProof/>
        </w:rPr>
        <w:fldChar w:fldCharType="separate"/>
      </w:r>
      <w:r>
        <w:rPr>
          <w:noProof/>
        </w:rPr>
        <w:t>11</w:t>
      </w:r>
      <w:r>
        <w:rPr>
          <w:noProof/>
        </w:rPr>
        <w:fldChar w:fldCharType="end"/>
      </w:r>
    </w:p>
    <w:p w14:paraId="55D4934F" w14:textId="79E35B87"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_Toc187929630 \h </w:instrText>
      </w:r>
      <w:r>
        <w:rPr>
          <w:noProof/>
        </w:rPr>
      </w:r>
      <w:r>
        <w:rPr>
          <w:noProof/>
        </w:rPr>
        <w:fldChar w:fldCharType="separate"/>
      </w:r>
      <w:r>
        <w:rPr>
          <w:noProof/>
        </w:rPr>
        <w:t>12</w:t>
      </w:r>
      <w:r>
        <w:rPr>
          <w:noProof/>
        </w:rPr>
        <w:fldChar w:fldCharType="end"/>
      </w:r>
    </w:p>
    <w:p w14:paraId="5724167D" w14:textId="40421918"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_Toc187929631 \h </w:instrText>
      </w:r>
      <w:r>
        <w:rPr>
          <w:noProof/>
        </w:rPr>
      </w:r>
      <w:r>
        <w:rPr>
          <w:noProof/>
        </w:rPr>
        <w:fldChar w:fldCharType="separate"/>
      </w:r>
      <w:r>
        <w:rPr>
          <w:noProof/>
        </w:rPr>
        <w:t>12</w:t>
      </w:r>
      <w:r>
        <w:rPr>
          <w:noProof/>
        </w:rPr>
        <w:fldChar w:fldCharType="end"/>
      </w:r>
    </w:p>
    <w:p w14:paraId="1E7F9C9E" w14:textId="13F87EED"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_Toc187929632 \h </w:instrText>
      </w:r>
      <w:r>
        <w:rPr>
          <w:noProof/>
        </w:rPr>
      </w:r>
      <w:r>
        <w:rPr>
          <w:noProof/>
        </w:rPr>
        <w:fldChar w:fldCharType="separate"/>
      </w:r>
      <w:r>
        <w:rPr>
          <w:noProof/>
        </w:rPr>
        <w:t>12</w:t>
      </w:r>
      <w:r>
        <w:rPr>
          <w:noProof/>
        </w:rPr>
        <w:fldChar w:fldCharType="end"/>
      </w:r>
    </w:p>
    <w:p w14:paraId="20A81FC2" w14:textId="4E371628"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sidRPr="00420DD2">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SEAL data delivery management client (SDDM-C)</w:t>
      </w:r>
      <w:r>
        <w:rPr>
          <w:noProof/>
        </w:rPr>
        <w:tab/>
      </w:r>
      <w:r>
        <w:rPr>
          <w:noProof/>
        </w:rPr>
        <w:fldChar w:fldCharType="begin" w:fldLock="1"/>
      </w:r>
      <w:r>
        <w:rPr>
          <w:noProof/>
        </w:rPr>
        <w:instrText xml:space="preserve"> PAGEREF _Toc187929633 \h </w:instrText>
      </w:r>
      <w:r>
        <w:rPr>
          <w:noProof/>
        </w:rPr>
      </w:r>
      <w:r>
        <w:rPr>
          <w:noProof/>
        </w:rPr>
        <w:fldChar w:fldCharType="separate"/>
      </w:r>
      <w:r>
        <w:rPr>
          <w:noProof/>
        </w:rPr>
        <w:t>12</w:t>
      </w:r>
      <w:r>
        <w:rPr>
          <w:noProof/>
        </w:rPr>
        <w:fldChar w:fldCharType="end"/>
      </w:r>
    </w:p>
    <w:p w14:paraId="6CD71E74" w14:textId="3EB4ACB6"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sidRPr="00420DD2">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SEAL data delivery management server (SDDM-S)</w:t>
      </w:r>
      <w:r>
        <w:rPr>
          <w:noProof/>
        </w:rPr>
        <w:tab/>
      </w:r>
      <w:r>
        <w:rPr>
          <w:noProof/>
        </w:rPr>
        <w:fldChar w:fldCharType="begin" w:fldLock="1"/>
      </w:r>
      <w:r>
        <w:rPr>
          <w:noProof/>
        </w:rPr>
        <w:instrText xml:space="preserve"> PAGEREF _Toc187929634 \h </w:instrText>
      </w:r>
      <w:r>
        <w:rPr>
          <w:noProof/>
        </w:rPr>
      </w:r>
      <w:r>
        <w:rPr>
          <w:noProof/>
        </w:rPr>
        <w:fldChar w:fldCharType="separate"/>
      </w:r>
      <w:r>
        <w:rPr>
          <w:noProof/>
        </w:rPr>
        <w:t>13</w:t>
      </w:r>
      <w:r>
        <w:rPr>
          <w:noProof/>
        </w:rPr>
        <w:fldChar w:fldCharType="end"/>
      </w:r>
    </w:p>
    <w:p w14:paraId="13B84533" w14:textId="1AC9E96F"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sidRPr="00420DD2">
        <w:rPr>
          <w:noProof/>
          <w:lang w:val="en-US"/>
        </w:rPr>
        <w:t>Data delivery management procedures</w:t>
      </w:r>
      <w:r>
        <w:rPr>
          <w:noProof/>
        </w:rPr>
        <w:tab/>
      </w:r>
      <w:r>
        <w:rPr>
          <w:noProof/>
        </w:rPr>
        <w:fldChar w:fldCharType="begin" w:fldLock="1"/>
      </w:r>
      <w:r>
        <w:rPr>
          <w:noProof/>
        </w:rPr>
        <w:instrText xml:space="preserve"> PAGEREF _Toc187929635 \h </w:instrText>
      </w:r>
      <w:r>
        <w:rPr>
          <w:noProof/>
        </w:rPr>
      </w:r>
      <w:r>
        <w:rPr>
          <w:noProof/>
        </w:rPr>
        <w:fldChar w:fldCharType="separate"/>
      </w:r>
      <w:r>
        <w:rPr>
          <w:noProof/>
        </w:rPr>
        <w:t>13</w:t>
      </w:r>
      <w:r>
        <w:rPr>
          <w:noProof/>
        </w:rPr>
        <w:fldChar w:fldCharType="end"/>
      </w:r>
    </w:p>
    <w:p w14:paraId="1F436F26" w14:textId="44CD34D0"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_Toc187929636 \h </w:instrText>
      </w:r>
      <w:r>
        <w:rPr>
          <w:noProof/>
        </w:rPr>
      </w:r>
      <w:r>
        <w:rPr>
          <w:noProof/>
        </w:rPr>
        <w:fldChar w:fldCharType="separate"/>
      </w:r>
      <w:r>
        <w:rPr>
          <w:noProof/>
        </w:rPr>
        <w:t>13</w:t>
      </w:r>
      <w:r>
        <w:rPr>
          <w:noProof/>
        </w:rPr>
        <w:fldChar w:fldCharType="end"/>
      </w:r>
    </w:p>
    <w:p w14:paraId="790BD26D" w14:textId="1B18588D"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_Toc187929637 \h </w:instrText>
      </w:r>
      <w:r>
        <w:rPr>
          <w:noProof/>
        </w:rPr>
      </w:r>
      <w:r>
        <w:rPr>
          <w:noProof/>
        </w:rPr>
        <w:fldChar w:fldCharType="separate"/>
      </w:r>
      <w:r>
        <w:rPr>
          <w:noProof/>
        </w:rPr>
        <w:t>14</w:t>
      </w:r>
      <w:r>
        <w:rPr>
          <w:noProof/>
        </w:rPr>
        <w:fldChar w:fldCharType="end"/>
      </w:r>
    </w:p>
    <w:p w14:paraId="5594A6B1" w14:textId="71E7015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_Toc187929638 \h </w:instrText>
      </w:r>
      <w:r>
        <w:rPr>
          <w:noProof/>
        </w:rPr>
      </w:r>
      <w:r>
        <w:rPr>
          <w:noProof/>
        </w:rPr>
        <w:fldChar w:fldCharType="separate"/>
      </w:r>
      <w:r>
        <w:rPr>
          <w:noProof/>
        </w:rPr>
        <w:t>14</w:t>
      </w:r>
      <w:r>
        <w:rPr>
          <w:noProof/>
        </w:rPr>
        <w:fldChar w:fldCharType="end"/>
      </w:r>
    </w:p>
    <w:p w14:paraId="42CBC152" w14:textId="689B3C1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_Toc187929639 \h </w:instrText>
      </w:r>
      <w:r>
        <w:rPr>
          <w:noProof/>
        </w:rPr>
      </w:r>
      <w:r>
        <w:rPr>
          <w:noProof/>
        </w:rPr>
        <w:fldChar w:fldCharType="separate"/>
      </w:r>
      <w:r>
        <w:rPr>
          <w:noProof/>
        </w:rPr>
        <w:t>14</w:t>
      </w:r>
      <w:r>
        <w:rPr>
          <w:noProof/>
        </w:rPr>
        <w:fldChar w:fldCharType="end"/>
      </w:r>
    </w:p>
    <w:p w14:paraId="1DC44BA5" w14:textId="4A4FAB56"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_Toc187929640 \h </w:instrText>
      </w:r>
      <w:r>
        <w:rPr>
          <w:noProof/>
        </w:rPr>
      </w:r>
      <w:r>
        <w:rPr>
          <w:noProof/>
        </w:rPr>
        <w:fldChar w:fldCharType="separate"/>
      </w:r>
      <w:r>
        <w:rPr>
          <w:noProof/>
        </w:rPr>
        <w:t>14</w:t>
      </w:r>
      <w:r>
        <w:rPr>
          <w:noProof/>
        </w:rPr>
        <w:fldChar w:fldCharType="end"/>
      </w:r>
    </w:p>
    <w:p w14:paraId="0E96BF27" w14:textId="2B43D126"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_Toc187929641 \h </w:instrText>
      </w:r>
      <w:r>
        <w:rPr>
          <w:noProof/>
        </w:rPr>
      </w:r>
      <w:r>
        <w:rPr>
          <w:noProof/>
        </w:rPr>
        <w:fldChar w:fldCharType="separate"/>
      </w:r>
      <w:r>
        <w:rPr>
          <w:noProof/>
        </w:rPr>
        <w:t>14</w:t>
      </w:r>
      <w:r>
        <w:rPr>
          <w:noProof/>
        </w:rPr>
        <w:fldChar w:fldCharType="end"/>
      </w:r>
    </w:p>
    <w:p w14:paraId="482FF636" w14:textId="2B4E6326"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_Toc187929642 \h </w:instrText>
      </w:r>
      <w:r>
        <w:rPr>
          <w:noProof/>
        </w:rPr>
      </w:r>
      <w:r>
        <w:rPr>
          <w:noProof/>
        </w:rPr>
        <w:fldChar w:fldCharType="separate"/>
      </w:r>
      <w:r>
        <w:rPr>
          <w:noProof/>
        </w:rPr>
        <w:t>14</w:t>
      </w:r>
      <w:r>
        <w:rPr>
          <w:noProof/>
        </w:rPr>
        <w:fldChar w:fldCharType="end"/>
      </w:r>
    </w:p>
    <w:p w14:paraId="7305548C" w14:textId="31D9A730"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_Toc187929643 \h </w:instrText>
      </w:r>
      <w:r>
        <w:rPr>
          <w:noProof/>
        </w:rPr>
      </w:r>
      <w:r>
        <w:rPr>
          <w:noProof/>
        </w:rPr>
        <w:fldChar w:fldCharType="separate"/>
      </w:r>
      <w:r>
        <w:rPr>
          <w:noProof/>
        </w:rPr>
        <w:t>15</w:t>
      </w:r>
      <w:r>
        <w:rPr>
          <w:noProof/>
        </w:rPr>
        <w:fldChar w:fldCharType="end"/>
      </w:r>
    </w:p>
    <w:p w14:paraId="2E898462" w14:textId="7280CC58"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7.2.2.3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_Toc187929644 \h </w:instrText>
      </w:r>
      <w:r>
        <w:rPr>
          <w:noProof/>
        </w:rPr>
      </w:r>
      <w:r>
        <w:rPr>
          <w:noProof/>
        </w:rPr>
        <w:fldChar w:fldCharType="separate"/>
      </w:r>
      <w:r>
        <w:rPr>
          <w:noProof/>
        </w:rPr>
        <w:t>16</w:t>
      </w:r>
      <w:r>
        <w:rPr>
          <w:noProof/>
        </w:rPr>
        <w:fldChar w:fldCharType="end"/>
      </w:r>
    </w:p>
    <w:p w14:paraId="6CA87173" w14:textId="0C4ABBEC"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7.2.2.4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_Toc187929645 \h </w:instrText>
      </w:r>
      <w:r>
        <w:rPr>
          <w:noProof/>
        </w:rPr>
      </w:r>
      <w:r>
        <w:rPr>
          <w:noProof/>
        </w:rPr>
        <w:fldChar w:fldCharType="separate"/>
      </w:r>
      <w:r>
        <w:rPr>
          <w:noProof/>
        </w:rPr>
        <w:t>18</w:t>
      </w:r>
      <w:r>
        <w:rPr>
          <w:noProof/>
        </w:rPr>
        <w:fldChar w:fldCharType="end"/>
      </w:r>
    </w:p>
    <w:p w14:paraId="15153E6B" w14:textId="5A62CF6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_Toc187929646 \h </w:instrText>
      </w:r>
      <w:r>
        <w:rPr>
          <w:noProof/>
        </w:rPr>
      </w:r>
      <w:r>
        <w:rPr>
          <w:noProof/>
        </w:rPr>
        <w:fldChar w:fldCharType="separate"/>
      </w:r>
      <w:r>
        <w:rPr>
          <w:noProof/>
        </w:rPr>
        <w:t>19</w:t>
      </w:r>
      <w:r>
        <w:rPr>
          <w:noProof/>
        </w:rPr>
        <w:fldChar w:fldCharType="end"/>
      </w:r>
    </w:p>
    <w:p w14:paraId="6B08493D" w14:textId="6A8B3DE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_Toc187929647 \h </w:instrText>
      </w:r>
      <w:r>
        <w:rPr>
          <w:noProof/>
        </w:rPr>
      </w:r>
      <w:r>
        <w:rPr>
          <w:noProof/>
        </w:rPr>
        <w:fldChar w:fldCharType="separate"/>
      </w:r>
      <w:r>
        <w:rPr>
          <w:noProof/>
        </w:rPr>
        <w:t>19</w:t>
      </w:r>
      <w:r>
        <w:rPr>
          <w:noProof/>
        </w:rPr>
        <w:fldChar w:fldCharType="end"/>
      </w:r>
    </w:p>
    <w:p w14:paraId="37EE961B" w14:textId="0CFAFEB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_Toc187929648 \h </w:instrText>
      </w:r>
      <w:r>
        <w:rPr>
          <w:noProof/>
        </w:rPr>
      </w:r>
      <w:r>
        <w:rPr>
          <w:noProof/>
        </w:rPr>
        <w:fldChar w:fldCharType="separate"/>
      </w:r>
      <w:r>
        <w:rPr>
          <w:noProof/>
        </w:rPr>
        <w:t>20</w:t>
      </w:r>
      <w:r>
        <w:rPr>
          <w:noProof/>
        </w:rPr>
        <w:fldChar w:fldCharType="end"/>
      </w:r>
    </w:p>
    <w:p w14:paraId="570167D8" w14:textId="1676AB83"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7.2.3.3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_Toc187929649 \h </w:instrText>
      </w:r>
      <w:r>
        <w:rPr>
          <w:noProof/>
        </w:rPr>
      </w:r>
      <w:r>
        <w:rPr>
          <w:noProof/>
        </w:rPr>
        <w:fldChar w:fldCharType="separate"/>
      </w:r>
      <w:r>
        <w:rPr>
          <w:noProof/>
        </w:rPr>
        <w:t>20</w:t>
      </w:r>
      <w:r>
        <w:rPr>
          <w:noProof/>
        </w:rPr>
        <w:fldChar w:fldCharType="end"/>
      </w:r>
    </w:p>
    <w:p w14:paraId="6BF9A1BB" w14:textId="350607F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7.2.3.4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_Toc187929650 \h </w:instrText>
      </w:r>
      <w:r>
        <w:rPr>
          <w:noProof/>
        </w:rPr>
      </w:r>
      <w:r>
        <w:rPr>
          <w:noProof/>
        </w:rPr>
        <w:fldChar w:fldCharType="separate"/>
      </w:r>
      <w:r>
        <w:rPr>
          <w:noProof/>
        </w:rPr>
        <w:t>21</w:t>
      </w:r>
      <w:r>
        <w:rPr>
          <w:noProof/>
        </w:rPr>
        <w:fldChar w:fldCharType="end"/>
      </w:r>
    </w:p>
    <w:p w14:paraId="62BE8216" w14:textId="1525E44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_Toc187929651 \h </w:instrText>
      </w:r>
      <w:r>
        <w:rPr>
          <w:noProof/>
        </w:rPr>
      </w:r>
      <w:r>
        <w:rPr>
          <w:noProof/>
        </w:rPr>
        <w:fldChar w:fldCharType="separate"/>
      </w:r>
      <w:r>
        <w:rPr>
          <w:noProof/>
        </w:rPr>
        <w:t>22</w:t>
      </w:r>
      <w:r>
        <w:rPr>
          <w:noProof/>
        </w:rPr>
        <w:fldChar w:fldCharType="end"/>
      </w:r>
    </w:p>
    <w:p w14:paraId="41916946" w14:textId="2D67178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_Toc187929652 \h </w:instrText>
      </w:r>
      <w:r>
        <w:rPr>
          <w:noProof/>
        </w:rPr>
      </w:r>
      <w:r>
        <w:rPr>
          <w:noProof/>
        </w:rPr>
        <w:fldChar w:fldCharType="separate"/>
      </w:r>
      <w:r>
        <w:rPr>
          <w:noProof/>
        </w:rPr>
        <w:t>22</w:t>
      </w:r>
      <w:r>
        <w:rPr>
          <w:noProof/>
        </w:rPr>
        <w:fldChar w:fldCharType="end"/>
      </w:r>
    </w:p>
    <w:p w14:paraId="02806FC2" w14:textId="48E3B4A6"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_Toc187929653 \h </w:instrText>
      </w:r>
      <w:r>
        <w:rPr>
          <w:noProof/>
        </w:rPr>
      </w:r>
      <w:r>
        <w:rPr>
          <w:noProof/>
        </w:rPr>
        <w:fldChar w:fldCharType="separate"/>
      </w:r>
      <w:r>
        <w:rPr>
          <w:noProof/>
        </w:rPr>
        <w:t>22</w:t>
      </w:r>
      <w:r>
        <w:rPr>
          <w:noProof/>
        </w:rPr>
        <w:fldChar w:fldCharType="end"/>
      </w:r>
    </w:p>
    <w:p w14:paraId="144C2A57" w14:textId="5AA5765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7.2.4.3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_Toc187929654 \h </w:instrText>
      </w:r>
      <w:r>
        <w:rPr>
          <w:noProof/>
        </w:rPr>
      </w:r>
      <w:r>
        <w:rPr>
          <w:noProof/>
        </w:rPr>
        <w:fldChar w:fldCharType="separate"/>
      </w:r>
      <w:r>
        <w:rPr>
          <w:noProof/>
        </w:rPr>
        <w:t>23</w:t>
      </w:r>
      <w:r>
        <w:rPr>
          <w:noProof/>
        </w:rPr>
        <w:fldChar w:fldCharType="end"/>
      </w:r>
    </w:p>
    <w:p w14:paraId="4900FC50" w14:textId="5453CF98"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7.2.4.4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_Toc187929655 \h </w:instrText>
      </w:r>
      <w:r>
        <w:rPr>
          <w:noProof/>
        </w:rPr>
      </w:r>
      <w:r>
        <w:rPr>
          <w:noProof/>
        </w:rPr>
        <w:fldChar w:fldCharType="separate"/>
      </w:r>
      <w:r>
        <w:rPr>
          <w:noProof/>
        </w:rPr>
        <w:t>24</w:t>
      </w:r>
      <w:r>
        <w:rPr>
          <w:noProof/>
        </w:rPr>
        <w:fldChar w:fldCharType="end"/>
      </w:r>
    </w:p>
    <w:p w14:paraId="45DC5617" w14:textId="66A00151"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_Toc187929656 \h </w:instrText>
      </w:r>
      <w:r>
        <w:rPr>
          <w:noProof/>
        </w:rPr>
      </w:r>
      <w:r>
        <w:rPr>
          <w:noProof/>
        </w:rPr>
        <w:fldChar w:fldCharType="separate"/>
      </w:r>
      <w:r>
        <w:rPr>
          <w:noProof/>
        </w:rPr>
        <w:t>24</w:t>
      </w:r>
      <w:r>
        <w:rPr>
          <w:noProof/>
        </w:rPr>
        <w:fldChar w:fldCharType="end"/>
      </w:r>
    </w:p>
    <w:p w14:paraId="30DF7FB5" w14:textId="1B9E5B8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_Toc187929657 \h </w:instrText>
      </w:r>
      <w:r>
        <w:rPr>
          <w:noProof/>
        </w:rPr>
      </w:r>
      <w:r>
        <w:rPr>
          <w:noProof/>
        </w:rPr>
        <w:fldChar w:fldCharType="separate"/>
      </w:r>
      <w:r>
        <w:rPr>
          <w:noProof/>
        </w:rPr>
        <w:t>24</w:t>
      </w:r>
      <w:r>
        <w:rPr>
          <w:noProof/>
        </w:rPr>
        <w:fldChar w:fldCharType="end"/>
      </w:r>
    </w:p>
    <w:p w14:paraId="093303F2" w14:textId="5554A660"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_Toc187929658 \h </w:instrText>
      </w:r>
      <w:r>
        <w:rPr>
          <w:noProof/>
        </w:rPr>
      </w:r>
      <w:r>
        <w:rPr>
          <w:noProof/>
        </w:rPr>
        <w:fldChar w:fldCharType="separate"/>
      </w:r>
      <w:r>
        <w:rPr>
          <w:noProof/>
        </w:rPr>
        <w:t>25</w:t>
      </w:r>
      <w:r>
        <w:rPr>
          <w:noProof/>
        </w:rPr>
        <w:fldChar w:fldCharType="end"/>
      </w:r>
    </w:p>
    <w:p w14:paraId="052B0F71" w14:textId="74B2E423"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7.2.5.3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_Toc187929659 \h </w:instrText>
      </w:r>
      <w:r>
        <w:rPr>
          <w:noProof/>
        </w:rPr>
      </w:r>
      <w:r>
        <w:rPr>
          <w:noProof/>
        </w:rPr>
        <w:fldChar w:fldCharType="separate"/>
      </w:r>
      <w:r>
        <w:rPr>
          <w:noProof/>
        </w:rPr>
        <w:t>25</w:t>
      </w:r>
      <w:r>
        <w:rPr>
          <w:noProof/>
        </w:rPr>
        <w:fldChar w:fldCharType="end"/>
      </w:r>
    </w:p>
    <w:p w14:paraId="5FFC2230" w14:textId="6C057E1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7.2.5.4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_Toc187929660 \h </w:instrText>
      </w:r>
      <w:r>
        <w:rPr>
          <w:noProof/>
        </w:rPr>
      </w:r>
      <w:r>
        <w:rPr>
          <w:noProof/>
        </w:rPr>
        <w:fldChar w:fldCharType="separate"/>
      </w:r>
      <w:r>
        <w:rPr>
          <w:noProof/>
        </w:rPr>
        <w:t>26</w:t>
      </w:r>
      <w:r>
        <w:rPr>
          <w:noProof/>
        </w:rPr>
        <w:fldChar w:fldCharType="end"/>
      </w:r>
    </w:p>
    <w:p w14:paraId="66B877DB" w14:textId="3AB8B24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_Toc187929661 \h </w:instrText>
      </w:r>
      <w:r>
        <w:rPr>
          <w:noProof/>
        </w:rPr>
      </w:r>
      <w:r>
        <w:rPr>
          <w:noProof/>
        </w:rPr>
        <w:fldChar w:fldCharType="separate"/>
      </w:r>
      <w:r>
        <w:rPr>
          <w:noProof/>
        </w:rPr>
        <w:t>26</w:t>
      </w:r>
      <w:r>
        <w:rPr>
          <w:noProof/>
        </w:rPr>
        <w:fldChar w:fldCharType="end"/>
      </w:r>
    </w:p>
    <w:p w14:paraId="4DDB0664" w14:textId="1C8192D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_Toc187929662 \h </w:instrText>
      </w:r>
      <w:r>
        <w:rPr>
          <w:noProof/>
        </w:rPr>
      </w:r>
      <w:r>
        <w:rPr>
          <w:noProof/>
        </w:rPr>
        <w:fldChar w:fldCharType="separate"/>
      </w:r>
      <w:r>
        <w:rPr>
          <w:noProof/>
        </w:rPr>
        <w:t>26</w:t>
      </w:r>
      <w:r>
        <w:rPr>
          <w:noProof/>
        </w:rPr>
        <w:fldChar w:fldCharType="end"/>
      </w:r>
    </w:p>
    <w:p w14:paraId="66911181" w14:textId="3BA5E84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_Toc187929663 \h </w:instrText>
      </w:r>
      <w:r>
        <w:rPr>
          <w:noProof/>
        </w:rPr>
      </w:r>
      <w:r>
        <w:rPr>
          <w:noProof/>
        </w:rPr>
        <w:fldChar w:fldCharType="separate"/>
      </w:r>
      <w:r>
        <w:rPr>
          <w:noProof/>
        </w:rPr>
        <w:t>27</w:t>
      </w:r>
      <w:r>
        <w:rPr>
          <w:noProof/>
        </w:rPr>
        <w:fldChar w:fldCharType="end"/>
      </w:r>
    </w:p>
    <w:p w14:paraId="66596045" w14:textId="7BF2F08F"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7.2.6.3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_Toc187929664 \h </w:instrText>
      </w:r>
      <w:r>
        <w:rPr>
          <w:noProof/>
        </w:rPr>
      </w:r>
      <w:r>
        <w:rPr>
          <w:noProof/>
        </w:rPr>
        <w:fldChar w:fldCharType="separate"/>
      </w:r>
      <w:r>
        <w:rPr>
          <w:noProof/>
        </w:rPr>
        <w:t>27</w:t>
      </w:r>
      <w:r>
        <w:rPr>
          <w:noProof/>
        </w:rPr>
        <w:fldChar w:fldCharType="end"/>
      </w:r>
    </w:p>
    <w:p w14:paraId="0DCF322D" w14:textId="6330541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7.2.6.4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_Toc187929665 \h </w:instrText>
      </w:r>
      <w:r>
        <w:rPr>
          <w:noProof/>
        </w:rPr>
      </w:r>
      <w:r>
        <w:rPr>
          <w:noProof/>
        </w:rPr>
        <w:fldChar w:fldCharType="separate"/>
      </w:r>
      <w:r>
        <w:rPr>
          <w:noProof/>
        </w:rPr>
        <w:t>28</w:t>
      </w:r>
      <w:r>
        <w:rPr>
          <w:noProof/>
        </w:rPr>
        <w:fldChar w:fldCharType="end"/>
      </w:r>
    </w:p>
    <w:p w14:paraId="60C4AC88" w14:textId="2167F7A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_Toc187929666 \h </w:instrText>
      </w:r>
      <w:r>
        <w:rPr>
          <w:noProof/>
        </w:rPr>
      </w:r>
      <w:r>
        <w:rPr>
          <w:noProof/>
        </w:rPr>
        <w:fldChar w:fldCharType="separate"/>
      </w:r>
      <w:r>
        <w:rPr>
          <w:noProof/>
        </w:rPr>
        <w:t>28</w:t>
      </w:r>
      <w:r>
        <w:rPr>
          <w:noProof/>
        </w:rPr>
        <w:fldChar w:fldCharType="end"/>
      </w:r>
    </w:p>
    <w:p w14:paraId="741BC27B" w14:textId="330A4AC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_Toc187929667 \h </w:instrText>
      </w:r>
      <w:r>
        <w:rPr>
          <w:noProof/>
        </w:rPr>
      </w:r>
      <w:r>
        <w:rPr>
          <w:noProof/>
        </w:rPr>
        <w:fldChar w:fldCharType="separate"/>
      </w:r>
      <w:r>
        <w:rPr>
          <w:noProof/>
        </w:rPr>
        <w:t>29</w:t>
      </w:r>
      <w:r>
        <w:rPr>
          <w:noProof/>
        </w:rPr>
        <w:fldChar w:fldCharType="end"/>
      </w:r>
    </w:p>
    <w:p w14:paraId="6800EA28" w14:textId="17BF3036"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_Toc187929668 \h </w:instrText>
      </w:r>
      <w:r>
        <w:rPr>
          <w:noProof/>
        </w:rPr>
      </w:r>
      <w:r>
        <w:rPr>
          <w:noProof/>
        </w:rPr>
        <w:fldChar w:fldCharType="separate"/>
      </w:r>
      <w:r>
        <w:rPr>
          <w:noProof/>
        </w:rPr>
        <w:t>29</w:t>
      </w:r>
      <w:r>
        <w:rPr>
          <w:noProof/>
        </w:rPr>
        <w:fldChar w:fldCharType="end"/>
      </w:r>
    </w:p>
    <w:p w14:paraId="0623FBF1" w14:textId="71F5299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_Toc187929669 \h </w:instrText>
      </w:r>
      <w:r>
        <w:rPr>
          <w:noProof/>
        </w:rPr>
      </w:r>
      <w:r>
        <w:rPr>
          <w:noProof/>
        </w:rPr>
        <w:fldChar w:fldCharType="separate"/>
      </w:r>
      <w:r>
        <w:rPr>
          <w:noProof/>
        </w:rPr>
        <w:t>29</w:t>
      </w:r>
      <w:r>
        <w:rPr>
          <w:noProof/>
        </w:rPr>
        <w:fldChar w:fldCharType="end"/>
      </w:r>
    </w:p>
    <w:p w14:paraId="2D85063F" w14:textId="0764FEA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7.2.8.3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_Toc187929670 \h </w:instrText>
      </w:r>
      <w:r>
        <w:rPr>
          <w:noProof/>
        </w:rPr>
      </w:r>
      <w:r>
        <w:rPr>
          <w:noProof/>
        </w:rPr>
        <w:fldChar w:fldCharType="separate"/>
      </w:r>
      <w:r>
        <w:rPr>
          <w:noProof/>
        </w:rPr>
        <w:t>30</w:t>
      </w:r>
      <w:r>
        <w:rPr>
          <w:noProof/>
        </w:rPr>
        <w:fldChar w:fldCharType="end"/>
      </w:r>
    </w:p>
    <w:p w14:paraId="634D737B" w14:textId="02E9504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7.2.8.4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_Toc187929671 \h </w:instrText>
      </w:r>
      <w:r>
        <w:rPr>
          <w:noProof/>
        </w:rPr>
      </w:r>
      <w:r>
        <w:rPr>
          <w:noProof/>
        </w:rPr>
        <w:fldChar w:fldCharType="separate"/>
      </w:r>
      <w:r>
        <w:rPr>
          <w:noProof/>
        </w:rPr>
        <w:t>30</w:t>
      </w:r>
      <w:r>
        <w:rPr>
          <w:noProof/>
        </w:rPr>
        <w:fldChar w:fldCharType="end"/>
      </w:r>
    </w:p>
    <w:p w14:paraId="2D54124C" w14:textId="2F466F0C"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_Toc187929672 \h </w:instrText>
      </w:r>
      <w:r>
        <w:rPr>
          <w:noProof/>
        </w:rPr>
      </w:r>
      <w:r>
        <w:rPr>
          <w:noProof/>
        </w:rPr>
        <w:fldChar w:fldCharType="separate"/>
      </w:r>
      <w:r>
        <w:rPr>
          <w:noProof/>
        </w:rPr>
        <w:t>31</w:t>
      </w:r>
      <w:r>
        <w:rPr>
          <w:noProof/>
        </w:rPr>
        <w:fldChar w:fldCharType="end"/>
      </w:r>
    </w:p>
    <w:p w14:paraId="0D4EB492" w14:textId="3A9A7C5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_Toc187929673 \h </w:instrText>
      </w:r>
      <w:r>
        <w:rPr>
          <w:noProof/>
        </w:rPr>
      </w:r>
      <w:r>
        <w:rPr>
          <w:noProof/>
        </w:rPr>
        <w:fldChar w:fldCharType="separate"/>
      </w:r>
      <w:r>
        <w:rPr>
          <w:noProof/>
        </w:rPr>
        <w:t>31</w:t>
      </w:r>
      <w:r>
        <w:rPr>
          <w:noProof/>
        </w:rPr>
        <w:fldChar w:fldCharType="end"/>
      </w:r>
    </w:p>
    <w:p w14:paraId="1F71F90B" w14:textId="6B82B76F"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_Toc187929674 \h </w:instrText>
      </w:r>
      <w:r>
        <w:rPr>
          <w:noProof/>
        </w:rPr>
      </w:r>
      <w:r>
        <w:rPr>
          <w:noProof/>
        </w:rPr>
        <w:fldChar w:fldCharType="separate"/>
      </w:r>
      <w:r>
        <w:rPr>
          <w:noProof/>
        </w:rPr>
        <w:t>31</w:t>
      </w:r>
      <w:r>
        <w:rPr>
          <w:noProof/>
        </w:rPr>
        <w:fldChar w:fldCharType="end"/>
      </w:r>
    </w:p>
    <w:p w14:paraId="726BD0B8" w14:textId="72CBDA20"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7.2.9.3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_Toc187929675 \h </w:instrText>
      </w:r>
      <w:r>
        <w:rPr>
          <w:noProof/>
        </w:rPr>
      </w:r>
      <w:r>
        <w:rPr>
          <w:noProof/>
        </w:rPr>
        <w:fldChar w:fldCharType="separate"/>
      </w:r>
      <w:r>
        <w:rPr>
          <w:noProof/>
        </w:rPr>
        <w:t>31</w:t>
      </w:r>
      <w:r>
        <w:rPr>
          <w:noProof/>
        </w:rPr>
        <w:fldChar w:fldCharType="end"/>
      </w:r>
    </w:p>
    <w:p w14:paraId="2D3305C0" w14:textId="6D18EF7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7.2.9.4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_Toc187929676 \h </w:instrText>
      </w:r>
      <w:r>
        <w:rPr>
          <w:noProof/>
        </w:rPr>
      </w:r>
      <w:r>
        <w:rPr>
          <w:noProof/>
        </w:rPr>
        <w:fldChar w:fldCharType="separate"/>
      </w:r>
      <w:r>
        <w:rPr>
          <w:noProof/>
        </w:rPr>
        <w:t>32</w:t>
      </w:r>
      <w:r>
        <w:rPr>
          <w:noProof/>
        </w:rPr>
        <w:fldChar w:fldCharType="end"/>
      </w:r>
    </w:p>
    <w:p w14:paraId="1970679A" w14:textId="1A0A9A5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_Toc187929677 \h </w:instrText>
      </w:r>
      <w:r>
        <w:rPr>
          <w:noProof/>
        </w:rPr>
      </w:r>
      <w:r>
        <w:rPr>
          <w:noProof/>
        </w:rPr>
        <w:fldChar w:fldCharType="separate"/>
      </w:r>
      <w:r>
        <w:rPr>
          <w:noProof/>
        </w:rPr>
        <w:t>32</w:t>
      </w:r>
      <w:r>
        <w:rPr>
          <w:noProof/>
        </w:rPr>
        <w:fldChar w:fldCharType="end"/>
      </w:r>
    </w:p>
    <w:p w14:paraId="0843320D" w14:textId="1318611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_Toc187929678 \h </w:instrText>
      </w:r>
      <w:r>
        <w:rPr>
          <w:noProof/>
        </w:rPr>
      </w:r>
      <w:r>
        <w:rPr>
          <w:noProof/>
        </w:rPr>
        <w:fldChar w:fldCharType="separate"/>
      </w:r>
      <w:r>
        <w:rPr>
          <w:noProof/>
        </w:rPr>
        <w:t>32</w:t>
      </w:r>
      <w:r>
        <w:rPr>
          <w:noProof/>
        </w:rPr>
        <w:fldChar w:fldCharType="end"/>
      </w:r>
    </w:p>
    <w:p w14:paraId="14E3CB8E" w14:textId="1D976C5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_Toc187929679 \h </w:instrText>
      </w:r>
      <w:r>
        <w:rPr>
          <w:noProof/>
        </w:rPr>
      </w:r>
      <w:r>
        <w:rPr>
          <w:noProof/>
        </w:rPr>
        <w:fldChar w:fldCharType="separate"/>
      </w:r>
      <w:r>
        <w:rPr>
          <w:noProof/>
        </w:rPr>
        <w:t>33</w:t>
      </w:r>
      <w:r>
        <w:rPr>
          <w:noProof/>
        </w:rPr>
        <w:fldChar w:fldCharType="end"/>
      </w:r>
    </w:p>
    <w:p w14:paraId="0204CE39" w14:textId="26E994E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7.2.10.3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_Toc187929680 \h </w:instrText>
      </w:r>
      <w:r>
        <w:rPr>
          <w:noProof/>
        </w:rPr>
      </w:r>
      <w:r>
        <w:rPr>
          <w:noProof/>
        </w:rPr>
        <w:fldChar w:fldCharType="separate"/>
      </w:r>
      <w:r>
        <w:rPr>
          <w:noProof/>
        </w:rPr>
        <w:t>33</w:t>
      </w:r>
      <w:r>
        <w:rPr>
          <w:noProof/>
        </w:rPr>
        <w:fldChar w:fldCharType="end"/>
      </w:r>
    </w:p>
    <w:p w14:paraId="0D6806B3" w14:textId="543BB09C"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7.2.10.4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_Toc187929681 \h </w:instrText>
      </w:r>
      <w:r>
        <w:rPr>
          <w:noProof/>
        </w:rPr>
      </w:r>
      <w:r>
        <w:rPr>
          <w:noProof/>
        </w:rPr>
        <w:fldChar w:fldCharType="separate"/>
      </w:r>
      <w:r>
        <w:rPr>
          <w:noProof/>
        </w:rPr>
        <w:t>34</w:t>
      </w:r>
      <w:r>
        <w:rPr>
          <w:noProof/>
        </w:rPr>
        <w:fldChar w:fldCharType="end"/>
      </w:r>
    </w:p>
    <w:p w14:paraId="6AD5B806" w14:textId="5E01F057"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_Toc187929682 \h </w:instrText>
      </w:r>
      <w:r>
        <w:rPr>
          <w:noProof/>
        </w:rPr>
      </w:r>
      <w:r>
        <w:rPr>
          <w:noProof/>
        </w:rPr>
        <w:fldChar w:fldCharType="separate"/>
      </w:r>
      <w:r>
        <w:rPr>
          <w:noProof/>
        </w:rPr>
        <w:t>34</w:t>
      </w:r>
      <w:r>
        <w:rPr>
          <w:noProof/>
        </w:rPr>
        <w:fldChar w:fldCharType="end"/>
      </w:r>
    </w:p>
    <w:p w14:paraId="2401BB76" w14:textId="27AF586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_Toc187929683 \h </w:instrText>
      </w:r>
      <w:r>
        <w:rPr>
          <w:noProof/>
        </w:rPr>
      </w:r>
      <w:r>
        <w:rPr>
          <w:noProof/>
        </w:rPr>
        <w:fldChar w:fldCharType="separate"/>
      </w:r>
      <w:r>
        <w:rPr>
          <w:noProof/>
        </w:rPr>
        <w:t>34</w:t>
      </w:r>
      <w:r>
        <w:rPr>
          <w:noProof/>
        </w:rPr>
        <w:fldChar w:fldCharType="end"/>
      </w:r>
    </w:p>
    <w:p w14:paraId="71816C50" w14:textId="71DB4F9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_Toc187929684 \h </w:instrText>
      </w:r>
      <w:r>
        <w:rPr>
          <w:noProof/>
        </w:rPr>
      </w:r>
      <w:r>
        <w:rPr>
          <w:noProof/>
        </w:rPr>
        <w:fldChar w:fldCharType="separate"/>
      </w:r>
      <w:r>
        <w:rPr>
          <w:noProof/>
        </w:rPr>
        <w:t>34</w:t>
      </w:r>
      <w:r>
        <w:rPr>
          <w:noProof/>
        </w:rPr>
        <w:fldChar w:fldCharType="end"/>
      </w:r>
    </w:p>
    <w:p w14:paraId="0D254016" w14:textId="03714E4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7.2.11.3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_Toc187929685 \h </w:instrText>
      </w:r>
      <w:r>
        <w:rPr>
          <w:noProof/>
        </w:rPr>
      </w:r>
      <w:r>
        <w:rPr>
          <w:noProof/>
        </w:rPr>
        <w:fldChar w:fldCharType="separate"/>
      </w:r>
      <w:r>
        <w:rPr>
          <w:noProof/>
        </w:rPr>
        <w:t>35</w:t>
      </w:r>
      <w:r>
        <w:rPr>
          <w:noProof/>
        </w:rPr>
        <w:fldChar w:fldCharType="end"/>
      </w:r>
    </w:p>
    <w:p w14:paraId="69184BC1" w14:textId="7D7875B8"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7.2.11.4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_Toc187929686 \h </w:instrText>
      </w:r>
      <w:r>
        <w:rPr>
          <w:noProof/>
        </w:rPr>
      </w:r>
      <w:r>
        <w:rPr>
          <w:noProof/>
        </w:rPr>
        <w:fldChar w:fldCharType="separate"/>
      </w:r>
      <w:r>
        <w:rPr>
          <w:noProof/>
        </w:rPr>
        <w:t>35</w:t>
      </w:r>
      <w:r>
        <w:rPr>
          <w:noProof/>
        </w:rPr>
        <w:fldChar w:fldCharType="end"/>
      </w:r>
    </w:p>
    <w:p w14:paraId="641F1B0E" w14:textId="776EC80E"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_Toc187929687 \h </w:instrText>
      </w:r>
      <w:r>
        <w:rPr>
          <w:noProof/>
        </w:rPr>
      </w:r>
      <w:r>
        <w:rPr>
          <w:noProof/>
        </w:rPr>
        <w:fldChar w:fldCharType="separate"/>
      </w:r>
      <w:r>
        <w:rPr>
          <w:noProof/>
        </w:rPr>
        <w:t>36</w:t>
      </w:r>
      <w:r>
        <w:rPr>
          <w:noProof/>
        </w:rPr>
        <w:fldChar w:fldCharType="end"/>
      </w:r>
    </w:p>
    <w:p w14:paraId="185DD02A" w14:textId="208AA5B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_Toc187929688 \h </w:instrText>
      </w:r>
      <w:r>
        <w:rPr>
          <w:noProof/>
        </w:rPr>
      </w:r>
      <w:r>
        <w:rPr>
          <w:noProof/>
        </w:rPr>
        <w:fldChar w:fldCharType="separate"/>
      </w:r>
      <w:r>
        <w:rPr>
          <w:noProof/>
        </w:rPr>
        <w:t>36</w:t>
      </w:r>
      <w:r>
        <w:rPr>
          <w:noProof/>
        </w:rPr>
        <w:fldChar w:fldCharType="end"/>
      </w:r>
    </w:p>
    <w:p w14:paraId="62079A32" w14:textId="188655C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_Toc187929689 \h </w:instrText>
      </w:r>
      <w:r>
        <w:rPr>
          <w:noProof/>
        </w:rPr>
      </w:r>
      <w:r>
        <w:rPr>
          <w:noProof/>
        </w:rPr>
        <w:fldChar w:fldCharType="separate"/>
      </w:r>
      <w:r>
        <w:rPr>
          <w:noProof/>
        </w:rPr>
        <w:t>36</w:t>
      </w:r>
      <w:r>
        <w:rPr>
          <w:noProof/>
        </w:rPr>
        <w:fldChar w:fldCharType="end"/>
      </w:r>
    </w:p>
    <w:p w14:paraId="58B3602E" w14:textId="1E273BF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7.2.12.3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_Toc187929690 \h </w:instrText>
      </w:r>
      <w:r>
        <w:rPr>
          <w:noProof/>
        </w:rPr>
      </w:r>
      <w:r>
        <w:rPr>
          <w:noProof/>
        </w:rPr>
        <w:fldChar w:fldCharType="separate"/>
      </w:r>
      <w:r>
        <w:rPr>
          <w:noProof/>
        </w:rPr>
        <w:t>37</w:t>
      </w:r>
      <w:r>
        <w:rPr>
          <w:noProof/>
        </w:rPr>
        <w:fldChar w:fldCharType="end"/>
      </w:r>
    </w:p>
    <w:p w14:paraId="747DB3C0" w14:textId="79A90B3C"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7.2.12.4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_Toc187929691 \h </w:instrText>
      </w:r>
      <w:r>
        <w:rPr>
          <w:noProof/>
        </w:rPr>
      </w:r>
      <w:r>
        <w:rPr>
          <w:noProof/>
        </w:rPr>
        <w:fldChar w:fldCharType="separate"/>
      </w:r>
      <w:r>
        <w:rPr>
          <w:noProof/>
        </w:rPr>
        <w:t>37</w:t>
      </w:r>
      <w:r>
        <w:rPr>
          <w:noProof/>
        </w:rPr>
        <w:fldChar w:fldCharType="end"/>
      </w:r>
    </w:p>
    <w:p w14:paraId="1565D44C" w14:textId="0C05290E"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_Toc187929692 \h </w:instrText>
      </w:r>
      <w:r>
        <w:rPr>
          <w:noProof/>
        </w:rPr>
      </w:r>
      <w:r>
        <w:rPr>
          <w:noProof/>
        </w:rPr>
        <w:fldChar w:fldCharType="separate"/>
      </w:r>
      <w:r>
        <w:rPr>
          <w:noProof/>
        </w:rPr>
        <w:t>38</w:t>
      </w:r>
      <w:r>
        <w:rPr>
          <w:noProof/>
        </w:rPr>
        <w:fldChar w:fldCharType="end"/>
      </w:r>
    </w:p>
    <w:p w14:paraId="7E8E31B6" w14:textId="1B666E79"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_Toc187929693 \h </w:instrText>
      </w:r>
      <w:r>
        <w:rPr>
          <w:noProof/>
        </w:rPr>
      </w:r>
      <w:r>
        <w:rPr>
          <w:noProof/>
        </w:rPr>
        <w:fldChar w:fldCharType="separate"/>
      </w:r>
      <w:r>
        <w:rPr>
          <w:noProof/>
        </w:rPr>
        <w:t>38</w:t>
      </w:r>
      <w:r>
        <w:rPr>
          <w:noProof/>
        </w:rPr>
        <w:fldChar w:fldCharType="end"/>
      </w:r>
    </w:p>
    <w:p w14:paraId="3016059C" w14:textId="38CA4C8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_Toc187929694 \h </w:instrText>
      </w:r>
      <w:r>
        <w:rPr>
          <w:noProof/>
        </w:rPr>
      </w:r>
      <w:r>
        <w:rPr>
          <w:noProof/>
        </w:rPr>
        <w:fldChar w:fldCharType="separate"/>
      </w:r>
      <w:r>
        <w:rPr>
          <w:noProof/>
        </w:rPr>
        <w:t>38</w:t>
      </w:r>
      <w:r>
        <w:rPr>
          <w:noProof/>
        </w:rPr>
        <w:fldChar w:fldCharType="end"/>
      </w:r>
    </w:p>
    <w:p w14:paraId="57E1FA20" w14:textId="10A487D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_Toc187929695 \h </w:instrText>
      </w:r>
      <w:r>
        <w:rPr>
          <w:noProof/>
        </w:rPr>
      </w:r>
      <w:r>
        <w:rPr>
          <w:noProof/>
        </w:rPr>
        <w:fldChar w:fldCharType="separate"/>
      </w:r>
      <w:r>
        <w:rPr>
          <w:noProof/>
        </w:rPr>
        <w:t>39</w:t>
      </w:r>
      <w:r>
        <w:rPr>
          <w:noProof/>
        </w:rPr>
        <w:fldChar w:fldCharType="end"/>
      </w:r>
    </w:p>
    <w:p w14:paraId="13459045" w14:textId="2864C92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7.2.14.3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_Toc187929696 \h </w:instrText>
      </w:r>
      <w:r>
        <w:rPr>
          <w:noProof/>
        </w:rPr>
      </w:r>
      <w:r>
        <w:rPr>
          <w:noProof/>
        </w:rPr>
        <w:fldChar w:fldCharType="separate"/>
      </w:r>
      <w:r>
        <w:rPr>
          <w:noProof/>
        </w:rPr>
        <w:t>39</w:t>
      </w:r>
      <w:r>
        <w:rPr>
          <w:noProof/>
        </w:rPr>
        <w:fldChar w:fldCharType="end"/>
      </w:r>
    </w:p>
    <w:p w14:paraId="6EBC5718" w14:textId="44C3154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7.2.14.4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_Toc187929697 \h </w:instrText>
      </w:r>
      <w:r>
        <w:rPr>
          <w:noProof/>
        </w:rPr>
      </w:r>
      <w:r>
        <w:rPr>
          <w:noProof/>
        </w:rPr>
        <w:fldChar w:fldCharType="separate"/>
      </w:r>
      <w:r>
        <w:rPr>
          <w:noProof/>
        </w:rPr>
        <w:t>40</w:t>
      </w:r>
      <w:r>
        <w:rPr>
          <w:noProof/>
        </w:rPr>
        <w:fldChar w:fldCharType="end"/>
      </w:r>
    </w:p>
    <w:p w14:paraId="4A661E1E" w14:textId="238504A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_Toc187929698 \h </w:instrText>
      </w:r>
      <w:r>
        <w:rPr>
          <w:noProof/>
        </w:rPr>
      </w:r>
      <w:r>
        <w:rPr>
          <w:noProof/>
        </w:rPr>
        <w:fldChar w:fldCharType="separate"/>
      </w:r>
      <w:r>
        <w:rPr>
          <w:noProof/>
        </w:rPr>
        <w:t>41</w:t>
      </w:r>
      <w:r>
        <w:rPr>
          <w:noProof/>
        </w:rPr>
        <w:fldChar w:fldCharType="end"/>
      </w:r>
    </w:p>
    <w:p w14:paraId="4A9E3C0A" w14:textId="35DB8F2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_Toc187929699 \h </w:instrText>
      </w:r>
      <w:r>
        <w:rPr>
          <w:noProof/>
        </w:rPr>
      </w:r>
      <w:r>
        <w:rPr>
          <w:noProof/>
        </w:rPr>
        <w:fldChar w:fldCharType="separate"/>
      </w:r>
      <w:r>
        <w:rPr>
          <w:noProof/>
        </w:rPr>
        <w:t>41</w:t>
      </w:r>
      <w:r>
        <w:rPr>
          <w:noProof/>
        </w:rPr>
        <w:fldChar w:fldCharType="end"/>
      </w:r>
    </w:p>
    <w:p w14:paraId="33722EFD" w14:textId="7D27B72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_Toc187929700 \h </w:instrText>
      </w:r>
      <w:r>
        <w:rPr>
          <w:noProof/>
        </w:rPr>
      </w:r>
      <w:r>
        <w:rPr>
          <w:noProof/>
        </w:rPr>
        <w:fldChar w:fldCharType="separate"/>
      </w:r>
      <w:r>
        <w:rPr>
          <w:noProof/>
        </w:rPr>
        <w:t>41</w:t>
      </w:r>
      <w:r>
        <w:rPr>
          <w:noProof/>
        </w:rPr>
        <w:fldChar w:fldCharType="end"/>
      </w:r>
    </w:p>
    <w:p w14:paraId="3E817434" w14:textId="20F84128"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7.2.15.3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_Toc187929701 \h </w:instrText>
      </w:r>
      <w:r>
        <w:rPr>
          <w:noProof/>
        </w:rPr>
      </w:r>
      <w:r>
        <w:rPr>
          <w:noProof/>
        </w:rPr>
        <w:fldChar w:fldCharType="separate"/>
      </w:r>
      <w:r>
        <w:rPr>
          <w:noProof/>
        </w:rPr>
        <w:t>42</w:t>
      </w:r>
      <w:r>
        <w:rPr>
          <w:noProof/>
        </w:rPr>
        <w:fldChar w:fldCharType="end"/>
      </w:r>
    </w:p>
    <w:p w14:paraId="0753D5FF" w14:textId="1827CE6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7.2.15.4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_Toc187929702 \h </w:instrText>
      </w:r>
      <w:r>
        <w:rPr>
          <w:noProof/>
        </w:rPr>
      </w:r>
      <w:r>
        <w:rPr>
          <w:noProof/>
        </w:rPr>
        <w:fldChar w:fldCharType="separate"/>
      </w:r>
      <w:r>
        <w:rPr>
          <w:noProof/>
        </w:rPr>
        <w:t>43</w:t>
      </w:r>
      <w:r>
        <w:rPr>
          <w:noProof/>
        </w:rPr>
        <w:fldChar w:fldCharType="end"/>
      </w:r>
    </w:p>
    <w:p w14:paraId="364548B7" w14:textId="21F5266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7.2.16</w:t>
      </w:r>
      <w:r>
        <w:rPr>
          <w:rFonts w:asciiTheme="minorHAnsi" w:eastAsiaTheme="minorEastAsia" w:hAnsiTheme="minorHAnsi" w:cstheme="minorBidi"/>
          <w:noProof/>
          <w:kern w:val="2"/>
          <w:sz w:val="22"/>
          <w:szCs w:val="22"/>
          <w:lang w:eastAsia="en-GB"/>
          <w14:ligatures w14:val="standardContextual"/>
        </w:rPr>
        <w:tab/>
      </w:r>
      <w:r>
        <w:rPr>
          <w:noProof/>
        </w:rPr>
        <w:t xml:space="preserve">SEALDD enabled </w:t>
      </w:r>
      <w:r w:rsidRPr="00420DD2">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_Toc187929703 \h </w:instrText>
      </w:r>
      <w:r>
        <w:rPr>
          <w:noProof/>
        </w:rPr>
      </w:r>
      <w:r>
        <w:rPr>
          <w:noProof/>
        </w:rPr>
        <w:fldChar w:fldCharType="separate"/>
      </w:r>
      <w:r>
        <w:rPr>
          <w:noProof/>
        </w:rPr>
        <w:t>43</w:t>
      </w:r>
      <w:r>
        <w:rPr>
          <w:noProof/>
        </w:rPr>
        <w:fldChar w:fldCharType="end"/>
      </w:r>
    </w:p>
    <w:p w14:paraId="1B036D59" w14:textId="5B250C02"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_Toc187929704 \h </w:instrText>
      </w:r>
      <w:r>
        <w:rPr>
          <w:noProof/>
        </w:rPr>
      </w:r>
      <w:r>
        <w:rPr>
          <w:noProof/>
        </w:rPr>
        <w:fldChar w:fldCharType="separate"/>
      </w:r>
      <w:r>
        <w:rPr>
          <w:noProof/>
        </w:rPr>
        <w:t>43</w:t>
      </w:r>
      <w:r>
        <w:rPr>
          <w:noProof/>
        </w:rPr>
        <w:fldChar w:fldCharType="end"/>
      </w:r>
    </w:p>
    <w:p w14:paraId="6D86B324" w14:textId="3BCA8C3E"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_Toc187929705 \h </w:instrText>
      </w:r>
      <w:r>
        <w:rPr>
          <w:noProof/>
        </w:rPr>
      </w:r>
      <w:r>
        <w:rPr>
          <w:noProof/>
        </w:rPr>
        <w:fldChar w:fldCharType="separate"/>
      </w:r>
      <w:r>
        <w:rPr>
          <w:noProof/>
        </w:rPr>
        <w:t>44</w:t>
      </w:r>
      <w:r>
        <w:rPr>
          <w:noProof/>
        </w:rPr>
        <w:fldChar w:fldCharType="end"/>
      </w:r>
    </w:p>
    <w:p w14:paraId="639354AD" w14:textId="06B8C26C"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7.2.16.3</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w:t>
      </w:r>
      <w:r>
        <w:rPr>
          <w:noProof/>
        </w:rPr>
        <w:t>client CoAP procedure</w:t>
      </w:r>
      <w:r>
        <w:rPr>
          <w:noProof/>
        </w:rPr>
        <w:tab/>
      </w:r>
      <w:r>
        <w:rPr>
          <w:noProof/>
        </w:rPr>
        <w:fldChar w:fldCharType="begin" w:fldLock="1"/>
      </w:r>
      <w:r>
        <w:rPr>
          <w:noProof/>
        </w:rPr>
        <w:instrText xml:space="preserve"> PAGEREF _Toc187929706 \h </w:instrText>
      </w:r>
      <w:r>
        <w:rPr>
          <w:noProof/>
        </w:rPr>
      </w:r>
      <w:r>
        <w:rPr>
          <w:noProof/>
        </w:rPr>
        <w:fldChar w:fldCharType="separate"/>
      </w:r>
      <w:r>
        <w:rPr>
          <w:noProof/>
        </w:rPr>
        <w:t>44</w:t>
      </w:r>
      <w:r>
        <w:rPr>
          <w:noProof/>
        </w:rPr>
        <w:fldChar w:fldCharType="end"/>
      </w:r>
    </w:p>
    <w:p w14:paraId="26246091" w14:textId="03947A7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sidRPr="00420DD2">
        <w:rPr>
          <w:noProof/>
          <w:lang w:val="en-US"/>
        </w:rPr>
        <w:t>7.2.16.4</w:t>
      </w:r>
      <w:r>
        <w:rPr>
          <w:rFonts w:asciiTheme="minorHAnsi" w:eastAsiaTheme="minorEastAsia" w:hAnsiTheme="minorHAnsi" w:cstheme="minorBidi"/>
          <w:noProof/>
          <w:kern w:val="2"/>
          <w:sz w:val="22"/>
          <w:szCs w:val="22"/>
          <w:lang w:eastAsia="en-GB"/>
          <w14:ligatures w14:val="standardContextual"/>
        </w:rPr>
        <w:tab/>
      </w:r>
      <w:r w:rsidRPr="00420DD2">
        <w:rPr>
          <w:noProof/>
          <w:lang w:val="en-US"/>
        </w:rPr>
        <w:t xml:space="preserve">SDDM server </w:t>
      </w:r>
      <w:r w:rsidRPr="00420DD2">
        <w:rPr>
          <w:noProof/>
          <w:lang w:val="en-US" w:eastAsia="zh-CN"/>
        </w:rPr>
        <w:t xml:space="preserve">CoAP </w:t>
      </w:r>
      <w:r w:rsidRPr="00420DD2">
        <w:rPr>
          <w:noProof/>
          <w:lang w:val="en-US"/>
        </w:rPr>
        <w:t>procedure</w:t>
      </w:r>
      <w:r>
        <w:rPr>
          <w:noProof/>
        </w:rPr>
        <w:tab/>
      </w:r>
      <w:r>
        <w:rPr>
          <w:noProof/>
        </w:rPr>
        <w:fldChar w:fldCharType="begin" w:fldLock="1"/>
      </w:r>
      <w:r>
        <w:rPr>
          <w:noProof/>
        </w:rPr>
        <w:instrText xml:space="preserve"> PAGEREF _Toc187929707 \h </w:instrText>
      </w:r>
      <w:r>
        <w:rPr>
          <w:noProof/>
        </w:rPr>
      </w:r>
      <w:r>
        <w:rPr>
          <w:noProof/>
        </w:rPr>
        <w:fldChar w:fldCharType="separate"/>
      </w:r>
      <w:r>
        <w:rPr>
          <w:noProof/>
        </w:rPr>
        <w:t>45</w:t>
      </w:r>
      <w:r>
        <w:rPr>
          <w:noProof/>
        </w:rPr>
        <w:fldChar w:fldCharType="end"/>
      </w:r>
    </w:p>
    <w:p w14:paraId="5C996DD8" w14:textId="05C64FE7"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_Toc187929708 \h </w:instrText>
      </w:r>
      <w:r>
        <w:rPr>
          <w:noProof/>
        </w:rPr>
      </w:r>
      <w:r>
        <w:rPr>
          <w:noProof/>
        </w:rPr>
        <w:fldChar w:fldCharType="separate"/>
      </w:r>
      <w:r>
        <w:rPr>
          <w:noProof/>
        </w:rPr>
        <w:t>45</w:t>
      </w:r>
      <w:r>
        <w:rPr>
          <w:noProof/>
        </w:rPr>
        <w:fldChar w:fldCharType="end"/>
      </w:r>
    </w:p>
    <w:p w14:paraId="0517E924" w14:textId="1585D6FE"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_Toc187929709 \h </w:instrText>
      </w:r>
      <w:r>
        <w:rPr>
          <w:noProof/>
        </w:rPr>
      </w:r>
      <w:r>
        <w:rPr>
          <w:noProof/>
        </w:rPr>
        <w:fldChar w:fldCharType="separate"/>
      </w:r>
      <w:r>
        <w:rPr>
          <w:noProof/>
        </w:rPr>
        <w:t>46</w:t>
      </w:r>
      <w:r>
        <w:rPr>
          <w:noProof/>
        </w:rPr>
        <w:fldChar w:fldCharType="end"/>
      </w:r>
    </w:p>
    <w:p w14:paraId="0157AC40" w14:textId="23216CA4"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_Toc187929710 \h </w:instrText>
      </w:r>
      <w:r>
        <w:rPr>
          <w:noProof/>
        </w:rPr>
      </w:r>
      <w:r>
        <w:rPr>
          <w:noProof/>
        </w:rPr>
        <w:fldChar w:fldCharType="separate"/>
      </w:r>
      <w:r>
        <w:rPr>
          <w:noProof/>
        </w:rPr>
        <w:t>46</w:t>
      </w:r>
      <w:r>
        <w:rPr>
          <w:noProof/>
        </w:rPr>
        <w:fldChar w:fldCharType="end"/>
      </w:r>
    </w:p>
    <w:p w14:paraId="1B77C022" w14:textId="1795B3E7"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_Toc187929711 \h </w:instrText>
      </w:r>
      <w:r>
        <w:rPr>
          <w:noProof/>
        </w:rPr>
      </w:r>
      <w:r>
        <w:rPr>
          <w:noProof/>
        </w:rPr>
        <w:fldChar w:fldCharType="separate"/>
      </w:r>
      <w:r>
        <w:rPr>
          <w:noProof/>
        </w:rPr>
        <w:t>46</w:t>
      </w:r>
      <w:r>
        <w:rPr>
          <w:noProof/>
        </w:rPr>
        <w:fldChar w:fldCharType="end"/>
      </w:r>
    </w:p>
    <w:p w14:paraId="5C12AA9F" w14:textId="1B55FF4C"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_Toc187929712 \h </w:instrText>
      </w:r>
      <w:r>
        <w:rPr>
          <w:noProof/>
        </w:rPr>
      </w:r>
      <w:r>
        <w:rPr>
          <w:noProof/>
        </w:rPr>
        <w:fldChar w:fldCharType="separate"/>
      </w:r>
      <w:r>
        <w:rPr>
          <w:noProof/>
        </w:rPr>
        <w:t>46</w:t>
      </w:r>
      <w:r>
        <w:rPr>
          <w:noProof/>
        </w:rPr>
        <w:fldChar w:fldCharType="end"/>
      </w:r>
    </w:p>
    <w:p w14:paraId="53288C09" w14:textId="4B819BA7"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_Toc187929713 \h </w:instrText>
      </w:r>
      <w:r>
        <w:rPr>
          <w:noProof/>
        </w:rPr>
      </w:r>
      <w:r>
        <w:rPr>
          <w:noProof/>
        </w:rPr>
        <w:fldChar w:fldCharType="separate"/>
      </w:r>
      <w:r>
        <w:rPr>
          <w:noProof/>
        </w:rPr>
        <w:t>50</w:t>
      </w:r>
      <w:r>
        <w:rPr>
          <w:noProof/>
        </w:rPr>
        <w:fldChar w:fldCharType="end"/>
      </w:r>
    </w:p>
    <w:p w14:paraId="55911793" w14:textId="16807A65"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_Toc187929714 \h </w:instrText>
      </w:r>
      <w:r>
        <w:rPr>
          <w:noProof/>
        </w:rPr>
      </w:r>
      <w:r>
        <w:rPr>
          <w:noProof/>
        </w:rPr>
        <w:fldChar w:fldCharType="separate"/>
      </w:r>
      <w:r>
        <w:rPr>
          <w:noProof/>
        </w:rPr>
        <w:t>50</w:t>
      </w:r>
      <w:r>
        <w:rPr>
          <w:noProof/>
        </w:rPr>
        <w:fldChar w:fldCharType="end"/>
      </w:r>
    </w:p>
    <w:p w14:paraId="3A42483B" w14:textId="3C8D88D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_Toc187929715 \h </w:instrText>
      </w:r>
      <w:r>
        <w:rPr>
          <w:noProof/>
        </w:rPr>
      </w:r>
      <w:r>
        <w:rPr>
          <w:noProof/>
        </w:rPr>
        <w:fldChar w:fldCharType="separate"/>
      </w:r>
      <w:r>
        <w:rPr>
          <w:noProof/>
        </w:rPr>
        <w:t>50</w:t>
      </w:r>
      <w:r>
        <w:rPr>
          <w:noProof/>
        </w:rPr>
        <w:fldChar w:fldCharType="end"/>
      </w:r>
    </w:p>
    <w:p w14:paraId="1BD9D381" w14:textId="30F178FD"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_Toc187929716 \h </w:instrText>
      </w:r>
      <w:r>
        <w:rPr>
          <w:noProof/>
        </w:rPr>
      </w:r>
      <w:r>
        <w:rPr>
          <w:noProof/>
        </w:rPr>
        <w:fldChar w:fldCharType="separate"/>
      </w:r>
      <w:r>
        <w:rPr>
          <w:noProof/>
        </w:rPr>
        <w:t>59</w:t>
      </w:r>
      <w:r>
        <w:rPr>
          <w:noProof/>
        </w:rPr>
        <w:fldChar w:fldCharType="end"/>
      </w:r>
    </w:p>
    <w:p w14:paraId="0E93CE10" w14:textId="5C6C10CF"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_Toc187929717 \h </w:instrText>
      </w:r>
      <w:r>
        <w:rPr>
          <w:noProof/>
        </w:rPr>
      </w:r>
      <w:r>
        <w:rPr>
          <w:noProof/>
        </w:rPr>
        <w:fldChar w:fldCharType="separate"/>
      </w:r>
      <w:r>
        <w:rPr>
          <w:noProof/>
        </w:rPr>
        <w:t>64</w:t>
      </w:r>
      <w:r>
        <w:rPr>
          <w:noProof/>
        </w:rPr>
        <w:fldChar w:fldCharType="end"/>
      </w:r>
    </w:p>
    <w:p w14:paraId="5754F941" w14:textId="48B3ABA0"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_Toc187929718 \h </w:instrText>
      </w:r>
      <w:r>
        <w:rPr>
          <w:noProof/>
        </w:rPr>
      </w:r>
      <w:r>
        <w:rPr>
          <w:noProof/>
        </w:rPr>
        <w:fldChar w:fldCharType="separate"/>
      </w:r>
      <w:r>
        <w:rPr>
          <w:noProof/>
        </w:rPr>
        <w:t>64</w:t>
      </w:r>
      <w:r>
        <w:rPr>
          <w:noProof/>
        </w:rPr>
        <w:fldChar w:fldCharType="end"/>
      </w:r>
    </w:p>
    <w:p w14:paraId="71EB0A5A" w14:textId="66F0A6F3" w:rsidR="00313F00" w:rsidRDefault="00313F00" w:rsidP="00313F0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_Toc187929719 \h </w:instrText>
      </w:r>
      <w:r>
        <w:rPr>
          <w:noProof/>
        </w:rPr>
      </w:r>
      <w:r>
        <w:rPr>
          <w:noProof/>
        </w:rPr>
        <w:fldChar w:fldCharType="separate"/>
      </w:r>
      <w:r>
        <w:rPr>
          <w:noProof/>
        </w:rPr>
        <w:t>66</w:t>
      </w:r>
      <w:r>
        <w:rPr>
          <w:noProof/>
        </w:rPr>
        <w:fldChar w:fldCharType="end"/>
      </w:r>
    </w:p>
    <w:p w14:paraId="60F9136F" w14:textId="38D2FBC2"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_Toc187929720 \h </w:instrText>
      </w:r>
      <w:r>
        <w:rPr>
          <w:noProof/>
        </w:rPr>
      </w:r>
      <w:r>
        <w:rPr>
          <w:noProof/>
        </w:rPr>
        <w:fldChar w:fldCharType="separate"/>
      </w:r>
      <w:r>
        <w:rPr>
          <w:noProof/>
        </w:rPr>
        <w:t>66</w:t>
      </w:r>
      <w:r>
        <w:rPr>
          <w:noProof/>
        </w:rPr>
        <w:fldChar w:fldCharType="end"/>
      </w:r>
    </w:p>
    <w:p w14:paraId="4E6B632A" w14:textId="09A52056"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_Toc187929721 \h </w:instrText>
      </w:r>
      <w:r>
        <w:rPr>
          <w:noProof/>
        </w:rPr>
      </w:r>
      <w:r>
        <w:rPr>
          <w:noProof/>
        </w:rPr>
        <w:fldChar w:fldCharType="separate"/>
      </w:r>
      <w:r>
        <w:rPr>
          <w:noProof/>
        </w:rPr>
        <w:t>66</w:t>
      </w:r>
      <w:r>
        <w:rPr>
          <w:noProof/>
        </w:rPr>
        <w:fldChar w:fldCharType="end"/>
      </w:r>
    </w:p>
    <w:p w14:paraId="08C813EF" w14:textId="194A01AF"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_Toc187929722 \h </w:instrText>
      </w:r>
      <w:r>
        <w:rPr>
          <w:noProof/>
        </w:rPr>
      </w:r>
      <w:r>
        <w:rPr>
          <w:noProof/>
        </w:rPr>
        <w:fldChar w:fldCharType="separate"/>
      </w:r>
      <w:r>
        <w:rPr>
          <w:noProof/>
        </w:rPr>
        <w:t>66</w:t>
      </w:r>
      <w:r>
        <w:rPr>
          <w:noProof/>
        </w:rPr>
        <w:fldChar w:fldCharType="end"/>
      </w:r>
    </w:p>
    <w:p w14:paraId="7EB16AD9" w14:textId="2FFBDCAE"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_Toc187929723 \h </w:instrText>
      </w:r>
      <w:r>
        <w:rPr>
          <w:noProof/>
        </w:rPr>
      </w:r>
      <w:r>
        <w:rPr>
          <w:noProof/>
        </w:rPr>
        <w:fldChar w:fldCharType="separate"/>
      </w:r>
      <w:r>
        <w:rPr>
          <w:noProof/>
        </w:rPr>
        <w:t>66</w:t>
      </w:r>
      <w:r>
        <w:rPr>
          <w:noProof/>
        </w:rPr>
        <w:fldChar w:fldCharType="end"/>
      </w:r>
    </w:p>
    <w:p w14:paraId="775CFB6B" w14:textId="60FBF308"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_Toc187929724 \h </w:instrText>
      </w:r>
      <w:r>
        <w:rPr>
          <w:noProof/>
        </w:rPr>
      </w:r>
      <w:r>
        <w:rPr>
          <w:noProof/>
        </w:rPr>
        <w:fldChar w:fldCharType="separate"/>
      </w:r>
      <w:r>
        <w:rPr>
          <w:noProof/>
        </w:rPr>
        <w:t>67</w:t>
      </w:r>
      <w:r>
        <w:rPr>
          <w:noProof/>
        </w:rPr>
        <w:fldChar w:fldCharType="end"/>
      </w:r>
    </w:p>
    <w:p w14:paraId="452629FD" w14:textId="5742CE6A"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A.2.4</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_Toc187929725 \h </w:instrText>
      </w:r>
      <w:r>
        <w:rPr>
          <w:noProof/>
        </w:rPr>
      </w:r>
      <w:r>
        <w:rPr>
          <w:noProof/>
        </w:rPr>
        <w:fldChar w:fldCharType="separate"/>
      </w:r>
      <w:r>
        <w:rPr>
          <w:noProof/>
        </w:rPr>
        <w:t>67</w:t>
      </w:r>
      <w:r>
        <w:rPr>
          <w:noProof/>
        </w:rPr>
        <w:fldChar w:fldCharType="end"/>
      </w:r>
    </w:p>
    <w:p w14:paraId="64259AF6" w14:textId="79DA926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EstablishmentResponse</w:t>
      </w:r>
      <w:r>
        <w:rPr>
          <w:noProof/>
        </w:rPr>
        <w:tab/>
      </w:r>
      <w:r>
        <w:rPr>
          <w:noProof/>
        </w:rPr>
        <w:fldChar w:fldCharType="begin" w:fldLock="1"/>
      </w:r>
      <w:r>
        <w:rPr>
          <w:noProof/>
        </w:rPr>
        <w:instrText xml:space="preserve"> PAGEREF _Toc187929726 \h </w:instrText>
      </w:r>
      <w:r>
        <w:rPr>
          <w:noProof/>
        </w:rPr>
      </w:r>
      <w:r>
        <w:rPr>
          <w:noProof/>
        </w:rPr>
        <w:fldChar w:fldCharType="separate"/>
      </w:r>
      <w:r>
        <w:rPr>
          <w:noProof/>
        </w:rPr>
        <w:t>67</w:t>
      </w:r>
      <w:r>
        <w:rPr>
          <w:noProof/>
        </w:rPr>
        <w:fldChar w:fldCharType="end"/>
      </w:r>
    </w:p>
    <w:p w14:paraId="11B6B739" w14:textId="358EE3C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EstablishmentRequest</w:t>
      </w:r>
      <w:r>
        <w:rPr>
          <w:noProof/>
        </w:rPr>
        <w:tab/>
      </w:r>
      <w:r>
        <w:rPr>
          <w:noProof/>
        </w:rPr>
        <w:fldChar w:fldCharType="begin" w:fldLock="1"/>
      </w:r>
      <w:r>
        <w:rPr>
          <w:noProof/>
        </w:rPr>
        <w:instrText xml:space="preserve"> PAGEREF _Toc187929727 \h </w:instrText>
      </w:r>
      <w:r>
        <w:rPr>
          <w:noProof/>
        </w:rPr>
      </w:r>
      <w:r>
        <w:rPr>
          <w:noProof/>
        </w:rPr>
        <w:fldChar w:fldCharType="separate"/>
      </w:r>
      <w:r>
        <w:rPr>
          <w:noProof/>
        </w:rPr>
        <w:t>68</w:t>
      </w:r>
      <w:r>
        <w:rPr>
          <w:noProof/>
        </w:rPr>
        <w:fldChar w:fldCharType="end"/>
      </w:r>
    </w:p>
    <w:p w14:paraId="299FAFBE" w14:textId="73E1FE97"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A.2.5</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_Toc187929728 \h </w:instrText>
      </w:r>
      <w:r>
        <w:rPr>
          <w:noProof/>
        </w:rPr>
      </w:r>
      <w:r>
        <w:rPr>
          <w:noProof/>
        </w:rPr>
        <w:fldChar w:fldCharType="separate"/>
      </w:r>
      <w:r>
        <w:rPr>
          <w:noProof/>
        </w:rPr>
        <w:t>68</w:t>
      </w:r>
      <w:r>
        <w:rPr>
          <w:noProof/>
        </w:rPr>
        <w:fldChar w:fldCharType="end"/>
      </w:r>
    </w:p>
    <w:p w14:paraId="6E25E20A" w14:textId="1A17081F"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rPr>
        <w:t>A.2.6</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_Toc187929729 \h </w:instrText>
      </w:r>
      <w:r>
        <w:rPr>
          <w:noProof/>
        </w:rPr>
      </w:r>
      <w:r>
        <w:rPr>
          <w:noProof/>
        </w:rPr>
        <w:fldChar w:fldCharType="separate"/>
      </w:r>
      <w:r>
        <w:rPr>
          <w:noProof/>
        </w:rPr>
        <w:t>68</w:t>
      </w:r>
      <w:r>
        <w:rPr>
          <w:noProof/>
        </w:rPr>
        <w:fldChar w:fldCharType="end"/>
      </w:r>
    </w:p>
    <w:p w14:paraId="3E5D878E" w14:textId="02D5D9F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A.2.6.1</w:t>
      </w:r>
      <w:r>
        <w:rPr>
          <w:rFonts w:asciiTheme="minorHAnsi" w:eastAsiaTheme="minorEastAsia" w:hAnsiTheme="minorHAnsi" w:cstheme="minorBidi"/>
          <w:noProof/>
          <w:kern w:val="2"/>
          <w:sz w:val="22"/>
          <w:szCs w:val="22"/>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_Toc187929730 \h </w:instrText>
      </w:r>
      <w:r>
        <w:rPr>
          <w:noProof/>
        </w:rPr>
      </w:r>
      <w:r>
        <w:rPr>
          <w:noProof/>
        </w:rPr>
        <w:fldChar w:fldCharType="separate"/>
      </w:r>
      <w:r>
        <w:rPr>
          <w:noProof/>
        </w:rPr>
        <w:t>68</w:t>
      </w:r>
      <w:r>
        <w:rPr>
          <w:noProof/>
        </w:rPr>
        <w:fldChar w:fldCharType="end"/>
      </w:r>
    </w:p>
    <w:p w14:paraId="2526180C" w14:textId="40BA80A2"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A.2.6.2</w:t>
      </w:r>
      <w:r>
        <w:rPr>
          <w:rFonts w:asciiTheme="minorHAnsi" w:eastAsiaTheme="minorEastAsia" w:hAnsiTheme="minorHAnsi" w:cstheme="minorBidi"/>
          <w:noProof/>
          <w:kern w:val="2"/>
          <w:sz w:val="22"/>
          <w:szCs w:val="22"/>
          <w:lang w:eastAsia="en-GB"/>
          <w14:ligatures w14:val="standardContextual"/>
        </w:rPr>
        <w:tab/>
      </w:r>
      <w:r>
        <w:rPr>
          <w:noProof/>
        </w:rPr>
        <w:t>Enumeration: ResultOp</w:t>
      </w:r>
      <w:r>
        <w:rPr>
          <w:noProof/>
        </w:rPr>
        <w:tab/>
      </w:r>
      <w:r>
        <w:rPr>
          <w:noProof/>
        </w:rPr>
        <w:fldChar w:fldCharType="begin" w:fldLock="1"/>
      </w:r>
      <w:r>
        <w:rPr>
          <w:noProof/>
        </w:rPr>
        <w:instrText xml:space="preserve"> PAGEREF _Toc187929731 \h </w:instrText>
      </w:r>
      <w:r>
        <w:rPr>
          <w:noProof/>
        </w:rPr>
      </w:r>
      <w:r>
        <w:rPr>
          <w:noProof/>
        </w:rPr>
        <w:fldChar w:fldCharType="separate"/>
      </w:r>
      <w:r>
        <w:rPr>
          <w:noProof/>
        </w:rPr>
        <w:t>68</w:t>
      </w:r>
      <w:r>
        <w:rPr>
          <w:noProof/>
        </w:rPr>
        <w:fldChar w:fldCharType="end"/>
      </w:r>
    </w:p>
    <w:p w14:paraId="41754672" w14:textId="13749A6F"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A.2.6.3</w:t>
      </w:r>
      <w:r>
        <w:rPr>
          <w:rFonts w:asciiTheme="minorHAnsi" w:eastAsiaTheme="minorEastAsia" w:hAnsiTheme="minorHAnsi" w:cstheme="minorBidi"/>
          <w:noProof/>
          <w:kern w:val="2"/>
          <w:sz w:val="22"/>
          <w:szCs w:val="22"/>
          <w:lang w:eastAsia="en-GB"/>
          <w14:ligatures w14:val="standardContextual"/>
        </w:rPr>
        <w:tab/>
      </w:r>
      <w:r>
        <w:rPr>
          <w:noProof/>
        </w:rPr>
        <w:t>Enumeration: Cause</w:t>
      </w:r>
      <w:r>
        <w:rPr>
          <w:noProof/>
        </w:rPr>
        <w:tab/>
      </w:r>
      <w:r>
        <w:rPr>
          <w:noProof/>
        </w:rPr>
        <w:fldChar w:fldCharType="begin" w:fldLock="1"/>
      </w:r>
      <w:r>
        <w:rPr>
          <w:noProof/>
        </w:rPr>
        <w:instrText xml:space="preserve"> PAGEREF _Toc187929732 \h </w:instrText>
      </w:r>
      <w:r>
        <w:rPr>
          <w:noProof/>
        </w:rPr>
      </w:r>
      <w:r>
        <w:rPr>
          <w:noProof/>
        </w:rPr>
        <w:fldChar w:fldCharType="separate"/>
      </w:r>
      <w:r>
        <w:rPr>
          <w:noProof/>
        </w:rPr>
        <w:t>69</w:t>
      </w:r>
      <w:r>
        <w:rPr>
          <w:noProof/>
        </w:rPr>
        <w:fldChar w:fldCharType="end"/>
      </w:r>
    </w:p>
    <w:p w14:paraId="4B1C6532" w14:textId="070EF6CE"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_Toc187929733 \h </w:instrText>
      </w:r>
      <w:r>
        <w:rPr>
          <w:noProof/>
        </w:rPr>
      </w:r>
      <w:r>
        <w:rPr>
          <w:noProof/>
        </w:rPr>
        <w:fldChar w:fldCharType="separate"/>
      </w:r>
      <w:r>
        <w:rPr>
          <w:noProof/>
        </w:rPr>
        <w:t>69</w:t>
      </w:r>
      <w:r>
        <w:rPr>
          <w:noProof/>
        </w:rPr>
        <w:fldChar w:fldCharType="end"/>
      </w:r>
    </w:p>
    <w:p w14:paraId="1B630A94" w14:textId="01A8025D"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_Toc187929734 \h </w:instrText>
      </w:r>
      <w:r>
        <w:rPr>
          <w:noProof/>
        </w:rPr>
      </w:r>
      <w:r>
        <w:rPr>
          <w:noProof/>
        </w:rPr>
        <w:fldChar w:fldCharType="separate"/>
      </w:r>
      <w:r>
        <w:rPr>
          <w:noProof/>
        </w:rPr>
        <w:t>69</w:t>
      </w:r>
      <w:r>
        <w:rPr>
          <w:noProof/>
        </w:rPr>
        <w:fldChar w:fldCharType="end"/>
      </w:r>
    </w:p>
    <w:p w14:paraId="41999A52" w14:textId="5F9EBD4C"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_Toc187929735 \h </w:instrText>
      </w:r>
      <w:r>
        <w:rPr>
          <w:noProof/>
        </w:rPr>
      </w:r>
      <w:r>
        <w:rPr>
          <w:noProof/>
        </w:rPr>
        <w:fldChar w:fldCharType="separate"/>
      </w:r>
      <w:r>
        <w:rPr>
          <w:noProof/>
        </w:rPr>
        <w:t>69</w:t>
      </w:r>
      <w:r>
        <w:rPr>
          <w:noProof/>
        </w:rPr>
        <w:fldChar w:fldCharType="end"/>
      </w:r>
    </w:p>
    <w:p w14:paraId="3CC20B5D" w14:textId="0DC8D744"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_Toc187929736 \h </w:instrText>
      </w:r>
      <w:r>
        <w:rPr>
          <w:noProof/>
        </w:rPr>
      </w:r>
      <w:r>
        <w:rPr>
          <w:noProof/>
        </w:rPr>
        <w:fldChar w:fldCharType="separate"/>
      </w:r>
      <w:r>
        <w:rPr>
          <w:noProof/>
        </w:rPr>
        <w:t>70</w:t>
      </w:r>
      <w:r>
        <w:rPr>
          <w:noProof/>
        </w:rPr>
        <w:fldChar w:fldCharType="end"/>
      </w:r>
    </w:p>
    <w:p w14:paraId="7B3AC4E0" w14:textId="0B85E056"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_Toc187929737 \h </w:instrText>
      </w:r>
      <w:r>
        <w:rPr>
          <w:noProof/>
        </w:rPr>
      </w:r>
      <w:r>
        <w:rPr>
          <w:noProof/>
        </w:rPr>
        <w:fldChar w:fldCharType="separate"/>
      </w:r>
      <w:r>
        <w:rPr>
          <w:noProof/>
        </w:rPr>
        <w:t>70</w:t>
      </w:r>
      <w:r>
        <w:rPr>
          <w:noProof/>
        </w:rPr>
        <w:fldChar w:fldCharType="end"/>
      </w:r>
    </w:p>
    <w:p w14:paraId="189FBA44" w14:textId="5984D20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_Toc187929738 \h </w:instrText>
      </w:r>
      <w:r>
        <w:rPr>
          <w:noProof/>
        </w:rPr>
      </w:r>
      <w:r>
        <w:rPr>
          <w:noProof/>
        </w:rPr>
        <w:fldChar w:fldCharType="separate"/>
      </w:r>
      <w:r>
        <w:rPr>
          <w:noProof/>
        </w:rPr>
        <w:t>70</w:t>
      </w:r>
      <w:r>
        <w:rPr>
          <w:noProof/>
        </w:rPr>
        <w:fldChar w:fldCharType="end"/>
      </w:r>
    </w:p>
    <w:p w14:paraId="42B983F7" w14:textId="20A20015"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_Toc187929739 \h </w:instrText>
      </w:r>
      <w:r>
        <w:rPr>
          <w:noProof/>
        </w:rPr>
      </w:r>
      <w:r>
        <w:rPr>
          <w:noProof/>
        </w:rPr>
        <w:fldChar w:fldCharType="separate"/>
      </w:r>
      <w:r>
        <w:rPr>
          <w:noProof/>
        </w:rPr>
        <w:t>70</w:t>
      </w:r>
      <w:r>
        <w:rPr>
          <w:noProof/>
        </w:rPr>
        <w:fldChar w:fldCharType="end"/>
      </w:r>
    </w:p>
    <w:p w14:paraId="62087C96" w14:textId="4A3ABC7E"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_Toc187929740 \h </w:instrText>
      </w:r>
      <w:r>
        <w:rPr>
          <w:noProof/>
        </w:rPr>
      </w:r>
      <w:r>
        <w:rPr>
          <w:noProof/>
        </w:rPr>
        <w:fldChar w:fldCharType="separate"/>
      </w:r>
      <w:r>
        <w:rPr>
          <w:noProof/>
        </w:rPr>
        <w:t>70</w:t>
      </w:r>
      <w:r>
        <w:rPr>
          <w:noProof/>
        </w:rPr>
        <w:fldChar w:fldCharType="end"/>
      </w:r>
    </w:p>
    <w:p w14:paraId="7AA068DF" w14:textId="27C40A5B"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_Toc187929741 \h </w:instrText>
      </w:r>
      <w:r>
        <w:rPr>
          <w:noProof/>
        </w:rPr>
      </w:r>
      <w:r>
        <w:rPr>
          <w:noProof/>
        </w:rPr>
        <w:fldChar w:fldCharType="separate"/>
      </w:r>
      <w:r>
        <w:rPr>
          <w:noProof/>
        </w:rPr>
        <w:t>71</w:t>
      </w:r>
      <w:r>
        <w:rPr>
          <w:noProof/>
        </w:rPr>
        <w:fldChar w:fldCharType="end"/>
      </w:r>
    </w:p>
    <w:p w14:paraId="76E41FCE" w14:textId="7CB1463E"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_Toc187929742 \h </w:instrText>
      </w:r>
      <w:r>
        <w:rPr>
          <w:noProof/>
        </w:rPr>
      </w:r>
      <w:r>
        <w:rPr>
          <w:noProof/>
        </w:rPr>
        <w:fldChar w:fldCharType="separate"/>
      </w:r>
      <w:r>
        <w:rPr>
          <w:noProof/>
        </w:rPr>
        <w:t>72</w:t>
      </w:r>
      <w:r>
        <w:rPr>
          <w:noProof/>
        </w:rPr>
        <w:fldChar w:fldCharType="end"/>
      </w:r>
    </w:p>
    <w:p w14:paraId="28A51826" w14:textId="45584FB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_Toc187929743 \h </w:instrText>
      </w:r>
      <w:r>
        <w:rPr>
          <w:noProof/>
        </w:rPr>
      </w:r>
      <w:r>
        <w:rPr>
          <w:noProof/>
        </w:rPr>
        <w:fldChar w:fldCharType="separate"/>
      </w:r>
      <w:r>
        <w:rPr>
          <w:noProof/>
        </w:rPr>
        <w:t>72</w:t>
      </w:r>
      <w:r>
        <w:rPr>
          <w:noProof/>
        </w:rPr>
        <w:fldChar w:fldCharType="end"/>
      </w:r>
    </w:p>
    <w:p w14:paraId="609C3C73" w14:textId="0D6D2DF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_Toc187929744 \h </w:instrText>
      </w:r>
      <w:r>
        <w:rPr>
          <w:noProof/>
        </w:rPr>
      </w:r>
      <w:r>
        <w:rPr>
          <w:noProof/>
        </w:rPr>
        <w:fldChar w:fldCharType="separate"/>
      </w:r>
      <w:r>
        <w:rPr>
          <w:noProof/>
        </w:rPr>
        <w:t>73</w:t>
      </w:r>
      <w:r>
        <w:rPr>
          <w:noProof/>
        </w:rPr>
        <w:fldChar w:fldCharType="end"/>
      </w:r>
    </w:p>
    <w:p w14:paraId="64C7EF07" w14:textId="109196CA"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_Toc187929745 \h </w:instrText>
      </w:r>
      <w:r>
        <w:rPr>
          <w:noProof/>
        </w:rPr>
      </w:r>
      <w:r>
        <w:rPr>
          <w:noProof/>
        </w:rPr>
        <w:fldChar w:fldCharType="separate"/>
      </w:r>
      <w:r>
        <w:rPr>
          <w:noProof/>
        </w:rPr>
        <w:t>73</w:t>
      </w:r>
      <w:r>
        <w:rPr>
          <w:noProof/>
        </w:rPr>
        <w:fldChar w:fldCharType="end"/>
      </w:r>
    </w:p>
    <w:p w14:paraId="6529C4EB" w14:textId="00AB9ABD"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_Toc187929746 \h </w:instrText>
      </w:r>
      <w:r>
        <w:rPr>
          <w:noProof/>
        </w:rPr>
      </w:r>
      <w:r>
        <w:rPr>
          <w:noProof/>
        </w:rPr>
        <w:fldChar w:fldCharType="separate"/>
      </w:r>
      <w:r>
        <w:rPr>
          <w:noProof/>
        </w:rPr>
        <w:t>73</w:t>
      </w:r>
      <w:r>
        <w:rPr>
          <w:noProof/>
        </w:rPr>
        <w:fldChar w:fldCharType="end"/>
      </w:r>
    </w:p>
    <w:p w14:paraId="0E74625C" w14:textId="2DB7B16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_Toc187929747 \h </w:instrText>
      </w:r>
      <w:r>
        <w:rPr>
          <w:noProof/>
        </w:rPr>
      </w:r>
      <w:r>
        <w:rPr>
          <w:noProof/>
        </w:rPr>
        <w:fldChar w:fldCharType="separate"/>
      </w:r>
      <w:r>
        <w:rPr>
          <w:noProof/>
        </w:rPr>
        <w:t>73</w:t>
      </w:r>
      <w:r>
        <w:rPr>
          <w:noProof/>
        </w:rPr>
        <w:fldChar w:fldCharType="end"/>
      </w:r>
    </w:p>
    <w:p w14:paraId="21EE27FC" w14:textId="24304244"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_Toc187929748 \h </w:instrText>
      </w:r>
      <w:r>
        <w:rPr>
          <w:noProof/>
        </w:rPr>
      </w:r>
      <w:r>
        <w:rPr>
          <w:noProof/>
        </w:rPr>
        <w:fldChar w:fldCharType="separate"/>
      </w:r>
      <w:r>
        <w:rPr>
          <w:noProof/>
        </w:rPr>
        <w:t>73</w:t>
      </w:r>
      <w:r>
        <w:rPr>
          <w:noProof/>
        </w:rPr>
        <w:fldChar w:fldCharType="end"/>
      </w:r>
    </w:p>
    <w:p w14:paraId="4880A9BD" w14:textId="75624784"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_Toc187929749 \h </w:instrText>
      </w:r>
      <w:r>
        <w:rPr>
          <w:noProof/>
        </w:rPr>
      </w:r>
      <w:r>
        <w:rPr>
          <w:noProof/>
        </w:rPr>
        <w:fldChar w:fldCharType="separate"/>
      </w:r>
      <w:r>
        <w:rPr>
          <w:noProof/>
        </w:rPr>
        <w:t>73</w:t>
      </w:r>
      <w:r>
        <w:rPr>
          <w:noProof/>
        </w:rPr>
        <w:fldChar w:fldCharType="end"/>
      </w:r>
    </w:p>
    <w:p w14:paraId="0AFCA489" w14:textId="26F0A6B0"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_Toc187929750 \h </w:instrText>
      </w:r>
      <w:r>
        <w:rPr>
          <w:noProof/>
        </w:rPr>
      </w:r>
      <w:r>
        <w:rPr>
          <w:noProof/>
        </w:rPr>
        <w:fldChar w:fldCharType="separate"/>
      </w:r>
      <w:r>
        <w:rPr>
          <w:noProof/>
        </w:rPr>
        <w:t>73</w:t>
      </w:r>
      <w:r>
        <w:rPr>
          <w:noProof/>
        </w:rPr>
        <w:fldChar w:fldCharType="end"/>
      </w:r>
    </w:p>
    <w:p w14:paraId="1940CC53" w14:textId="385633E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_Toc187929751 \h </w:instrText>
      </w:r>
      <w:r>
        <w:rPr>
          <w:noProof/>
        </w:rPr>
      </w:r>
      <w:r>
        <w:rPr>
          <w:noProof/>
        </w:rPr>
        <w:fldChar w:fldCharType="separate"/>
      </w:r>
      <w:r>
        <w:rPr>
          <w:noProof/>
        </w:rPr>
        <w:t>73</w:t>
      </w:r>
      <w:r>
        <w:rPr>
          <w:noProof/>
        </w:rPr>
        <w:fldChar w:fldCharType="end"/>
      </w:r>
    </w:p>
    <w:p w14:paraId="65EB5A9A" w14:textId="379DB2DD"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_Toc187929752 \h </w:instrText>
      </w:r>
      <w:r>
        <w:rPr>
          <w:noProof/>
        </w:rPr>
      </w:r>
      <w:r>
        <w:rPr>
          <w:noProof/>
        </w:rPr>
        <w:fldChar w:fldCharType="separate"/>
      </w:r>
      <w:r>
        <w:rPr>
          <w:noProof/>
        </w:rPr>
        <w:t>74</w:t>
      </w:r>
      <w:r>
        <w:rPr>
          <w:noProof/>
        </w:rPr>
        <w:fldChar w:fldCharType="end"/>
      </w:r>
    </w:p>
    <w:p w14:paraId="10FFA69B" w14:textId="50B71F9D"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application/vnd.3gpp.seal-data-delivery-establishment-req-info+cbor</w:t>
      </w:r>
      <w:r>
        <w:rPr>
          <w:noProof/>
        </w:rPr>
        <w:tab/>
      </w:r>
      <w:r>
        <w:rPr>
          <w:noProof/>
        </w:rPr>
        <w:fldChar w:fldCharType="begin" w:fldLock="1"/>
      </w:r>
      <w:r>
        <w:rPr>
          <w:noProof/>
        </w:rPr>
        <w:instrText xml:space="preserve"> PAGEREF _Toc187929753 \h </w:instrText>
      </w:r>
      <w:r>
        <w:rPr>
          <w:noProof/>
        </w:rPr>
      </w:r>
      <w:r>
        <w:rPr>
          <w:noProof/>
        </w:rPr>
        <w:fldChar w:fldCharType="separate"/>
      </w:r>
      <w:r>
        <w:rPr>
          <w:noProof/>
        </w:rPr>
        <w:t>74</w:t>
      </w:r>
      <w:r>
        <w:rPr>
          <w:noProof/>
        </w:rPr>
        <w:fldChar w:fldCharType="end"/>
      </w:r>
    </w:p>
    <w:p w14:paraId="3AA747EC" w14:textId="01A018D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A.3.1.8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application/vnd.3gpp.seal-data-delivery-establishment-res-info+cbor</w:t>
      </w:r>
      <w:r>
        <w:rPr>
          <w:noProof/>
        </w:rPr>
        <w:tab/>
      </w:r>
      <w:r>
        <w:rPr>
          <w:noProof/>
        </w:rPr>
        <w:fldChar w:fldCharType="begin" w:fldLock="1"/>
      </w:r>
      <w:r>
        <w:rPr>
          <w:noProof/>
        </w:rPr>
        <w:instrText xml:space="preserve"> PAGEREF _Toc187929754 \h </w:instrText>
      </w:r>
      <w:r>
        <w:rPr>
          <w:noProof/>
        </w:rPr>
      </w:r>
      <w:r>
        <w:rPr>
          <w:noProof/>
        </w:rPr>
        <w:fldChar w:fldCharType="separate"/>
      </w:r>
      <w:r>
        <w:rPr>
          <w:noProof/>
        </w:rPr>
        <w:t>75</w:t>
      </w:r>
      <w:r>
        <w:rPr>
          <w:noProof/>
        </w:rPr>
        <w:fldChar w:fldCharType="end"/>
      </w:r>
    </w:p>
    <w:p w14:paraId="3E7F0ABE" w14:textId="53BCE1C2"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A.3.1.9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application/vnd.3gpp.seal-data-delivery-release-req-info+cbor</w:t>
      </w:r>
      <w:r>
        <w:rPr>
          <w:noProof/>
        </w:rPr>
        <w:tab/>
      </w:r>
      <w:r>
        <w:rPr>
          <w:noProof/>
        </w:rPr>
        <w:fldChar w:fldCharType="begin" w:fldLock="1"/>
      </w:r>
      <w:r>
        <w:rPr>
          <w:noProof/>
        </w:rPr>
        <w:instrText xml:space="preserve"> PAGEREF _Toc187929755 \h </w:instrText>
      </w:r>
      <w:r>
        <w:rPr>
          <w:noProof/>
        </w:rPr>
      </w:r>
      <w:r>
        <w:rPr>
          <w:noProof/>
        </w:rPr>
        <w:fldChar w:fldCharType="separate"/>
      </w:r>
      <w:r>
        <w:rPr>
          <w:noProof/>
        </w:rPr>
        <w:t>76</w:t>
      </w:r>
      <w:r>
        <w:rPr>
          <w:noProof/>
        </w:rPr>
        <w:fldChar w:fldCharType="end"/>
      </w:r>
    </w:p>
    <w:p w14:paraId="2ACBE4FB" w14:textId="597D44AC"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_Toc187929756 \h </w:instrText>
      </w:r>
      <w:r>
        <w:rPr>
          <w:noProof/>
        </w:rPr>
      </w:r>
      <w:r>
        <w:rPr>
          <w:noProof/>
        </w:rPr>
        <w:fldChar w:fldCharType="separate"/>
      </w:r>
      <w:r>
        <w:rPr>
          <w:noProof/>
        </w:rPr>
        <w:t>77</w:t>
      </w:r>
      <w:r>
        <w:rPr>
          <w:noProof/>
        </w:rPr>
        <w:fldChar w:fldCharType="end"/>
      </w:r>
    </w:p>
    <w:p w14:paraId="6B1C2F5F" w14:textId="50119702"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_Toc187929757 \h </w:instrText>
      </w:r>
      <w:r>
        <w:rPr>
          <w:noProof/>
        </w:rPr>
      </w:r>
      <w:r>
        <w:rPr>
          <w:noProof/>
        </w:rPr>
        <w:fldChar w:fldCharType="separate"/>
      </w:r>
      <w:r>
        <w:rPr>
          <w:noProof/>
        </w:rPr>
        <w:t>77</w:t>
      </w:r>
      <w:r>
        <w:rPr>
          <w:noProof/>
        </w:rPr>
        <w:fldChar w:fldCharType="end"/>
      </w:r>
    </w:p>
    <w:p w14:paraId="33524693" w14:textId="2A90458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_Toc187929758 \h </w:instrText>
      </w:r>
      <w:r>
        <w:rPr>
          <w:noProof/>
        </w:rPr>
      </w:r>
      <w:r>
        <w:rPr>
          <w:noProof/>
        </w:rPr>
        <w:fldChar w:fldCharType="separate"/>
      </w:r>
      <w:r>
        <w:rPr>
          <w:noProof/>
        </w:rPr>
        <w:t>77</w:t>
      </w:r>
      <w:r>
        <w:rPr>
          <w:noProof/>
        </w:rPr>
        <w:fldChar w:fldCharType="end"/>
      </w:r>
    </w:p>
    <w:p w14:paraId="766A4101" w14:textId="2A78AC6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_Toc187929759 \h </w:instrText>
      </w:r>
      <w:r>
        <w:rPr>
          <w:noProof/>
        </w:rPr>
      </w:r>
      <w:r>
        <w:rPr>
          <w:noProof/>
        </w:rPr>
        <w:fldChar w:fldCharType="separate"/>
      </w:r>
      <w:r>
        <w:rPr>
          <w:noProof/>
        </w:rPr>
        <w:t>77</w:t>
      </w:r>
      <w:r>
        <w:rPr>
          <w:noProof/>
        </w:rPr>
        <w:fldChar w:fldCharType="end"/>
      </w:r>
    </w:p>
    <w:p w14:paraId="654CA7C4" w14:textId="37FE651E"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_Toc187929760 \h </w:instrText>
      </w:r>
      <w:r>
        <w:rPr>
          <w:noProof/>
        </w:rPr>
      </w:r>
      <w:r>
        <w:rPr>
          <w:noProof/>
        </w:rPr>
        <w:fldChar w:fldCharType="separate"/>
      </w:r>
      <w:r>
        <w:rPr>
          <w:noProof/>
        </w:rPr>
        <w:t>78</w:t>
      </w:r>
      <w:r>
        <w:rPr>
          <w:noProof/>
        </w:rPr>
        <w:fldChar w:fldCharType="end"/>
      </w:r>
    </w:p>
    <w:p w14:paraId="48CCF354" w14:textId="70CB8A6B"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_Toc187929761 \h </w:instrText>
      </w:r>
      <w:r>
        <w:rPr>
          <w:noProof/>
        </w:rPr>
      </w:r>
      <w:r>
        <w:rPr>
          <w:noProof/>
        </w:rPr>
        <w:fldChar w:fldCharType="separate"/>
      </w:r>
      <w:r>
        <w:rPr>
          <w:noProof/>
        </w:rPr>
        <w:t>78</w:t>
      </w:r>
      <w:r>
        <w:rPr>
          <w:noProof/>
        </w:rPr>
        <w:fldChar w:fldCharType="end"/>
      </w:r>
    </w:p>
    <w:p w14:paraId="799FB148" w14:textId="413ADC43"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_Toc187929762 \h </w:instrText>
      </w:r>
      <w:r>
        <w:rPr>
          <w:noProof/>
        </w:rPr>
      </w:r>
      <w:r>
        <w:rPr>
          <w:noProof/>
        </w:rPr>
        <w:fldChar w:fldCharType="separate"/>
      </w:r>
      <w:r>
        <w:rPr>
          <w:noProof/>
        </w:rPr>
        <w:t>78</w:t>
      </w:r>
      <w:r>
        <w:rPr>
          <w:noProof/>
        </w:rPr>
        <w:fldChar w:fldCharType="end"/>
      </w:r>
    </w:p>
    <w:p w14:paraId="7E611A34" w14:textId="25F57BA6"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_Toc187929763 \h </w:instrText>
      </w:r>
      <w:r>
        <w:rPr>
          <w:noProof/>
        </w:rPr>
      </w:r>
      <w:r>
        <w:rPr>
          <w:noProof/>
        </w:rPr>
        <w:fldChar w:fldCharType="separate"/>
      </w:r>
      <w:r>
        <w:rPr>
          <w:noProof/>
        </w:rPr>
        <w:t>78</w:t>
      </w:r>
      <w:r>
        <w:rPr>
          <w:noProof/>
        </w:rPr>
        <w:fldChar w:fldCharType="end"/>
      </w:r>
    </w:p>
    <w:p w14:paraId="6E373140" w14:textId="517CE627"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_Toc187929764 \h </w:instrText>
      </w:r>
      <w:r>
        <w:rPr>
          <w:noProof/>
        </w:rPr>
      </w:r>
      <w:r>
        <w:rPr>
          <w:noProof/>
        </w:rPr>
        <w:fldChar w:fldCharType="separate"/>
      </w:r>
      <w:r>
        <w:rPr>
          <w:noProof/>
        </w:rPr>
        <w:t>78</w:t>
      </w:r>
      <w:r>
        <w:rPr>
          <w:noProof/>
        </w:rPr>
        <w:fldChar w:fldCharType="end"/>
      </w:r>
    </w:p>
    <w:p w14:paraId="566967E6" w14:textId="5C251E91"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A.3.2.2.2.3.2</w:t>
      </w:r>
      <w:r>
        <w:rPr>
          <w:rFonts w:asciiTheme="minorHAnsi" w:eastAsiaTheme="minorEastAsia" w:hAnsiTheme="minorHAnsi" w:cstheme="minorBidi"/>
          <w:noProof/>
          <w:kern w:val="2"/>
          <w:sz w:val="22"/>
          <w:szCs w:val="22"/>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_Toc187929765 \h </w:instrText>
      </w:r>
      <w:r>
        <w:rPr>
          <w:noProof/>
        </w:rPr>
      </w:r>
      <w:r>
        <w:rPr>
          <w:noProof/>
        </w:rPr>
        <w:fldChar w:fldCharType="separate"/>
      </w:r>
      <w:r>
        <w:rPr>
          <w:noProof/>
        </w:rPr>
        <w:t>79</w:t>
      </w:r>
      <w:r>
        <w:rPr>
          <w:noProof/>
        </w:rPr>
        <w:fldChar w:fldCharType="end"/>
      </w:r>
    </w:p>
    <w:p w14:paraId="24C3C1F1" w14:textId="412BD84F"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_Toc187929766 \h </w:instrText>
      </w:r>
      <w:r>
        <w:rPr>
          <w:noProof/>
        </w:rPr>
      </w:r>
      <w:r>
        <w:rPr>
          <w:noProof/>
        </w:rPr>
        <w:fldChar w:fldCharType="separate"/>
      </w:r>
      <w:r>
        <w:rPr>
          <w:noProof/>
        </w:rPr>
        <w:t>79</w:t>
      </w:r>
      <w:r>
        <w:rPr>
          <w:noProof/>
        </w:rPr>
        <w:fldChar w:fldCharType="end"/>
      </w:r>
    </w:p>
    <w:p w14:paraId="04F3F6CC" w14:textId="520B2876"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_Toc187929767 \h </w:instrText>
      </w:r>
      <w:r>
        <w:rPr>
          <w:noProof/>
        </w:rPr>
      </w:r>
      <w:r>
        <w:rPr>
          <w:noProof/>
        </w:rPr>
        <w:fldChar w:fldCharType="separate"/>
      </w:r>
      <w:r>
        <w:rPr>
          <w:noProof/>
        </w:rPr>
        <w:t>80</w:t>
      </w:r>
      <w:r>
        <w:rPr>
          <w:noProof/>
        </w:rPr>
        <w:fldChar w:fldCharType="end"/>
      </w:r>
    </w:p>
    <w:p w14:paraId="1E4FA516" w14:textId="4C3CA91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_Toc187929768 \h </w:instrText>
      </w:r>
      <w:r>
        <w:rPr>
          <w:noProof/>
        </w:rPr>
      </w:r>
      <w:r>
        <w:rPr>
          <w:noProof/>
        </w:rPr>
        <w:fldChar w:fldCharType="separate"/>
      </w:r>
      <w:r>
        <w:rPr>
          <w:noProof/>
        </w:rPr>
        <w:t>80</w:t>
      </w:r>
      <w:r>
        <w:rPr>
          <w:noProof/>
        </w:rPr>
        <w:fldChar w:fldCharType="end"/>
      </w:r>
    </w:p>
    <w:p w14:paraId="707D0093" w14:textId="1EF965B1"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_Toc187929769 \h </w:instrText>
      </w:r>
      <w:r>
        <w:rPr>
          <w:noProof/>
        </w:rPr>
      </w:r>
      <w:r>
        <w:rPr>
          <w:noProof/>
        </w:rPr>
        <w:fldChar w:fldCharType="separate"/>
      </w:r>
      <w:r>
        <w:rPr>
          <w:noProof/>
        </w:rPr>
        <w:t>81</w:t>
      </w:r>
      <w:r>
        <w:rPr>
          <w:noProof/>
        </w:rPr>
        <w:fldChar w:fldCharType="end"/>
      </w:r>
    </w:p>
    <w:p w14:paraId="068C0177" w14:textId="7591896C"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_Toc187929770 \h </w:instrText>
      </w:r>
      <w:r>
        <w:rPr>
          <w:noProof/>
        </w:rPr>
      </w:r>
      <w:r>
        <w:rPr>
          <w:noProof/>
        </w:rPr>
        <w:fldChar w:fldCharType="separate"/>
      </w:r>
      <w:r>
        <w:rPr>
          <w:noProof/>
        </w:rPr>
        <w:t>81</w:t>
      </w:r>
      <w:r>
        <w:rPr>
          <w:noProof/>
        </w:rPr>
        <w:fldChar w:fldCharType="end"/>
      </w:r>
    </w:p>
    <w:p w14:paraId="4420E1A9" w14:textId="1919042F"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_Toc187929771 \h </w:instrText>
      </w:r>
      <w:r>
        <w:rPr>
          <w:noProof/>
        </w:rPr>
      </w:r>
      <w:r>
        <w:rPr>
          <w:noProof/>
        </w:rPr>
        <w:fldChar w:fldCharType="separate"/>
      </w:r>
      <w:r>
        <w:rPr>
          <w:noProof/>
        </w:rPr>
        <w:t>81</w:t>
      </w:r>
      <w:r>
        <w:rPr>
          <w:noProof/>
        </w:rPr>
        <w:fldChar w:fldCharType="end"/>
      </w:r>
    </w:p>
    <w:p w14:paraId="3C7DE969" w14:textId="645DFAA6"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_Toc187929772 \h </w:instrText>
      </w:r>
      <w:r>
        <w:rPr>
          <w:noProof/>
        </w:rPr>
      </w:r>
      <w:r>
        <w:rPr>
          <w:noProof/>
        </w:rPr>
        <w:fldChar w:fldCharType="separate"/>
      </w:r>
      <w:r>
        <w:rPr>
          <w:noProof/>
        </w:rPr>
        <w:t>82</w:t>
      </w:r>
      <w:r>
        <w:rPr>
          <w:noProof/>
        </w:rPr>
        <w:fldChar w:fldCharType="end"/>
      </w:r>
    </w:p>
    <w:p w14:paraId="457032E4" w14:textId="11A1E5A6"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_Toc187929773 \h </w:instrText>
      </w:r>
      <w:r>
        <w:rPr>
          <w:noProof/>
        </w:rPr>
      </w:r>
      <w:r>
        <w:rPr>
          <w:noProof/>
        </w:rPr>
        <w:fldChar w:fldCharType="separate"/>
      </w:r>
      <w:r>
        <w:rPr>
          <w:noProof/>
        </w:rPr>
        <w:t>83</w:t>
      </w:r>
      <w:r>
        <w:rPr>
          <w:noProof/>
        </w:rPr>
        <w:fldChar w:fldCharType="end"/>
      </w:r>
    </w:p>
    <w:p w14:paraId="7C5D352F" w14:textId="4BC87261"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_Toc187929774 \h </w:instrText>
      </w:r>
      <w:r>
        <w:rPr>
          <w:noProof/>
        </w:rPr>
      </w:r>
      <w:r>
        <w:rPr>
          <w:noProof/>
        </w:rPr>
        <w:fldChar w:fldCharType="separate"/>
      </w:r>
      <w:r>
        <w:rPr>
          <w:noProof/>
        </w:rPr>
        <w:t>83</w:t>
      </w:r>
      <w:r>
        <w:rPr>
          <w:noProof/>
        </w:rPr>
        <w:fldChar w:fldCharType="end"/>
      </w:r>
    </w:p>
    <w:p w14:paraId="1ECE3C8B" w14:textId="36351EE0"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_Toc187929775 \h </w:instrText>
      </w:r>
      <w:r>
        <w:rPr>
          <w:noProof/>
        </w:rPr>
      </w:r>
      <w:r>
        <w:rPr>
          <w:noProof/>
        </w:rPr>
        <w:fldChar w:fldCharType="separate"/>
      </w:r>
      <w:r>
        <w:rPr>
          <w:noProof/>
        </w:rPr>
        <w:t>83</w:t>
      </w:r>
      <w:r>
        <w:rPr>
          <w:noProof/>
        </w:rPr>
        <w:fldChar w:fldCharType="end"/>
      </w:r>
    </w:p>
    <w:p w14:paraId="68F56CB2" w14:textId="2471BD80"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_Toc187929776 \h </w:instrText>
      </w:r>
      <w:r>
        <w:rPr>
          <w:noProof/>
        </w:rPr>
      </w:r>
      <w:r>
        <w:rPr>
          <w:noProof/>
        </w:rPr>
        <w:fldChar w:fldCharType="separate"/>
      </w:r>
      <w:r>
        <w:rPr>
          <w:noProof/>
        </w:rPr>
        <w:t>84</w:t>
      </w:r>
      <w:r>
        <w:rPr>
          <w:noProof/>
        </w:rPr>
        <w:fldChar w:fldCharType="end"/>
      </w:r>
    </w:p>
    <w:p w14:paraId="2A57DE74" w14:textId="75FB374E"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A.3.2.3.2.8</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_Toc187929777 \h </w:instrText>
      </w:r>
      <w:r>
        <w:rPr>
          <w:noProof/>
        </w:rPr>
      </w:r>
      <w:r>
        <w:rPr>
          <w:noProof/>
        </w:rPr>
        <w:fldChar w:fldCharType="separate"/>
      </w:r>
      <w:r>
        <w:rPr>
          <w:noProof/>
        </w:rPr>
        <w:t>84</w:t>
      </w:r>
      <w:r>
        <w:rPr>
          <w:noProof/>
        </w:rPr>
        <w:fldChar w:fldCharType="end"/>
      </w:r>
    </w:p>
    <w:p w14:paraId="07FDD04D" w14:textId="2159FBC2"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_Toc187929778 \h </w:instrText>
      </w:r>
      <w:r>
        <w:rPr>
          <w:noProof/>
        </w:rPr>
      </w:r>
      <w:r>
        <w:rPr>
          <w:noProof/>
        </w:rPr>
        <w:fldChar w:fldCharType="separate"/>
      </w:r>
      <w:r>
        <w:rPr>
          <w:noProof/>
        </w:rPr>
        <w:t>84</w:t>
      </w:r>
      <w:r>
        <w:rPr>
          <w:noProof/>
        </w:rPr>
        <w:fldChar w:fldCharType="end"/>
      </w:r>
    </w:p>
    <w:p w14:paraId="2F2CCA61" w14:textId="3FAD1BB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_Toc187929779 \h </w:instrText>
      </w:r>
      <w:r>
        <w:rPr>
          <w:noProof/>
        </w:rPr>
      </w:r>
      <w:r>
        <w:rPr>
          <w:noProof/>
        </w:rPr>
        <w:fldChar w:fldCharType="separate"/>
      </w:r>
      <w:r>
        <w:rPr>
          <w:noProof/>
        </w:rPr>
        <w:t>84</w:t>
      </w:r>
      <w:r>
        <w:rPr>
          <w:noProof/>
        </w:rPr>
        <w:fldChar w:fldCharType="end"/>
      </w:r>
    </w:p>
    <w:p w14:paraId="645CABC0" w14:textId="14EDD37D"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_Toc187929780 \h </w:instrText>
      </w:r>
      <w:r>
        <w:rPr>
          <w:noProof/>
        </w:rPr>
      </w:r>
      <w:r>
        <w:rPr>
          <w:noProof/>
        </w:rPr>
        <w:fldChar w:fldCharType="separate"/>
      </w:r>
      <w:r>
        <w:rPr>
          <w:noProof/>
        </w:rPr>
        <w:t>84</w:t>
      </w:r>
      <w:r>
        <w:rPr>
          <w:noProof/>
        </w:rPr>
        <w:fldChar w:fldCharType="end"/>
      </w:r>
    </w:p>
    <w:p w14:paraId="5235CDA6" w14:textId="7F75D1E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_Toc187929781 \h </w:instrText>
      </w:r>
      <w:r>
        <w:rPr>
          <w:noProof/>
        </w:rPr>
      </w:r>
      <w:r>
        <w:rPr>
          <w:noProof/>
        </w:rPr>
        <w:fldChar w:fldCharType="separate"/>
      </w:r>
      <w:r>
        <w:rPr>
          <w:noProof/>
        </w:rPr>
        <w:t>84</w:t>
      </w:r>
      <w:r>
        <w:rPr>
          <w:noProof/>
        </w:rPr>
        <w:fldChar w:fldCharType="end"/>
      </w:r>
    </w:p>
    <w:p w14:paraId="751F3E88" w14:textId="03D4FC5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A.3.2.5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_Toc187929782 \h </w:instrText>
      </w:r>
      <w:r>
        <w:rPr>
          <w:noProof/>
        </w:rPr>
      </w:r>
      <w:r>
        <w:rPr>
          <w:noProof/>
        </w:rPr>
        <w:fldChar w:fldCharType="separate"/>
      </w:r>
      <w:r>
        <w:rPr>
          <w:noProof/>
        </w:rPr>
        <w:t>84</w:t>
      </w:r>
      <w:r>
        <w:rPr>
          <w:noProof/>
        </w:rPr>
        <w:fldChar w:fldCharType="end"/>
      </w:r>
    </w:p>
    <w:p w14:paraId="4AAED075" w14:textId="6506C11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A.3.2.5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_Toc187929783 \h </w:instrText>
      </w:r>
      <w:r>
        <w:rPr>
          <w:noProof/>
        </w:rPr>
      </w:r>
      <w:r>
        <w:rPr>
          <w:noProof/>
        </w:rPr>
        <w:fldChar w:fldCharType="separate"/>
      </w:r>
      <w:r>
        <w:rPr>
          <w:noProof/>
        </w:rPr>
        <w:t>84</w:t>
      </w:r>
      <w:r>
        <w:rPr>
          <w:noProof/>
        </w:rPr>
        <w:fldChar w:fldCharType="end"/>
      </w:r>
    </w:p>
    <w:p w14:paraId="2F7FE575" w14:textId="3FC3E4EE"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_Toc187929784 \h </w:instrText>
      </w:r>
      <w:r>
        <w:rPr>
          <w:noProof/>
        </w:rPr>
      </w:r>
      <w:r>
        <w:rPr>
          <w:noProof/>
        </w:rPr>
        <w:fldChar w:fldCharType="separate"/>
      </w:r>
      <w:r>
        <w:rPr>
          <w:noProof/>
        </w:rPr>
        <w:t>87</w:t>
      </w:r>
      <w:r>
        <w:rPr>
          <w:noProof/>
        </w:rPr>
        <w:fldChar w:fldCharType="end"/>
      </w:r>
    </w:p>
    <w:p w14:paraId="589281E2" w14:textId="77C66A0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application/vnd.3gpp.seal-data-delivery-measurement-subscription-req-info+cbor</w:t>
      </w:r>
      <w:r>
        <w:rPr>
          <w:noProof/>
        </w:rPr>
        <w:tab/>
      </w:r>
      <w:r>
        <w:rPr>
          <w:noProof/>
        </w:rPr>
        <w:fldChar w:fldCharType="begin" w:fldLock="1"/>
      </w:r>
      <w:r>
        <w:rPr>
          <w:noProof/>
        </w:rPr>
        <w:instrText xml:space="preserve"> PAGEREF _Toc187929785 \h </w:instrText>
      </w:r>
      <w:r>
        <w:rPr>
          <w:noProof/>
        </w:rPr>
      </w:r>
      <w:r>
        <w:rPr>
          <w:noProof/>
        </w:rPr>
        <w:fldChar w:fldCharType="separate"/>
      </w:r>
      <w:r>
        <w:rPr>
          <w:noProof/>
        </w:rPr>
        <w:t>88</w:t>
      </w:r>
      <w:r>
        <w:rPr>
          <w:noProof/>
        </w:rPr>
        <w:fldChar w:fldCharType="end"/>
      </w:r>
    </w:p>
    <w:p w14:paraId="078DA6C7" w14:textId="481970F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application/vnd.3gpp.seal-data-delivery-measurement-subscription-res-info+cbor</w:t>
      </w:r>
      <w:r>
        <w:rPr>
          <w:noProof/>
        </w:rPr>
        <w:tab/>
      </w:r>
      <w:r>
        <w:rPr>
          <w:noProof/>
        </w:rPr>
        <w:fldChar w:fldCharType="begin" w:fldLock="1"/>
      </w:r>
      <w:r>
        <w:rPr>
          <w:noProof/>
        </w:rPr>
        <w:instrText xml:space="preserve"> PAGEREF _Toc187929786 \h </w:instrText>
      </w:r>
      <w:r>
        <w:rPr>
          <w:noProof/>
        </w:rPr>
      </w:r>
      <w:r>
        <w:rPr>
          <w:noProof/>
        </w:rPr>
        <w:fldChar w:fldCharType="separate"/>
      </w:r>
      <w:r>
        <w:rPr>
          <w:noProof/>
        </w:rPr>
        <w:t>88</w:t>
      </w:r>
      <w:r>
        <w:rPr>
          <w:noProof/>
        </w:rPr>
        <w:fldChar w:fldCharType="end"/>
      </w:r>
    </w:p>
    <w:p w14:paraId="6043D471" w14:textId="1E067BC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application/vnd.3gpp.seal-data-delivery-measurement-notification-info+cbor</w:t>
      </w:r>
      <w:r>
        <w:rPr>
          <w:noProof/>
        </w:rPr>
        <w:tab/>
      </w:r>
      <w:r>
        <w:rPr>
          <w:noProof/>
        </w:rPr>
        <w:fldChar w:fldCharType="begin" w:fldLock="1"/>
      </w:r>
      <w:r>
        <w:rPr>
          <w:noProof/>
        </w:rPr>
        <w:instrText xml:space="preserve"> PAGEREF _Toc187929787 \h </w:instrText>
      </w:r>
      <w:r>
        <w:rPr>
          <w:noProof/>
        </w:rPr>
      </w:r>
      <w:r>
        <w:rPr>
          <w:noProof/>
        </w:rPr>
        <w:fldChar w:fldCharType="separate"/>
      </w:r>
      <w:r>
        <w:rPr>
          <w:noProof/>
        </w:rPr>
        <w:t>89</w:t>
      </w:r>
      <w:r>
        <w:rPr>
          <w:noProof/>
        </w:rPr>
        <w:fldChar w:fldCharType="end"/>
      </w:r>
    </w:p>
    <w:p w14:paraId="2539DD14" w14:textId="284AE1BD"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sidRPr="00420DD2">
        <w:rPr>
          <w:noProof/>
          <w:lang w:val="fr-FR" w:eastAsia="zh-CN"/>
        </w:rPr>
        <w:t>A.3.3</w:t>
      </w:r>
      <w:r>
        <w:rPr>
          <w:rFonts w:asciiTheme="minorHAnsi" w:eastAsiaTheme="minorEastAsia" w:hAnsiTheme="minorHAnsi" w:cstheme="minorBidi"/>
          <w:noProof/>
          <w:kern w:val="2"/>
          <w:sz w:val="22"/>
          <w:szCs w:val="22"/>
          <w:lang w:eastAsia="en-GB"/>
          <w14:ligatures w14:val="standardContextual"/>
        </w:rPr>
        <w:tab/>
      </w:r>
      <w:r w:rsidRPr="00420DD2">
        <w:rPr>
          <w:noProof/>
          <w:lang w:val="fr-FR" w:eastAsia="zh-CN"/>
        </w:rPr>
        <w:t>Sdd_</w:t>
      </w:r>
      <w:r w:rsidRPr="00420DD2">
        <w:rPr>
          <w:noProof/>
          <w:lang w:val="fr-FR"/>
        </w:rPr>
        <w:t>TransmissionQualityManagement</w:t>
      </w:r>
      <w:r w:rsidRPr="00420DD2">
        <w:rPr>
          <w:noProof/>
          <w:lang w:val="fr-FR" w:eastAsia="zh-CN"/>
        </w:rPr>
        <w:t xml:space="preserve"> API</w:t>
      </w:r>
      <w:r>
        <w:rPr>
          <w:noProof/>
        </w:rPr>
        <w:tab/>
      </w:r>
      <w:r>
        <w:rPr>
          <w:noProof/>
        </w:rPr>
        <w:fldChar w:fldCharType="begin" w:fldLock="1"/>
      </w:r>
      <w:r>
        <w:rPr>
          <w:noProof/>
        </w:rPr>
        <w:instrText xml:space="preserve"> PAGEREF _Toc187929788 \h </w:instrText>
      </w:r>
      <w:r>
        <w:rPr>
          <w:noProof/>
        </w:rPr>
      </w:r>
      <w:r>
        <w:rPr>
          <w:noProof/>
        </w:rPr>
        <w:fldChar w:fldCharType="separate"/>
      </w:r>
      <w:r>
        <w:rPr>
          <w:noProof/>
        </w:rPr>
        <w:t>90</w:t>
      </w:r>
      <w:r>
        <w:rPr>
          <w:noProof/>
        </w:rPr>
        <w:fldChar w:fldCharType="end"/>
      </w:r>
    </w:p>
    <w:p w14:paraId="37E2FC91" w14:textId="757D2844"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sidRPr="00420DD2">
        <w:rPr>
          <w:noProof/>
          <w:lang w:val="fr-FR" w:eastAsia="zh-CN"/>
        </w:rPr>
        <w:t>A.3.3.1</w:t>
      </w:r>
      <w:r>
        <w:rPr>
          <w:rFonts w:asciiTheme="minorHAnsi" w:eastAsiaTheme="minorEastAsia" w:hAnsiTheme="minorHAnsi" w:cstheme="minorBidi"/>
          <w:noProof/>
          <w:kern w:val="2"/>
          <w:sz w:val="22"/>
          <w:szCs w:val="22"/>
          <w:lang w:eastAsia="en-GB"/>
          <w14:ligatures w14:val="standardContextual"/>
        </w:rPr>
        <w:tab/>
      </w:r>
      <w:r w:rsidRPr="00420DD2">
        <w:rPr>
          <w:noProof/>
          <w:lang w:val="fr-FR" w:eastAsia="zh-CN"/>
        </w:rPr>
        <w:t>API URI</w:t>
      </w:r>
      <w:r>
        <w:rPr>
          <w:noProof/>
        </w:rPr>
        <w:tab/>
      </w:r>
      <w:r>
        <w:rPr>
          <w:noProof/>
        </w:rPr>
        <w:fldChar w:fldCharType="begin" w:fldLock="1"/>
      </w:r>
      <w:r>
        <w:rPr>
          <w:noProof/>
        </w:rPr>
        <w:instrText xml:space="preserve"> PAGEREF _Toc187929789 \h </w:instrText>
      </w:r>
      <w:r>
        <w:rPr>
          <w:noProof/>
        </w:rPr>
      </w:r>
      <w:r>
        <w:rPr>
          <w:noProof/>
        </w:rPr>
        <w:fldChar w:fldCharType="separate"/>
      </w:r>
      <w:r>
        <w:rPr>
          <w:noProof/>
        </w:rPr>
        <w:t>90</w:t>
      </w:r>
      <w:r>
        <w:rPr>
          <w:noProof/>
        </w:rPr>
        <w:fldChar w:fldCharType="end"/>
      </w:r>
    </w:p>
    <w:p w14:paraId="1A001846" w14:textId="7D78DB3F"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_Toc187929790 \h </w:instrText>
      </w:r>
      <w:r>
        <w:rPr>
          <w:noProof/>
        </w:rPr>
      </w:r>
      <w:r>
        <w:rPr>
          <w:noProof/>
        </w:rPr>
        <w:fldChar w:fldCharType="separate"/>
      </w:r>
      <w:r>
        <w:rPr>
          <w:noProof/>
        </w:rPr>
        <w:t>91</w:t>
      </w:r>
      <w:r>
        <w:rPr>
          <w:noProof/>
        </w:rPr>
        <w:fldChar w:fldCharType="end"/>
      </w:r>
    </w:p>
    <w:p w14:paraId="10B007DB" w14:textId="52E9E735"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_Toc187929791 \h </w:instrText>
      </w:r>
      <w:r>
        <w:rPr>
          <w:noProof/>
        </w:rPr>
      </w:r>
      <w:r>
        <w:rPr>
          <w:noProof/>
        </w:rPr>
        <w:fldChar w:fldCharType="separate"/>
      </w:r>
      <w:r>
        <w:rPr>
          <w:noProof/>
        </w:rPr>
        <w:t>91</w:t>
      </w:r>
      <w:r>
        <w:rPr>
          <w:noProof/>
        </w:rPr>
        <w:fldChar w:fldCharType="end"/>
      </w:r>
    </w:p>
    <w:p w14:paraId="4C2A088B" w14:textId="0ED54BDE"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_Toc187929792 \h </w:instrText>
      </w:r>
      <w:r>
        <w:rPr>
          <w:noProof/>
        </w:rPr>
      </w:r>
      <w:r>
        <w:rPr>
          <w:noProof/>
        </w:rPr>
        <w:fldChar w:fldCharType="separate"/>
      </w:r>
      <w:r>
        <w:rPr>
          <w:noProof/>
        </w:rPr>
        <w:t>91</w:t>
      </w:r>
      <w:r>
        <w:rPr>
          <w:noProof/>
        </w:rPr>
        <w:fldChar w:fldCharType="end"/>
      </w:r>
    </w:p>
    <w:p w14:paraId="039687E1" w14:textId="5210559B"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_Toc187929793 \h </w:instrText>
      </w:r>
      <w:r>
        <w:rPr>
          <w:noProof/>
        </w:rPr>
      </w:r>
      <w:r>
        <w:rPr>
          <w:noProof/>
        </w:rPr>
        <w:fldChar w:fldCharType="separate"/>
      </w:r>
      <w:r>
        <w:rPr>
          <w:noProof/>
        </w:rPr>
        <w:t>91</w:t>
      </w:r>
      <w:r>
        <w:rPr>
          <w:noProof/>
        </w:rPr>
        <w:fldChar w:fldCharType="end"/>
      </w:r>
    </w:p>
    <w:p w14:paraId="40E76BE0" w14:textId="56E723B4"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_Toc187929794 \h </w:instrText>
      </w:r>
      <w:r>
        <w:rPr>
          <w:noProof/>
        </w:rPr>
      </w:r>
      <w:r>
        <w:rPr>
          <w:noProof/>
        </w:rPr>
        <w:fldChar w:fldCharType="separate"/>
      </w:r>
      <w:r>
        <w:rPr>
          <w:noProof/>
        </w:rPr>
        <w:t>91</w:t>
      </w:r>
      <w:r>
        <w:rPr>
          <w:noProof/>
        </w:rPr>
        <w:fldChar w:fldCharType="end"/>
      </w:r>
    </w:p>
    <w:p w14:paraId="09223F81" w14:textId="12E95D3D"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_Toc187929795 \h </w:instrText>
      </w:r>
      <w:r>
        <w:rPr>
          <w:noProof/>
        </w:rPr>
      </w:r>
      <w:r>
        <w:rPr>
          <w:noProof/>
        </w:rPr>
        <w:fldChar w:fldCharType="separate"/>
      </w:r>
      <w:r>
        <w:rPr>
          <w:noProof/>
        </w:rPr>
        <w:t>92</w:t>
      </w:r>
      <w:r>
        <w:rPr>
          <w:noProof/>
        </w:rPr>
        <w:fldChar w:fldCharType="end"/>
      </w:r>
    </w:p>
    <w:p w14:paraId="01EAE426" w14:textId="0C3C6B68"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_Toc187929796 \h </w:instrText>
      </w:r>
      <w:r>
        <w:rPr>
          <w:noProof/>
        </w:rPr>
      </w:r>
      <w:r>
        <w:rPr>
          <w:noProof/>
        </w:rPr>
        <w:fldChar w:fldCharType="separate"/>
      </w:r>
      <w:r>
        <w:rPr>
          <w:noProof/>
        </w:rPr>
        <w:t>92</w:t>
      </w:r>
      <w:r>
        <w:rPr>
          <w:noProof/>
        </w:rPr>
        <w:fldChar w:fldCharType="end"/>
      </w:r>
    </w:p>
    <w:p w14:paraId="2B3F46B2" w14:textId="63A5CB63"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_Toc187929797 \h </w:instrText>
      </w:r>
      <w:r>
        <w:rPr>
          <w:noProof/>
        </w:rPr>
      </w:r>
      <w:r>
        <w:rPr>
          <w:noProof/>
        </w:rPr>
        <w:fldChar w:fldCharType="separate"/>
      </w:r>
      <w:r>
        <w:rPr>
          <w:noProof/>
        </w:rPr>
        <w:t>92</w:t>
      </w:r>
      <w:r>
        <w:rPr>
          <w:noProof/>
        </w:rPr>
        <w:fldChar w:fldCharType="end"/>
      </w:r>
    </w:p>
    <w:p w14:paraId="3587D9AF" w14:textId="40F74902"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_Toc187929798 \h </w:instrText>
      </w:r>
      <w:r>
        <w:rPr>
          <w:noProof/>
        </w:rPr>
      </w:r>
      <w:r>
        <w:rPr>
          <w:noProof/>
        </w:rPr>
        <w:fldChar w:fldCharType="separate"/>
      </w:r>
      <w:r>
        <w:rPr>
          <w:noProof/>
        </w:rPr>
        <w:t>93</w:t>
      </w:r>
      <w:r>
        <w:rPr>
          <w:noProof/>
        </w:rPr>
        <w:fldChar w:fldCharType="end"/>
      </w:r>
    </w:p>
    <w:p w14:paraId="37B6CFD6" w14:textId="536C71A1"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_Toc187929799 \h </w:instrText>
      </w:r>
      <w:r>
        <w:rPr>
          <w:noProof/>
        </w:rPr>
      </w:r>
      <w:r>
        <w:rPr>
          <w:noProof/>
        </w:rPr>
        <w:fldChar w:fldCharType="separate"/>
      </w:r>
      <w:r>
        <w:rPr>
          <w:noProof/>
        </w:rPr>
        <w:t>93</w:t>
      </w:r>
      <w:r>
        <w:rPr>
          <w:noProof/>
        </w:rPr>
        <w:fldChar w:fldCharType="end"/>
      </w:r>
    </w:p>
    <w:p w14:paraId="7B502698" w14:textId="0B244D3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_Toc187929800 \h </w:instrText>
      </w:r>
      <w:r>
        <w:rPr>
          <w:noProof/>
        </w:rPr>
      </w:r>
      <w:r>
        <w:rPr>
          <w:noProof/>
        </w:rPr>
        <w:fldChar w:fldCharType="separate"/>
      </w:r>
      <w:r>
        <w:rPr>
          <w:noProof/>
        </w:rPr>
        <w:t>94</w:t>
      </w:r>
      <w:r>
        <w:rPr>
          <w:noProof/>
        </w:rPr>
        <w:fldChar w:fldCharType="end"/>
      </w:r>
    </w:p>
    <w:p w14:paraId="4CE59DF6" w14:textId="6AD23BEF"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fldLock="1"/>
      </w:r>
      <w:r>
        <w:rPr>
          <w:noProof/>
        </w:rPr>
        <w:instrText xml:space="preserve"> PAGEREF _Toc187929801 \h </w:instrText>
      </w:r>
      <w:r>
        <w:rPr>
          <w:noProof/>
        </w:rPr>
      </w:r>
      <w:r>
        <w:rPr>
          <w:noProof/>
        </w:rPr>
        <w:fldChar w:fldCharType="separate"/>
      </w:r>
      <w:r>
        <w:rPr>
          <w:noProof/>
        </w:rPr>
        <w:t>94</w:t>
      </w:r>
      <w:r>
        <w:rPr>
          <w:noProof/>
        </w:rPr>
        <w:fldChar w:fldCharType="end"/>
      </w:r>
    </w:p>
    <w:p w14:paraId="1FE9D33E" w14:textId="7BF06B50"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fldLock="1"/>
      </w:r>
      <w:r>
        <w:rPr>
          <w:noProof/>
        </w:rPr>
        <w:instrText xml:space="preserve"> PAGEREF _Toc187929802 \h </w:instrText>
      </w:r>
      <w:r>
        <w:rPr>
          <w:noProof/>
        </w:rPr>
      </w:r>
      <w:r>
        <w:rPr>
          <w:noProof/>
        </w:rPr>
        <w:fldChar w:fldCharType="separate"/>
      </w:r>
      <w:r>
        <w:rPr>
          <w:noProof/>
        </w:rPr>
        <w:t>94</w:t>
      </w:r>
      <w:r>
        <w:rPr>
          <w:noProof/>
        </w:rPr>
        <w:fldChar w:fldCharType="end"/>
      </w:r>
    </w:p>
    <w:p w14:paraId="6859A213" w14:textId="21F8639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_Toc187929803 \h </w:instrText>
      </w:r>
      <w:r>
        <w:rPr>
          <w:noProof/>
        </w:rPr>
      </w:r>
      <w:r>
        <w:rPr>
          <w:noProof/>
        </w:rPr>
        <w:fldChar w:fldCharType="separate"/>
      </w:r>
      <w:r>
        <w:rPr>
          <w:noProof/>
        </w:rPr>
        <w:t>94</w:t>
      </w:r>
      <w:r>
        <w:rPr>
          <w:noProof/>
        </w:rPr>
        <w:fldChar w:fldCharType="end"/>
      </w:r>
    </w:p>
    <w:p w14:paraId="51ABA7B7" w14:textId="3CB755B7"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_Toc187929804 \h </w:instrText>
      </w:r>
      <w:r>
        <w:rPr>
          <w:noProof/>
        </w:rPr>
      </w:r>
      <w:r>
        <w:rPr>
          <w:noProof/>
        </w:rPr>
        <w:fldChar w:fldCharType="separate"/>
      </w:r>
      <w:r>
        <w:rPr>
          <w:noProof/>
        </w:rPr>
        <w:t>94</w:t>
      </w:r>
      <w:r>
        <w:rPr>
          <w:noProof/>
        </w:rPr>
        <w:fldChar w:fldCharType="end"/>
      </w:r>
    </w:p>
    <w:p w14:paraId="414DF823" w14:textId="74D933FB"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_Toc187929805 \h </w:instrText>
      </w:r>
      <w:r>
        <w:rPr>
          <w:noProof/>
        </w:rPr>
      </w:r>
      <w:r>
        <w:rPr>
          <w:noProof/>
        </w:rPr>
        <w:fldChar w:fldCharType="separate"/>
      </w:r>
      <w:r>
        <w:rPr>
          <w:noProof/>
        </w:rPr>
        <w:t>94</w:t>
      </w:r>
      <w:r>
        <w:rPr>
          <w:noProof/>
        </w:rPr>
        <w:fldChar w:fldCharType="end"/>
      </w:r>
    </w:p>
    <w:p w14:paraId="67353CB1" w14:textId="6050BD1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A.3.3.5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_Toc187929806 \h </w:instrText>
      </w:r>
      <w:r>
        <w:rPr>
          <w:noProof/>
        </w:rPr>
      </w:r>
      <w:r>
        <w:rPr>
          <w:noProof/>
        </w:rPr>
        <w:fldChar w:fldCharType="separate"/>
      </w:r>
      <w:r>
        <w:rPr>
          <w:noProof/>
        </w:rPr>
        <w:t>94</w:t>
      </w:r>
      <w:r>
        <w:rPr>
          <w:noProof/>
        </w:rPr>
        <w:fldChar w:fldCharType="end"/>
      </w:r>
    </w:p>
    <w:p w14:paraId="00663450" w14:textId="2514BC3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A.3.3.5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_Toc187929807 \h </w:instrText>
      </w:r>
      <w:r>
        <w:rPr>
          <w:noProof/>
        </w:rPr>
      </w:r>
      <w:r>
        <w:rPr>
          <w:noProof/>
        </w:rPr>
        <w:fldChar w:fldCharType="separate"/>
      </w:r>
      <w:r>
        <w:rPr>
          <w:noProof/>
        </w:rPr>
        <w:t>94</w:t>
      </w:r>
      <w:r>
        <w:rPr>
          <w:noProof/>
        </w:rPr>
        <w:fldChar w:fldCharType="end"/>
      </w:r>
    </w:p>
    <w:p w14:paraId="6BF184A7" w14:textId="2419F74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sidRPr="00420DD2">
        <w:rPr>
          <w:noProof/>
          <w:lang w:val="sv-SE"/>
        </w:rPr>
        <w:t>A.3.3.6</w:t>
      </w:r>
      <w:r>
        <w:rPr>
          <w:rFonts w:asciiTheme="minorHAnsi" w:eastAsiaTheme="minorEastAsia" w:hAnsiTheme="minorHAnsi" w:cstheme="minorBidi"/>
          <w:noProof/>
          <w:kern w:val="2"/>
          <w:sz w:val="22"/>
          <w:szCs w:val="22"/>
          <w:lang w:eastAsia="en-GB"/>
          <w14:ligatures w14:val="standardContextual"/>
        </w:rPr>
        <w:tab/>
      </w:r>
      <w:r w:rsidRPr="00420DD2">
        <w:rPr>
          <w:noProof/>
          <w:lang w:val="sv-SE"/>
        </w:rPr>
        <w:t>Media Types</w:t>
      </w:r>
      <w:r>
        <w:rPr>
          <w:noProof/>
        </w:rPr>
        <w:tab/>
      </w:r>
      <w:r>
        <w:rPr>
          <w:noProof/>
        </w:rPr>
        <w:fldChar w:fldCharType="begin" w:fldLock="1"/>
      </w:r>
      <w:r>
        <w:rPr>
          <w:noProof/>
        </w:rPr>
        <w:instrText xml:space="preserve"> PAGEREF _Toc187929808 \h </w:instrText>
      </w:r>
      <w:r>
        <w:rPr>
          <w:noProof/>
        </w:rPr>
      </w:r>
      <w:r>
        <w:rPr>
          <w:noProof/>
        </w:rPr>
        <w:fldChar w:fldCharType="separate"/>
      </w:r>
      <w:r>
        <w:rPr>
          <w:noProof/>
        </w:rPr>
        <w:t>95</w:t>
      </w:r>
      <w:r>
        <w:rPr>
          <w:noProof/>
        </w:rPr>
        <w:fldChar w:fldCharType="end"/>
      </w:r>
    </w:p>
    <w:p w14:paraId="2B7ADF3A" w14:textId="7EDFFB22"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application/vnd.3gpp.seal-data-delivery-tx-quality-mgt-req-info+cbor</w:t>
      </w:r>
      <w:r>
        <w:rPr>
          <w:noProof/>
        </w:rPr>
        <w:tab/>
      </w:r>
      <w:r>
        <w:rPr>
          <w:noProof/>
        </w:rPr>
        <w:fldChar w:fldCharType="begin" w:fldLock="1"/>
      </w:r>
      <w:r>
        <w:rPr>
          <w:noProof/>
        </w:rPr>
        <w:instrText xml:space="preserve"> PAGEREF _Toc187929809 \h </w:instrText>
      </w:r>
      <w:r>
        <w:rPr>
          <w:noProof/>
        </w:rPr>
      </w:r>
      <w:r>
        <w:rPr>
          <w:noProof/>
        </w:rPr>
        <w:fldChar w:fldCharType="separate"/>
      </w:r>
      <w:r>
        <w:rPr>
          <w:noProof/>
        </w:rPr>
        <w:t>95</w:t>
      </w:r>
      <w:r>
        <w:rPr>
          <w:noProof/>
        </w:rPr>
        <w:fldChar w:fldCharType="end"/>
      </w:r>
    </w:p>
    <w:p w14:paraId="23D26CCB" w14:textId="72A57DB3"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A.3.3.8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application/vnd.3gpp.seal-data-delivery-tx-quality-mgt-res-info+cbor</w:t>
      </w:r>
      <w:r>
        <w:rPr>
          <w:noProof/>
        </w:rPr>
        <w:tab/>
      </w:r>
      <w:r>
        <w:rPr>
          <w:noProof/>
        </w:rPr>
        <w:fldChar w:fldCharType="begin" w:fldLock="1"/>
      </w:r>
      <w:r>
        <w:rPr>
          <w:noProof/>
        </w:rPr>
        <w:instrText xml:space="preserve"> PAGEREF _Toc187929810 \h </w:instrText>
      </w:r>
      <w:r>
        <w:rPr>
          <w:noProof/>
        </w:rPr>
      </w:r>
      <w:r>
        <w:rPr>
          <w:noProof/>
        </w:rPr>
        <w:fldChar w:fldCharType="separate"/>
      </w:r>
      <w:r>
        <w:rPr>
          <w:noProof/>
        </w:rPr>
        <w:t>96</w:t>
      </w:r>
      <w:r>
        <w:rPr>
          <w:noProof/>
        </w:rPr>
        <w:fldChar w:fldCharType="end"/>
      </w:r>
    </w:p>
    <w:p w14:paraId="5AA46E7A" w14:textId="0514E60A" w:rsidR="00313F00" w:rsidRDefault="00313F0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_Toc187929811 \h </w:instrText>
      </w:r>
      <w:r>
        <w:rPr>
          <w:noProof/>
        </w:rPr>
      </w:r>
      <w:r>
        <w:rPr>
          <w:noProof/>
        </w:rPr>
        <w:fldChar w:fldCharType="separate"/>
      </w:r>
      <w:r>
        <w:rPr>
          <w:noProof/>
        </w:rPr>
        <w:t>97</w:t>
      </w:r>
      <w:r>
        <w:rPr>
          <w:noProof/>
        </w:rPr>
        <w:fldChar w:fldCharType="end"/>
      </w:r>
    </w:p>
    <w:p w14:paraId="712F2A24" w14:textId="11A41B63"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_Toc187929812 \h </w:instrText>
      </w:r>
      <w:r>
        <w:rPr>
          <w:noProof/>
        </w:rPr>
      </w:r>
      <w:r>
        <w:rPr>
          <w:noProof/>
        </w:rPr>
        <w:fldChar w:fldCharType="separate"/>
      </w:r>
      <w:r>
        <w:rPr>
          <w:noProof/>
        </w:rPr>
        <w:t>97</w:t>
      </w:r>
      <w:r>
        <w:rPr>
          <w:noProof/>
        </w:rPr>
        <w:fldChar w:fldCharType="end"/>
      </w:r>
    </w:p>
    <w:p w14:paraId="39708F87" w14:textId="7F432F35"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_Toc187929813 \h </w:instrText>
      </w:r>
      <w:r>
        <w:rPr>
          <w:noProof/>
        </w:rPr>
      </w:r>
      <w:r>
        <w:rPr>
          <w:noProof/>
        </w:rPr>
        <w:fldChar w:fldCharType="separate"/>
      </w:r>
      <w:r>
        <w:rPr>
          <w:noProof/>
        </w:rPr>
        <w:t>97</w:t>
      </w:r>
      <w:r>
        <w:rPr>
          <w:noProof/>
        </w:rPr>
        <w:fldChar w:fldCharType="end"/>
      </w:r>
    </w:p>
    <w:p w14:paraId="2E3F0FFA" w14:textId="58143F9D"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_Toc187929814 \h </w:instrText>
      </w:r>
      <w:r>
        <w:rPr>
          <w:noProof/>
        </w:rPr>
      </w:r>
      <w:r>
        <w:rPr>
          <w:noProof/>
        </w:rPr>
        <w:fldChar w:fldCharType="separate"/>
      </w:r>
      <w:r>
        <w:rPr>
          <w:noProof/>
        </w:rPr>
        <w:t>97</w:t>
      </w:r>
      <w:r>
        <w:rPr>
          <w:noProof/>
        </w:rPr>
        <w:fldChar w:fldCharType="end"/>
      </w:r>
    </w:p>
    <w:p w14:paraId="4454ACCE" w14:textId="4C194CB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_Toc187929815 \h </w:instrText>
      </w:r>
      <w:r>
        <w:rPr>
          <w:noProof/>
        </w:rPr>
      </w:r>
      <w:r>
        <w:rPr>
          <w:noProof/>
        </w:rPr>
        <w:fldChar w:fldCharType="separate"/>
      </w:r>
      <w:r>
        <w:rPr>
          <w:noProof/>
        </w:rPr>
        <w:t>97</w:t>
      </w:r>
      <w:r>
        <w:rPr>
          <w:noProof/>
        </w:rPr>
        <w:fldChar w:fldCharType="end"/>
      </w:r>
    </w:p>
    <w:p w14:paraId="7F764382" w14:textId="731D46F1"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_Toc187929816 \h </w:instrText>
      </w:r>
      <w:r>
        <w:rPr>
          <w:noProof/>
        </w:rPr>
      </w:r>
      <w:r>
        <w:rPr>
          <w:noProof/>
        </w:rPr>
        <w:fldChar w:fldCharType="separate"/>
      </w:r>
      <w:r>
        <w:rPr>
          <w:noProof/>
        </w:rPr>
        <w:t>98</w:t>
      </w:r>
      <w:r>
        <w:rPr>
          <w:noProof/>
        </w:rPr>
        <w:fldChar w:fldCharType="end"/>
      </w:r>
    </w:p>
    <w:p w14:paraId="7708C8E9" w14:textId="15B209F0"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_Toc187929817 \h </w:instrText>
      </w:r>
      <w:r>
        <w:rPr>
          <w:noProof/>
        </w:rPr>
      </w:r>
      <w:r>
        <w:rPr>
          <w:noProof/>
        </w:rPr>
        <w:fldChar w:fldCharType="separate"/>
      </w:r>
      <w:r>
        <w:rPr>
          <w:noProof/>
        </w:rPr>
        <w:t>98</w:t>
      </w:r>
      <w:r>
        <w:rPr>
          <w:noProof/>
        </w:rPr>
        <w:fldChar w:fldCharType="end"/>
      </w:r>
    </w:p>
    <w:p w14:paraId="2710880F" w14:textId="25FFFA1D"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_Toc187929818 \h </w:instrText>
      </w:r>
      <w:r>
        <w:rPr>
          <w:noProof/>
        </w:rPr>
      </w:r>
      <w:r>
        <w:rPr>
          <w:noProof/>
        </w:rPr>
        <w:fldChar w:fldCharType="separate"/>
      </w:r>
      <w:r>
        <w:rPr>
          <w:noProof/>
        </w:rPr>
        <w:t>98</w:t>
      </w:r>
      <w:r>
        <w:rPr>
          <w:noProof/>
        </w:rPr>
        <w:fldChar w:fldCharType="end"/>
      </w:r>
    </w:p>
    <w:p w14:paraId="40407334" w14:textId="5C6D20F2"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_Toc187929819 \h </w:instrText>
      </w:r>
      <w:r>
        <w:rPr>
          <w:noProof/>
        </w:rPr>
      </w:r>
      <w:r>
        <w:rPr>
          <w:noProof/>
        </w:rPr>
        <w:fldChar w:fldCharType="separate"/>
      </w:r>
      <w:r>
        <w:rPr>
          <w:noProof/>
        </w:rPr>
        <w:t>98</w:t>
      </w:r>
      <w:r>
        <w:rPr>
          <w:noProof/>
        </w:rPr>
        <w:fldChar w:fldCharType="end"/>
      </w:r>
    </w:p>
    <w:p w14:paraId="03905DDF" w14:textId="6156D0E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_Toc187929820 \h </w:instrText>
      </w:r>
      <w:r>
        <w:rPr>
          <w:noProof/>
        </w:rPr>
      </w:r>
      <w:r>
        <w:rPr>
          <w:noProof/>
        </w:rPr>
        <w:fldChar w:fldCharType="separate"/>
      </w:r>
      <w:r>
        <w:rPr>
          <w:noProof/>
        </w:rPr>
        <w:t>99</w:t>
      </w:r>
      <w:r>
        <w:rPr>
          <w:noProof/>
        </w:rPr>
        <w:fldChar w:fldCharType="end"/>
      </w:r>
    </w:p>
    <w:p w14:paraId="546DEE88" w14:textId="1C1C0560"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_Toc187929821 \h </w:instrText>
      </w:r>
      <w:r>
        <w:rPr>
          <w:noProof/>
        </w:rPr>
      </w:r>
      <w:r>
        <w:rPr>
          <w:noProof/>
        </w:rPr>
        <w:fldChar w:fldCharType="separate"/>
      </w:r>
      <w:r>
        <w:rPr>
          <w:noProof/>
        </w:rPr>
        <w:t>99</w:t>
      </w:r>
      <w:r>
        <w:rPr>
          <w:noProof/>
        </w:rPr>
        <w:fldChar w:fldCharType="end"/>
      </w:r>
    </w:p>
    <w:p w14:paraId="1864ABEE" w14:textId="517F841F"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_Toc187929822 \h </w:instrText>
      </w:r>
      <w:r>
        <w:rPr>
          <w:noProof/>
        </w:rPr>
      </w:r>
      <w:r>
        <w:rPr>
          <w:noProof/>
        </w:rPr>
        <w:fldChar w:fldCharType="separate"/>
      </w:r>
      <w:r>
        <w:rPr>
          <w:noProof/>
        </w:rPr>
        <w:t>100</w:t>
      </w:r>
      <w:r>
        <w:rPr>
          <w:noProof/>
        </w:rPr>
        <w:fldChar w:fldCharType="end"/>
      </w:r>
    </w:p>
    <w:p w14:paraId="692478BD" w14:textId="3A877FFC"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_Toc187929823 \h </w:instrText>
      </w:r>
      <w:r>
        <w:rPr>
          <w:noProof/>
        </w:rPr>
      </w:r>
      <w:r>
        <w:rPr>
          <w:noProof/>
        </w:rPr>
        <w:fldChar w:fldCharType="separate"/>
      </w:r>
      <w:r>
        <w:rPr>
          <w:noProof/>
        </w:rPr>
        <w:t>100</w:t>
      </w:r>
      <w:r>
        <w:rPr>
          <w:noProof/>
        </w:rPr>
        <w:fldChar w:fldCharType="end"/>
      </w:r>
    </w:p>
    <w:p w14:paraId="3738DC1A" w14:textId="19C2ED11"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_Toc187929824 \h </w:instrText>
      </w:r>
      <w:r>
        <w:rPr>
          <w:noProof/>
        </w:rPr>
      </w:r>
      <w:r>
        <w:rPr>
          <w:noProof/>
        </w:rPr>
        <w:fldChar w:fldCharType="separate"/>
      </w:r>
      <w:r>
        <w:rPr>
          <w:noProof/>
        </w:rPr>
        <w:t>100</w:t>
      </w:r>
      <w:r>
        <w:rPr>
          <w:noProof/>
        </w:rPr>
        <w:fldChar w:fldCharType="end"/>
      </w:r>
    </w:p>
    <w:p w14:paraId="1B60AB70" w14:textId="284A86B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_Toc187929825 \h </w:instrText>
      </w:r>
      <w:r>
        <w:rPr>
          <w:noProof/>
        </w:rPr>
      </w:r>
      <w:r>
        <w:rPr>
          <w:noProof/>
        </w:rPr>
        <w:fldChar w:fldCharType="separate"/>
      </w:r>
      <w:r>
        <w:rPr>
          <w:noProof/>
        </w:rPr>
        <w:t>100</w:t>
      </w:r>
      <w:r>
        <w:rPr>
          <w:noProof/>
        </w:rPr>
        <w:fldChar w:fldCharType="end"/>
      </w:r>
    </w:p>
    <w:p w14:paraId="669DA0EE" w14:textId="080950FD"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_Toc187929826 \h </w:instrText>
      </w:r>
      <w:r>
        <w:rPr>
          <w:noProof/>
        </w:rPr>
      </w:r>
      <w:r>
        <w:rPr>
          <w:noProof/>
        </w:rPr>
        <w:fldChar w:fldCharType="separate"/>
      </w:r>
      <w:r>
        <w:rPr>
          <w:noProof/>
        </w:rPr>
        <w:t>100</w:t>
      </w:r>
      <w:r>
        <w:rPr>
          <w:noProof/>
        </w:rPr>
        <w:fldChar w:fldCharType="end"/>
      </w:r>
    </w:p>
    <w:p w14:paraId="4833C1F9" w14:textId="4EE555B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_Toc187929827 \h </w:instrText>
      </w:r>
      <w:r>
        <w:rPr>
          <w:noProof/>
        </w:rPr>
      </w:r>
      <w:r>
        <w:rPr>
          <w:noProof/>
        </w:rPr>
        <w:fldChar w:fldCharType="separate"/>
      </w:r>
      <w:r>
        <w:rPr>
          <w:noProof/>
        </w:rPr>
        <w:t>100</w:t>
      </w:r>
      <w:r>
        <w:rPr>
          <w:noProof/>
        </w:rPr>
        <w:fldChar w:fldCharType="end"/>
      </w:r>
    </w:p>
    <w:p w14:paraId="04A53C6F" w14:textId="2A1A647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_Toc187929828 \h </w:instrText>
      </w:r>
      <w:r>
        <w:rPr>
          <w:noProof/>
        </w:rPr>
      </w:r>
      <w:r>
        <w:rPr>
          <w:noProof/>
        </w:rPr>
        <w:fldChar w:fldCharType="separate"/>
      </w:r>
      <w:r>
        <w:rPr>
          <w:noProof/>
        </w:rPr>
        <w:t>100</w:t>
      </w:r>
      <w:r>
        <w:rPr>
          <w:noProof/>
        </w:rPr>
        <w:fldChar w:fldCharType="end"/>
      </w:r>
    </w:p>
    <w:p w14:paraId="520C3308" w14:textId="3B300C9A"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_Toc187929829 \h </w:instrText>
      </w:r>
      <w:r>
        <w:rPr>
          <w:noProof/>
        </w:rPr>
      </w:r>
      <w:r>
        <w:rPr>
          <w:noProof/>
        </w:rPr>
        <w:fldChar w:fldCharType="separate"/>
      </w:r>
      <w:r>
        <w:rPr>
          <w:noProof/>
        </w:rPr>
        <w:t>100</w:t>
      </w:r>
      <w:r>
        <w:rPr>
          <w:noProof/>
        </w:rPr>
        <w:fldChar w:fldCharType="end"/>
      </w:r>
    </w:p>
    <w:p w14:paraId="390EA966" w14:textId="01578275"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_Toc187929830 \h </w:instrText>
      </w:r>
      <w:r>
        <w:rPr>
          <w:noProof/>
        </w:rPr>
      </w:r>
      <w:r>
        <w:rPr>
          <w:noProof/>
        </w:rPr>
        <w:fldChar w:fldCharType="separate"/>
      </w:r>
      <w:r>
        <w:rPr>
          <w:noProof/>
        </w:rPr>
        <w:t>101</w:t>
      </w:r>
      <w:r>
        <w:rPr>
          <w:noProof/>
        </w:rPr>
        <w:fldChar w:fldCharType="end"/>
      </w:r>
    </w:p>
    <w:p w14:paraId="028592B0" w14:textId="00F15D3C"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_Toc187929831 \h </w:instrText>
      </w:r>
      <w:r>
        <w:rPr>
          <w:noProof/>
        </w:rPr>
      </w:r>
      <w:r>
        <w:rPr>
          <w:noProof/>
        </w:rPr>
        <w:fldChar w:fldCharType="separate"/>
      </w:r>
      <w:r>
        <w:rPr>
          <w:noProof/>
        </w:rPr>
        <w:t>101</w:t>
      </w:r>
      <w:r>
        <w:rPr>
          <w:noProof/>
        </w:rPr>
        <w:fldChar w:fldCharType="end"/>
      </w:r>
    </w:p>
    <w:p w14:paraId="59591B3D" w14:textId="3C3A2AD1"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_Toc187929832 \h </w:instrText>
      </w:r>
      <w:r>
        <w:rPr>
          <w:noProof/>
        </w:rPr>
      </w:r>
      <w:r>
        <w:rPr>
          <w:noProof/>
        </w:rPr>
        <w:fldChar w:fldCharType="separate"/>
      </w:r>
      <w:r>
        <w:rPr>
          <w:noProof/>
        </w:rPr>
        <w:t>101</w:t>
      </w:r>
      <w:r>
        <w:rPr>
          <w:noProof/>
        </w:rPr>
        <w:fldChar w:fldCharType="end"/>
      </w:r>
    </w:p>
    <w:p w14:paraId="4A76E0EF" w14:textId="170B439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_Toc187929833 \h </w:instrText>
      </w:r>
      <w:r>
        <w:rPr>
          <w:noProof/>
        </w:rPr>
      </w:r>
      <w:r>
        <w:rPr>
          <w:noProof/>
        </w:rPr>
        <w:fldChar w:fldCharType="separate"/>
      </w:r>
      <w:r>
        <w:rPr>
          <w:noProof/>
        </w:rPr>
        <w:t>102</w:t>
      </w:r>
      <w:r>
        <w:rPr>
          <w:noProof/>
        </w:rPr>
        <w:fldChar w:fldCharType="end"/>
      </w:r>
    </w:p>
    <w:p w14:paraId="4D9FFF46" w14:textId="475589D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_Toc187929834 \h </w:instrText>
      </w:r>
      <w:r>
        <w:rPr>
          <w:noProof/>
        </w:rPr>
      </w:r>
      <w:r>
        <w:rPr>
          <w:noProof/>
        </w:rPr>
        <w:fldChar w:fldCharType="separate"/>
      </w:r>
      <w:r>
        <w:rPr>
          <w:noProof/>
        </w:rPr>
        <w:t>102</w:t>
      </w:r>
      <w:r>
        <w:rPr>
          <w:noProof/>
        </w:rPr>
        <w:fldChar w:fldCharType="end"/>
      </w:r>
    </w:p>
    <w:p w14:paraId="0E110117" w14:textId="3D1E7CC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_Toc187929835 \h </w:instrText>
      </w:r>
      <w:r>
        <w:rPr>
          <w:noProof/>
        </w:rPr>
      </w:r>
      <w:r>
        <w:rPr>
          <w:noProof/>
        </w:rPr>
        <w:fldChar w:fldCharType="separate"/>
      </w:r>
      <w:r>
        <w:rPr>
          <w:noProof/>
        </w:rPr>
        <w:t>102</w:t>
      </w:r>
      <w:r>
        <w:rPr>
          <w:noProof/>
        </w:rPr>
        <w:fldChar w:fldCharType="end"/>
      </w:r>
    </w:p>
    <w:p w14:paraId="3D638EF8" w14:textId="5B3B3D83"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_Toc187929836 \h </w:instrText>
      </w:r>
      <w:r>
        <w:rPr>
          <w:noProof/>
        </w:rPr>
      </w:r>
      <w:r>
        <w:rPr>
          <w:noProof/>
        </w:rPr>
        <w:fldChar w:fldCharType="separate"/>
      </w:r>
      <w:r>
        <w:rPr>
          <w:noProof/>
        </w:rPr>
        <w:t>102</w:t>
      </w:r>
      <w:r>
        <w:rPr>
          <w:noProof/>
        </w:rPr>
        <w:fldChar w:fldCharType="end"/>
      </w:r>
    </w:p>
    <w:p w14:paraId="2F70A21A" w14:textId="4A4FAC49"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_Toc187929837 \h </w:instrText>
      </w:r>
      <w:r>
        <w:rPr>
          <w:noProof/>
        </w:rPr>
      </w:r>
      <w:r>
        <w:rPr>
          <w:noProof/>
        </w:rPr>
        <w:fldChar w:fldCharType="separate"/>
      </w:r>
      <w:r>
        <w:rPr>
          <w:noProof/>
        </w:rPr>
        <w:t>103</w:t>
      </w:r>
      <w:r>
        <w:rPr>
          <w:noProof/>
        </w:rPr>
        <w:fldChar w:fldCharType="end"/>
      </w:r>
    </w:p>
    <w:p w14:paraId="0F078967" w14:textId="7A344D4A"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_Toc187929838 \h </w:instrText>
      </w:r>
      <w:r>
        <w:rPr>
          <w:noProof/>
        </w:rPr>
      </w:r>
      <w:r>
        <w:rPr>
          <w:noProof/>
        </w:rPr>
        <w:fldChar w:fldCharType="separate"/>
      </w:r>
      <w:r>
        <w:rPr>
          <w:noProof/>
        </w:rPr>
        <w:t>103</w:t>
      </w:r>
      <w:r>
        <w:rPr>
          <w:noProof/>
        </w:rPr>
        <w:fldChar w:fldCharType="end"/>
      </w:r>
    </w:p>
    <w:p w14:paraId="2F2EF29C" w14:textId="543CFF3C"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_Toc187929839 \h </w:instrText>
      </w:r>
      <w:r>
        <w:rPr>
          <w:noProof/>
        </w:rPr>
      </w:r>
      <w:r>
        <w:rPr>
          <w:noProof/>
        </w:rPr>
        <w:fldChar w:fldCharType="separate"/>
      </w:r>
      <w:r>
        <w:rPr>
          <w:noProof/>
        </w:rPr>
        <w:t>104</w:t>
      </w:r>
      <w:r>
        <w:rPr>
          <w:noProof/>
        </w:rPr>
        <w:fldChar w:fldCharType="end"/>
      </w:r>
    </w:p>
    <w:p w14:paraId="371E1B5F" w14:textId="358098E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_Toc187929840 \h </w:instrText>
      </w:r>
      <w:r>
        <w:rPr>
          <w:noProof/>
        </w:rPr>
      </w:r>
      <w:r>
        <w:rPr>
          <w:noProof/>
        </w:rPr>
        <w:fldChar w:fldCharType="separate"/>
      </w:r>
      <w:r>
        <w:rPr>
          <w:noProof/>
        </w:rPr>
        <w:t>104</w:t>
      </w:r>
      <w:r>
        <w:rPr>
          <w:noProof/>
        </w:rPr>
        <w:fldChar w:fldCharType="end"/>
      </w:r>
    </w:p>
    <w:p w14:paraId="190CD70B" w14:textId="47AFE087"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_Toc187929841 \h </w:instrText>
      </w:r>
      <w:r>
        <w:rPr>
          <w:noProof/>
        </w:rPr>
      </w:r>
      <w:r>
        <w:rPr>
          <w:noProof/>
        </w:rPr>
        <w:fldChar w:fldCharType="separate"/>
      </w:r>
      <w:r>
        <w:rPr>
          <w:noProof/>
        </w:rPr>
        <w:t>105</w:t>
      </w:r>
      <w:r>
        <w:rPr>
          <w:noProof/>
        </w:rPr>
        <w:fldChar w:fldCharType="end"/>
      </w:r>
    </w:p>
    <w:p w14:paraId="1CA27812" w14:textId="59F81E60"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_Toc187929842 \h </w:instrText>
      </w:r>
      <w:r>
        <w:rPr>
          <w:noProof/>
        </w:rPr>
      </w:r>
      <w:r>
        <w:rPr>
          <w:noProof/>
        </w:rPr>
        <w:fldChar w:fldCharType="separate"/>
      </w:r>
      <w:r>
        <w:rPr>
          <w:noProof/>
        </w:rPr>
        <w:t>105</w:t>
      </w:r>
      <w:r>
        <w:rPr>
          <w:noProof/>
        </w:rPr>
        <w:fldChar w:fldCharType="end"/>
      </w:r>
    </w:p>
    <w:p w14:paraId="1FE5116C" w14:textId="1B5B16D7"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_Toc187929843 \h </w:instrText>
      </w:r>
      <w:r>
        <w:rPr>
          <w:noProof/>
        </w:rPr>
      </w:r>
      <w:r>
        <w:rPr>
          <w:noProof/>
        </w:rPr>
        <w:fldChar w:fldCharType="separate"/>
      </w:r>
      <w:r>
        <w:rPr>
          <w:noProof/>
        </w:rPr>
        <w:t>105</w:t>
      </w:r>
      <w:r>
        <w:rPr>
          <w:noProof/>
        </w:rPr>
        <w:fldChar w:fldCharType="end"/>
      </w:r>
    </w:p>
    <w:p w14:paraId="31DA2FA1" w14:textId="54876128"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_Toc187929844 \h </w:instrText>
      </w:r>
      <w:r>
        <w:rPr>
          <w:noProof/>
        </w:rPr>
      </w:r>
      <w:r>
        <w:rPr>
          <w:noProof/>
        </w:rPr>
        <w:fldChar w:fldCharType="separate"/>
      </w:r>
      <w:r>
        <w:rPr>
          <w:noProof/>
        </w:rPr>
        <w:t>106</w:t>
      </w:r>
      <w:r>
        <w:rPr>
          <w:noProof/>
        </w:rPr>
        <w:fldChar w:fldCharType="end"/>
      </w:r>
    </w:p>
    <w:p w14:paraId="1A6213B3" w14:textId="306724D4"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_Toc187929845 \h </w:instrText>
      </w:r>
      <w:r>
        <w:rPr>
          <w:noProof/>
        </w:rPr>
      </w:r>
      <w:r>
        <w:rPr>
          <w:noProof/>
        </w:rPr>
        <w:fldChar w:fldCharType="separate"/>
      </w:r>
      <w:r>
        <w:rPr>
          <w:noProof/>
        </w:rPr>
        <w:t>106</w:t>
      </w:r>
      <w:r>
        <w:rPr>
          <w:noProof/>
        </w:rPr>
        <w:fldChar w:fldCharType="end"/>
      </w:r>
    </w:p>
    <w:p w14:paraId="3F9A7632" w14:textId="70DD27B6"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_Toc187929846 \h </w:instrText>
      </w:r>
      <w:r>
        <w:rPr>
          <w:noProof/>
        </w:rPr>
      </w:r>
      <w:r>
        <w:rPr>
          <w:noProof/>
        </w:rPr>
        <w:fldChar w:fldCharType="separate"/>
      </w:r>
      <w:r>
        <w:rPr>
          <w:noProof/>
        </w:rPr>
        <w:t>106</w:t>
      </w:r>
      <w:r>
        <w:rPr>
          <w:noProof/>
        </w:rPr>
        <w:fldChar w:fldCharType="end"/>
      </w:r>
    </w:p>
    <w:p w14:paraId="23B53089" w14:textId="3377A76C"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_Toc187929847 \h </w:instrText>
      </w:r>
      <w:r>
        <w:rPr>
          <w:noProof/>
        </w:rPr>
      </w:r>
      <w:r>
        <w:rPr>
          <w:noProof/>
        </w:rPr>
        <w:fldChar w:fldCharType="separate"/>
      </w:r>
      <w:r>
        <w:rPr>
          <w:noProof/>
        </w:rPr>
        <w:t>106</w:t>
      </w:r>
      <w:r>
        <w:rPr>
          <w:noProof/>
        </w:rPr>
        <w:fldChar w:fldCharType="end"/>
      </w:r>
    </w:p>
    <w:p w14:paraId="7913BF79" w14:textId="684CC849"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_Toc187929848 \h </w:instrText>
      </w:r>
      <w:r>
        <w:rPr>
          <w:noProof/>
        </w:rPr>
      </w:r>
      <w:r>
        <w:rPr>
          <w:noProof/>
        </w:rPr>
        <w:fldChar w:fldCharType="separate"/>
      </w:r>
      <w:r>
        <w:rPr>
          <w:noProof/>
        </w:rPr>
        <w:t>106</w:t>
      </w:r>
      <w:r>
        <w:rPr>
          <w:noProof/>
        </w:rPr>
        <w:fldChar w:fldCharType="end"/>
      </w:r>
    </w:p>
    <w:p w14:paraId="05A57EA5" w14:textId="0946CD91"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_Toc187929849 \h </w:instrText>
      </w:r>
      <w:r>
        <w:rPr>
          <w:noProof/>
        </w:rPr>
      </w:r>
      <w:r>
        <w:rPr>
          <w:noProof/>
        </w:rPr>
        <w:fldChar w:fldCharType="separate"/>
      </w:r>
      <w:r>
        <w:rPr>
          <w:noProof/>
        </w:rPr>
        <w:t>106</w:t>
      </w:r>
      <w:r>
        <w:rPr>
          <w:noProof/>
        </w:rPr>
        <w:fldChar w:fldCharType="end"/>
      </w:r>
    </w:p>
    <w:p w14:paraId="38F832D2" w14:textId="4F156CB8"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A.4.2.5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_Toc187929850 \h </w:instrText>
      </w:r>
      <w:r>
        <w:rPr>
          <w:noProof/>
        </w:rPr>
      </w:r>
      <w:r>
        <w:rPr>
          <w:noProof/>
        </w:rPr>
        <w:fldChar w:fldCharType="separate"/>
      </w:r>
      <w:r>
        <w:rPr>
          <w:noProof/>
        </w:rPr>
        <w:t>106</w:t>
      </w:r>
      <w:r>
        <w:rPr>
          <w:noProof/>
        </w:rPr>
        <w:fldChar w:fldCharType="end"/>
      </w:r>
    </w:p>
    <w:p w14:paraId="24C26294" w14:textId="36024056"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A.4.2.5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_Toc187929851 \h </w:instrText>
      </w:r>
      <w:r>
        <w:rPr>
          <w:noProof/>
        </w:rPr>
      </w:r>
      <w:r>
        <w:rPr>
          <w:noProof/>
        </w:rPr>
        <w:fldChar w:fldCharType="separate"/>
      </w:r>
      <w:r>
        <w:rPr>
          <w:noProof/>
        </w:rPr>
        <w:t>107</w:t>
      </w:r>
      <w:r>
        <w:rPr>
          <w:noProof/>
        </w:rPr>
        <w:fldChar w:fldCharType="end"/>
      </w:r>
    </w:p>
    <w:p w14:paraId="504C9BC2" w14:textId="456E998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A.4.2.6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_Toc187929852 \h </w:instrText>
      </w:r>
      <w:r>
        <w:rPr>
          <w:noProof/>
        </w:rPr>
      </w:r>
      <w:r>
        <w:rPr>
          <w:noProof/>
        </w:rPr>
        <w:fldChar w:fldCharType="separate"/>
      </w:r>
      <w:r>
        <w:rPr>
          <w:noProof/>
        </w:rPr>
        <w:t>108</w:t>
      </w:r>
      <w:r>
        <w:rPr>
          <w:noProof/>
        </w:rPr>
        <w:fldChar w:fldCharType="end"/>
      </w:r>
    </w:p>
    <w:p w14:paraId="26005312" w14:textId="00498B46"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application/vnd.3gpp.seal-data-delivery-urllc-establishment-req-info+cbor</w:t>
      </w:r>
      <w:r>
        <w:rPr>
          <w:noProof/>
        </w:rPr>
        <w:tab/>
      </w:r>
      <w:r>
        <w:rPr>
          <w:noProof/>
        </w:rPr>
        <w:fldChar w:fldCharType="begin" w:fldLock="1"/>
      </w:r>
      <w:r>
        <w:rPr>
          <w:noProof/>
        </w:rPr>
        <w:instrText xml:space="preserve"> PAGEREF _Toc187929853 \h </w:instrText>
      </w:r>
      <w:r>
        <w:rPr>
          <w:noProof/>
        </w:rPr>
      </w:r>
      <w:r>
        <w:rPr>
          <w:noProof/>
        </w:rPr>
        <w:fldChar w:fldCharType="separate"/>
      </w:r>
      <w:r>
        <w:rPr>
          <w:noProof/>
        </w:rPr>
        <w:t>108</w:t>
      </w:r>
      <w:r>
        <w:rPr>
          <w:noProof/>
        </w:rPr>
        <w:fldChar w:fldCharType="end"/>
      </w:r>
    </w:p>
    <w:p w14:paraId="757F9B19" w14:textId="2902F4D2"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application/vnd.3gpp.seal-data-delivery-urllc-establishment-res-info+cbor</w:t>
      </w:r>
      <w:r>
        <w:rPr>
          <w:noProof/>
        </w:rPr>
        <w:tab/>
      </w:r>
      <w:r>
        <w:rPr>
          <w:noProof/>
        </w:rPr>
        <w:fldChar w:fldCharType="begin" w:fldLock="1"/>
      </w:r>
      <w:r>
        <w:rPr>
          <w:noProof/>
        </w:rPr>
        <w:instrText xml:space="preserve"> PAGEREF _Toc187929854 \h </w:instrText>
      </w:r>
      <w:r>
        <w:rPr>
          <w:noProof/>
        </w:rPr>
      </w:r>
      <w:r>
        <w:rPr>
          <w:noProof/>
        </w:rPr>
        <w:fldChar w:fldCharType="separate"/>
      </w:r>
      <w:r>
        <w:rPr>
          <w:noProof/>
        </w:rPr>
        <w:t>109</w:t>
      </w:r>
      <w:r>
        <w:rPr>
          <w:noProof/>
        </w:rPr>
        <w:fldChar w:fldCharType="end"/>
      </w:r>
    </w:p>
    <w:p w14:paraId="3B6E0BD0" w14:textId="2BDE21D4"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application/vnd.3gpp.seal-data-delivery-urllc-update-req-info+cbor</w:t>
      </w:r>
      <w:r>
        <w:rPr>
          <w:noProof/>
        </w:rPr>
        <w:tab/>
      </w:r>
      <w:r>
        <w:rPr>
          <w:noProof/>
        </w:rPr>
        <w:fldChar w:fldCharType="begin" w:fldLock="1"/>
      </w:r>
      <w:r>
        <w:rPr>
          <w:noProof/>
        </w:rPr>
        <w:instrText xml:space="preserve"> PAGEREF _Toc187929855 \h </w:instrText>
      </w:r>
      <w:r>
        <w:rPr>
          <w:noProof/>
        </w:rPr>
      </w:r>
      <w:r>
        <w:rPr>
          <w:noProof/>
        </w:rPr>
        <w:fldChar w:fldCharType="separate"/>
      </w:r>
      <w:r>
        <w:rPr>
          <w:noProof/>
        </w:rPr>
        <w:t>109</w:t>
      </w:r>
      <w:r>
        <w:rPr>
          <w:noProof/>
        </w:rPr>
        <w:fldChar w:fldCharType="end"/>
      </w:r>
    </w:p>
    <w:p w14:paraId="07C7FC9D" w14:textId="23B15768"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application/vnd.3gpp.seal-data-delivery-urllc-release-req-info+cbor</w:t>
      </w:r>
      <w:r>
        <w:rPr>
          <w:noProof/>
        </w:rPr>
        <w:tab/>
      </w:r>
      <w:r>
        <w:rPr>
          <w:noProof/>
        </w:rPr>
        <w:fldChar w:fldCharType="begin" w:fldLock="1"/>
      </w:r>
      <w:r>
        <w:rPr>
          <w:noProof/>
        </w:rPr>
        <w:instrText xml:space="preserve"> PAGEREF _Toc187929856 \h </w:instrText>
      </w:r>
      <w:r>
        <w:rPr>
          <w:noProof/>
        </w:rPr>
      </w:r>
      <w:r>
        <w:rPr>
          <w:noProof/>
        </w:rPr>
        <w:fldChar w:fldCharType="separate"/>
      </w:r>
      <w:r>
        <w:rPr>
          <w:noProof/>
        </w:rPr>
        <w:t>110</w:t>
      </w:r>
      <w:r>
        <w:rPr>
          <w:noProof/>
        </w:rPr>
        <w:fldChar w:fldCharType="end"/>
      </w:r>
    </w:p>
    <w:p w14:paraId="1E32C28B" w14:textId="7FA530A1"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A.4.2.11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application/vnd.3gpp.seal-data-delivery-urllc-update-res-info+cbor</w:t>
      </w:r>
      <w:r>
        <w:rPr>
          <w:noProof/>
        </w:rPr>
        <w:tab/>
      </w:r>
      <w:r>
        <w:rPr>
          <w:noProof/>
        </w:rPr>
        <w:fldChar w:fldCharType="begin" w:fldLock="1"/>
      </w:r>
      <w:r>
        <w:rPr>
          <w:noProof/>
        </w:rPr>
        <w:instrText xml:space="preserve"> PAGEREF _Toc187929857 \h </w:instrText>
      </w:r>
      <w:r>
        <w:rPr>
          <w:noProof/>
        </w:rPr>
      </w:r>
      <w:r>
        <w:rPr>
          <w:noProof/>
        </w:rPr>
        <w:fldChar w:fldCharType="separate"/>
      </w:r>
      <w:r>
        <w:rPr>
          <w:noProof/>
        </w:rPr>
        <w:t>111</w:t>
      </w:r>
      <w:r>
        <w:rPr>
          <w:noProof/>
        </w:rPr>
        <w:fldChar w:fldCharType="end"/>
      </w:r>
    </w:p>
    <w:p w14:paraId="1C5E081E" w14:textId="0833F15A" w:rsidR="00313F00" w:rsidRDefault="00313F00">
      <w:pPr>
        <w:pStyle w:val="TOC2"/>
        <w:rPr>
          <w:rFonts w:asciiTheme="minorHAnsi" w:eastAsiaTheme="minorEastAsia" w:hAnsiTheme="minorHAnsi" w:cstheme="minorBidi"/>
          <w:noProof/>
          <w:kern w:val="2"/>
          <w:sz w:val="22"/>
          <w:szCs w:val="22"/>
          <w:lang w:eastAsia="en-GB"/>
          <w14:ligatures w14:val="standardContextual"/>
        </w:rPr>
      </w:pPr>
      <w:r w:rsidRPr="00420DD2">
        <w:rPr>
          <w:noProof/>
          <w:lang w:val="sv-SE" w:eastAsia="zh-CN"/>
        </w:rPr>
        <w:t>A.4.3</w:t>
      </w:r>
      <w:r>
        <w:rPr>
          <w:rFonts w:asciiTheme="minorHAnsi" w:eastAsiaTheme="minorEastAsia" w:hAnsiTheme="minorHAnsi" w:cstheme="minorBidi"/>
          <w:noProof/>
          <w:kern w:val="2"/>
          <w:sz w:val="22"/>
          <w:szCs w:val="22"/>
          <w:lang w:eastAsia="en-GB"/>
          <w14:ligatures w14:val="standardContextual"/>
        </w:rPr>
        <w:tab/>
      </w:r>
      <w:r w:rsidRPr="00420DD2">
        <w:rPr>
          <w:noProof/>
          <w:lang w:val="sv-SE" w:eastAsia="zh-CN"/>
        </w:rPr>
        <w:t>Sdd_DataStorage API</w:t>
      </w:r>
      <w:r>
        <w:rPr>
          <w:noProof/>
        </w:rPr>
        <w:tab/>
      </w:r>
      <w:r>
        <w:rPr>
          <w:noProof/>
        </w:rPr>
        <w:fldChar w:fldCharType="begin" w:fldLock="1"/>
      </w:r>
      <w:r>
        <w:rPr>
          <w:noProof/>
        </w:rPr>
        <w:instrText xml:space="preserve"> PAGEREF _Toc187929858 \h </w:instrText>
      </w:r>
      <w:r>
        <w:rPr>
          <w:noProof/>
        </w:rPr>
      </w:r>
      <w:r>
        <w:rPr>
          <w:noProof/>
        </w:rPr>
        <w:fldChar w:fldCharType="separate"/>
      </w:r>
      <w:r>
        <w:rPr>
          <w:noProof/>
        </w:rPr>
        <w:t>112</w:t>
      </w:r>
      <w:r>
        <w:rPr>
          <w:noProof/>
        </w:rPr>
        <w:fldChar w:fldCharType="end"/>
      </w:r>
    </w:p>
    <w:p w14:paraId="5E6A3486" w14:textId="574753EB"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sidRPr="00420DD2">
        <w:rPr>
          <w:noProof/>
          <w:lang w:val="sv-SE" w:eastAsia="zh-CN"/>
        </w:rPr>
        <w:t>A.4.3.1</w:t>
      </w:r>
      <w:r>
        <w:rPr>
          <w:rFonts w:asciiTheme="minorHAnsi" w:eastAsiaTheme="minorEastAsia" w:hAnsiTheme="minorHAnsi" w:cstheme="minorBidi"/>
          <w:noProof/>
          <w:kern w:val="2"/>
          <w:sz w:val="22"/>
          <w:szCs w:val="22"/>
          <w:lang w:eastAsia="en-GB"/>
          <w14:ligatures w14:val="standardContextual"/>
        </w:rPr>
        <w:tab/>
      </w:r>
      <w:r w:rsidRPr="00420DD2">
        <w:rPr>
          <w:noProof/>
          <w:lang w:val="sv-SE" w:eastAsia="zh-CN"/>
        </w:rPr>
        <w:t>API URI</w:t>
      </w:r>
      <w:r>
        <w:rPr>
          <w:noProof/>
        </w:rPr>
        <w:tab/>
      </w:r>
      <w:r>
        <w:rPr>
          <w:noProof/>
        </w:rPr>
        <w:fldChar w:fldCharType="begin" w:fldLock="1"/>
      </w:r>
      <w:r>
        <w:rPr>
          <w:noProof/>
        </w:rPr>
        <w:instrText xml:space="preserve"> PAGEREF _Toc187929859 \h </w:instrText>
      </w:r>
      <w:r>
        <w:rPr>
          <w:noProof/>
        </w:rPr>
      </w:r>
      <w:r>
        <w:rPr>
          <w:noProof/>
        </w:rPr>
        <w:fldChar w:fldCharType="separate"/>
      </w:r>
      <w:r>
        <w:rPr>
          <w:noProof/>
        </w:rPr>
        <w:t>112</w:t>
      </w:r>
      <w:r>
        <w:rPr>
          <w:noProof/>
        </w:rPr>
        <w:fldChar w:fldCharType="end"/>
      </w:r>
    </w:p>
    <w:p w14:paraId="2B6DD96A" w14:textId="314373A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_Toc187929860 \h </w:instrText>
      </w:r>
      <w:r>
        <w:rPr>
          <w:noProof/>
        </w:rPr>
      </w:r>
      <w:r>
        <w:rPr>
          <w:noProof/>
        </w:rPr>
        <w:fldChar w:fldCharType="separate"/>
      </w:r>
      <w:r>
        <w:rPr>
          <w:noProof/>
        </w:rPr>
        <w:t>112</w:t>
      </w:r>
      <w:r>
        <w:rPr>
          <w:noProof/>
        </w:rPr>
        <w:fldChar w:fldCharType="end"/>
      </w:r>
    </w:p>
    <w:p w14:paraId="303A7E17" w14:textId="55B26679"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_Toc187929861 \h </w:instrText>
      </w:r>
      <w:r>
        <w:rPr>
          <w:noProof/>
        </w:rPr>
      </w:r>
      <w:r>
        <w:rPr>
          <w:noProof/>
        </w:rPr>
        <w:fldChar w:fldCharType="separate"/>
      </w:r>
      <w:r>
        <w:rPr>
          <w:noProof/>
        </w:rPr>
        <w:t>112</w:t>
      </w:r>
      <w:r>
        <w:rPr>
          <w:noProof/>
        </w:rPr>
        <w:fldChar w:fldCharType="end"/>
      </w:r>
    </w:p>
    <w:p w14:paraId="4F04163D" w14:textId="3B866A5B"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_Toc187929862 \h </w:instrText>
      </w:r>
      <w:r>
        <w:rPr>
          <w:noProof/>
        </w:rPr>
      </w:r>
      <w:r>
        <w:rPr>
          <w:noProof/>
        </w:rPr>
        <w:fldChar w:fldCharType="separate"/>
      </w:r>
      <w:r>
        <w:rPr>
          <w:noProof/>
        </w:rPr>
        <w:t>113</w:t>
      </w:r>
      <w:r>
        <w:rPr>
          <w:noProof/>
        </w:rPr>
        <w:fldChar w:fldCharType="end"/>
      </w:r>
    </w:p>
    <w:p w14:paraId="6AD612DA" w14:textId="7B8CF9F9"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_Toc187929863 \h </w:instrText>
      </w:r>
      <w:r>
        <w:rPr>
          <w:noProof/>
        </w:rPr>
      </w:r>
      <w:r>
        <w:rPr>
          <w:noProof/>
        </w:rPr>
        <w:fldChar w:fldCharType="separate"/>
      </w:r>
      <w:r>
        <w:rPr>
          <w:noProof/>
        </w:rPr>
        <w:t>113</w:t>
      </w:r>
      <w:r>
        <w:rPr>
          <w:noProof/>
        </w:rPr>
        <w:fldChar w:fldCharType="end"/>
      </w:r>
    </w:p>
    <w:p w14:paraId="319E163B" w14:textId="268E88BD"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_Toc187929864 \h </w:instrText>
      </w:r>
      <w:r>
        <w:rPr>
          <w:noProof/>
        </w:rPr>
      </w:r>
      <w:r>
        <w:rPr>
          <w:noProof/>
        </w:rPr>
        <w:fldChar w:fldCharType="separate"/>
      </w:r>
      <w:r>
        <w:rPr>
          <w:noProof/>
        </w:rPr>
        <w:t>113</w:t>
      </w:r>
      <w:r>
        <w:rPr>
          <w:noProof/>
        </w:rPr>
        <w:fldChar w:fldCharType="end"/>
      </w:r>
    </w:p>
    <w:p w14:paraId="18C7919B" w14:textId="6DB1DAE7"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_Toc187929865 \h </w:instrText>
      </w:r>
      <w:r>
        <w:rPr>
          <w:noProof/>
        </w:rPr>
      </w:r>
      <w:r>
        <w:rPr>
          <w:noProof/>
        </w:rPr>
        <w:fldChar w:fldCharType="separate"/>
      </w:r>
      <w:r>
        <w:rPr>
          <w:noProof/>
        </w:rPr>
        <w:t>113</w:t>
      </w:r>
      <w:r>
        <w:rPr>
          <w:noProof/>
        </w:rPr>
        <w:fldChar w:fldCharType="end"/>
      </w:r>
    </w:p>
    <w:p w14:paraId="3B299551" w14:textId="4301868E"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_Toc187929866 \h </w:instrText>
      </w:r>
      <w:r>
        <w:rPr>
          <w:noProof/>
        </w:rPr>
      </w:r>
      <w:r>
        <w:rPr>
          <w:noProof/>
        </w:rPr>
        <w:fldChar w:fldCharType="separate"/>
      </w:r>
      <w:r>
        <w:rPr>
          <w:noProof/>
        </w:rPr>
        <w:t>113</w:t>
      </w:r>
      <w:r>
        <w:rPr>
          <w:noProof/>
        </w:rPr>
        <w:fldChar w:fldCharType="end"/>
      </w:r>
    </w:p>
    <w:p w14:paraId="45520C22" w14:textId="3D81467E"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_Toc187929867 \h </w:instrText>
      </w:r>
      <w:r>
        <w:rPr>
          <w:noProof/>
        </w:rPr>
      </w:r>
      <w:r>
        <w:rPr>
          <w:noProof/>
        </w:rPr>
        <w:fldChar w:fldCharType="separate"/>
      </w:r>
      <w:r>
        <w:rPr>
          <w:noProof/>
        </w:rPr>
        <w:t>114</w:t>
      </w:r>
      <w:r>
        <w:rPr>
          <w:noProof/>
        </w:rPr>
        <w:fldChar w:fldCharType="end"/>
      </w:r>
    </w:p>
    <w:p w14:paraId="77A847AB" w14:textId="21EF3142"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_Toc187929868 \h </w:instrText>
      </w:r>
      <w:r>
        <w:rPr>
          <w:noProof/>
        </w:rPr>
      </w:r>
      <w:r>
        <w:rPr>
          <w:noProof/>
        </w:rPr>
        <w:fldChar w:fldCharType="separate"/>
      </w:r>
      <w:r>
        <w:rPr>
          <w:noProof/>
        </w:rPr>
        <w:t>114</w:t>
      </w:r>
      <w:r>
        <w:rPr>
          <w:noProof/>
        </w:rPr>
        <w:fldChar w:fldCharType="end"/>
      </w:r>
    </w:p>
    <w:p w14:paraId="0DD26ABA" w14:textId="62E43E9B"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_Toc187929869 \h </w:instrText>
      </w:r>
      <w:r>
        <w:rPr>
          <w:noProof/>
        </w:rPr>
      </w:r>
      <w:r>
        <w:rPr>
          <w:noProof/>
        </w:rPr>
        <w:fldChar w:fldCharType="separate"/>
      </w:r>
      <w:r>
        <w:rPr>
          <w:noProof/>
        </w:rPr>
        <w:t>114</w:t>
      </w:r>
      <w:r>
        <w:rPr>
          <w:noProof/>
        </w:rPr>
        <w:fldChar w:fldCharType="end"/>
      </w:r>
    </w:p>
    <w:p w14:paraId="5C5521EF" w14:textId="510595D5" w:rsidR="00313F00" w:rsidRDefault="00313F0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A.4.3.2.2.3.5</w:t>
      </w:r>
      <w:r>
        <w:rPr>
          <w:rFonts w:asciiTheme="minorHAnsi" w:eastAsiaTheme="minorEastAsia" w:hAnsiTheme="minorHAnsi" w:cstheme="minorBidi"/>
          <w:noProof/>
          <w:kern w:val="2"/>
          <w:sz w:val="22"/>
          <w:szCs w:val="22"/>
          <w:lang w:eastAsia="en-GB"/>
          <w14:ligatures w14:val="standardContextual"/>
        </w:rPr>
        <w:tab/>
      </w:r>
      <w:r>
        <w:rPr>
          <w:noProof/>
        </w:rPr>
        <w:t>FETCH</w:t>
      </w:r>
      <w:r>
        <w:rPr>
          <w:noProof/>
        </w:rPr>
        <w:tab/>
      </w:r>
      <w:r>
        <w:rPr>
          <w:noProof/>
        </w:rPr>
        <w:fldChar w:fldCharType="begin" w:fldLock="1"/>
      </w:r>
      <w:r>
        <w:rPr>
          <w:noProof/>
        </w:rPr>
        <w:instrText xml:space="preserve"> PAGEREF _Toc187929870 \h </w:instrText>
      </w:r>
      <w:r>
        <w:rPr>
          <w:noProof/>
        </w:rPr>
      </w:r>
      <w:r>
        <w:rPr>
          <w:noProof/>
        </w:rPr>
        <w:fldChar w:fldCharType="separate"/>
      </w:r>
      <w:r>
        <w:rPr>
          <w:noProof/>
        </w:rPr>
        <w:t>115</w:t>
      </w:r>
      <w:r>
        <w:rPr>
          <w:noProof/>
        </w:rPr>
        <w:fldChar w:fldCharType="end"/>
      </w:r>
    </w:p>
    <w:p w14:paraId="4903A8C9" w14:textId="5C79F156"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_Toc187929871 \h </w:instrText>
      </w:r>
      <w:r>
        <w:rPr>
          <w:noProof/>
        </w:rPr>
      </w:r>
      <w:r>
        <w:rPr>
          <w:noProof/>
        </w:rPr>
        <w:fldChar w:fldCharType="separate"/>
      </w:r>
      <w:r>
        <w:rPr>
          <w:noProof/>
        </w:rPr>
        <w:t>115</w:t>
      </w:r>
      <w:r>
        <w:rPr>
          <w:noProof/>
        </w:rPr>
        <w:fldChar w:fldCharType="end"/>
      </w:r>
    </w:p>
    <w:p w14:paraId="2C6F147E" w14:textId="5FF61FD4"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_Toc187929872 \h </w:instrText>
      </w:r>
      <w:r>
        <w:rPr>
          <w:noProof/>
        </w:rPr>
      </w:r>
      <w:r>
        <w:rPr>
          <w:noProof/>
        </w:rPr>
        <w:fldChar w:fldCharType="separate"/>
      </w:r>
      <w:r>
        <w:rPr>
          <w:noProof/>
        </w:rPr>
        <w:t>115</w:t>
      </w:r>
      <w:r>
        <w:rPr>
          <w:noProof/>
        </w:rPr>
        <w:fldChar w:fldCharType="end"/>
      </w:r>
    </w:p>
    <w:p w14:paraId="3C71E7B6" w14:textId="086DA10F"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_Toc187929873 \h </w:instrText>
      </w:r>
      <w:r>
        <w:rPr>
          <w:noProof/>
        </w:rPr>
      </w:r>
      <w:r>
        <w:rPr>
          <w:noProof/>
        </w:rPr>
        <w:fldChar w:fldCharType="separate"/>
      </w:r>
      <w:r>
        <w:rPr>
          <w:noProof/>
        </w:rPr>
        <w:t>117</w:t>
      </w:r>
      <w:r>
        <w:rPr>
          <w:noProof/>
        </w:rPr>
        <w:fldChar w:fldCharType="end"/>
      </w:r>
    </w:p>
    <w:p w14:paraId="78D304F5" w14:textId="5BACAE11"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_Toc187929874 \h </w:instrText>
      </w:r>
      <w:r>
        <w:rPr>
          <w:noProof/>
        </w:rPr>
      </w:r>
      <w:r>
        <w:rPr>
          <w:noProof/>
        </w:rPr>
        <w:fldChar w:fldCharType="separate"/>
      </w:r>
      <w:r>
        <w:rPr>
          <w:noProof/>
        </w:rPr>
        <w:t>117</w:t>
      </w:r>
      <w:r>
        <w:rPr>
          <w:noProof/>
        </w:rPr>
        <w:fldChar w:fldCharType="end"/>
      </w:r>
    </w:p>
    <w:p w14:paraId="52723505" w14:textId="7906160A"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_Toc187929875 \h </w:instrText>
      </w:r>
      <w:r>
        <w:rPr>
          <w:noProof/>
        </w:rPr>
      </w:r>
      <w:r>
        <w:rPr>
          <w:noProof/>
        </w:rPr>
        <w:fldChar w:fldCharType="separate"/>
      </w:r>
      <w:r>
        <w:rPr>
          <w:noProof/>
        </w:rPr>
        <w:t>117</w:t>
      </w:r>
      <w:r>
        <w:rPr>
          <w:noProof/>
        </w:rPr>
        <w:fldChar w:fldCharType="end"/>
      </w:r>
    </w:p>
    <w:p w14:paraId="0268F123" w14:textId="46EC30DF"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_Toc187929876 \h </w:instrText>
      </w:r>
      <w:r>
        <w:rPr>
          <w:noProof/>
        </w:rPr>
      </w:r>
      <w:r>
        <w:rPr>
          <w:noProof/>
        </w:rPr>
        <w:fldChar w:fldCharType="separate"/>
      </w:r>
      <w:r>
        <w:rPr>
          <w:noProof/>
        </w:rPr>
        <w:t>117</w:t>
      </w:r>
      <w:r>
        <w:rPr>
          <w:noProof/>
        </w:rPr>
        <w:fldChar w:fldCharType="end"/>
      </w:r>
    </w:p>
    <w:p w14:paraId="0EF789E9" w14:textId="0222BE14"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_Toc187929877 \h </w:instrText>
      </w:r>
      <w:r>
        <w:rPr>
          <w:noProof/>
        </w:rPr>
      </w:r>
      <w:r>
        <w:rPr>
          <w:noProof/>
        </w:rPr>
        <w:fldChar w:fldCharType="separate"/>
      </w:r>
      <w:r>
        <w:rPr>
          <w:noProof/>
        </w:rPr>
        <w:t>117</w:t>
      </w:r>
      <w:r>
        <w:rPr>
          <w:noProof/>
        </w:rPr>
        <w:fldChar w:fldCharType="end"/>
      </w:r>
    </w:p>
    <w:p w14:paraId="497259FB" w14:textId="19340196"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_Toc187929878 \h </w:instrText>
      </w:r>
      <w:r>
        <w:rPr>
          <w:noProof/>
        </w:rPr>
      </w:r>
      <w:r>
        <w:rPr>
          <w:noProof/>
        </w:rPr>
        <w:fldChar w:fldCharType="separate"/>
      </w:r>
      <w:r>
        <w:rPr>
          <w:noProof/>
        </w:rPr>
        <w:t>118</w:t>
      </w:r>
      <w:r>
        <w:rPr>
          <w:noProof/>
        </w:rPr>
        <w:fldChar w:fldCharType="end"/>
      </w:r>
    </w:p>
    <w:p w14:paraId="42F2D4B7" w14:textId="7D8E8AE9"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_Toc187929879 \h </w:instrText>
      </w:r>
      <w:r>
        <w:rPr>
          <w:noProof/>
        </w:rPr>
      </w:r>
      <w:r>
        <w:rPr>
          <w:noProof/>
        </w:rPr>
        <w:fldChar w:fldCharType="separate"/>
      </w:r>
      <w:r>
        <w:rPr>
          <w:noProof/>
        </w:rPr>
        <w:t>118</w:t>
      </w:r>
      <w:r>
        <w:rPr>
          <w:noProof/>
        </w:rPr>
        <w:fldChar w:fldCharType="end"/>
      </w:r>
    </w:p>
    <w:p w14:paraId="78D744D9" w14:textId="297EC932"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_Toc187929880 \h </w:instrText>
      </w:r>
      <w:r>
        <w:rPr>
          <w:noProof/>
        </w:rPr>
      </w:r>
      <w:r>
        <w:rPr>
          <w:noProof/>
        </w:rPr>
        <w:fldChar w:fldCharType="separate"/>
      </w:r>
      <w:r>
        <w:rPr>
          <w:noProof/>
        </w:rPr>
        <w:t>118</w:t>
      </w:r>
      <w:r>
        <w:rPr>
          <w:noProof/>
        </w:rPr>
        <w:fldChar w:fldCharType="end"/>
      </w:r>
    </w:p>
    <w:p w14:paraId="757926E6" w14:textId="2DAD3F61"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420DD2">
        <w:rPr>
          <w:noProof/>
          <w:lang w:val="en-US"/>
        </w:rPr>
        <w:t>StatusInformationReq</w:t>
      </w:r>
      <w:r>
        <w:rPr>
          <w:noProof/>
        </w:rPr>
        <w:tab/>
      </w:r>
      <w:r>
        <w:rPr>
          <w:noProof/>
        </w:rPr>
        <w:fldChar w:fldCharType="begin" w:fldLock="1"/>
      </w:r>
      <w:r>
        <w:rPr>
          <w:noProof/>
        </w:rPr>
        <w:instrText xml:space="preserve"> PAGEREF _Toc187929881 \h </w:instrText>
      </w:r>
      <w:r>
        <w:rPr>
          <w:noProof/>
        </w:rPr>
      </w:r>
      <w:r>
        <w:rPr>
          <w:noProof/>
        </w:rPr>
        <w:fldChar w:fldCharType="separate"/>
      </w:r>
      <w:r>
        <w:rPr>
          <w:noProof/>
        </w:rPr>
        <w:t>118</w:t>
      </w:r>
      <w:r>
        <w:rPr>
          <w:noProof/>
        </w:rPr>
        <w:fldChar w:fldCharType="end"/>
      </w:r>
    </w:p>
    <w:p w14:paraId="43D63F50" w14:textId="519CE81C" w:rsidR="00313F00" w:rsidRDefault="00313F0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420DD2">
        <w:rPr>
          <w:noProof/>
          <w:lang w:val="en-US"/>
        </w:rPr>
        <w:t>StatusInformationRes</w:t>
      </w:r>
      <w:r>
        <w:rPr>
          <w:noProof/>
        </w:rPr>
        <w:tab/>
      </w:r>
      <w:r>
        <w:rPr>
          <w:noProof/>
        </w:rPr>
        <w:fldChar w:fldCharType="begin" w:fldLock="1"/>
      </w:r>
      <w:r>
        <w:rPr>
          <w:noProof/>
        </w:rPr>
        <w:instrText xml:space="preserve"> PAGEREF _Toc187929882 \h </w:instrText>
      </w:r>
      <w:r>
        <w:rPr>
          <w:noProof/>
        </w:rPr>
      </w:r>
      <w:r>
        <w:rPr>
          <w:noProof/>
        </w:rPr>
        <w:fldChar w:fldCharType="separate"/>
      </w:r>
      <w:r>
        <w:rPr>
          <w:noProof/>
        </w:rPr>
        <w:t>119</w:t>
      </w:r>
      <w:r>
        <w:rPr>
          <w:noProof/>
        </w:rPr>
        <w:fldChar w:fldCharType="end"/>
      </w:r>
    </w:p>
    <w:p w14:paraId="0D47C059" w14:textId="085994EE"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_Toc187929883 \h </w:instrText>
      </w:r>
      <w:r>
        <w:rPr>
          <w:noProof/>
        </w:rPr>
      </w:r>
      <w:r>
        <w:rPr>
          <w:noProof/>
        </w:rPr>
        <w:fldChar w:fldCharType="separate"/>
      </w:r>
      <w:r>
        <w:rPr>
          <w:noProof/>
        </w:rPr>
        <w:t>119</w:t>
      </w:r>
      <w:r>
        <w:rPr>
          <w:noProof/>
        </w:rPr>
        <w:fldChar w:fldCharType="end"/>
      </w:r>
    </w:p>
    <w:p w14:paraId="14AAD979" w14:textId="1427649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_Toc187929884 \h </w:instrText>
      </w:r>
      <w:r>
        <w:rPr>
          <w:noProof/>
        </w:rPr>
      </w:r>
      <w:r>
        <w:rPr>
          <w:noProof/>
        </w:rPr>
        <w:fldChar w:fldCharType="separate"/>
      </w:r>
      <w:r>
        <w:rPr>
          <w:noProof/>
        </w:rPr>
        <w:t>119</w:t>
      </w:r>
      <w:r>
        <w:rPr>
          <w:noProof/>
        </w:rPr>
        <w:fldChar w:fldCharType="end"/>
      </w:r>
    </w:p>
    <w:p w14:paraId="7965A0D7" w14:textId="24F4F70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_Toc187929885 \h </w:instrText>
      </w:r>
      <w:r>
        <w:rPr>
          <w:noProof/>
        </w:rPr>
      </w:r>
      <w:r>
        <w:rPr>
          <w:noProof/>
        </w:rPr>
        <w:fldChar w:fldCharType="separate"/>
      </w:r>
      <w:r>
        <w:rPr>
          <w:noProof/>
        </w:rPr>
        <w:t>119</w:t>
      </w:r>
      <w:r>
        <w:rPr>
          <w:noProof/>
        </w:rPr>
        <w:fldChar w:fldCharType="end"/>
      </w:r>
    </w:p>
    <w:p w14:paraId="4AD8468D" w14:textId="198F079D"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A.4.3.5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_Toc187929886 \h </w:instrText>
      </w:r>
      <w:r>
        <w:rPr>
          <w:noProof/>
        </w:rPr>
      </w:r>
      <w:r>
        <w:rPr>
          <w:noProof/>
        </w:rPr>
        <w:fldChar w:fldCharType="separate"/>
      </w:r>
      <w:r>
        <w:rPr>
          <w:noProof/>
        </w:rPr>
        <w:t>119</w:t>
      </w:r>
      <w:r>
        <w:rPr>
          <w:noProof/>
        </w:rPr>
        <w:fldChar w:fldCharType="end"/>
      </w:r>
    </w:p>
    <w:p w14:paraId="66175F2B" w14:textId="3ADA8070" w:rsidR="00313F00" w:rsidRDefault="00313F00">
      <w:pPr>
        <w:pStyle w:val="TOC4"/>
        <w:rPr>
          <w:rFonts w:asciiTheme="minorHAnsi" w:eastAsiaTheme="minorEastAsia" w:hAnsiTheme="minorHAnsi" w:cstheme="minorBidi"/>
          <w:noProof/>
          <w:kern w:val="2"/>
          <w:sz w:val="22"/>
          <w:szCs w:val="22"/>
          <w:lang w:eastAsia="en-GB"/>
          <w14:ligatures w14:val="standardContextual"/>
        </w:rPr>
      </w:pPr>
      <w:r>
        <w:rPr>
          <w:noProof/>
        </w:rPr>
        <w:t>A.4.3.5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_Toc187929887 \h </w:instrText>
      </w:r>
      <w:r>
        <w:rPr>
          <w:noProof/>
        </w:rPr>
      </w:r>
      <w:r>
        <w:rPr>
          <w:noProof/>
        </w:rPr>
        <w:fldChar w:fldCharType="separate"/>
      </w:r>
      <w:r>
        <w:rPr>
          <w:noProof/>
        </w:rPr>
        <w:t>119</w:t>
      </w:r>
      <w:r>
        <w:rPr>
          <w:noProof/>
        </w:rPr>
        <w:fldChar w:fldCharType="end"/>
      </w:r>
    </w:p>
    <w:p w14:paraId="29AAED8F" w14:textId="02843A55"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sidRPr="00420DD2">
        <w:rPr>
          <w:noProof/>
          <w:lang w:val="sv-SE"/>
        </w:rPr>
        <w:t>A.4.3.6</w:t>
      </w:r>
      <w:r>
        <w:rPr>
          <w:rFonts w:asciiTheme="minorHAnsi" w:eastAsiaTheme="minorEastAsia" w:hAnsiTheme="minorHAnsi" w:cstheme="minorBidi"/>
          <w:noProof/>
          <w:kern w:val="2"/>
          <w:sz w:val="22"/>
          <w:szCs w:val="22"/>
          <w:lang w:eastAsia="en-GB"/>
          <w14:ligatures w14:val="standardContextual"/>
        </w:rPr>
        <w:tab/>
      </w:r>
      <w:r w:rsidRPr="00420DD2">
        <w:rPr>
          <w:noProof/>
          <w:lang w:val="sv-SE"/>
        </w:rPr>
        <w:t>Media Types</w:t>
      </w:r>
      <w:r>
        <w:rPr>
          <w:noProof/>
        </w:rPr>
        <w:tab/>
      </w:r>
      <w:r>
        <w:rPr>
          <w:noProof/>
        </w:rPr>
        <w:fldChar w:fldCharType="begin" w:fldLock="1"/>
      </w:r>
      <w:r>
        <w:rPr>
          <w:noProof/>
        </w:rPr>
        <w:instrText xml:space="preserve"> PAGEREF _Toc187929888 \h </w:instrText>
      </w:r>
      <w:r>
        <w:rPr>
          <w:noProof/>
        </w:rPr>
      </w:r>
      <w:r>
        <w:rPr>
          <w:noProof/>
        </w:rPr>
        <w:fldChar w:fldCharType="separate"/>
      </w:r>
      <w:r>
        <w:rPr>
          <w:noProof/>
        </w:rPr>
        <w:t>120</w:t>
      </w:r>
      <w:r>
        <w:rPr>
          <w:noProof/>
        </w:rPr>
        <w:fldChar w:fldCharType="end"/>
      </w:r>
    </w:p>
    <w:p w14:paraId="1D6840DF" w14:textId="5093E7A1"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application/vnd.3gpp.seal-data-delivery-data-storage-creation-req-info+cbor</w:t>
      </w:r>
      <w:r>
        <w:rPr>
          <w:noProof/>
        </w:rPr>
        <w:tab/>
      </w:r>
      <w:r>
        <w:rPr>
          <w:noProof/>
        </w:rPr>
        <w:fldChar w:fldCharType="begin" w:fldLock="1"/>
      </w:r>
      <w:r>
        <w:rPr>
          <w:noProof/>
        </w:rPr>
        <w:instrText xml:space="preserve"> PAGEREF _Toc187929889 \h </w:instrText>
      </w:r>
      <w:r>
        <w:rPr>
          <w:noProof/>
        </w:rPr>
      </w:r>
      <w:r>
        <w:rPr>
          <w:noProof/>
        </w:rPr>
        <w:fldChar w:fldCharType="separate"/>
      </w:r>
      <w:r>
        <w:rPr>
          <w:noProof/>
        </w:rPr>
        <w:t>121</w:t>
      </w:r>
      <w:r>
        <w:rPr>
          <w:noProof/>
        </w:rPr>
        <w:fldChar w:fldCharType="end"/>
      </w:r>
    </w:p>
    <w:p w14:paraId="438D6E26" w14:textId="3C225680"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application/vnd.3gpp.seal-data-delivery-data-storage-creation-res-info+cbor</w:t>
      </w:r>
      <w:r>
        <w:rPr>
          <w:noProof/>
        </w:rPr>
        <w:tab/>
      </w:r>
      <w:r>
        <w:rPr>
          <w:noProof/>
        </w:rPr>
        <w:fldChar w:fldCharType="begin" w:fldLock="1"/>
      </w:r>
      <w:r>
        <w:rPr>
          <w:noProof/>
        </w:rPr>
        <w:instrText xml:space="preserve"> PAGEREF _Toc187929890 \h </w:instrText>
      </w:r>
      <w:r>
        <w:rPr>
          <w:noProof/>
        </w:rPr>
      </w:r>
      <w:r>
        <w:rPr>
          <w:noProof/>
        </w:rPr>
        <w:fldChar w:fldCharType="separate"/>
      </w:r>
      <w:r>
        <w:rPr>
          <w:noProof/>
        </w:rPr>
        <w:t>121</w:t>
      </w:r>
      <w:r>
        <w:rPr>
          <w:noProof/>
        </w:rPr>
        <w:fldChar w:fldCharType="end"/>
      </w:r>
    </w:p>
    <w:p w14:paraId="23C7780E" w14:textId="1F6A7681"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application/vnd.3gpp.seal-data-delivery-data-storage-reservation-req-info+cbor</w:t>
      </w:r>
      <w:r>
        <w:rPr>
          <w:noProof/>
        </w:rPr>
        <w:tab/>
      </w:r>
      <w:r>
        <w:rPr>
          <w:noProof/>
        </w:rPr>
        <w:fldChar w:fldCharType="begin" w:fldLock="1"/>
      </w:r>
      <w:r>
        <w:rPr>
          <w:noProof/>
        </w:rPr>
        <w:instrText xml:space="preserve"> PAGEREF _Toc187929891 \h </w:instrText>
      </w:r>
      <w:r>
        <w:rPr>
          <w:noProof/>
        </w:rPr>
      </w:r>
      <w:r>
        <w:rPr>
          <w:noProof/>
        </w:rPr>
        <w:fldChar w:fldCharType="separate"/>
      </w:r>
      <w:r>
        <w:rPr>
          <w:noProof/>
        </w:rPr>
        <w:t>122</w:t>
      </w:r>
      <w:r>
        <w:rPr>
          <w:noProof/>
        </w:rPr>
        <w:fldChar w:fldCharType="end"/>
      </w:r>
    </w:p>
    <w:p w14:paraId="3655792B" w14:textId="0BAD6C9A"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application/vnd.3gpp.seal-data-delivery-data-storage-reservation-res-info+cbor</w:t>
      </w:r>
      <w:r>
        <w:rPr>
          <w:noProof/>
        </w:rPr>
        <w:tab/>
      </w:r>
      <w:r>
        <w:rPr>
          <w:noProof/>
        </w:rPr>
        <w:fldChar w:fldCharType="begin" w:fldLock="1"/>
      </w:r>
      <w:r>
        <w:rPr>
          <w:noProof/>
        </w:rPr>
        <w:instrText xml:space="preserve"> PAGEREF _Toc187929892 \h </w:instrText>
      </w:r>
      <w:r>
        <w:rPr>
          <w:noProof/>
        </w:rPr>
      </w:r>
      <w:r>
        <w:rPr>
          <w:noProof/>
        </w:rPr>
        <w:fldChar w:fldCharType="separate"/>
      </w:r>
      <w:r>
        <w:rPr>
          <w:noProof/>
        </w:rPr>
        <w:t>123</w:t>
      </w:r>
      <w:r>
        <w:rPr>
          <w:noProof/>
        </w:rPr>
        <w:fldChar w:fldCharType="end"/>
      </w:r>
    </w:p>
    <w:p w14:paraId="0816366C" w14:textId="4F043FA7"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application/vnd.3gpp.seal-data-delivery-data-storage-status-notification-info+cbor</w:t>
      </w:r>
      <w:r>
        <w:rPr>
          <w:noProof/>
        </w:rPr>
        <w:tab/>
      </w:r>
      <w:r>
        <w:rPr>
          <w:noProof/>
        </w:rPr>
        <w:fldChar w:fldCharType="begin" w:fldLock="1"/>
      </w:r>
      <w:r>
        <w:rPr>
          <w:noProof/>
        </w:rPr>
        <w:instrText xml:space="preserve"> PAGEREF _Toc187929893 \h </w:instrText>
      </w:r>
      <w:r>
        <w:rPr>
          <w:noProof/>
        </w:rPr>
      </w:r>
      <w:r>
        <w:rPr>
          <w:noProof/>
        </w:rPr>
        <w:fldChar w:fldCharType="separate"/>
      </w:r>
      <w:r>
        <w:rPr>
          <w:noProof/>
        </w:rPr>
        <w:t>124</w:t>
      </w:r>
      <w:r>
        <w:rPr>
          <w:noProof/>
        </w:rPr>
        <w:fldChar w:fldCharType="end"/>
      </w:r>
    </w:p>
    <w:p w14:paraId="573291DE" w14:textId="576E15FB"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A.4.3.12</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application/vnd.3gpp.seal-data-delivery-data-storage-query-res-info+cbor</w:t>
      </w:r>
      <w:r>
        <w:rPr>
          <w:noProof/>
        </w:rPr>
        <w:tab/>
      </w:r>
      <w:r>
        <w:rPr>
          <w:noProof/>
        </w:rPr>
        <w:fldChar w:fldCharType="begin" w:fldLock="1"/>
      </w:r>
      <w:r>
        <w:rPr>
          <w:noProof/>
        </w:rPr>
        <w:instrText xml:space="preserve"> PAGEREF _Toc187929894 \h </w:instrText>
      </w:r>
      <w:r>
        <w:rPr>
          <w:noProof/>
        </w:rPr>
      </w:r>
      <w:r>
        <w:rPr>
          <w:noProof/>
        </w:rPr>
        <w:fldChar w:fldCharType="separate"/>
      </w:r>
      <w:r>
        <w:rPr>
          <w:noProof/>
        </w:rPr>
        <w:t>124</w:t>
      </w:r>
      <w:r>
        <w:rPr>
          <w:noProof/>
        </w:rPr>
        <w:fldChar w:fldCharType="end"/>
      </w:r>
    </w:p>
    <w:p w14:paraId="4A12DA2C" w14:textId="137C9793" w:rsidR="00313F00" w:rsidRDefault="00313F00">
      <w:pPr>
        <w:pStyle w:val="TOC3"/>
        <w:rPr>
          <w:rFonts w:asciiTheme="minorHAnsi" w:eastAsiaTheme="minorEastAsia" w:hAnsiTheme="minorHAnsi" w:cstheme="minorBidi"/>
          <w:noProof/>
          <w:kern w:val="2"/>
          <w:sz w:val="22"/>
          <w:szCs w:val="22"/>
          <w:lang w:eastAsia="en-GB"/>
          <w14:ligatures w14:val="standardContextual"/>
        </w:rPr>
      </w:pPr>
      <w:r>
        <w:rPr>
          <w:noProof/>
        </w:rPr>
        <w:t>A.4.3.13</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application/vnd.3gpp.seal-data-delivery-data-storage-mgt-req-info+cbor</w:t>
      </w:r>
      <w:r>
        <w:rPr>
          <w:noProof/>
        </w:rPr>
        <w:tab/>
      </w:r>
      <w:r>
        <w:rPr>
          <w:noProof/>
        </w:rPr>
        <w:fldChar w:fldCharType="begin" w:fldLock="1"/>
      </w:r>
      <w:r>
        <w:rPr>
          <w:noProof/>
        </w:rPr>
        <w:instrText xml:space="preserve"> PAGEREF _Toc187929895 \h </w:instrText>
      </w:r>
      <w:r>
        <w:rPr>
          <w:noProof/>
        </w:rPr>
      </w:r>
      <w:r>
        <w:rPr>
          <w:noProof/>
        </w:rPr>
        <w:fldChar w:fldCharType="separate"/>
      </w:r>
      <w:r>
        <w:rPr>
          <w:noProof/>
        </w:rPr>
        <w:t>125</w:t>
      </w:r>
      <w:r>
        <w:rPr>
          <w:noProof/>
        </w:rPr>
        <w:fldChar w:fldCharType="end"/>
      </w:r>
    </w:p>
    <w:p w14:paraId="5048B2BC" w14:textId="24E84B0E" w:rsidR="00313F00" w:rsidRDefault="00313F00" w:rsidP="00313F0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_Toc187929896 \h </w:instrText>
      </w:r>
      <w:r>
        <w:rPr>
          <w:noProof/>
        </w:rPr>
      </w:r>
      <w:r>
        <w:rPr>
          <w:noProof/>
        </w:rPr>
        <w:fldChar w:fldCharType="separate"/>
      </w:r>
      <w:r>
        <w:rPr>
          <w:noProof/>
        </w:rPr>
        <w:t>127</w:t>
      </w:r>
      <w:r>
        <w:rPr>
          <w:noProof/>
        </w:rPr>
        <w:fldChar w:fldCharType="end"/>
      </w:r>
    </w:p>
    <w:p w14:paraId="0B9E3498" w14:textId="0FFDAD9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CRForeword"/>
      <w:bookmarkStart w:id="17" w:name="_Toc168325478"/>
      <w:bookmarkStart w:id="18" w:name="_Toc187929624"/>
      <w:bookmarkEnd w:id="15"/>
      <w:bookmarkEnd w:id="16"/>
      <w:r w:rsidRPr="004D3578">
        <w:lastRenderedPageBreak/>
        <w:t>Foreword</w:t>
      </w:r>
      <w:bookmarkEnd w:id="17"/>
      <w:bookmarkEnd w:id="18"/>
    </w:p>
    <w:p w14:paraId="2511FBFA" w14:textId="641E687E" w:rsidR="00080512" w:rsidRPr="004D3578" w:rsidRDefault="00080512">
      <w:r w:rsidRPr="004D3578">
        <w:t xml:space="preserve">This </w:t>
      </w:r>
      <w:r w:rsidRPr="00BF4ABD">
        <w:t xml:space="preserve">Technical </w:t>
      </w:r>
      <w:bookmarkStart w:id="19" w:name="spectype3"/>
      <w:r w:rsidRPr="00BF4AB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Start w:id="21" w:name="_CR1"/>
      <w:bookmarkEnd w:id="20"/>
      <w:bookmarkEnd w:id="21"/>
      <w:r w:rsidRPr="004D3578">
        <w:br w:type="page"/>
      </w:r>
      <w:bookmarkStart w:id="22" w:name="scope"/>
      <w:bookmarkStart w:id="23" w:name="_Toc168325479"/>
      <w:bookmarkStart w:id="24" w:name="_Toc187929625"/>
      <w:bookmarkEnd w:id="22"/>
      <w:r w:rsidRPr="004D3578">
        <w:t>1</w:t>
      </w:r>
      <w:r w:rsidRPr="004D3578">
        <w:tab/>
        <w:t>Scope</w:t>
      </w:r>
      <w:bookmarkEnd w:id="23"/>
      <w:bookmarkEnd w:id="24"/>
    </w:p>
    <w:p w14:paraId="2D9E1ED7" w14:textId="65A625A9" w:rsidR="00CD1205" w:rsidRDefault="00CD1205" w:rsidP="00CD1205">
      <w:bookmarkStart w:id="25" w:name="references"/>
      <w:bookmarkEnd w:id="25"/>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6" w:name="_CR2"/>
      <w:bookmarkStart w:id="27" w:name="_Toc168325480"/>
      <w:bookmarkStart w:id="28" w:name="_Toc187929626"/>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9" w:name="definitions"/>
      <w:bookmarkEnd w:id="29"/>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30"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30"/>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31" w:name="_CR3"/>
      <w:bookmarkStart w:id="32" w:name="_Toc168325481"/>
      <w:bookmarkStart w:id="33" w:name="_Toc18792962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CR3_1"/>
      <w:bookmarkStart w:id="35" w:name="_Toc168325482"/>
      <w:bookmarkStart w:id="36" w:name="_Toc187929628"/>
      <w:bookmarkEnd w:id="34"/>
      <w:r w:rsidRPr="004D3578">
        <w:t>3.1</w:t>
      </w:r>
      <w:r w:rsidRPr="004D3578">
        <w:tab/>
      </w:r>
      <w:r w:rsidR="002B6339">
        <w:t>Terms</w:t>
      </w:r>
      <w:bookmarkEnd w:id="35"/>
      <w:bookmarkEnd w:id="3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7" w:name="_CR3_2"/>
      <w:bookmarkStart w:id="38" w:name="_Toc168325483"/>
      <w:bookmarkStart w:id="39" w:name="_Toc187929629"/>
      <w:bookmarkEnd w:id="37"/>
      <w:r w:rsidRPr="004D3578">
        <w:t>3.</w:t>
      </w:r>
      <w:r w:rsidR="006C33EA">
        <w:t>2</w:t>
      </w:r>
      <w:r w:rsidRPr="004D3578">
        <w:tab/>
        <w:t>Abbreviations</w:t>
      </w:r>
      <w:bookmarkEnd w:id="38"/>
      <w:bookmarkEnd w:id="39"/>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40" w:name="clause4"/>
      <w:bookmarkStart w:id="41" w:name="startOfAnnexes"/>
      <w:bookmarkStart w:id="42" w:name="_Toc78384776"/>
      <w:bookmarkEnd w:id="40"/>
      <w:bookmarkEnd w:id="41"/>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3" w:name="_CR4"/>
      <w:bookmarkStart w:id="44" w:name="_Toc168325484"/>
      <w:bookmarkStart w:id="45" w:name="_Toc187929630"/>
      <w:bookmarkEnd w:id="43"/>
      <w:r w:rsidRPr="004D3578">
        <w:t>4</w:t>
      </w:r>
      <w:r w:rsidRPr="004D3578">
        <w:tab/>
      </w:r>
      <w:r>
        <w:t>General description</w:t>
      </w:r>
      <w:bookmarkEnd w:id="42"/>
      <w:bookmarkEnd w:id="44"/>
      <w:bookmarkEnd w:id="45"/>
    </w:p>
    <w:p w14:paraId="268C1BDC" w14:textId="77777777" w:rsidR="00CD1205" w:rsidRDefault="00CD1205" w:rsidP="00CD1205">
      <w:bookmarkStart w:id="46" w:name="_Toc25305665"/>
      <w:bookmarkStart w:id="47" w:name="_Toc26190241"/>
      <w:bookmarkStart w:id="48" w:name="_Toc26190834"/>
      <w:bookmarkStart w:id="49" w:name="_Toc34062138"/>
      <w:bookmarkStart w:id="50" w:name="_Toc34394579"/>
      <w:bookmarkStart w:id="51" w:name="_Toc45274383"/>
      <w:bookmarkStart w:id="52" w:name="_Toc51932922"/>
      <w:bookmarkStart w:id="53" w:name="_Toc58513649"/>
      <w:bookmarkStart w:id="54" w:name="_Toc59205301"/>
      <w:bookmarkStart w:id="55"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6" w:name="_CR5"/>
      <w:bookmarkStart w:id="57" w:name="_Toc168325485"/>
      <w:bookmarkStart w:id="58" w:name="_Toc187929631"/>
      <w:bookmarkEnd w:id="56"/>
      <w:r>
        <w:t>5</w:t>
      </w:r>
      <w:r w:rsidR="001167D9" w:rsidRPr="004D3578">
        <w:tab/>
      </w:r>
      <w:r w:rsidR="001167D9">
        <w:t>Edge applications over 3GPP services</w:t>
      </w:r>
      <w:bookmarkEnd w:id="57"/>
      <w:bookmarkEnd w:id="58"/>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9" w:name="_CR6"/>
      <w:bookmarkStart w:id="60" w:name="_Toc168325486"/>
      <w:bookmarkStart w:id="61" w:name="_Toc187929632"/>
      <w:bookmarkEnd w:id="59"/>
      <w:r>
        <w:t>6</w:t>
      </w:r>
      <w:r w:rsidR="00027F89">
        <w:tab/>
        <w:t>Functional entities</w:t>
      </w:r>
      <w:bookmarkEnd w:id="46"/>
      <w:bookmarkEnd w:id="47"/>
      <w:bookmarkEnd w:id="48"/>
      <w:bookmarkEnd w:id="49"/>
      <w:bookmarkEnd w:id="50"/>
      <w:bookmarkEnd w:id="51"/>
      <w:bookmarkEnd w:id="52"/>
      <w:bookmarkEnd w:id="53"/>
      <w:bookmarkEnd w:id="54"/>
      <w:bookmarkEnd w:id="55"/>
      <w:bookmarkEnd w:id="60"/>
      <w:bookmarkEnd w:id="61"/>
    </w:p>
    <w:p w14:paraId="7817A763" w14:textId="24319B42" w:rsidR="009B56A9" w:rsidRDefault="00B43948" w:rsidP="009B56A9">
      <w:pPr>
        <w:pStyle w:val="Heading2"/>
        <w:rPr>
          <w:noProof/>
          <w:lang w:val="en-US"/>
        </w:rPr>
      </w:pPr>
      <w:bookmarkStart w:id="62" w:name="_CR6_1"/>
      <w:bookmarkStart w:id="63" w:name="_Toc168325487"/>
      <w:bookmarkStart w:id="64" w:name="_Toc25305666"/>
      <w:bookmarkStart w:id="65" w:name="_Toc26190242"/>
      <w:bookmarkStart w:id="66" w:name="_Toc26190835"/>
      <w:bookmarkStart w:id="67" w:name="_Toc34062139"/>
      <w:bookmarkStart w:id="68" w:name="_Toc34394580"/>
      <w:bookmarkStart w:id="69" w:name="_Toc45274384"/>
      <w:bookmarkStart w:id="70" w:name="_Toc51932923"/>
      <w:bookmarkStart w:id="71" w:name="_Toc58513650"/>
      <w:bookmarkStart w:id="72" w:name="_Toc59205302"/>
      <w:bookmarkStart w:id="73" w:name="_Toc78384778"/>
      <w:bookmarkStart w:id="74" w:name="_Toc187929633"/>
      <w:bookmarkEnd w:id="62"/>
      <w:r>
        <w:rPr>
          <w:noProof/>
          <w:lang w:val="en-US"/>
        </w:rPr>
        <w:t>6</w:t>
      </w:r>
      <w:r w:rsidR="009B56A9">
        <w:rPr>
          <w:noProof/>
          <w:lang w:val="en-US"/>
        </w:rPr>
        <w:t>.1</w:t>
      </w:r>
      <w:r w:rsidR="009B56A9">
        <w:rPr>
          <w:noProof/>
          <w:lang w:val="en-US"/>
        </w:rPr>
        <w:tab/>
        <w:t>SEAL data delivery management client (SDDM-C)</w:t>
      </w:r>
      <w:bookmarkEnd w:id="63"/>
      <w:bookmarkEnd w:id="7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5"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5"/>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6" w:name="_CR6_2"/>
      <w:bookmarkStart w:id="77" w:name="_Toc168325488"/>
      <w:bookmarkStart w:id="78" w:name="_Toc187929634"/>
      <w:bookmarkEnd w:id="76"/>
      <w:r>
        <w:rPr>
          <w:noProof/>
          <w:lang w:val="en-US"/>
        </w:rPr>
        <w:t>6</w:t>
      </w:r>
      <w:r w:rsidR="009B56A9">
        <w:rPr>
          <w:noProof/>
          <w:lang w:val="en-US"/>
        </w:rPr>
        <w:t>.2</w:t>
      </w:r>
      <w:r w:rsidR="009B56A9">
        <w:rPr>
          <w:noProof/>
          <w:lang w:val="en-US"/>
        </w:rPr>
        <w:tab/>
        <w:t>SEAL data delivery management server (SDDM-S)</w:t>
      </w:r>
      <w:bookmarkEnd w:id="77"/>
      <w:bookmarkEnd w:id="78"/>
    </w:p>
    <w:p w14:paraId="61DB6685" w14:textId="77777777" w:rsidR="00CD1205" w:rsidRDefault="00CD1205" w:rsidP="00CD1205">
      <w:bookmarkStart w:id="79" w:name="_Toc78384780"/>
      <w:bookmarkStart w:id="80" w:name="_Hlk79060792"/>
      <w:bookmarkEnd w:id="64"/>
      <w:bookmarkEnd w:id="65"/>
      <w:bookmarkEnd w:id="66"/>
      <w:bookmarkEnd w:id="67"/>
      <w:bookmarkEnd w:id="68"/>
      <w:bookmarkEnd w:id="69"/>
      <w:bookmarkEnd w:id="70"/>
      <w:bookmarkEnd w:id="71"/>
      <w:bookmarkEnd w:id="72"/>
      <w:bookmarkEnd w:id="73"/>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1" w:name="_CR7"/>
      <w:bookmarkStart w:id="82" w:name="_Toc168325489"/>
      <w:bookmarkStart w:id="83" w:name="_Toc187929635"/>
      <w:bookmarkEnd w:id="81"/>
      <w:r>
        <w:t>7</w:t>
      </w:r>
      <w:r w:rsidR="00027F89">
        <w:tab/>
      </w:r>
      <w:r w:rsidR="00027F89">
        <w:rPr>
          <w:noProof/>
          <w:lang w:val="en-US"/>
        </w:rPr>
        <w:t>Data delivery management procedures</w:t>
      </w:r>
      <w:bookmarkEnd w:id="79"/>
      <w:bookmarkEnd w:id="82"/>
      <w:bookmarkEnd w:id="83"/>
    </w:p>
    <w:p w14:paraId="40715FD6" w14:textId="2921C85A" w:rsidR="00027F89" w:rsidRDefault="00B43948" w:rsidP="00027F89">
      <w:pPr>
        <w:pStyle w:val="Heading2"/>
      </w:pPr>
      <w:bookmarkStart w:id="84" w:name="_CR7_1"/>
      <w:bookmarkStart w:id="85" w:name="_Toc25306442"/>
      <w:bookmarkStart w:id="86" w:name="_Toc26192765"/>
      <w:bookmarkStart w:id="87" w:name="_Toc34137024"/>
      <w:bookmarkStart w:id="88" w:name="_Toc34137338"/>
      <w:bookmarkStart w:id="89" w:name="_Toc34138486"/>
      <w:bookmarkStart w:id="90" w:name="_Toc34138729"/>
      <w:bookmarkStart w:id="91" w:name="_Toc34395066"/>
      <w:bookmarkStart w:id="92" w:name="_Toc45264296"/>
      <w:bookmarkStart w:id="93" w:name="_Toc51933185"/>
      <w:bookmarkStart w:id="94" w:name="_Toc78384781"/>
      <w:bookmarkStart w:id="95" w:name="_Toc168325490"/>
      <w:bookmarkStart w:id="96" w:name="_Toc187929636"/>
      <w:bookmarkEnd w:id="84"/>
      <w:r>
        <w:t>7</w:t>
      </w:r>
      <w:r w:rsidR="00027F89">
        <w:t>.1</w:t>
      </w:r>
      <w:r w:rsidR="00027F89">
        <w:tab/>
        <w:t>General</w:t>
      </w:r>
      <w:bookmarkEnd w:id="85"/>
      <w:bookmarkEnd w:id="86"/>
      <w:bookmarkEnd w:id="87"/>
      <w:bookmarkEnd w:id="88"/>
      <w:bookmarkEnd w:id="89"/>
      <w:bookmarkEnd w:id="90"/>
      <w:bookmarkEnd w:id="91"/>
      <w:bookmarkEnd w:id="92"/>
      <w:bookmarkEnd w:id="93"/>
      <w:bookmarkEnd w:id="94"/>
      <w:bookmarkEnd w:id="95"/>
      <w:bookmarkEnd w:id="96"/>
    </w:p>
    <w:p w14:paraId="2A9262BE" w14:textId="77777777" w:rsidR="0049196E" w:rsidRPr="00CD7183" w:rsidRDefault="0049196E" w:rsidP="0049196E">
      <w:bookmarkStart w:id="97"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7"/>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8" w:name="OLE_LINK151"/>
      <w:bookmarkStart w:id="99" w:name="OLE_LINK152"/>
      <w:r>
        <w:t>29</w:t>
      </w:r>
      <w:r w:rsidRPr="000956D1">
        <w:t>.</w:t>
      </w:r>
      <w:r>
        <w:t>548</w:t>
      </w:r>
      <w:bookmarkEnd w:id="98"/>
      <w:bookmarkEnd w:id="99"/>
      <w:r w:rsidRPr="000956D1">
        <w:t> [</w:t>
      </w:r>
      <w:r>
        <w:t xml:space="preserve">9] specifies stage-3 protocol definitions, message flows and APIs for services offered by the SDDM-S to </w:t>
      </w:r>
      <w:r>
        <w:rPr>
          <w:color w:val="000000"/>
          <w:lang w:val="en-US"/>
        </w:rPr>
        <w:t xml:space="preserve">VAL </w:t>
      </w:r>
      <w:r w:rsidR="00B011E7">
        <w:rPr>
          <w:color w:val="000000"/>
          <w:lang w:val="en-US"/>
        </w:rPr>
        <w:t>s</w:t>
      </w:r>
      <w:r>
        <w:rPr>
          <w:color w:val="000000"/>
          <w:lang w:val="en-US"/>
        </w:rPr>
        <w:t xml:space="preserve">ervers </w:t>
      </w:r>
      <w:r>
        <w:t xml:space="preserve">over the SEALDD-S reference point and to </w:t>
      </w:r>
      <w:r>
        <w:rPr>
          <w:color w:val="000000"/>
          <w:lang w:val="en-US"/>
        </w:rPr>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100" w:name="_CR7_2"/>
      <w:bookmarkStart w:id="101" w:name="_Toc25306443"/>
      <w:bookmarkStart w:id="102" w:name="_Toc26192766"/>
      <w:bookmarkStart w:id="103" w:name="_Toc34137025"/>
      <w:bookmarkStart w:id="104" w:name="_Toc34137339"/>
      <w:bookmarkStart w:id="105" w:name="_Toc34138487"/>
      <w:bookmarkStart w:id="106" w:name="_Toc34138730"/>
      <w:bookmarkStart w:id="107" w:name="_Toc34395067"/>
      <w:bookmarkStart w:id="108" w:name="_Toc45264297"/>
      <w:bookmarkStart w:id="109" w:name="_Toc51933186"/>
      <w:bookmarkStart w:id="110" w:name="_Toc78384782"/>
      <w:bookmarkStart w:id="111" w:name="_Toc168325491"/>
      <w:bookmarkStart w:id="112" w:name="_Toc187929637"/>
      <w:bookmarkEnd w:id="100"/>
      <w:r>
        <w:t>7</w:t>
      </w:r>
      <w:r w:rsidR="00027F89">
        <w:t>.2</w:t>
      </w:r>
      <w:r w:rsidR="00027F89">
        <w:tab/>
        <w:t>On-network procedures</w:t>
      </w:r>
      <w:bookmarkEnd w:id="101"/>
      <w:bookmarkEnd w:id="102"/>
      <w:bookmarkEnd w:id="103"/>
      <w:bookmarkEnd w:id="104"/>
      <w:bookmarkEnd w:id="105"/>
      <w:bookmarkEnd w:id="106"/>
      <w:bookmarkEnd w:id="107"/>
      <w:bookmarkEnd w:id="108"/>
      <w:bookmarkEnd w:id="109"/>
      <w:bookmarkEnd w:id="110"/>
      <w:bookmarkEnd w:id="111"/>
      <w:bookmarkEnd w:id="112"/>
    </w:p>
    <w:p w14:paraId="32524EEA" w14:textId="4D77240A" w:rsidR="00A9730A" w:rsidRDefault="00B43948" w:rsidP="00A9730A">
      <w:pPr>
        <w:pStyle w:val="Heading3"/>
      </w:pPr>
      <w:bookmarkStart w:id="113" w:name="_CR7_2_1"/>
      <w:bookmarkStart w:id="114" w:name="_Toc123645552"/>
      <w:bookmarkStart w:id="115" w:name="_Toc168325492"/>
      <w:bookmarkStart w:id="116" w:name="_Toc25306456"/>
      <w:bookmarkStart w:id="117" w:name="_Toc26192779"/>
      <w:bookmarkStart w:id="118" w:name="_Toc34137057"/>
      <w:bookmarkStart w:id="119" w:name="_Toc34137371"/>
      <w:bookmarkStart w:id="120" w:name="_Toc34138519"/>
      <w:bookmarkStart w:id="121" w:name="_Toc34138762"/>
      <w:bookmarkStart w:id="122" w:name="_Toc34395099"/>
      <w:bookmarkStart w:id="123" w:name="_Toc45264316"/>
      <w:bookmarkStart w:id="124" w:name="_Toc51933205"/>
      <w:bookmarkStart w:id="125" w:name="_Toc78384783"/>
      <w:bookmarkStart w:id="126" w:name="_Toc187929638"/>
      <w:bookmarkEnd w:id="113"/>
      <w:r>
        <w:t>7</w:t>
      </w:r>
      <w:r w:rsidR="00A9730A" w:rsidRPr="00004F96">
        <w:t>.2.1</w:t>
      </w:r>
      <w:r w:rsidR="00A9730A" w:rsidRPr="00004F96">
        <w:tab/>
        <w:t>General</w:t>
      </w:r>
      <w:bookmarkEnd w:id="114"/>
      <w:bookmarkEnd w:id="115"/>
      <w:bookmarkEnd w:id="126"/>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7" w:name="_CR7_2_1_1"/>
      <w:bookmarkStart w:id="128" w:name="_Toc168325493"/>
      <w:bookmarkStart w:id="129" w:name="_Toc127527955"/>
      <w:bookmarkStart w:id="130" w:name="_Toc187929639"/>
      <w:bookmarkEnd w:id="127"/>
      <w:r>
        <w:t>7</w:t>
      </w:r>
      <w:r w:rsidR="00CD1205" w:rsidRPr="00004F96">
        <w:t>.2.1.1</w:t>
      </w:r>
      <w:r w:rsidR="00CD1205" w:rsidRPr="00004F96">
        <w:tab/>
        <w:t>Authenticated identity in HTTP request</w:t>
      </w:r>
      <w:bookmarkEnd w:id="128"/>
      <w:bookmarkEnd w:id="130"/>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1" w:name="_CR7_2_1_2"/>
      <w:bookmarkStart w:id="132" w:name="_Toc168325494"/>
      <w:bookmarkStart w:id="133" w:name="_Toc187929640"/>
      <w:bookmarkEnd w:id="131"/>
      <w:r>
        <w:t>7</w:t>
      </w:r>
      <w:r w:rsidR="00B3326B">
        <w:t>.2.1.2</w:t>
      </w:r>
      <w:r w:rsidR="00B3326B">
        <w:tab/>
        <w:t>A</w:t>
      </w:r>
      <w:r w:rsidR="00B3326B" w:rsidRPr="00527D61">
        <w:t>uthenticated identity</w:t>
      </w:r>
      <w:r w:rsidR="00B3326B">
        <w:t xml:space="preserve"> in CoAP request</w:t>
      </w:r>
      <w:bookmarkEnd w:id="132"/>
      <w:bookmarkEnd w:id="133"/>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4" w:name="_CR7_2_2"/>
      <w:bookmarkStart w:id="135" w:name="_Toc168325495"/>
      <w:bookmarkStart w:id="136" w:name="_Toc187929641"/>
      <w:bookmarkEnd w:id="134"/>
      <w:r>
        <w:t>7</w:t>
      </w:r>
      <w:r w:rsidR="00CD1205" w:rsidRPr="00004F96">
        <w:t>.2.</w:t>
      </w:r>
      <w:r w:rsidR="00CD1205">
        <w:t>2</w:t>
      </w:r>
      <w:r w:rsidR="00CD1205" w:rsidRPr="00004F96">
        <w:tab/>
      </w:r>
      <w:bookmarkEnd w:id="129"/>
      <w:r w:rsidR="00CD1205" w:rsidRPr="00067A82">
        <w:t>SEALDD enabled signalling transmission connection establishment procedure</w:t>
      </w:r>
      <w:bookmarkEnd w:id="135"/>
      <w:bookmarkEnd w:id="136"/>
    </w:p>
    <w:p w14:paraId="600495CE" w14:textId="339887D1" w:rsidR="001167D9" w:rsidRPr="006A63F0" w:rsidRDefault="00B43948" w:rsidP="001167D9">
      <w:pPr>
        <w:pStyle w:val="Heading4"/>
      </w:pPr>
      <w:bookmarkStart w:id="137" w:name="_CR7_2_2_1"/>
      <w:bookmarkStart w:id="138" w:name="_Toc168325496"/>
      <w:bookmarkStart w:id="139" w:name="_Toc187929642"/>
      <w:bookmarkEnd w:id="137"/>
      <w:r>
        <w:t>7</w:t>
      </w:r>
      <w:r w:rsidR="001167D9">
        <w:t>.2.2.</w:t>
      </w:r>
      <w:r w:rsidR="001167D9">
        <w:rPr>
          <w:rFonts w:hint="eastAsia"/>
          <w:lang w:eastAsia="zh-CN"/>
        </w:rPr>
        <w:t>1</w:t>
      </w:r>
      <w:r w:rsidR="001167D9">
        <w:tab/>
        <w:t>SDDM client HTTP procedure</w:t>
      </w:r>
      <w:bookmarkEnd w:id="138"/>
      <w:bookmarkEnd w:id="139"/>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3EE1C076"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40"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41" w:name="_CR7_2_2_2"/>
      <w:bookmarkStart w:id="142" w:name="_Toc168325497"/>
      <w:bookmarkStart w:id="143" w:name="_Toc187929643"/>
      <w:bookmarkEnd w:id="141"/>
      <w:r>
        <w:t>7</w:t>
      </w:r>
      <w:r w:rsidR="001167D9">
        <w:t>.2.2.</w:t>
      </w:r>
      <w:r w:rsidR="001167D9">
        <w:rPr>
          <w:rFonts w:hint="eastAsia"/>
          <w:lang w:eastAsia="zh-CN"/>
        </w:rPr>
        <w:t>2</w:t>
      </w:r>
      <w:r w:rsidR="001167D9">
        <w:tab/>
        <w:t>SDDM server HTTP procedure</w:t>
      </w:r>
      <w:bookmarkEnd w:id="140"/>
      <w:bookmarkEnd w:id="142"/>
      <w:bookmarkEnd w:id="14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44305ECD"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532C6468" w:rsidR="001167D9" w:rsidRDefault="001167D9" w:rsidP="001167D9">
      <w:bookmarkStart w:id="14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6914C5B7"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3F5CEEA3"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6B3BC77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45" w:name="_CR7_2_2_3"/>
      <w:bookmarkStart w:id="146" w:name="_Toc138360446"/>
      <w:bookmarkStart w:id="147" w:name="_Toc168325498"/>
      <w:bookmarkStart w:id="148" w:name="_Toc187929644"/>
      <w:bookmarkEnd w:id="144"/>
      <w:bookmarkEnd w:id="145"/>
      <w:r>
        <w:rPr>
          <w:noProof/>
          <w:lang w:val="en-US"/>
        </w:rPr>
        <w:t>7</w:t>
      </w:r>
      <w:r w:rsidR="001167D9">
        <w:rPr>
          <w:noProof/>
          <w:lang w:val="en-US"/>
        </w:rPr>
        <w:t>.2.2.3</w:t>
      </w:r>
      <w:r w:rsidR="001167D9">
        <w:rPr>
          <w:noProof/>
          <w:lang w:val="en-US"/>
        </w:rPr>
        <w:tab/>
        <w:t xml:space="preserve">SDDM </w:t>
      </w:r>
      <w:r w:rsidR="001167D9">
        <w:t>client CoAP procedure</w:t>
      </w:r>
      <w:bookmarkEnd w:id="146"/>
      <w:bookmarkEnd w:id="147"/>
      <w:bookmarkEnd w:id="148"/>
    </w:p>
    <w:p w14:paraId="54FEAD35" w14:textId="5CF1F8D0" w:rsidR="006331D1" w:rsidRDefault="006331D1" w:rsidP="006331D1">
      <w:pPr>
        <w:rPr>
          <w:lang w:eastAsia="zh-CN"/>
        </w:rPr>
      </w:pPr>
      <w:bookmarkStart w:id="149" w:name="OLE_LINK87"/>
      <w:bookmarkStart w:id="150"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6F6021C7" w:rsidR="006331D1" w:rsidRDefault="006331D1" w:rsidP="006331D1">
      <w:pPr>
        <w:pStyle w:val="B1"/>
        <w:rPr>
          <w:lang w:eastAsia="zh-CN"/>
        </w:rPr>
      </w:pPr>
      <w:r>
        <w:t>a)</w:t>
      </w:r>
      <w:r>
        <w:tab/>
        <w:t>shall include a CoAP URI set to the URI corresponding to the identity of the SDDM-S as specified in</w:t>
      </w:r>
      <w:bookmarkStart w:id="151" w:name="OLE_LINK21"/>
      <w:r>
        <w:rPr>
          <w:lang w:eastAsia="zh-CN"/>
        </w:rPr>
        <w:t xml:space="preserve"> </w:t>
      </w:r>
      <w:bookmarkStart w:id="152" w:name="OLE_LINK22"/>
      <w:r>
        <w:rPr>
          <w:lang w:eastAsia="zh-CN"/>
        </w:rPr>
        <w:t>clause</w:t>
      </w:r>
      <w:bookmarkEnd w:id="152"/>
      <w:r>
        <w:t> A</w:t>
      </w:r>
      <w:bookmarkEnd w:id="151"/>
      <w:r>
        <w:t>.</w:t>
      </w:r>
      <w:r w:rsidR="00D35CB3">
        <w:t>4</w:t>
      </w:r>
      <w:r>
        <w:t>.1.1</w:t>
      </w:r>
      <w:r>
        <w:rPr>
          <w:lang w:eastAsia="zh-CN"/>
        </w:rPr>
        <w:t xml:space="preserve"> with</w:t>
      </w:r>
      <w:r w:rsidR="0072358D">
        <w:rPr>
          <w:lang w:eastAsia="zh-CN"/>
        </w:rPr>
        <w:t>:</w:t>
      </w:r>
    </w:p>
    <w:p w14:paraId="602F1332" w14:textId="55FCD1BE" w:rsidR="006331D1" w:rsidRDefault="006331D1" w:rsidP="006331D1">
      <w:pPr>
        <w:pStyle w:val="B2"/>
      </w:pPr>
      <w:r>
        <w:t>1)</w:t>
      </w:r>
      <w:r>
        <w:tab/>
        <w:t>the "apiRoot" set to the SDDM-S URI;</w:t>
      </w:r>
    </w:p>
    <w:p w14:paraId="09004334" w14:textId="29F48AD7"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5F074901"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769815C2"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53" w:name="OLE_LINK90"/>
      <w:bookmarkStart w:id="154" w:name="OLE_LINK91"/>
      <w:r>
        <w:t xml:space="preserve"> </w:t>
      </w:r>
      <w:r>
        <w:rPr>
          <w:lang w:eastAsia="x-none"/>
        </w:rPr>
        <w:t>POST</w:t>
      </w:r>
      <w:r>
        <w:t xml:space="preserve"> </w:t>
      </w:r>
      <w:bookmarkEnd w:id="153"/>
      <w:bookmarkEnd w:id="154"/>
      <w:r>
        <w:t>response according to IETF RFC 7252 [1</w:t>
      </w:r>
      <w:r w:rsidR="00D01A04">
        <w:t>4</w:t>
      </w:r>
      <w:r>
        <w:t xml:space="preserve">]. In the CoAP </w:t>
      </w:r>
      <w:r>
        <w:rPr>
          <w:lang w:eastAsia="x-none"/>
        </w:rPr>
        <w:t>POST</w:t>
      </w:r>
      <w:r>
        <w:t xml:space="preserve"> response message, the SDDM-C:</w:t>
      </w:r>
    </w:p>
    <w:p w14:paraId="54EA90C1" w14:textId="2A6678C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3588832E"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187929645"/>
      <w:bookmarkEnd w:id="149"/>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0"/>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6CC2F889"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1D2C87A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511D510E"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6CBB5BA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6AB80024" w:rsidR="006331D1" w:rsidRDefault="006331D1" w:rsidP="006331D1">
      <w:pPr>
        <w:pStyle w:val="B2"/>
      </w:pPr>
      <w:r>
        <w:t>1)</w:t>
      </w:r>
      <w:r>
        <w:tab/>
        <w:t>the "apiRoot" set to the SDDM-C URI;</w:t>
      </w:r>
    </w:p>
    <w:p w14:paraId="6DA47AFD" w14:textId="77DEA008"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2FEA434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187929646"/>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187929647"/>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366DA1F"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72" w:name="_CR7_2_3_2"/>
      <w:bookmarkStart w:id="173" w:name="_Toc168325502"/>
      <w:bookmarkStart w:id="174" w:name="_Toc187929648"/>
      <w:bookmarkEnd w:id="172"/>
      <w:r>
        <w:t>7</w:t>
      </w:r>
      <w:r w:rsidR="001167D9">
        <w:t>.2.</w:t>
      </w:r>
      <w:r>
        <w:t>3</w:t>
      </w:r>
      <w:r w:rsidR="001167D9">
        <w:t>.</w:t>
      </w:r>
      <w:r w:rsidR="001167D9">
        <w:rPr>
          <w:rFonts w:hint="eastAsia"/>
          <w:lang w:eastAsia="zh-CN"/>
        </w:rPr>
        <w:t>2</w:t>
      </w:r>
      <w:r w:rsidR="001167D9">
        <w:tab/>
        <w:t>SDDM server HTTP procedure</w:t>
      </w:r>
      <w:bookmarkEnd w:id="173"/>
      <w:bookmarkEnd w:id="174"/>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4AC9EDE"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4923478B"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5D57707B"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697C700B"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75" w:name="_CR7_2_3_3"/>
      <w:bookmarkStart w:id="176" w:name="_Toc168325503"/>
      <w:bookmarkStart w:id="177" w:name="_Toc187929649"/>
      <w:bookmarkEnd w:id="17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6"/>
      <w:bookmarkEnd w:id="17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65E339F3" w:rsidR="006331D1" w:rsidRDefault="006331D1" w:rsidP="006331D1">
      <w:pPr>
        <w:pStyle w:val="B1"/>
        <w:rPr>
          <w:lang w:eastAsia="zh-CN"/>
        </w:rPr>
      </w:pPr>
      <w:r>
        <w:t>a)</w:t>
      </w:r>
      <w:r>
        <w:tab/>
        <w:t xml:space="preserve">shall include a CoAP URI set to the URI corresponding </w:t>
      </w:r>
      <w:bookmarkStart w:id="178" w:name="OLE_LINK78"/>
      <w:bookmarkStart w:id="179" w:name="OLE_LINK79"/>
      <w:r>
        <w:t xml:space="preserve">to the identity of the SDDM-S </w:t>
      </w:r>
      <w:bookmarkEnd w:id="178"/>
      <w:bookmarkEnd w:id="179"/>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593304F4" w:rsidR="006331D1" w:rsidRDefault="006331D1" w:rsidP="006331D1">
      <w:pPr>
        <w:pStyle w:val="B2"/>
      </w:pPr>
      <w:r>
        <w:t>1)</w:t>
      </w:r>
      <w:r>
        <w:tab/>
        <w:t>the "apiRoot" set to the SDDM-S URI;</w:t>
      </w:r>
    </w:p>
    <w:p w14:paraId="3CB5B445" w14:textId="277AE3F9"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49D9EF5D"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1F70CCD5"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x-none"/>
        </w:rPr>
        <w:t xml:space="preserve">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0" w:name="_CR7_2_3_4"/>
      <w:bookmarkStart w:id="181" w:name="_Toc168325504"/>
      <w:bookmarkStart w:id="182" w:name="_Toc187929650"/>
      <w:bookmarkEnd w:id="180"/>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1"/>
      <w:bookmarkEnd w:id="182"/>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76B63B0A"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1551F124" w:rsidR="006331D1" w:rsidRDefault="006331D1" w:rsidP="006331D1">
      <w:pPr>
        <w:pStyle w:val="B1"/>
        <w:rPr>
          <w:lang w:eastAsia="zh-CN"/>
        </w:rPr>
      </w:pPr>
      <w:r>
        <w:t>a)</w:t>
      </w:r>
      <w:r>
        <w:tab/>
        <w:t xml:space="preserve">shall include a CoAP URI set to the URI corresponding to </w:t>
      </w:r>
      <w:bookmarkStart w:id="183" w:name="OLE_LINK82"/>
      <w:r>
        <w:t xml:space="preserve">the identity of the SDDM-C </w:t>
      </w:r>
      <w:bookmarkEnd w:id="183"/>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039CA628" w:rsidR="006331D1" w:rsidRDefault="006331D1" w:rsidP="006331D1">
      <w:pPr>
        <w:pStyle w:val="B2"/>
      </w:pPr>
      <w:r>
        <w:t>1)</w:t>
      </w:r>
      <w:r>
        <w:tab/>
        <w:t>the "apiRoot" set to the SDDM-C URI;</w:t>
      </w:r>
    </w:p>
    <w:p w14:paraId="2D04694E" w14:textId="19525AE5"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4" w:name="_CR7_2_4"/>
      <w:bookmarkStart w:id="185" w:name="_Toc168325505"/>
      <w:bookmarkStart w:id="186" w:name="_Toc187929651"/>
      <w:bookmarkEnd w:id="184"/>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5"/>
      <w:bookmarkEnd w:id="186"/>
    </w:p>
    <w:p w14:paraId="25EF7ADE" w14:textId="7FE22654" w:rsidR="00160B2E" w:rsidRPr="006A63F0" w:rsidRDefault="00D808B0" w:rsidP="00160B2E">
      <w:pPr>
        <w:pStyle w:val="Heading4"/>
      </w:pPr>
      <w:bookmarkStart w:id="187" w:name="_CR7_2_4_1"/>
      <w:bookmarkStart w:id="188" w:name="_Toc168325506"/>
      <w:bookmarkStart w:id="189" w:name="_Toc187929652"/>
      <w:bookmarkEnd w:id="187"/>
      <w:r>
        <w:t>7</w:t>
      </w:r>
      <w:r w:rsidR="00160B2E">
        <w:t>.2.</w:t>
      </w:r>
      <w:r>
        <w:t>4</w:t>
      </w:r>
      <w:r w:rsidR="00160B2E">
        <w:t>.</w:t>
      </w:r>
      <w:r w:rsidR="00160B2E">
        <w:rPr>
          <w:rFonts w:hint="eastAsia"/>
          <w:lang w:eastAsia="zh-CN"/>
        </w:rPr>
        <w:t>1</w:t>
      </w:r>
      <w:r w:rsidR="00160B2E">
        <w:tab/>
        <w:t>SDDM client HTTP procedure</w:t>
      </w:r>
      <w:bookmarkEnd w:id="188"/>
      <w:bookmarkEnd w:id="189"/>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A71C9D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90" w:name="_CR7_2_4_2"/>
      <w:bookmarkStart w:id="191" w:name="_Toc168325507"/>
      <w:bookmarkStart w:id="192" w:name="_Toc187929653"/>
      <w:bookmarkEnd w:id="190"/>
      <w:r>
        <w:t>7</w:t>
      </w:r>
      <w:r w:rsidR="00160B2E">
        <w:t>.2.</w:t>
      </w:r>
      <w:r>
        <w:t>4</w:t>
      </w:r>
      <w:r w:rsidR="00160B2E">
        <w:t>.2</w:t>
      </w:r>
      <w:r w:rsidR="00160B2E">
        <w:tab/>
        <w:t>SDDM server HTTP procedure</w:t>
      </w:r>
      <w:bookmarkEnd w:id="191"/>
      <w:bookmarkEnd w:id="19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0F31AE7F"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A593F1C"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93" w:name="_CR7_2_4_3"/>
      <w:bookmarkStart w:id="194" w:name="_Toc168325508"/>
      <w:bookmarkStart w:id="195" w:name="_Toc187929654"/>
      <w:bookmarkEnd w:id="193"/>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4"/>
      <w:bookmarkEnd w:id="195"/>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7FFFE8FE"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179A5495" w:rsidR="006331D1" w:rsidRDefault="006331D1" w:rsidP="006331D1">
      <w:pPr>
        <w:pStyle w:val="B2"/>
      </w:pPr>
      <w:r>
        <w:t>1)</w:t>
      </w:r>
      <w:r>
        <w:tab/>
        <w:t>the "apiRoot" set to the SDDM-S URI;</w:t>
      </w:r>
    </w:p>
    <w:p w14:paraId="303F3CFE" w14:textId="534E560D"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application/vnd.3gpp.seal-data-delivery-urllc-establishment-req-info+cbor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6" w:name="OLE_LINK102"/>
      <w:r>
        <w:t>"</w:t>
      </w:r>
      <w:bookmarkEnd w:id="196"/>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16AB98CB"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7" w:name="_CR7_2_4_4"/>
      <w:bookmarkStart w:id="198" w:name="_Toc168325509"/>
      <w:bookmarkStart w:id="199" w:name="_Toc187929655"/>
      <w:bookmarkEnd w:id="19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98"/>
      <w:bookmarkEnd w:id="199"/>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1525CC1E"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application/vnd.3gpp.seal-data-delivery-urllc-establishment-req-info+cbor</w:t>
      </w:r>
      <w:r>
        <w:t>"</w:t>
      </w:r>
      <w:r>
        <w:rPr>
          <w:lang w:eastAsia="ko-KR"/>
        </w:rPr>
        <w:t>, and</w:t>
      </w:r>
    </w:p>
    <w:p w14:paraId="7F61FCD1" w14:textId="50117438" w:rsidR="006331D1" w:rsidRDefault="006331D1" w:rsidP="006331D1">
      <w:pPr>
        <w:pStyle w:val="B1"/>
        <w:rPr>
          <w:lang w:eastAsia="zh-CN"/>
        </w:rPr>
      </w:pPr>
      <w:r>
        <w:rPr>
          <w:lang w:eastAsia="zh-CN"/>
        </w:rPr>
        <w:t>b</w:t>
      </w:r>
      <w:r>
        <w:t>)</w:t>
      </w:r>
      <w:r>
        <w:tab/>
      </w:r>
      <w:r>
        <w:rPr>
          <w:lang w:eastAsia="zh-CN"/>
        </w:rPr>
        <w:t xml:space="preserve">a </w:t>
      </w:r>
      <w:r>
        <w:t>"</w:t>
      </w:r>
      <w:r w:rsidR="0072358D" w:rsidRPr="00AC7864">
        <w:rPr>
          <w:noProof/>
        </w:rPr>
        <w:t>URLLC</w:t>
      </w:r>
      <w:r w:rsidR="0072358D">
        <w:rPr>
          <w:noProof/>
        </w:rPr>
        <w:t xml:space="preserve"> </w:t>
      </w:r>
      <w:r>
        <w:t>EstablishmentRequest"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06D13C0" w:rsidR="006331D1" w:rsidRDefault="006331D1" w:rsidP="006331D1">
      <w:pPr>
        <w:pStyle w:val="B1"/>
      </w:pPr>
      <w:r>
        <w:t>a)</w:t>
      </w:r>
      <w:r>
        <w:tab/>
        <w:t>shall include a Content-Format option set to "</w:t>
      </w:r>
      <w:r w:rsidR="0007522E" w:rsidRPr="00DC399F">
        <w:t>application/vnd.3gpp.seal-data-delivery-urllc-establishment-re</w:t>
      </w:r>
      <w:r w:rsidR="0007522E">
        <w:t>s</w:t>
      </w:r>
      <w:r w:rsidR="0007522E" w:rsidRPr="00DC399F">
        <w:t>-info+cbor</w:t>
      </w:r>
      <w:r>
        <w:t>";</w:t>
      </w:r>
    </w:p>
    <w:p w14:paraId="2D92D009" w14:textId="48A46554"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F00B62E" w:rsidR="006331D1" w:rsidRDefault="006331D1" w:rsidP="006331D1">
      <w:pPr>
        <w:pStyle w:val="B2"/>
        <w:rPr>
          <w:lang w:val="en-US"/>
        </w:rPr>
      </w:pPr>
      <w:r>
        <w:t>1)</w:t>
      </w:r>
      <w:r>
        <w:tab/>
      </w:r>
      <w:r>
        <w:rPr>
          <w:lang w:val="en-US"/>
        </w:rPr>
        <w:t xml:space="preserve">if successfully created, shall include a </w:t>
      </w:r>
      <w:r>
        <w:t>"</w:t>
      </w:r>
      <w:r w:rsidR="00D85D0C" w:rsidRPr="00AC7864">
        <w:rPr>
          <w:noProof/>
        </w:rPr>
        <w:t>URLLC</w:t>
      </w:r>
      <w:r w:rsidR="00D85D0C">
        <w:rPr>
          <w:noProof/>
        </w:rPr>
        <w:t xml:space="preserve"> </w:t>
      </w:r>
      <w:r>
        <w:t>EstablishmentResponse" object</w:t>
      </w:r>
      <w:r w:rsidRPr="007B0DEA">
        <w:t xml:space="preserve"> </w:t>
      </w:r>
      <w:r>
        <w:t>in the CoAP POST 2.01 (Created) response message</w:t>
      </w:r>
      <w:r>
        <w:rPr>
          <w:lang w:val="en-US"/>
        </w:rPr>
        <w:t>;</w:t>
      </w:r>
    </w:p>
    <w:p w14:paraId="655EE954" w14:textId="595A0708"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61641854"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0" w:name="_CR7_2_5"/>
      <w:bookmarkStart w:id="201" w:name="_Toc168325510"/>
      <w:bookmarkStart w:id="202" w:name="_Toc187929656"/>
      <w:bookmarkEnd w:id="200"/>
      <w:r>
        <w:t>7.2.</w:t>
      </w:r>
      <w:r w:rsidR="00115E27">
        <w:t>5</w:t>
      </w:r>
      <w:r>
        <w:tab/>
      </w:r>
      <w:bookmarkStart w:id="203" w:name="OLE_LINK71"/>
      <w:bookmarkStart w:id="204" w:name="OLE_LINK70"/>
      <w:r>
        <w:t>SEALDD enabled E2E redundant transmission path release procedure</w:t>
      </w:r>
      <w:bookmarkEnd w:id="201"/>
      <w:bookmarkEnd w:id="203"/>
      <w:bookmarkEnd w:id="204"/>
      <w:bookmarkEnd w:id="202"/>
    </w:p>
    <w:p w14:paraId="024DFEAA" w14:textId="0A7B8716" w:rsidR="00E91AD5" w:rsidRDefault="00E91AD5" w:rsidP="00E91AD5">
      <w:pPr>
        <w:pStyle w:val="Heading4"/>
      </w:pPr>
      <w:bookmarkStart w:id="205" w:name="_CR7_2_5_1"/>
      <w:bookmarkStart w:id="206" w:name="_Toc168325511"/>
      <w:bookmarkStart w:id="207" w:name="_Toc187929657"/>
      <w:bookmarkEnd w:id="205"/>
      <w:r>
        <w:t>7.2.</w:t>
      </w:r>
      <w:r w:rsidR="00115E27">
        <w:t>5</w:t>
      </w:r>
      <w:r>
        <w:t>.</w:t>
      </w:r>
      <w:r>
        <w:rPr>
          <w:lang w:eastAsia="zh-CN"/>
        </w:rPr>
        <w:t>1</w:t>
      </w:r>
      <w:r>
        <w:tab/>
        <w:t>SDDM client HTTP procedure</w:t>
      </w:r>
      <w:bookmarkEnd w:id="206"/>
      <w:bookmarkEnd w:id="207"/>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1397DD39"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208" w:name="_CR7_2_5_2"/>
      <w:bookmarkStart w:id="209" w:name="_Toc168325512"/>
      <w:bookmarkStart w:id="210" w:name="_Toc187929658"/>
      <w:bookmarkEnd w:id="208"/>
      <w:r>
        <w:t>7.2.</w:t>
      </w:r>
      <w:r w:rsidR="00115E27">
        <w:t>5</w:t>
      </w:r>
      <w:r>
        <w:t>.</w:t>
      </w:r>
      <w:r>
        <w:rPr>
          <w:lang w:eastAsia="zh-CN"/>
        </w:rPr>
        <w:t>2</w:t>
      </w:r>
      <w:r>
        <w:tab/>
        <w:t>SDDM server HTTP procedure</w:t>
      </w:r>
      <w:bookmarkEnd w:id="209"/>
      <w:bookmarkEnd w:id="210"/>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40EA095"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r>
        <w:rPr>
          <w:lang w:eastAsia="zh-CN"/>
        </w:rPr>
        <w:t xml:space="preserve"> and</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211" w:name="_CR7_2_5_3"/>
      <w:bookmarkStart w:id="212" w:name="_Toc168325513"/>
      <w:bookmarkStart w:id="213" w:name="_Toc187929659"/>
      <w:bookmarkEnd w:id="211"/>
      <w:r>
        <w:rPr>
          <w:noProof/>
          <w:lang w:val="en-US"/>
        </w:rPr>
        <w:t>7.2.</w:t>
      </w:r>
      <w:r w:rsidR="00115E27">
        <w:rPr>
          <w:noProof/>
          <w:lang w:val="en-US"/>
        </w:rPr>
        <w:t>5</w:t>
      </w:r>
      <w:r>
        <w:rPr>
          <w:noProof/>
          <w:lang w:val="en-US"/>
        </w:rPr>
        <w:t>.3</w:t>
      </w:r>
      <w:r>
        <w:rPr>
          <w:noProof/>
          <w:lang w:val="en-US"/>
        </w:rPr>
        <w:tab/>
        <w:t xml:space="preserve">SDDM </w:t>
      </w:r>
      <w:r>
        <w:t>client CoAP procedure</w:t>
      </w:r>
      <w:bookmarkEnd w:id="212"/>
      <w:bookmarkEnd w:id="213"/>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4" w:name="OLE_LINK129"/>
      <w:bookmarkStart w:id="215"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8062941"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7F697B2D" w:rsidR="00115E27" w:rsidRDefault="00115E27" w:rsidP="00115E27">
      <w:pPr>
        <w:pStyle w:val="B2"/>
      </w:pPr>
      <w:r>
        <w:t>1)</w:t>
      </w:r>
      <w:r>
        <w:tab/>
        <w:t>the "apiRoot" set to the SDDM-S URI;</w:t>
      </w:r>
    </w:p>
    <w:p w14:paraId="65BDCEAC" w14:textId="34F1D58C" w:rsidR="00115E27" w:rsidRDefault="00115E27" w:rsidP="00115E27">
      <w:pPr>
        <w:pStyle w:val="B1"/>
      </w:pPr>
      <w:r>
        <w:t>b)</w:t>
      </w:r>
      <w:r>
        <w:tab/>
      </w:r>
      <w:r>
        <w:rPr>
          <w:lang w:val="en-US"/>
        </w:rPr>
        <w:t xml:space="preserve">shall include Content-Format option set to </w:t>
      </w:r>
      <w:r>
        <w:t>"</w:t>
      </w:r>
      <w:r w:rsidR="0007522E" w:rsidRPr="00DC399F">
        <w:t>application/vnd.3gpp.seal-data-delivery-urllc-</w:t>
      </w:r>
      <w:r w:rsidR="0007522E">
        <w:t>release</w:t>
      </w:r>
      <w:r w:rsidR="0007522E" w:rsidRPr="00DC399F">
        <w:t>e-req-info+cbor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6" w:name="_CR7_2_5_4"/>
      <w:bookmarkStart w:id="217" w:name="_Toc168325514"/>
      <w:bookmarkStart w:id="218" w:name="_Toc187929660"/>
      <w:bookmarkEnd w:id="214"/>
      <w:bookmarkEnd w:id="215"/>
      <w:bookmarkEnd w:id="216"/>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17"/>
      <w:bookmarkEnd w:id="218"/>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FC96234" w:rsidR="00115E27" w:rsidRDefault="00115E27" w:rsidP="00115E27">
      <w:pPr>
        <w:pStyle w:val="B1"/>
        <w:rPr>
          <w:lang w:eastAsia="ko-KR"/>
        </w:rPr>
      </w:pPr>
      <w:r>
        <w:t>a)</w:t>
      </w:r>
      <w:r>
        <w:tab/>
        <w:t xml:space="preserve">a Content-Format </w:t>
      </w:r>
      <w:r>
        <w:rPr>
          <w:lang w:eastAsia="zh-CN"/>
        </w:rPr>
        <w:t>option</w:t>
      </w:r>
      <w:r>
        <w:t xml:space="preserve"> set to "</w:t>
      </w:r>
      <w:r w:rsidR="0007522E" w:rsidRPr="00DC399F">
        <w:t>application/vnd.3gpp.seal-data-delivery-urllc-</w:t>
      </w:r>
      <w:r w:rsidR="0007522E">
        <w:t>release</w:t>
      </w:r>
      <w:r w:rsidR="0007522E" w:rsidRPr="00DC399F">
        <w:t>e-req-info+cbor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700B1FE4" w:rsidR="00115E27" w:rsidRDefault="00115E27" w:rsidP="00115E27">
      <w:pPr>
        <w:pStyle w:val="B1"/>
      </w:pPr>
      <w:r>
        <w:t>a)</w:t>
      </w:r>
      <w:r>
        <w:tab/>
        <w:t>shall include a Content-Format option set to "</w:t>
      </w:r>
      <w:r w:rsidR="0007522E" w:rsidRPr="00DC399F">
        <w:t>application/vnd.3gpp.seal-data-delivery-urllc-</w:t>
      </w:r>
      <w:r w:rsidR="0007522E">
        <w:t>release</w:t>
      </w:r>
      <w:r w:rsidR="0007522E" w:rsidRPr="00DC399F">
        <w:t>e-req-info+cbor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19" w:name="_CR7_2_6"/>
      <w:bookmarkStart w:id="220" w:name="_Toc168325515"/>
      <w:bookmarkStart w:id="221" w:name="_Toc187929661"/>
      <w:bookmarkEnd w:id="219"/>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0"/>
      <w:bookmarkEnd w:id="221"/>
    </w:p>
    <w:p w14:paraId="3812C4E5" w14:textId="01B24601" w:rsidR="00E93ACD" w:rsidRPr="006A63F0" w:rsidRDefault="00D808B0" w:rsidP="00E93ACD">
      <w:pPr>
        <w:pStyle w:val="Heading4"/>
      </w:pPr>
      <w:bookmarkStart w:id="222" w:name="_CR7_2_6_1"/>
      <w:bookmarkStart w:id="223" w:name="_Toc168325516"/>
      <w:bookmarkStart w:id="224" w:name="_Toc187929662"/>
      <w:bookmarkEnd w:id="222"/>
      <w:r>
        <w:t>7</w:t>
      </w:r>
      <w:r w:rsidR="00E93ACD">
        <w:t>.2.</w:t>
      </w:r>
      <w:r w:rsidR="00115E27">
        <w:t>6</w:t>
      </w:r>
      <w:r w:rsidR="00E93ACD">
        <w:t>.</w:t>
      </w:r>
      <w:r w:rsidR="00E93ACD">
        <w:rPr>
          <w:rFonts w:hint="eastAsia"/>
          <w:lang w:eastAsia="zh-CN"/>
        </w:rPr>
        <w:t>1</w:t>
      </w:r>
      <w:r w:rsidR="00E93ACD">
        <w:tab/>
        <w:t>SDDM client HTTP procedure</w:t>
      </w:r>
      <w:bookmarkEnd w:id="223"/>
      <w:bookmarkEnd w:id="224"/>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68250A8"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225" w:name="_CR7_2_6_2"/>
      <w:bookmarkStart w:id="226" w:name="_Toc168325517"/>
      <w:bookmarkStart w:id="227" w:name="_Toc187929663"/>
      <w:bookmarkEnd w:id="225"/>
      <w:r>
        <w:t>7</w:t>
      </w:r>
      <w:r w:rsidR="00E93ACD">
        <w:t>.2.</w:t>
      </w:r>
      <w:r w:rsidR="00115E27">
        <w:t>6</w:t>
      </w:r>
      <w:r w:rsidR="00E93ACD">
        <w:t>.2</w:t>
      </w:r>
      <w:r w:rsidR="00E93ACD">
        <w:tab/>
        <w:t>SDDM server HTTP procedure</w:t>
      </w:r>
      <w:bookmarkEnd w:id="226"/>
      <w:bookmarkEnd w:id="22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05D1C91"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228" w:name="_CR7_2_6_3"/>
      <w:bookmarkStart w:id="229" w:name="_Toc168325518"/>
      <w:bookmarkStart w:id="230" w:name="_Toc187929664"/>
      <w:bookmarkEnd w:id="228"/>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29"/>
      <w:bookmarkEnd w:id="230"/>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CA76204"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0C67DFE4" w:rsidR="006331D1" w:rsidRDefault="006331D1" w:rsidP="006331D1">
      <w:pPr>
        <w:pStyle w:val="B2"/>
      </w:pPr>
      <w:r>
        <w:t>1)</w:t>
      </w:r>
      <w:r>
        <w:tab/>
        <w:t>the "apiRoot" set to the SDDM-S URI;</w:t>
      </w:r>
    </w:p>
    <w:p w14:paraId="06D9FCAF" w14:textId="0943C259"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application/vnd.3gpp.seal-data-delivery-urllc-update-req-info+cbor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1" w:name="_CR7_2_6_4"/>
      <w:bookmarkStart w:id="232" w:name="_Toc168325519"/>
      <w:bookmarkStart w:id="233" w:name="_Toc187929665"/>
      <w:bookmarkEnd w:id="231"/>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2"/>
      <w:bookmarkEnd w:id="233"/>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0804D64B"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application/vnd.3gpp.seal-data-delivery-urllc-update-req-info+cbor</w:t>
      </w:r>
      <w:r>
        <w:t>"</w:t>
      </w:r>
      <w:r w:rsidR="00D85D0C">
        <w:rPr>
          <w:lang w:eastAsia="ko-KR"/>
        </w:rPr>
        <w:t>;</w:t>
      </w:r>
      <w:r>
        <w:rPr>
          <w:lang w:eastAsia="ko-KR"/>
        </w:rPr>
        <w:t xml:space="preserve"> and</w:t>
      </w:r>
    </w:p>
    <w:p w14:paraId="07D0C08A" w14:textId="3C9DB205" w:rsidR="006331D1" w:rsidRDefault="006331D1" w:rsidP="006331D1">
      <w:pPr>
        <w:pStyle w:val="B1"/>
        <w:rPr>
          <w:lang w:eastAsia="zh-CN"/>
        </w:rPr>
      </w:pPr>
      <w:r>
        <w:rPr>
          <w:lang w:eastAsia="zh-CN"/>
        </w:rPr>
        <w:t>b</w:t>
      </w:r>
      <w:r>
        <w:t>)</w:t>
      </w:r>
      <w:r>
        <w:tab/>
      </w:r>
      <w:r>
        <w:rPr>
          <w:lang w:eastAsia="zh-CN"/>
        </w:rPr>
        <w:t xml:space="preserve">a </w:t>
      </w:r>
      <w:r>
        <w:t>"</w:t>
      </w:r>
      <w:r w:rsidR="00D85D0C" w:rsidRPr="00AC7864">
        <w:rPr>
          <w:noProof/>
        </w:rPr>
        <w:t>URLLC</w:t>
      </w:r>
      <w:r>
        <w:t>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08C33B31" w:rsidR="006331D1" w:rsidRDefault="006331D1" w:rsidP="006331D1">
      <w:pPr>
        <w:pStyle w:val="B1"/>
      </w:pPr>
      <w:r>
        <w:t>a)</w:t>
      </w:r>
      <w:r>
        <w:tab/>
        <w:t>shall include a Content-Format option set to "</w:t>
      </w:r>
      <w:r w:rsidR="0007522E" w:rsidRPr="00DC399F">
        <w:t>application/vnd.3gpp.seal-data-delivery-urllc-update-re</w:t>
      </w:r>
      <w:r w:rsidR="006D7D95">
        <w:t>s</w:t>
      </w:r>
      <w:r w:rsidR="0007522E" w:rsidRPr="00DC399F">
        <w:t>-info+cbor</w:t>
      </w:r>
      <w:r>
        <w:t>";</w:t>
      </w:r>
    </w:p>
    <w:p w14:paraId="3DA90896" w14:textId="44C28451"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3DA166F8"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2B07AEB2"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4" w:name="_CR7_2_7"/>
      <w:bookmarkStart w:id="235" w:name="_Toc168325520"/>
      <w:bookmarkStart w:id="236" w:name="_Toc187929666"/>
      <w:bookmarkEnd w:id="234"/>
      <w:r>
        <w:t>7</w:t>
      </w:r>
      <w:r w:rsidR="00CD1205" w:rsidRPr="00004F96">
        <w:t>.2.</w:t>
      </w:r>
      <w:r w:rsidR="00115E27">
        <w:t>7</w:t>
      </w:r>
      <w:r w:rsidR="00CD1205" w:rsidRPr="00004F96">
        <w:tab/>
      </w:r>
      <w:r w:rsidR="00CD1205" w:rsidRPr="00067A82">
        <w:t>SEALDD server discovery and selection procedure</w:t>
      </w:r>
      <w:bookmarkEnd w:id="235"/>
      <w:bookmarkEnd w:id="236"/>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37" w:name="_CR7_2_8"/>
      <w:bookmarkStart w:id="238" w:name="_Toc168325521"/>
      <w:bookmarkStart w:id="239" w:name="_Toc187929667"/>
      <w:bookmarkEnd w:id="237"/>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38"/>
      <w:bookmarkEnd w:id="239"/>
    </w:p>
    <w:p w14:paraId="71FAAFA3" w14:textId="1B133656" w:rsidR="005159AE" w:rsidRPr="006A63F0" w:rsidRDefault="005159AE" w:rsidP="005159AE">
      <w:pPr>
        <w:pStyle w:val="Heading4"/>
      </w:pPr>
      <w:bookmarkStart w:id="240" w:name="_CR7_2_8_1"/>
      <w:bookmarkStart w:id="241" w:name="_Toc168325522"/>
      <w:bookmarkStart w:id="242" w:name="_Toc187929668"/>
      <w:bookmarkEnd w:id="240"/>
      <w:r>
        <w:t>7.2.</w:t>
      </w:r>
      <w:r w:rsidR="00115E27">
        <w:t>8</w:t>
      </w:r>
      <w:r>
        <w:t>.</w:t>
      </w:r>
      <w:r>
        <w:rPr>
          <w:rFonts w:hint="eastAsia"/>
          <w:lang w:eastAsia="zh-CN"/>
        </w:rPr>
        <w:t>1</w:t>
      </w:r>
      <w:r>
        <w:tab/>
        <w:t>SDDM client HTTP procedure</w:t>
      </w:r>
      <w:bookmarkEnd w:id="241"/>
      <w:bookmarkEnd w:id="242"/>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177A62E7"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243" w:name="_CR7_2_8_2"/>
      <w:bookmarkStart w:id="244" w:name="_Toc168325523"/>
      <w:bookmarkStart w:id="245" w:name="_Toc187929669"/>
      <w:bookmarkEnd w:id="243"/>
      <w:r>
        <w:t>7.2.</w:t>
      </w:r>
      <w:r w:rsidR="00115E27">
        <w:t>8</w:t>
      </w:r>
      <w:r>
        <w:t>.</w:t>
      </w:r>
      <w:r>
        <w:rPr>
          <w:rFonts w:hint="eastAsia"/>
          <w:lang w:eastAsia="zh-CN"/>
        </w:rPr>
        <w:t>2</w:t>
      </w:r>
      <w:r>
        <w:tab/>
        <w:t>SDDM server HTTP procedure</w:t>
      </w:r>
      <w:bookmarkEnd w:id="244"/>
      <w:bookmarkEnd w:id="245"/>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4D3104F2"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246" w:name="_CR7_2_8_3"/>
      <w:bookmarkStart w:id="247" w:name="_Toc168325524"/>
      <w:bookmarkStart w:id="248" w:name="_Toc187929670"/>
      <w:bookmarkEnd w:id="246"/>
      <w:r>
        <w:rPr>
          <w:noProof/>
          <w:lang w:val="en-US"/>
        </w:rPr>
        <w:t>7.2.</w:t>
      </w:r>
      <w:r w:rsidR="00115E27">
        <w:rPr>
          <w:noProof/>
          <w:lang w:val="en-US"/>
        </w:rPr>
        <w:t>8</w:t>
      </w:r>
      <w:r>
        <w:rPr>
          <w:noProof/>
          <w:lang w:val="en-US"/>
        </w:rPr>
        <w:t>.3</w:t>
      </w:r>
      <w:r>
        <w:rPr>
          <w:noProof/>
          <w:lang w:val="en-US"/>
        </w:rPr>
        <w:tab/>
        <w:t xml:space="preserve">SDDM </w:t>
      </w:r>
      <w:r>
        <w:t>client CoAP procedure</w:t>
      </w:r>
      <w:bookmarkEnd w:id="247"/>
      <w:bookmarkEnd w:id="248"/>
    </w:p>
    <w:p w14:paraId="148C8D22" w14:textId="0C2CFCE5" w:rsidR="00C85A4E" w:rsidRDefault="00C85A4E" w:rsidP="00C85A4E">
      <w:pPr>
        <w:rPr>
          <w:lang w:eastAsia="zh-CN"/>
        </w:rPr>
      </w:pPr>
      <w:r>
        <w:t xml:space="preserve">In order to request an </w:t>
      </w:r>
      <w:bookmarkStart w:id="249" w:name="OLE_LINK156"/>
      <w:bookmarkStart w:id="250" w:name="OLE_LINK157"/>
      <w:r w:rsidRPr="00526DD0">
        <w:t>S</w:t>
      </w:r>
      <w:r>
        <w:t>EAL</w:t>
      </w:r>
      <w:r w:rsidRPr="00526DD0">
        <w:t xml:space="preserve">DD </w:t>
      </w:r>
      <w:r>
        <w:t xml:space="preserve">data storage </w:t>
      </w:r>
      <w:bookmarkEnd w:id="249"/>
      <w:bookmarkEnd w:id="250"/>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F5EBFB9" w:rsidR="00C85A4E" w:rsidRDefault="00C85A4E" w:rsidP="00C85A4E">
      <w:pPr>
        <w:pStyle w:val="B1"/>
      </w:pPr>
      <w:r>
        <w:t>b)</w:t>
      </w:r>
      <w:r>
        <w:tab/>
      </w:r>
      <w:r>
        <w:rPr>
          <w:lang w:val="en-US"/>
        </w:rPr>
        <w:t xml:space="preserve">shall include Content-Format option set to </w:t>
      </w:r>
      <w:r>
        <w:t>"</w:t>
      </w:r>
      <w:r w:rsidR="00D71840" w:rsidRPr="00AC12E1">
        <w:t>application/vnd.3gpp.seal-data-delivery-data-storage-creation-req-info+cbor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1" w:name="OLE_LINK173"/>
      <w:bookmarkStart w:id="252" w:name="OLE_LINK174"/>
      <w:r>
        <w:t>DataStorageCreationRequest</w:t>
      </w:r>
      <w:bookmarkEnd w:id="251"/>
      <w:bookmarkEnd w:id="252"/>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3" w:name="_CR7_2_8_4"/>
      <w:bookmarkStart w:id="254" w:name="_Toc168325525"/>
      <w:bookmarkStart w:id="255" w:name="_Toc187929671"/>
      <w:bookmarkEnd w:id="25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4"/>
      <w:bookmarkEnd w:id="255"/>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3591AA2F" w:rsidR="00C85A4E" w:rsidRDefault="00C85A4E" w:rsidP="00C85A4E">
      <w:pPr>
        <w:pStyle w:val="B1"/>
        <w:rPr>
          <w:lang w:eastAsia="ko-KR"/>
        </w:rPr>
      </w:pPr>
      <w:r>
        <w:t>a)</w:t>
      </w:r>
      <w:r>
        <w:tab/>
        <w:t xml:space="preserve">a Content-Format </w:t>
      </w:r>
      <w:r>
        <w:rPr>
          <w:lang w:eastAsia="zh-CN"/>
        </w:rPr>
        <w:t>option</w:t>
      </w:r>
      <w:r>
        <w:t xml:space="preserve"> set to "</w:t>
      </w:r>
      <w:r w:rsidR="00D71840" w:rsidRPr="00AC12E1">
        <w:t>application/vnd.3gpp.seal-data-delivery-data-storage-creation-req-info+cbor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4ACD1B6A" w:rsidR="00C85A4E" w:rsidRDefault="00C85A4E" w:rsidP="00C85A4E">
      <w:pPr>
        <w:pStyle w:val="B1"/>
      </w:pPr>
      <w:r>
        <w:t>a)</w:t>
      </w:r>
      <w:r>
        <w:tab/>
        <w:t>shall include a Content-Format option set to "</w:t>
      </w:r>
      <w:r w:rsidR="00D71840" w:rsidRPr="00AC12E1">
        <w:t>application/vnd.3gpp.seal-data-delivery-data-storage-creation-re</w:t>
      </w:r>
      <w:r w:rsidR="00D71840">
        <w:t>s</w:t>
      </w:r>
      <w:r w:rsidR="00D71840" w:rsidRPr="00AC12E1">
        <w:t>-info+cbor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56" w:name="OLE_LINK103"/>
      <w:bookmarkStart w:id="257"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6"/>
    <w:bookmarkEnd w:id="257"/>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58" w:name="_CR7_2_9"/>
      <w:bookmarkStart w:id="259" w:name="_Toc168325526"/>
      <w:bookmarkStart w:id="260" w:name="_Toc187929672"/>
      <w:bookmarkEnd w:id="258"/>
      <w:r>
        <w:t>7</w:t>
      </w:r>
      <w:r w:rsidRPr="00004F96">
        <w:t>.2.</w:t>
      </w:r>
      <w:r w:rsidR="00115E27">
        <w:t>9</w:t>
      </w:r>
      <w:r w:rsidRPr="00004F96">
        <w:tab/>
      </w:r>
      <w:r w:rsidRPr="00067A82">
        <w:t xml:space="preserve">SEALDD enabled data storage </w:t>
      </w:r>
      <w:r>
        <w:t xml:space="preserve">reservation </w:t>
      </w:r>
      <w:r w:rsidRPr="00067A82">
        <w:t>procedure</w:t>
      </w:r>
      <w:bookmarkEnd w:id="259"/>
      <w:bookmarkEnd w:id="260"/>
    </w:p>
    <w:p w14:paraId="415C5D88" w14:textId="56C07AA7" w:rsidR="005159AE" w:rsidRPr="006A63F0" w:rsidRDefault="005159AE" w:rsidP="005159AE">
      <w:pPr>
        <w:pStyle w:val="Heading4"/>
      </w:pPr>
      <w:bookmarkStart w:id="261" w:name="_CR7_2_9_1"/>
      <w:bookmarkStart w:id="262" w:name="_Toc168325527"/>
      <w:bookmarkStart w:id="263" w:name="_Toc187929673"/>
      <w:bookmarkEnd w:id="261"/>
      <w:r>
        <w:t>7.2.</w:t>
      </w:r>
      <w:r w:rsidR="00115E27">
        <w:t>9</w:t>
      </w:r>
      <w:r>
        <w:t>.</w:t>
      </w:r>
      <w:r>
        <w:rPr>
          <w:rFonts w:hint="eastAsia"/>
          <w:lang w:eastAsia="zh-CN"/>
        </w:rPr>
        <w:t>1</w:t>
      </w:r>
      <w:r>
        <w:tab/>
        <w:t>SDDM client HTTP procedure</w:t>
      </w:r>
      <w:bookmarkEnd w:id="262"/>
      <w:bookmarkEnd w:id="263"/>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086564BC"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264" w:name="_CR7_2_9_2"/>
      <w:bookmarkStart w:id="265" w:name="_Toc168325528"/>
      <w:bookmarkStart w:id="266" w:name="_Toc187929674"/>
      <w:bookmarkEnd w:id="264"/>
      <w:r>
        <w:t>7.2.</w:t>
      </w:r>
      <w:r w:rsidR="00115E27">
        <w:t>9</w:t>
      </w:r>
      <w:r>
        <w:t>.</w:t>
      </w:r>
      <w:r>
        <w:rPr>
          <w:rFonts w:hint="eastAsia"/>
          <w:lang w:eastAsia="zh-CN"/>
        </w:rPr>
        <w:t>2</w:t>
      </w:r>
      <w:r>
        <w:tab/>
        <w:t>SDDM server HTTP procedure</w:t>
      </w:r>
      <w:bookmarkEnd w:id="265"/>
      <w:bookmarkEnd w:id="26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34D647C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267" w:name="_CR7_2_9_3"/>
      <w:bookmarkStart w:id="268" w:name="_Toc168325529"/>
      <w:bookmarkStart w:id="269" w:name="_Toc187929675"/>
      <w:bookmarkEnd w:id="267"/>
      <w:r>
        <w:rPr>
          <w:noProof/>
          <w:lang w:val="en-US"/>
        </w:rPr>
        <w:t>7.2.</w:t>
      </w:r>
      <w:r w:rsidR="00115E27">
        <w:rPr>
          <w:noProof/>
          <w:lang w:val="en-US"/>
        </w:rPr>
        <w:t>9</w:t>
      </w:r>
      <w:r>
        <w:rPr>
          <w:noProof/>
          <w:lang w:val="en-US"/>
        </w:rPr>
        <w:t>.3</w:t>
      </w:r>
      <w:r>
        <w:rPr>
          <w:noProof/>
          <w:lang w:val="en-US"/>
        </w:rPr>
        <w:tab/>
        <w:t xml:space="preserve">SDDM </w:t>
      </w:r>
      <w:r>
        <w:t>client CoAP procedure</w:t>
      </w:r>
      <w:bookmarkEnd w:id="268"/>
      <w:bookmarkEnd w:id="269"/>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4789DCF1" w:rsidR="005B23E0" w:rsidRDefault="005B23E0" w:rsidP="005B23E0">
      <w:pPr>
        <w:pStyle w:val="B1"/>
      </w:pPr>
      <w:r>
        <w:t>b)</w:t>
      </w:r>
      <w:r>
        <w:tab/>
      </w:r>
      <w:r>
        <w:rPr>
          <w:lang w:val="en-US"/>
        </w:rPr>
        <w:t xml:space="preserve">shall include Content-Format option set to </w:t>
      </w:r>
      <w:r>
        <w:t>"</w:t>
      </w:r>
      <w:r w:rsidR="00D46B96" w:rsidRPr="00AC12E1">
        <w:t>application/vnd.3gpp.seal-data-delivery-data-storage-</w:t>
      </w:r>
      <w:r w:rsidR="00D46B96">
        <w:t>reserv</w:t>
      </w:r>
      <w:r w:rsidR="00D46B96" w:rsidRPr="00AC12E1">
        <w:t>ation-req-info+cbor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0" w:name="_CR7_2_9_4"/>
      <w:bookmarkStart w:id="271" w:name="_Toc168325530"/>
      <w:bookmarkStart w:id="272" w:name="_Toc187929676"/>
      <w:bookmarkEnd w:id="270"/>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1"/>
      <w:bookmarkEnd w:id="272"/>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2F223152" w:rsidR="005B23E0" w:rsidRDefault="005B23E0" w:rsidP="005B23E0">
      <w:pPr>
        <w:pStyle w:val="B1"/>
        <w:rPr>
          <w:lang w:eastAsia="ko-KR"/>
        </w:rPr>
      </w:pPr>
      <w:r>
        <w:t>a)</w:t>
      </w:r>
      <w:r>
        <w:tab/>
        <w:t xml:space="preserve">a Content-Format </w:t>
      </w:r>
      <w:r>
        <w:rPr>
          <w:lang w:eastAsia="zh-CN"/>
        </w:rPr>
        <w:t>option</w:t>
      </w:r>
      <w:r>
        <w:t xml:space="preserve"> set to "</w:t>
      </w:r>
      <w:r w:rsidR="00D46B96" w:rsidRPr="00AC12E1">
        <w:t>application/vnd.3gpp.seal-data-delivery-data-storage-</w:t>
      </w:r>
      <w:r w:rsidR="00D46B96">
        <w:t>reserv</w:t>
      </w:r>
      <w:r w:rsidR="00D46B96" w:rsidRPr="00AC12E1">
        <w:t>ation-req-info+cbor</w:t>
      </w:r>
      <w:r>
        <w:t>"</w:t>
      </w:r>
      <w:r>
        <w:rPr>
          <w:lang w:eastAsia="ko-KR"/>
        </w:rPr>
        <w:t>, and</w:t>
      </w:r>
    </w:p>
    <w:p w14:paraId="2FC792DC" w14:textId="4DCAE756" w:rsidR="005B23E0" w:rsidRDefault="005B23E0" w:rsidP="005B23E0">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659DB3D" w14:textId="7C19B231" w:rsidR="005B23E0" w:rsidRDefault="005B23E0" w:rsidP="005B23E0">
      <w:pPr>
        <w:rPr>
          <w:noProof/>
        </w:rPr>
      </w:pPr>
      <w:r>
        <w:rPr>
          <w:noProof/>
        </w:rPr>
        <w:t xml:space="preserve">the SDDM-S </w:t>
      </w:r>
      <w:r>
        <w:t>shall generate a CoAP POST response according to IETF RFC 7252 [1</w:t>
      </w:r>
      <w:r w:rsidR="00D01A04">
        <w:t>4</w:t>
      </w:r>
      <w:r>
        <w:t>]. In the CoAP POST response message, the SDDM-S:</w:t>
      </w:r>
    </w:p>
    <w:p w14:paraId="103C7A6C" w14:textId="2EDDDDAE" w:rsidR="005B23E0" w:rsidRDefault="005B23E0" w:rsidP="005B23E0">
      <w:pPr>
        <w:pStyle w:val="B1"/>
      </w:pPr>
      <w:r>
        <w:t>a)</w:t>
      </w:r>
      <w:r>
        <w:tab/>
        <w:t>shall include a Content-Format option set to "</w:t>
      </w:r>
      <w:r w:rsidR="00D46B96" w:rsidRPr="00AC12E1">
        <w:t>application/vnd.3gpp.seal-data-delivery-data-storage-</w:t>
      </w:r>
      <w:r w:rsidR="00D46B96">
        <w:t>reservation-res</w:t>
      </w:r>
      <w:r w:rsidR="00D46B96" w:rsidRPr="00AC12E1">
        <w:t>-info+cbor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3" w:name="_CR7_2_10"/>
      <w:bookmarkStart w:id="274" w:name="_Toc168325531"/>
      <w:bookmarkStart w:id="275" w:name="_Toc187929677"/>
      <w:bookmarkEnd w:id="273"/>
      <w:r>
        <w:t>7</w:t>
      </w:r>
      <w:r w:rsidRPr="00004F96">
        <w:t>.2.</w:t>
      </w:r>
      <w:r w:rsidR="00115E27">
        <w:t>10</w:t>
      </w:r>
      <w:r w:rsidRPr="00004F96">
        <w:tab/>
      </w:r>
      <w:r w:rsidRPr="00067A82">
        <w:t xml:space="preserve">SEALDD enabled data storage </w:t>
      </w:r>
      <w:r>
        <w:t xml:space="preserve">notification </w:t>
      </w:r>
      <w:r w:rsidRPr="00067A82">
        <w:t>procedure</w:t>
      </w:r>
      <w:bookmarkEnd w:id="274"/>
      <w:bookmarkEnd w:id="275"/>
    </w:p>
    <w:p w14:paraId="1B2263E8" w14:textId="0CE9B3E9" w:rsidR="00EA3D34" w:rsidRPr="006A63F0" w:rsidRDefault="00EA3D34" w:rsidP="00EA3D34">
      <w:pPr>
        <w:pStyle w:val="Heading4"/>
      </w:pPr>
      <w:bookmarkStart w:id="276" w:name="_CR7_2_10_1"/>
      <w:bookmarkStart w:id="277" w:name="_Toc168325532"/>
      <w:bookmarkStart w:id="278" w:name="_Toc187929678"/>
      <w:bookmarkEnd w:id="276"/>
      <w:r>
        <w:t>7.2.</w:t>
      </w:r>
      <w:r w:rsidR="00115E27">
        <w:t>10</w:t>
      </w:r>
      <w:r>
        <w:t>.</w:t>
      </w:r>
      <w:r>
        <w:rPr>
          <w:rFonts w:hint="eastAsia"/>
          <w:lang w:eastAsia="zh-CN"/>
        </w:rPr>
        <w:t>1</w:t>
      </w:r>
      <w:r>
        <w:tab/>
        <w:t>SDDM client HTTP procedure</w:t>
      </w:r>
      <w:bookmarkEnd w:id="277"/>
      <w:bookmarkEnd w:id="278"/>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108E1742"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279" w:name="_CR7_2_10_2"/>
      <w:bookmarkStart w:id="280" w:name="_Toc168325533"/>
      <w:bookmarkStart w:id="281" w:name="_Toc187929679"/>
      <w:bookmarkEnd w:id="279"/>
      <w:r>
        <w:t>7.2.</w:t>
      </w:r>
      <w:r w:rsidR="00115E27">
        <w:t>10</w:t>
      </w:r>
      <w:r>
        <w:t>.</w:t>
      </w:r>
      <w:r>
        <w:rPr>
          <w:rFonts w:hint="eastAsia"/>
          <w:lang w:eastAsia="zh-CN"/>
        </w:rPr>
        <w:t>2</w:t>
      </w:r>
      <w:r>
        <w:tab/>
        <w:t>SDDM server HTTP procedure</w:t>
      </w:r>
      <w:bookmarkEnd w:id="280"/>
      <w:bookmarkEnd w:id="281"/>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5EC4D12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282" w:name="_CR7_2_10_3"/>
      <w:bookmarkStart w:id="283" w:name="_Toc168325534"/>
      <w:bookmarkStart w:id="284" w:name="_Toc187929680"/>
      <w:bookmarkEnd w:id="282"/>
      <w:r>
        <w:rPr>
          <w:noProof/>
          <w:lang w:val="en-US"/>
        </w:rPr>
        <w:t>7.2.</w:t>
      </w:r>
      <w:r w:rsidR="00115E27">
        <w:rPr>
          <w:noProof/>
          <w:lang w:val="en-US"/>
        </w:rPr>
        <w:t>10</w:t>
      </w:r>
      <w:r>
        <w:rPr>
          <w:noProof/>
          <w:lang w:val="en-US"/>
        </w:rPr>
        <w:t>.3</w:t>
      </w:r>
      <w:r>
        <w:rPr>
          <w:noProof/>
          <w:lang w:val="en-US"/>
        </w:rPr>
        <w:tab/>
        <w:t xml:space="preserve">SDDM </w:t>
      </w:r>
      <w:r>
        <w:t>client CoAP procedure</w:t>
      </w:r>
      <w:bookmarkEnd w:id="283"/>
      <w:bookmarkEnd w:id="284"/>
    </w:p>
    <w:p w14:paraId="232E6EE1" w14:textId="77777777" w:rsidR="004513CE" w:rsidRDefault="004513CE" w:rsidP="004513CE">
      <w:r>
        <w:t>In order for a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0777E019" w14:textId="77777777" w:rsidR="004513CE" w:rsidRDefault="004513CE" w:rsidP="004513CE">
      <w:pPr>
        <w:pStyle w:val="B1"/>
      </w:pPr>
      <w:r>
        <w:t>c)</w:t>
      </w:r>
      <w:r>
        <w:tab/>
        <w:t>an Accept option</w:t>
      </w:r>
      <w:r w:rsidRPr="0073469F">
        <w:t xml:space="preserve"> se</w:t>
      </w:r>
      <w:r>
        <w:t>t to "</w:t>
      </w:r>
      <w:r>
        <w:rPr>
          <w:lang w:eastAsia="zh-CN"/>
        </w:rPr>
        <w:t>application/vnd.3gpp.seal-data-delivery-data-storage-status-notification-info+cbor</w:t>
      </w:r>
      <w:r>
        <w:t>"</w:t>
      </w:r>
      <w:r w:rsidRPr="0073469F">
        <w:t>;</w:t>
      </w:r>
    </w:p>
    <w:p w14:paraId="1CDCD748" w14:textId="77777777" w:rsidR="004513CE" w:rsidRDefault="004513CE" w:rsidP="004513CE">
      <w:pPr>
        <w:pStyle w:val="B1"/>
        <w:rPr>
          <w:lang w:eastAsia="ko-KR"/>
        </w:rPr>
      </w:pPr>
      <w:r>
        <w:t>d)</w:t>
      </w:r>
      <w:r>
        <w:tab/>
        <w:t xml:space="preserve">a Content-Format </w:t>
      </w:r>
      <w:r>
        <w:rPr>
          <w:lang w:eastAsia="zh-CN"/>
        </w:rPr>
        <w:t>option</w:t>
      </w:r>
      <w:r>
        <w:t xml:space="preserve"> set to "</w:t>
      </w:r>
      <w:r>
        <w:rPr>
          <w:lang w:eastAsia="zh-CN"/>
        </w:rPr>
        <w:t>application/vnd.3gpp.seal-data-delivery-data-storage-mgt-req-info+cbor</w:t>
      </w:r>
      <w:r>
        <w:t>"</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r w:rsidRPr="003B7990">
        <w:t>DataStorageMgtRequest</w:t>
      </w:r>
      <w:r>
        <w:t>" object</w:t>
      </w:r>
      <w:r>
        <w:rPr>
          <w:lang w:eastAsia="zh-CN"/>
        </w:rPr>
        <w:t>;</w:t>
      </w:r>
    </w:p>
    <w:p w14:paraId="2CA1A023" w14:textId="77777777"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3BC5612" w:rsidR="00807EAD" w:rsidRDefault="00263C89" w:rsidP="00263C89">
      <w:pPr>
        <w:pStyle w:val="B1"/>
        <w:rPr>
          <w:lang w:eastAsia="ko-KR"/>
        </w:rPr>
      </w:pPr>
      <w:r>
        <w:t>b</w:t>
      </w:r>
      <w:r w:rsidR="00807EAD">
        <w:t>)</w:t>
      </w:r>
      <w:r w:rsidR="00807EAD">
        <w:tab/>
        <w:t xml:space="preserve">a Content-Format </w:t>
      </w:r>
      <w:r w:rsidR="00807EAD">
        <w:rPr>
          <w:lang w:eastAsia="zh-CN"/>
        </w:rPr>
        <w:t>option</w:t>
      </w:r>
      <w:r w:rsidR="00807EAD">
        <w:t xml:space="preserve">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r w:rsidR="00807EAD">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85" w:name="OLE_LINK177"/>
      <w:bookmarkStart w:id="286" w:name="OLE_LINK176"/>
      <w:r w:rsidR="00807EAD">
        <w:t>DataStorageStatusNotification</w:t>
      </w:r>
      <w:bookmarkEnd w:id="285"/>
      <w:bookmarkEnd w:id="286"/>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77777777" w:rsidR="004513CE" w:rsidRDefault="004513CE" w:rsidP="004513CE">
      <w:r>
        <w:t>In order for a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5C3823F" w14:textId="77777777" w:rsidR="004513CE" w:rsidRDefault="004513CE" w:rsidP="004513CE">
      <w:pPr>
        <w:pStyle w:val="B1"/>
      </w:pPr>
      <w:r>
        <w:t>b)</w:t>
      </w:r>
      <w:r>
        <w:tab/>
        <w:t>an "observe" option set to the value "1" (deregister);</w:t>
      </w:r>
    </w:p>
    <w:p w14:paraId="286885DA" w14:textId="77777777" w:rsidR="004513CE" w:rsidRDefault="004513CE" w:rsidP="004513CE">
      <w:pPr>
        <w:pStyle w:val="B1"/>
        <w:rPr>
          <w:lang w:eastAsia="ko-KR"/>
        </w:rPr>
      </w:pPr>
      <w:r>
        <w:t>c)</w:t>
      </w:r>
      <w:r>
        <w:tab/>
        <w:t xml:space="preserve">a Content-Format </w:t>
      </w:r>
      <w:r>
        <w:rPr>
          <w:lang w:eastAsia="zh-CN"/>
        </w:rPr>
        <w:t>option</w:t>
      </w:r>
      <w:r>
        <w:t xml:space="preserve"> set to "</w:t>
      </w:r>
      <w:r>
        <w:rPr>
          <w:lang w:eastAsia="zh-CN"/>
        </w:rPr>
        <w:t>application/vnd.3gpp.seal-data-delivery-data-storage-mgt-req-info+cbor</w:t>
      </w:r>
      <w:r>
        <w:t>"</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7" w:name="_CR7_2_10_4"/>
      <w:bookmarkStart w:id="288" w:name="_Toc168325535"/>
      <w:bookmarkStart w:id="289" w:name="_Toc187929681"/>
      <w:bookmarkEnd w:id="287"/>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8"/>
      <w:bookmarkEnd w:id="289"/>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18FA91C5" w14:textId="77777777" w:rsidR="004513CE" w:rsidRDefault="004513CE" w:rsidP="004513CE">
      <w:pPr>
        <w:pStyle w:val="B1"/>
      </w:pPr>
      <w:r>
        <w:t>b)</w:t>
      </w:r>
      <w:r>
        <w:tab/>
        <w:t>an Accept option</w:t>
      </w:r>
      <w:r w:rsidRPr="0073469F">
        <w:t xml:space="preserve"> se</w:t>
      </w:r>
      <w:r>
        <w:t>t to "</w:t>
      </w:r>
      <w:r>
        <w:rPr>
          <w:lang w:eastAsia="zh-CN"/>
        </w:rPr>
        <w:t>application/vnd.3gpp.seal-data-delivery-data-storage-status-notification-info+cbor</w:t>
      </w:r>
      <w:r>
        <w:t>"</w:t>
      </w:r>
      <w:r w:rsidRPr="0073469F">
        <w:t>;</w:t>
      </w:r>
    </w:p>
    <w:p w14:paraId="5FB6F3C1" w14:textId="77777777" w:rsidR="004513CE" w:rsidRDefault="004513CE" w:rsidP="004513C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application/vnd.3gpp.seal-data-delivery-data-storage-mgt-req-info+cbor</w:t>
      </w:r>
      <w:r>
        <w:t>"; and</w:t>
      </w:r>
    </w:p>
    <w:p w14:paraId="6FA8A6F3" w14:textId="77777777" w:rsidR="004513CE" w:rsidRDefault="004513CE" w:rsidP="00313F00">
      <w:pPr>
        <w:pStyle w:val="B1"/>
      </w:pPr>
      <w:r>
        <w:t>d)</w:t>
      </w:r>
      <w:r>
        <w:tab/>
        <w:t xml:space="preserve">a </w:t>
      </w:r>
      <w:r w:rsidRPr="001A49DC">
        <w:t>"</w:t>
      </w:r>
      <w:r w:rsidRPr="003B7990">
        <w:t>DataStorageMgtRequest</w:t>
      </w:r>
      <w:r w:rsidRPr="001A49DC">
        <w:t>"</w:t>
      </w:r>
      <w:r>
        <w:t xml:space="preserve"> object,</w:t>
      </w:r>
    </w:p>
    <w:p w14:paraId="239688AE" w14:textId="05DE40FE" w:rsidR="00263C89" w:rsidRDefault="004513CE" w:rsidP="00313F0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3A700C5E" w:rsidR="00807EAD" w:rsidRDefault="004513CE" w:rsidP="00263C89">
      <w:pPr>
        <w:pStyle w:val="B1"/>
      </w:pPr>
      <w:r>
        <w:t>a</w:t>
      </w:r>
      <w:r w:rsidR="00807EAD">
        <w:t>)</w:t>
      </w:r>
      <w:r w:rsidR="00807EAD">
        <w:tab/>
        <w:t>shall include a Content-Format option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p>
    <w:p w14:paraId="482F82C8" w14:textId="006DD00E"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0" w:name="OLE_LINK218"/>
      <w:bookmarkStart w:id="291" w:name="OLE_LINK217"/>
      <w:r w:rsidR="00807EAD">
        <w:t xml:space="preserve">2.05 (Content) </w:t>
      </w:r>
      <w:bookmarkEnd w:id="290"/>
      <w:bookmarkEnd w:id="291"/>
      <w:r w:rsidR="00807EAD">
        <w:t>response message; and</w:t>
      </w:r>
    </w:p>
    <w:p w14:paraId="61B91543" w14:textId="0FD355AC"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2" w:name="_CR7_2_11"/>
      <w:bookmarkStart w:id="293" w:name="_Toc168325536"/>
      <w:bookmarkStart w:id="294" w:name="_Toc187929682"/>
      <w:bookmarkEnd w:id="292"/>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3"/>
      <w:bookmarkEnd w:id="294"/>
    </w:p>
    <w:p w14:paraId="24A55801" w14:textId="6B1CD046" w:rsidR="004157BA" w:rsidRPr="006A63F0" w:rsidRDefault="004157BA" w:rsidP="004157BA">
      <w:pPr>
        <w:pStyle w:val="Heading4"/>
      </w:pPr>
      <w:bookmarkStart w:id="295" w:name="_CR7_2_11_1"/>
      <w:bookmarkStart w:id="296" w:name="_Toc168325537"/>
      <w:bookmarkStart w:id="297" w:name="_Toc187929683"/>
      <w:bookmarkEnd w:id="295"/>
      <w:r>
        <w:t>7.2.</w:t>
      </w:r>
      <w:r w:rsidR="008A56B9">
        <w:t>1</w:t>
      </w:r>
      <w:r w:rsidR="00115E27">
        <w:t>1</w:t>
      </w:r>
      <w:r>
        <w:t>.</w:t>
      </w:r>
      <w:r>
        <w:rPr>
          <w:rFonts w:hint="eastAsia"/>
          <w:lang w:eastAsia="zh-CN"/>
        </w:rPr>
        <w:t>1</w:t>
      </w:r>
      <w:r>
        <w:tab/>
        <w:t>SDDM client HTTP procedure</w:t>
      </w:r>
      <w:bookmarkEnd w:id="296"/>
      <w:bookmarkEnd w:id="297"/>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424BA14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298" w:name="_CR7_2_11_2"/>
      <w:bookmarkStart w:id="299" w:name="_Toc168325538"/>
      <w:bookmarkStart w:id="300" w:name="_Toc187929684"/>
      <w:bookmarkEnd w:id="298"/>
      <w:r>
        <w:t>7.2.</w:t>
      </w:r>
      <w:r w:rsidR="008A56B9">
        <w:t>1</w:t>
      </w:r>
      <w:r w:rsidR="00115E27">
        <w:t>1</w:t>
      </w:r>
      <w:r>
        <w:t>.</w:t>
      </w:r>
      <w:r>
        <w:rPr>
          <w:rFonts w:hint="eastAsia"/>
          <w:lang w:eastAsia="zh-CN"/>
        </w:rPr>
        <w:t>2</w:t>
      </w:r>
      <w:r>
        <w:tab/>
        <w:t>SDDM server HTTP procedure</w:t>
      </w:r>
      <w:bookmarkEnd w:id="299"/>
      <w:bookmarkEnd w:id="300"/>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A768777"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301" w:name="_CR7_2_11_3"/>
      <w:bookmarkStart w:id="302" w:name="_Toc168325539"/>
      <w:bookmarkStart w:id="303" w:name="_Toc187929685"/>
      <w:bookmarkEnd w:id="301"/>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2"/>
      <w:bookmarkEnd w:id="303"/>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4" w:name="_CR7_2_11_4"/>
      <w:bookmarkStart w:id="305" w:name="_Toc168325540"/>
      <w:bookmarkStart w:id="306" w:name="_Toc187929686"/>
      <w:bookmarkEnd w:id="304"/>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5"/>
      <w:bookmarkEnd w:id="306"/>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2F2FCEF0" w:rsidR="008172F0" w:rsidRDefault="008172F0" w:rsidP="008172F0">
      <w:pPr>
        <w:pStyle w:val="B1"/>
      </w:pPr>
      <w:r>
        <w:t>a)</w:t>
      </w:r>
      <w:r>
        <w:tab/>
        <w:t>shall include a Content-Format option set to "</w:t>
      </w:r>
      <w:r w:rsidR="00D46B96" w:rsidRPr="00AC12E1">
        <w:t>application/vnd.3gpp.seal-data-delivery-data-storage-query-res-info+cbor</w:t>
      </w:r>
      <w:r w:rsidR="00D46B96" w:rsidDel="00D46B96">
        <w:t xml:space="preserve"> </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7" w:name="OLE_LINK223"/>
      <w:bookmarkStart w:id="308" w:name="OLE_LINK222"/>
      <w:r>
        <w:t>DataStorageQueryResponse</w:t>
      </w:r>
      <w:bookmarkEnd w:id="307"/>
      <w:bookmarkEnd w:id="308"/>
      <w:r>
        <w:t xml:space="preserve">" object in </w:t>
      </w:r>
      <w:bookmarkStart w:id="309" w:name="OLE_LINK134"/>
      <w:r>
        <w:t>the CoAP GET 2.05 (Content) response message</w:t>
      </w:r>
      <w:bookmarkEnd w:id="309"/>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0" w:name="_CR7_2_12"/>
      <w:bookmarkStart w:id="311" w:name="_Toc168325541"/>
      <w:bookmarkStart w:id="312" w:name="_Toc187929687"/>
      <w:bookmarkEnd w:id="310"/>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1"/>
      <w:bookmarkEnd w:id="312"/>
    </w:p>
    <w:p w14:paraId="00863D0A" w14:textId="6416E699" w:rsidR="00C303B1" w:rsidRPr="006A63F0" w:rsidRDefault="00C303B1" w:rsidP="00C303B1">
      <w:pPr>
        <w:pStyle w:val="Heading4"/>
      </w:pPr>
      <w:bookmarkStart w:id="313" w:name="_CR7_2_12_1"/>
      <w:bookmarkStart w:id="314" w:name="_Toc168325542"/>
      <w:bookmarkStart w:id="315" w:name="_Toc187929688"/>
      <w:bookmarkEnd w:id="313"/>
      <w:r>
        <w:t>7.2.</w:t>
      </w:r>
      <w:r w:rsidR="008A56B9">
        <w:t>1</w:t>
      </w:r>
      <w:r w:rsidR="00115E27">
        <w:t>2</w:t>
      </w:r>
      <w:r>
        <w:t>.</w:t>
      </w:r>
      <w:r>
        <w:rPr>
          <w:rFonts w:hint="eastAsia"/>
          <w:lang w:eastAsia="zh-CN"/>
        </w:rPr>
        <w:t>1</w:t>
      </w:r>
      <w:r>
        <w:tab/>
        <w:t>SDDM client HTTP procedure</w:t>
      </w:r>
      <w:bookmarkEnd w:id="314"/>
      <w:bookmarkEnd w:id="315"/>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40DF5236"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35B49388" w14:textId="77777777" w:rsidR="003B6BE8" w:rsidRDefault="003B6BE8" w:rsidP="003B6BE8">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ADFE718" w14:textId="5D99799C" w:rsidR="00C303B1" w:rsidRPr="006A63F0" w:rsidRDefault="00C303B1" w:rsidP="00C303B1">
      <w:pPr>
        <w:pStyle w:val="Heading4"/>
      </w:pPr>
      <w:bookmarkStart w:id="316" w:name="_CR7_2_12_2"/>
      <w:bookmarkStart w:id="317" w:name="_Toc168325543"/>
      <w:bookmarkStart w:id="318" w:name="_Toc187929689"/>
      <w:bookmarkEnd w:id="316"/>
      <w:r>
        <w:t>7.2.</w:t>
      </w:r>
      <w:r w:rsidR="008A56B9">
        <w:t>1</w:t>
      </w:r>
      <w:r w:rsidR="00115E27">
        <w:t>2</w:t>
      </w:r>
      <w:r>
        <w:t>.</w:t>
      </w:r>
      <w:r>
        <w:rPr>
          <w:rFonts w:hint="eastAsia"/>
          <w:lang w:eastAsia="zh-CN"/>
        </w:rPr>
        <w:t>2</w:t>
      </w:r>
      <w:r>
        <w:tab/>
        <w:t>SDDM server HTTP procedure</w:t>
      </w:r>
      <w:bookmarkEnd w:id="317"/>
      <w:bookmarkEnd w:id="318"/>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5D07CC71"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319" w:name="_CR7_2_12_3"/>
      <w:bookmarkStart w:id="320" w:name="_Toc168325544"/>
      <w:bookmarkStart w:id="321" w:name="_Toc187929690"/>
      <w:bookmarkEnd w:id="319"/>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0"/>
      <w:bookmarkEnd w:id="321"/>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2" w:name="OLE_LINK147"/>
      <w:r>
        <w:t>a)</w:t>
      </w:r>
      <w:r>
        <w:tab/>
      </w:r>
      <w:bookmarkEnd w:id="322"/>
      <w:r>
        <w:t xml:space="preserve">a CoAP </w:t>
      </w:r>
      <w:r>
        <w:rPr>
          <w:lang w:eastAsia="zh-CN"/>
        </w:rPr>
        <w:t xml:space="preserve">PUT </w:t>
      </w:r>
      <w:r>
        <w:t xml:space="preserve">request message </w:t>
      </w:r>
      <w:bookmarkStart w:id="323" w:name="OLE_LINK150"/>
      <w:r>
        <w:t>to the SDDM-S according to procedures specified in IETF RFC 7252 [1</w:t>
      </w:r>
      <w:r w:rsidR="00D01A04">
        <w:t>4</w:t>
      </w:r>
      <w:r>
        <w:t>] when it needs to</w:t>
      </w:r>
      <w:r>
        <w:rPr>
          <w:lang w:eastAsia="zh-CN"/>
        </w:rPr>
        <w:t xml:space="preserve"> request update of the stored data</w:t>
      </w:r>
      <w:bookmarkEnd w:id="323"/>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4" w:name="OLE_LINK146"/>
      <w:r>
        <w:t>a)</w:t>
      </w:r>
      <w:r>
        <w:tab/>
      </w:r>
      <w:bookmarkEnd w:id="324"/>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6F7FEE91" w:rsidR="008172F0" w:rsidRDefault="008172F0" w:rsidP="008172F0">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325" w:name="OLE_LINK178"/>
      <w:r>
        <w:t>DataStorageMgtRequest</w:t>
      </w:r>
      <w:bookmarkEnd w:id="325"/>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2ACA817" w:rsidR="003B6BE8" w:rsidRDefault="003B6BE8" w:rsidP="003B6BE8">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6" w:name="_CR7_2_12_4"/>
      <w:bookmarkStart w:id="327" w:name="_Toc168325545"/>
      <w:bookmarkStart w:id="328" w:name="_Toc187929691"/>
      <w:bookmarkEnd w:id="32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7"/>
      <w:bookmarkEnd w:id="328"/>
    </w:p>
    <w:p w14:paraId="0D1FFCFD" w14:textId="77777777" w:rsidR="008172F0" w:rsidRDefault="008172F0" w:rsidP="008172F0">
      <w:pPr>
        <w:rPr>
          <w:lang w:eastAsia="x-none"/>
        </w:rPr>
      </w:pPr>
      <w:bookmarkStart w:id="329" w:name="OLE_LINK299"/>
      <w:bookmarkStart w:id="33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A720E0B" w:rsidR="008172F0" w:rsidRDefault="008172F0" w:rsidP="008172F0">
      <w:pPr>
        <w:pStyle w:val="B1"/>
        <w:rPr>
          <w:lang w:eastAsia="ko-KR"/>
        </w:rPr>
      </w:pPr>
      <w:r>
        <w:t>a)</w:t>
      </w:r>
      <w:r>
        <w:tab/>
        <w:t xml:space="preserve">a Content-Format </w:t>
      </w:r>
      <w:r>
        <w:rPr>
          <w:lang w:eastAsia="zh-CN"/>
        </w:rPr>
        <w:t>option</w:t>
      </w:r>
      <w:r>
        <w:t xml:space="preserve">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38D650C8" w:rsidR="008172F0" w:rsidRDefault="008172F0" w:rsidP="008172F0">
      <w:pPr>
        <w:pStyle w:val="B1"/>
      </w:pPr>
      <w:r>
        <w:t>a)</w:t>
      </w:r>
      <w:r>
        <w:tab/>
        <w:t>shall include a Content-Format option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6CEFF210" w14:textId="77777777" w:rsidR="008172F0" w:rsidRDefault="008172F0" w:rsidP="008172F0">
      <w:pPr>
        <w:pStyle w:val="B1"/>
      </w:pPr>
      <w:bookmarkStart w:id="331" w:name="OLE_LINK169"/>
      <w:bookmarkStart w:id="332" w:name="OLE_LINK168"/>
      <w:r>
        <w:t>b)</w:t>
      </w:r>
      <w:r>
        <w:tab/>
        <w:t>if the received message is a CoAP PUT request:</w:t>
      </w:r>
    </w:p>
    <w:bookmarkEnd w:id="331"/>
    <w:bookmarkEnd w:id="332"/>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9"/>
    <w:bookmarkEnd w:id="330"/>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3" w:name="_CR7_2_13"/>
      <w:bookmarkStart w:id="334" w:name="_Toc168325546"/>
      <w:bookmarkStart w:id="335" w:name="_Toc187929692"/>
      <w:bookmarkEnd w:id="333"/>
      <w:r>
        <w:t>7</w:t>
      </w:r>
      <w:r w:rsidR="00CD1205" w:rsidRPr="00004F96">
        <w:t>.2.</w:t>
      </w:r>
      <w:r w:rsidR="008A56B9">
        <w:t>1</w:t>
      </w:r>
      <w:r w:rsidR="00115E27">
        <w:t>3</w:t>
      </w:r>
      <w:r w:rsidR="00CD1205" w:rsidRPr="00004F96">
        <w:tab/>
      </w:r>
      <w:r w:rsidR="00CD1205" w:rsidRPr="00067A82">
        <w:t>SEALDD server relocation procedure</w:t>
      </w:r>
      <w:bookmarkEnd w:id="334"/>
      <w:bookmarkEnd w:id="33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336" w:name="_CR7_2_14"/>
      <w:bookmarkStart w:id="337" w:name="_Toc168325547"/>
      <w:bookmarkStart w:id="338" w:name="_Toc187929693"/>
      <w:bookmarkEnd w:id="336"/>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7"/>
      <w:bookmarkEnd w:id="338"/>
    </w:p>
    <w:p w14:paraId="4CC360CF" w14:textId="08DA9CC2" w:rsidR="00F057AF" w:rsidRPr="006A63F0" w:rsidRDefault="00F057AF" w:rsidP="00F057AF">
      <w:pPr>
        <w:pStyle w:val="Heading4"/>
      </w:pPr>
      <w:bookmarkStart w:id="339" w:name="_CR7_2_14_1"/>
      <w:bookmarkStart w:id="340" w:name="_Toc168325548"/>
      <w:bookmarkStart w:id="341" w:name="_Toc187929694"/>
      <w:bookmarkEnd w:id="339"/>
      <w:r>
        <w:t>7.2.</w:t>
      </w:r>
      <w:r w:rsidR="008A56B9">
        <w:t>1</w:t>
      </w:r>
      <w:r w:rsidR="00115E27">
        <w:t>4</w:t>
      </w:r>
      <w:r>
        <w:t>.</w:t>
      </w:r>
      <w:r>
        <w:rPr>
          <w:rFonts w:hint="eastAsia"/>
          <w:lang w:eastAsia="zh-CN"/>
        </w:rPr>
        <w:t>1</w:t>
      </w:r>
      <w:r>
        <w:tab/>
        <w:t>SDDM client HTTP procedure</w:t>
      </w:r>
      <w:bookmarkEnd w:id="340"/>
      <w:bookmarkEnd w:id="34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342" w:name="_CR7_2_14_2"/>
      <w:bookmarkStart w:id="343" w:name="_Toc168325549"/>
      <w:bookmarkStart w:id="344" w:name="_Toc187929695"/>
      <w:bookmarkEnd w:id="342"/>
      <w:r>
        <w:t>7.2.</w:t>
      </w:r>
      <w:r w:rsidR="008A56B9">
        <w:t>1</w:t>
      </w:r>
      <w:r w:rsidR="00115E27">
        <w:t>4</w:t>
      </w:r>
      <w:r>
        <w:t>.</w:t>
      </w:r>
      <w:r>
        <w:rPr>
          <w:rFonts w:hint="eastAsia"/>
          <w:lang w:eastAsia="zh-CN"/>
        </w:rPr>
        <w:t>2</w:t>
      </w:r>
      <w:r>
        <w:tab/>
        <w:t>SDDM server HTTP procedure</w:t>
      </w:r>
      <w:bookmarkEnd w:id="343"/>
      <w:bookmarkEnd w:id="344"/>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22EA2445"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345" w:name="_CR7_2_14_3"/>
      <w:bookmarkStart w:id="346" w:name="_Toc168325550"/>
      <w:bookmarkStart w:id="347" w:name="_Toc187929696"/>
      <w:bookmarkEnd w:id="345"/>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6"/>
      <w:bookmarkEnd w:id="347"/>
    </w:p>
    <w:p w14:paraId="41C48783" w14:textId="77777777" w:rsidR="00DA7A8C" w:rsidRDefault="00DA7A8C" w:rsidP="00DA7A8C">
      <w:pPr>
        <w:rPr>
          <w:lang w:eastAsia="x-none"/>
        </w:rPr>
      </w:pPr>
      <w:bookmarkStart w:id="348" w:name="OLE_LINK325"/>
      <w:bookmarkStart w:id="349"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03B0C648" w:rsidR="00DA7A8C" w:rsidRDefault="00DA7A8C" w:rsidP="00DA7A8C">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application/vnd.3gpp.seal-data-delivery-measurement-subscription-req-info+cbor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2FB358FA"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8343D26" w14:textId="758BAA4B" w:rsidR="00DA7A8C" w:rsidRDefault="00DA7A8C" w:rsidP="00DA7A8C">
      <w:pPr>
        <w:pStyle w:val="B1"/>
      </w:pPr>
      <w:r>
        <w:t>a)</w:t>
      </w:r>
      <w:r>
        <w:tab/>
        <w:t>shall include a Content-Format option set to "</w:t>
      </w:r>
      <w:r w:rsidR="00C80AD0" w:rsidRPr="00CB4D6D">
        <w:t>application/vnd.3gpp.seal-data-delivery-measurement-subscription-re</w:t>
      </w:r>
      <w:r w:rsidR="00C80AD0">
        <w:t>s</w:t>
      </w:r>
      <w:r w:rsidR="00C80AD0" w:rsidRPr="00CB4D6D">
        <w:t>-info+cbor</w:t>
      </w:r>
      <w:r>
        <w:t>";</w:t>
      </w:r>
    </w:p>
    <w:p w14:paraId="671ABDEF" w14:textId="398A5DE2"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0" w:name="_CR7_2_14_4"/>
      <w:bookmarkStart w:id="351" w:name="_Toc168325551"/>
      <w:bookmarkStart w:id="352" w:name="_Toc187929697"/>
      <w:bookmarkEnd w:id="348"/>
      <w:bookmarkEnd w:id="349"/>
      <w:bookmarkEnd w:id="350"/>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1"/>
      <w:bookmarkEnd w:id="352"/>
    </w:p>
    <w:p w14:paraId="68DD8E88" w14:textId="0A10E347" w:rsidR="00485DF9" w:rsidRDefault="00485DF9" w:rsidP="00485DF9">
      <w:pPr>
        <w:rPr>
          <w:lang w:eastAsia="zh-CN"/>
        </w:rPr>
      </w:pPr>
      <w:bookmarkStart w:id="353" w:name="OLE_LINK321"/>
      <w:bookmarkStart w:id="354" w:name="OLE_LINK322"/>
      <w:bookmarkStart w:id="355" w:name="OLE_LINK323"/>
      <w:r>
        <w:t xml:space="preserve">In order to request an </w:t>
      </w:r>
      <w:bookmarkStart w:id="356" w:name="OLE_LINK303"/>
      <w:bookmarkStart w:id="357" w:name="OLE_LINK302"/>
      <w:r>
        <w:t>SEALDD data transmission quality measurement</w:t>
      </w:r>
      <w:bookmarkEnd w:id="356"/>
      <w:bookmarkEnd w:id="357"/>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28295E26" w:rsidR="00485DF9" w:rsidRDefault="00485DF9" w:rsidP="00485DF9">
      <w:pPr>
        <w:pStyle w:val="B1"/>
      </w:pPr>
      <w:r>
        <w:t>b)</w:t>
      </w:r>
      <w:r>
        <w:tab/>
      </w:r>
      <w:r>
        <w:rPr>
          <w:lang w:val="en-US"/>
        </w:rPr>
        <w:t xml:space="preserve">shall include Content-Format option set to </w:t>
      </w:r>
      <w:r>
        <w:t>"</w:t>
      </w:r>
      <w:r w:rsidR="00C80AD0" w:rsidRPr="00CB4D6D">
        <w:t>application/vnd.3gpp.seal-data-delivery-measurement-subscription-req-info+cbor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8" w:name="OLE_LINK282"/>
      <w:bookmarkStart w:id="359" w:name="OLE_LINK281"/>
      <w:r>
        <w:t>MeasurementsSubscriptionRequest</w:t>
      </w:r>
      <w:bookmarkEnd w:id="358"/>
      <w:bookmarkEnd w:id="359"/>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3"/>
      <w:bookmarkEnd w:id="354"/>
      <w:bookmarkEnd w:id="355"/>
    </w:p>
    <w:p w14:paraId="304ABF55" w14:textId="6375CE37" w:rsidR="00EA3D34" w:rsidRPr="00004F96" w:rsidRDefault="00EA3D34" w:rsidP="00EA3D34">
      <w:pPr>
        <w:pStyle w:val="Heading3"/>
      </w:pPr>
      <w:bookmarkStart w:id="360" w:name="_CR7_2_15"/>
      <w:bookmarkStart w:id="361" w:name="_Toc168325552"/>
      <w:bookmarkStart w:id="362" w:name="_Toc187929698"/>
      <w:bookmarkEnd w:id="360"/>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1"/>
      <w:bookmarkEnd w:id="362"/>
    </w:p>
    <w:p w14:paraId="3E9AE56A" w14:textId="3974F217" w:rsidR="00EA3D34" w:rsidRPr="006A63F0" w:rsidRDefault="00EA3D34" w:rsidP="00EA3D34">
      <w:pPr>
        <w:pStyle w:val="Heading4"/>
      </w:pPr>
      <w:bookmarkStart w:id="363" w:name="_CR7_2_15_1"/>
      <w:bookmarkStart w:id="364" w:name="_Toc168325553"/>
      <w:bookmarkStart w:id="365" w:name="_Toc187929699"/>
      <w:bookmarkEnd w:id="363"/>
      <w:r>
        <w:t>7.2.</w:t>
      </w:r>
      <w:r w:rsidR="008A56B9">
        <w:t>1</w:t>
      </w:r>
      <w:r w:rsidR="00115E27">
        <w:t>5</w:t>
      </w:r>
      <w:r>
        <w:t>.</w:t>
      </w:r>
      <w:r>
        <w:rPr>
          <w:rFonts w:hint="eastAsia"/>
          <w:lang w:eastAsia="zh-CN"/>
        </w:rPr>
        <w:t>1</w:t>
      </w:r>
      <w:r>
        <w:tab/>
        <w:t>SDDM client HTTP procedure</w:t>
      </w:r>
      <w:bookmarkEnd w:id="364"/>
      <w:bookmarkEnd w:id="365"/>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65EC1E0B"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66"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7" w:name="OLE_LINK179"/>
      <w:r w:rsidRPr="00A34374">
        <w:rPr>
          <w:lang w:eastAsia="zh-CN"/>
        </w:rPr>
        <w:t xml:space="preserve">with one or more &lt;VAL-ue-id&gt; child elements set to the identities of the VAL UEs for whom </w:t>
      </w:r>
      <w:bookmarkEnd w:id="367"/>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6"/>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5CB5A359" w14:textId="6755CC42" w:rsidR="00EA3D34" w:rsidRDefault="00FE7300" w:rsidP="00EA3D34">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6189E92D" w:rsidR="00EA3D34" w:rsidRPr="006A63F0" w:rsidRDefault="00EA3D34" w:rsidP="00EA3D34">
      <w:pPr>
        <w:pStyle w:val="Heading4"/>
      </w:pPr>
      <w:bookmarkStart w:id="368" w:name="_CR7_2_15_2"/>
      <w:bookmarkStart w:id="369" w:name="_Toc168325554"/>
      <w:bookmarkStart w:id="370" w:name="_Toc187929700"/>
      <w:bookmarkEnd w:id="368"/>
      <w:r>
        <w:t>7.2.</w:t>
      </w:r>
      <w:r w:rsidR="008A56B9">
        <w:t>1</w:t>
      </w:r>
      <w:r w:rsidR="00115E27">
        <w:t>5</w:t>
      </w:r>
      <w:r>
        <w:t>.</w:t>
      </w:r>
      <w:r>
        <w:rPr>
          <w:rFonts w:hint="eastAsia"/>
          <w:lang w:eastAsia="zh-CN"/>
        </w:rPr>
        <w:t>2</w:t>
      </w:r>
      <w:r>
        <w:tab/>
        <w:t>SDDM server HTTP procedure</w:t>
      </w:r>
      <w:bookmarkEnd w:id="369"/>
      <w:bookmarkEnd w:id="370"/>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2E497905"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39CD800" w14:textId="53B4734E"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371" w:name="_CR7_2_15_3"/>
      <w:bookmarkStart w:id="372" w:name="_Toc168325555"/>
      <w:bookmarkStart w:id="373" w:name="_Toc187929701"/>
      <w:bookmarkEnd w:id="371"/>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72"/>
      <w:bookmarkEnd w:id="373"/>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76BE4F7" w14:textId="77777777" w:rsidR="00CC0B86" w:rsidRDefault="00CC0B86" w:rsidP="00CC0B86">
      <w:pPr>
        <w:pStyle w:val="B1"/>
      </w:pPr>
      <w:r>
        <w:t>b)</w:t>
      </w:r>
      <w:r>
        <w:tab/>
        <w:t>an Accept option</w:t>
      </w:r>
      <w:r w:rsidRPr="0073469F">
        <w:t xml:space="preserve"> se</w:t>
      </w:r>
      <w:r>
        <w:t>t to "</w:t>
      </w:r>
      <w:r>
        <w:rPr>
          <w:lang w:eastAsia="zh-CN"/>
        </w:rPr>
        <w:t>application/vnd.3gpp.seal-data-delivery-measurement-notification-info+cbor</w:t>
      </w:r>
      <w:r>
        <w:t>"</w:t>
      </w:r>
      <w:r w:rsidRPr="0073469F">
        <w:t>;</w:t>
      </w:r>
    </w:p>
    <w:p w14:paraId="713B9D09" w14:textId="77777777" w:rsidR="00CC0B86" w:rsidRDefault="00CC0B86" w:rsidP="00CC0B86">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application/vnd.3gpp.seal-data-delivery-measurement-subscription-req-info+cbor</w:t>
      </w:r>
      <w:r>
        <w:t>"; and</w:t>
      </w:r>
    </w:p>
    <w:p w14:paraId="0B5A940B" w14:textId="77777777" w:rsidR="00CC0B86" w:rsidRDefault="00CC0B86" w:rsidP="00313F00">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0DC00C3D" w14:textId="315C8128" w:rsidR="00191CF4" w:rsidRDefault="00CC0B86" w:rsidP="00CC0B86">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8D0EADF" w:rsidR="00191CF4" w:rsidRDefault="00191CF4" w:rsidP="00191CF4">
      <w:pPr>
        <w:pStyle w:val="B1"/>
      </w:pPr>
      <w:r>
        <w:t>b)</w:t>
      </w:r>
      <w:r>
        <w:tab/>
      </w:r>
      <w:r>
        <w:rPr>
          <w:lang w:val="en-US"/>
        </w:rPr>
        <w:t xml:space="preserve">shall include Content-Format option set to </w:t>
      </w:r>
      <w:r>
        <w:t>"</w:t>
      </w:r>
      <w:r w:rsidR="00C80AD0" w:rsidRPr="00CB4D6D">
        <w:t>application/vnd.3gpp.seal-data-delivery-measurement-notification-info+cbor</w:t>
      </w:r>
      <w:r>
        <w:t>";</w:t>
      </w:r>
    </w:p>
    <w:p w14:paraId="501C0291" w14:textId="44D3AA6E" w:rsidR="00191CF4" w:rsidRDefault="00191CF4" w:rsidP="00191CF4">
      <w:pPr>
        <w:pStyle w:val="B1"/>
        <w:rPr>
          <w:lang w:val="en-US"/>
        </w:rPr>
      </w:pPr>
      <w:r>
        <w:rPr>
          <w:lang w:val="en-US"/>
        </w:rPr>
        <w:t>c)</w:t>
      </w:r>
      <w:r>
        <w:rPr>
          <w:lang w:val="en-US"/>
        </w:rPr>
        <w:tab/>
        <w:t xml:space="preserve">shall include a </w:t>
      </w:r>
      <w:r>
        <w:t>"</w:t>
      </w:r>
      <w:bookmarkStart w:id="374" w:name="OLE_LINK300"/>
      <w:r w:rsidR="004C15CA">
        <w:t>MeasurementNotification</w:t>
      </w:r>
      <w:bookmarkEnd w:id="374"/>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00EF2BE8" w:rsidR="00191CF4" w:rsidRDefault="00CC0B86" w:rsidP="00CC0B86">
      <w:pPr>
        <w:pStyle w:val="B1"/>
      </w:pPr>
      <w:r w:rsidRPr="00CC0B86">
        <w:t>d)</w:t>
      </w:r>
      <w:r w:rsidRPr="00CC0B86">
        <w:tab/>
        <w:t xml:space="preserve">shall send the </w:t>
      </w:r>
      <w:r w:rsidRPr="00313F00">
        <w:t>CoAP</w:t>
      </w:r>
      <w:r w:rsidRPr="00CC0B86">
        <w:t xml:space="preserve"> FETCH response towards the SDDM-S.</w:t>
      </w:r>
    </w:p>
    <w:p w14:paraId="46A84BF5" w14:textId="245DFFB8" w:rsidR="00EA3D34" w:rsidRDefault="00EA3D34" w:rsidP="00EA3D34">
      <w:pPr>
        <w:pStyle w:val="Heading4"/>
        <w:rPr>
          <w:noProof/>
          <w:lang w:val="en-US"/>
        </w:rPr>
      </w:pPr>
      <w:bookmarkStart w:id="375" w:name="_CR7_2_15_4"/>
      <w:bookmarkStart w:id="376" w:name="_Toc168325556"/>
      <w:bookmarkStart w:id="377" w:name="_Toc187929702"/>
      <w:bookmarkEnd w:id="375"/>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6"/>
      <w:bookmarkEnd w:id="377"/>
    </w:p>
    <w:p w14:paraId="6FBB5205" w14:textId="77777777" w:rsidR="007411D6" w:rsidRDefault="007411D6" w:rsidP="007411D6">
      <w:r>
        <w:t>In order for a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5DFB3CF0" w14:textId="77777777" w:rsidR="007411D6" w:rsidRDefault="007411D6" w:rsidP="007411D6">
      <w:pPr>
        <w:pStyle w:val="B1"/>
      </w:pPr>
      <w:r>
        <w:t>c)</w:t>
      </w:r>
      <w:r>
        <w:tab/>
        <w:t>an Accept option</w:t>
      </w:r>
      <w:r w:rsidRPr="0073469F">
        <w:t xml:space="preserve"> se</w:t>
      </w:r>
      <w:r>
        <w:t>t to "</w:t>
      </w:r>
      <w:r>
        <w:rPr>
          <w:lang w:eastAsia="zh-CN"/>
        </w:rPr>
        <w:t>application/vnd.3gpp.seal-data-delivery-measurement-notification-info+cbor</w:t>
      </w:r>
      <w:r>
        <w:t>"</w:t>
      </w:r>
      <w:r w:rsidRPr="0073469F">
        <w:t>;</w:t>
      </w:r>
    </w:p>
    <w:p w14:paraId="0A5D9A08" w14:textId="77777777" w:rsidR="007411D6" w:rsidRDefault="007411D6" w:rsidP="007411D6">
      <w:pPr>
        <w:pStyle w:val="B1"/>
        <w:rPr>
          <w:lang w:eastAsia="ko-KR"/>
        </w:rPr>
      </w:pPr>
      <w:r>
        <w:t>d)</w:t>
      </w:r>
      <w:r>
        <w:tab/>
        <w:t xml:space="preserve">a Content-Format </w:t>
      </w:r>
      <w:r>
        <w:rPr>
          <w:lang w:eastAsia="zh-CN"/>
        </w:rPr>
        <w:t>option</w:t>
      </w:r>
      <w:r>
        <w:t xml:space="preserve"> set to "</w:t>
      </w:r>
      <w:r>
        <w:rPr>
          <w:lang w:eastAsia="zh-CN"/>
        </w:rPr>
        <w:t>application/vnd.3gpp.seal-data-delivery-measurement-subscription-req-info+cbor</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1457C99F"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8AA01AF" w:rsidR="00191CF4" w:rsidRDefault="00191CF4" w:rsidP="00191CF4">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application/vnd.3gpp.seal-data-delivery-measurement-notification-info+cbor</w:t>
      </w:r>
      <w:r>
        <w:t>"</w:t>
      </w:r>
      <w:r>
        <w:rPr>
          <w:lang w:eastAsia="ko-KR"/>
        </w:rPr>
        <w:t>, and</w:t>
      </w:r>
    </w:p>
    <w:p w14:paraId="73BEF04F" w14:textId="06DE9AC7" w:rsidR="00191CF4" w:rsidRDefault="00191CF4" w:rsidP="00191CF4">
      <w:pPr>
        <w:pStyle w:val="B1"/>
        <w:rPr>
          <w:lang w:eastAsia="zh-CN"/>
        </w:rPr>
      </w:pPr>
      <w:r>
        <w:rPr>
          <w:lang w:eastAsia="zh-CN"/>
        </w:rPr>
        <w:t>b</w:t>
      </w:r>
      <w:r>
        <w:t>)</w:t>
      </w:r>
      <w:r>
        <w:tab/>
      </w:r>
      <w:r>
        <w:rPr>
          <w:lang w:eastAsia="zh-CN"/>
        </w:rPr>
        <w:t xml:space="preserve">a </w:t>
      </w:r>
      <w:r>
        <w:t>"</w:t>
      </w:r>
      <w:bookmarkStart w:id="378" w:name="OLE_LINK305"/>
      <w:bookmarkStart w:id="379" w:name="OLE_LINK304"/>
      <w:r w:rsidR="004C15CA">
        <w:t>MeasurementNotification</w:t>
      </w:r>
      <w:bookmarkEnd w:id="378"/>
      <w:bookmarkEnd w:id="379"/>
      <w:r>
        <w:t>" object</w:t>
      </w:r>
      <w:r>
        <w:rPr>
          <w:lang w:eastAsia="zh-CN"/>
        </w:rPr>
        <w:t>;</w:t>
      </w:r>
    </w:p>
    <w:p w14:paraId="139B2E6C" w14:textId="3E0A9721"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77777777" w:rsidR="007411D6" w:rsidRDefault="007411D6" w:rsidP="007411D6">
      <w:pPr>
        <w:pStyle w:val="B1"/>
        <w:rPr>
          <w:lang w:eastAsia="ko-KR"/>
        </w:rPr>
      </w:pPr>
      <w:r>
        <w:t>b)</w:t>
      </w:r>
      <w:r>
        <w:tab/>
        <w:t xml:space="preserve">a Content-Format </w:t>
      </w:r>
      <w:r>
        <w:rPr>
          <w:lang w:eastAsia="zh-CN"/>
        </w:rPr>
        <w:t>option</w:t>
      </w:r>
      <w:r>
        <w:t xml:space="preserve"> set to "</w:t>
      </w:r>
      <w:r>
        <w:rPr>
          <w:lang w:eastAsia="zh-CN"/>
        </w:rPr>
        <w:t>application/vnd.3gpp.seal-data-delivery-measurement-subscription-req-info+cbor</w:t>
      </w:r>
      <w:r>
        <w:t>"</w:t>
      </w:r>
      <w:r>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313F0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0" w:name="_CR7_2_16"/>
      <w:bookmarkStart w:id="381" w:name="_Toc168325557"/>
      <w:bookmarkStart w:id="382" w:name="_Toc187929703"/>
      <w:bookmarkEnd w:id="380"/>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1"/>
      <w:bookmarkEnd w:id="382"/>
    </w:p>
    <w:p w14:paraId="635CF0F1" w14:textId="41EEC6F9" w:rsidR="006B0E81" w:rsidRPr="006A63F0" w:rsidRDefault="006B0E81" w:rsidP="006B0E81">
      <w:pPr>
        <w:pStyle w:val="Heading4"/>
      </w:pPr>
      <w:bookmarkStart w:id="383" w:name="_CR7_2_16_1"/>
      <w:bookmarkStart w:id="384" w:name="_Toc168325558"/>
      <w:bookmarkStart w:id="385" w:name="_Toc187929704"/>
      <w:bookmarkEnd w:id="383"/>
      <w:r>
        <w:t>7.2.1</w:t>
      </w:r>
      <w:r w:rsidR="00115E27">
        <w:t>6</w:t>
      </w:r>
      <w:r>
        <w:t>.</w:t>
      </w:r>
      <w:r>
        <w:rPr>
          <w:rFonts w:hint="eastAsia"/>
          <w:lang w:eastAsia="zh-CN"/>
        </w:rPr>
        <w:t>1</w:t>
      </w:r>
      <w:r>
        <w:tab/>
        <w:t>SDDM client HTTP procedure</w:t>
      </w:r>
      <w:bookmarkEnd w:id="384"/>
      <w:bookmarkEnd w:id="385"/>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386" w:name="_CR7_2_16_2"/>
      <w:bookmarkStart w:id="387" w:name="_Toc168325559"/>
      <w:bookmarkStart w:id="388" w:name="_Toc187929705"/>
      <w:bookmarkEnd w:id="386"/>
      <w:r>
        <w:t>7.2.1</w:t>
      </w:r>
      <w:r w:rsidR="00115E27">
        <w:t>6</w:t>
      </w:r>
      <w:r>
        <w:t>.</w:t>
      </w:r>
      <w:r>
        <w:rPr>
          <w:rFonts w:hint="eastAsia"/>
          <w:lang w:eastAsia="zh-CN"/>
        </w:rPr>
        <w:t>2</w:t>
      </w:r>
      <w:r>
        <w:tab/>
        <w:t>SDDM server HTTP procedure</w:t>
      </w:r>
      <w:bookmarkEnd w:id="387"/>
      <w:bookmarkEnd w:id="388"/>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8D1332F"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36E6F9C1" w:rsidR="006B0E81" w:rsidRDefault="006B0E81" w:rsidP="006B0E81">
      <w:pPr>
        <w:pStyle w:val="Heading4"/>
      </w:pPr>
      <w:bookmarkStart w:id="389" w:name="_CR7_2_16_3"/>
      <w:bookmarkStart w:id="390" w:name="_Toc168325560"/>
      <w:bookmarkStart w:id="391" w:name="_Toc187929706"/>
      <w:bookmarkEnd w:id="389"/>
      <w:r>
        <w:rPr>
          <w:noProof/>
          <w:lang w:val="en-US"/>
        </w:rPr>
        <w:t>7.2.1</w:t>
      </w:r>
      <w:r w:rsidR="00115E27">
        <w:rPr>
          <w:noProof/>
          <w:lang w:val="en-US"/>
        </w:rPr>
        <w:t>6</w:t>
      </w:r>
      <w:r>
        <w:rPr>
          <w:noProof/>
          <w:lang w:val="en-US"/>
        </w:rPr>
        <w:t>.3</w:t>
      </w:r>
      <w:r>
        <w:rPr>
          <w:noProof/>
          <w:lang w:val="en-US"/>
        </w:rPr>
        <w:tab/>
        <w:t xml:space="preserve">SDDM </w:t>
      </w:r>
      <w:r>
        <w:t>client CoAP procedure</w:t>
      </w:r>
      <w:bookmarkEnd w:id="390"/>
      <w:bookmarkEnd w:id="391"/>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F2738D4" w:rsidR="00807EAD" w:rsidRDefault="00807EAD" w:rsidP="00807EAD">
      <w:pPr>
        <w:pStyle w:val="B1"/>
        <w:rPr>
          <w:lang w:eastAsia="ko-KR"/>
        </w:rPr>
      </w:pPr>
      <w:r>
        <w:t>a)</w:t>
      </w:r>
      <w:r>
        <w:tab/>
        <w:t xml:space="preserve">a Content-Format </w:t>
      </w:r>
      <w:r>
        <w:rPr>
          <w:lang w:eastAsia="zh-CN"/>
        </w:rPr>
        <w:t>option</w:t>
      </w:r>
      <w:r>
        <w:t xml:space="preserve"> set to "</w:t>
      </w:r>
      <w:r w:rsidR="000C7D35" w:rsidRPr="00E53770">
        <w:t>application/vnd.3gpp.seal-data-delivery-tx-quality-mgt-req-info+cbor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2" w:name="OLE_LINK328"/>
      <w:r>
        <w:t>TxQualityManagement</w:t>
      </w:r>
      <w:bookmarkEnd w:id="392"/>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1FDF4173" w:rsidR="00807EAD" w:rsidRDefault="00807EAD" w:rsidP="00807EAD">
      <w:pPr>
        <w:pStyle w:val="B1"/>
      </w:pPr>
      <w:r>
        <w:t>a)</w:t>
      </w:r>
      <w:r>
        <w:tab/>
        <w:t>shall include a Content-Format option set to "</w:t>
      </w:r>
      <w:r w:rsidR="000C7D35" w:rsidRPr="00E53770">
        <w:t>application/vnd.3gpp.seal-data-delivery-tx-quality-mgt-re</w:t>
      </w:r>
      <w:r w:rsidR="000C7D35">
        <w:t>s</w:t>
      </w:r>
      <w:r w:rsidR="000C7D35" w:rsidRPr="00E53770">
        <w:t>-info+cbor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3" w:name="OLE_LINK329"/>
      <w:r>
        <w:t>TxQualityManagement</w:t>
      </w:r>
      <w:bookmarkEnd w:id="393"/>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4" w:name="_CR7_2_16_4"/>
      <w:bookmarkStart w:id="395" w:name="_Toc168325561"/>
      <w:bookmarkStart w:id="396" w:name="_Toc187929707"/>
      <w:bookmarkEnd w:id="394"/>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5"/>
      <w:bookmarkEnd w:id="396"/>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1E06EA4" w:rsidR="00807EAD" w:rsidRDefault="00807EAD" w:rsidP="00807EAD">
      <w:pPr>
        <w:pStyle w:val="B1"/>
      </w:pPr>
      <w:r>
        <w:t>b)</w:t>
      </w:r>
      <w:r>
        <w:tab/>
      </w:r>
      <w:r>
        <w:rPr>
          <w:lang w:val="en-US"/>
        </w:rPr>
        <w:t xml:space="preserve">shall include Content-Format option set to </w:t>
      </w:r>
      <w:r>
        <w:t>"</w:t>
      </w:r>
      <w:r w:rsidR="000C7D35" w:rsidRPr="00E53770">
        <w:t>application/vnd.3gpp.seal-data-delivery-tx-quality-mgt-req-info+cbor</w:t>
      </w:r>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397" w:name="OLE_LINK339"/>
      <w:bookmarkStart w:id="398" w:name="OLE_LINK338"/>
      <w:r>
        <w:t>TxQualityManagementRequest</w:t>
      </w:r>
      <w:bookmarkEnd w:id="397"/>
      <w:bookmarkEnd w:id="398"/>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399" w:name="_CR7_3"/>
      <w:bookmarkStart w:id="400" w:name="_Toc168325562"/>
      <w:bookmarkStart w:id="401" w:name="_Toc187929708"/>
      <w:bookmarkEnd w:id="399"/>
      <w:r>
        <w:t>7</w:t>
      </w:r>
      <w:r w:rsidR="00027F89">
        <w:t>.3</w:t>
      </w:r>
      <w:r w:rsidR="00027F89">
        <w:tab/>
        <w:t>Off-network procedures</w:t>
      </w:r>
      <w:bookmarkEnd w:id="116"/>
      <w:bookmarkEnd w:id="117"/>
      <w:bookmarkEnd w:id="118"/>
      <w:bookmarkEnd w:id="119"/>
      <w:bookmarkEnd w:id="120"/>
      <w:bookmarkEnd w:id="121"/>
      <w:bookmarkEnd w:id="122"/>
      <w:bookmarkEnd w:id="123"/>
      <w:bookmarkEnd w:id="124"/>
      <w:bookmarkEnd w:id="125"/>
      <w:bookmarkEnd w:id="400"/>
      <w:bookmarkEnd w:id="401"/>
    </w:p>
    <w:bookmarkEnd w:id="80"/>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bookmarkStart w:id="402" w:name="_CR8"/>
      <w:bookmarkEnd w:id="402"/>
      <w:r>
        <w:br w:type="page"/>
      </w:r>
      <w:bookmarkStart w:id="403" w:name="_Toc34303601"/>
      <w:bookmarkStart w:id="404" w:name="_Toc34403883"/>
      <w:bookmarkStart w:id="405" w:name="_Toc45281905"/>
      <w:bookmarkStart w:id="406" w:name="_Toc51933135"/>
      <w:bookmarkStart w:id="407" w:name="_Toc138360527"/>
      <w:bookmarkStart w:id="408" w:name="_Toc168325563"/>
      <w:bookmarkStart w:id="409" w:name="_Toc187929709"/>
      <w:r w:rsidR="00D808B0">
        <w:t>8</w:t>
      </w:r>
      <w:r w:rsidR="001167D9">
        <w:tab/>
        <w:t>Coding</w:t>
      </w:r>
      <w:bookmarkEnd w:id="403"/>
      <w:bookmarkEnd w:id="404"/>
      <w:bookmarkEnd w:id="405"/>
      <w:bookmarkEnd w:id="406"/>
      <w:bookmarkEnd w:id="407"/>
      <w:bookmarkEnd w:id="408"/>
      <w:bookmarkEnd w:id="409"/>
    </w:p>
    <w:p w14:paraId="031826F1" w14:textId="156882A4" w:rsidR="001167D9" w:rsidRDefault="00D808B0" w:rsidP="001167D9">
      <w:pPr>
        <w:pStyle w:val="Heading2"/>
      </w:pPr>
      <w:bookmarkStart w:id="410" w:name="_CR8_1"/>
      <w:bookmarkStart w:id="411" w:name="_Toc20157536"/>
      <w:bookmarkStart w:id="412" w:name="_Toc34303602"/>
      <w:bookmarkStart w:id="413" w:name="_Toc34403884"/>
      <w:bookmarkStart w:id="414" w:name="_Toc45281906"/>
      <w:bookmarkStart w:id="415" w:name="_Toc51933136"/>
      <w:bookmarkStart w:id="416" w:name="_Toc138360528"/>
      <w:bookmarkStart w:id="417" w:name="_Toc168325564"/>
      <w:bookmarkStart w:id="418" w:name="_Toc187929710"/>
      <w:bookmarkEnd w:id="410"/>
      <w:r>
        <w:t>8</w:t>
      </w:r>
      <w:r w:rsidR="001167D9">
        <w:t>.1</w:t>
      </w:r>
      <w:r w:rsidR="001167D9">
        <w:tab/>
        <w:t>General</w:t>
      </w:r>
      <w:bookmarkEnd w:id="411"/>
      <w:bookmarkEnd w:id="412"/>
      <w:bookmarkEnd w:id="413"/>
      <w:bookmarkEnd w:id="414"/>
      <w:bookmarkEnd w:id="415"/>
      <w:bookmarkEnd w:id="416"/>
      <w:bookmarkEnd w:id="417"/>
      <w:bookmarkEnd w:id="418"/>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19" w:name="_CR8_2"/>
      <w:bookmarkStart w:id="420" w:name="_Toc34303603"/>
      <w:bookmarkStart w:id="421" w:name="_Toc34403885"/>
      <w:bookmarkStart w:id="422" w:name="_Toc45281907"/>
      <w:bookmarkStart w:id="423" w:name="_Toc51933137"/>
      <w:bookmarkStart w:id="424" w:name="_Toc138360529"/>
      <w:bookmarkStart w:id="425" w:name="_Toc168325565"/>
      <w:bookmarkStart w:id="426" w:name="_Toc187929711"/>
      <w:bookmarkEnd w:id="419"/>
      <w:r>
        <w:t>8</w:t>
      </w:r>
      <w:r w:rsidR="001167D9">
        <w:t>.2</w:t>
      </w:r>
      <w:r w:rsidR="001167D9">
        <w:tab/>
        <w:t>Application u</w:t>
      </w:r>
      <w:r w:rsidR="001167D9" w:rsidRPr="000B2651">
        <w:t>nique ID</w:t>
      </w:r>
      <w:bookmarkEnd w:id="420"/>
      <w:bookmarkEnd w:id="421"/>
      <w:bookmarkEnd w:id="422"/>
      <w:bookmarkEnd w:id="423"/>
      <w:bookmarkEnd w:id="424"/>
      <w:bookmarkEnd w:id="425"/>
      <w:bookmarkEnd w:id="426"/>
    </w:p>
    <w:p w14:paraId="2B786E03" w14:textId="77777777" w:rsidR="001167D9" w:rsidRPr="00E6092C" w:rsidRDefault="001167D9" w:rsidP="001167D9">
      <w:bookmarkStart w:id="427" w:name="_Toc34303604"/>
      <w:bookmarkStart w:id="428" w:name="_Toc34403886"/>
      <w:bookmarkStart w:id="429" w:name="_Toc45281908"/>
      <w:bookmarkStart w:id="430" w:name="_Toc51933138"/>
      <w:bookmarkStart w:id="431"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432" w:name="_CR8_3"/>
      <w:bookmarkStart w:id="433" w:name="_Toc168325566"/>
      <w:bookmarkStart w:id="434" w:name="_Toc187929712"/>
      <w:bookmarkEnd w:id="432"/>
      <w:r>
        <w:t>8</w:t>
      </w:r>
      <w:r w:rsidR="001167D9">
        <w:t>.3</w:t>
      </w:r>
      <w:r w:rsidR="001167D9" w:rsidRPr="0073469F">
        <w:tab/>
      </w:r>
      <w:r w:rsidR="001167D9">
        <w:t>Structure</w:t>
      </w:r>
      <w:bookmarkEnd w:id="427"/>
      <w:bookmarkEnd w:id="428"/>
      <w:bookmarkEnd w:id="429"/>
      <w:bookmarkEnd w:id="430"/>
      <w:bookmarkEnd w:id="431"/>
      <w:bookmarkEnd w:id="433"/>
      <w:bookmarkEnd w:id="434"/>
    </w:p>
    <w:p w14:paraId="0185850C" w14:textId="242C4457" w:rsidR="001167D9" w:rsidRDefault="001167D9" w:rsidP="001167D9">
      <w:pPr>
        <w:rPr>
          <w:lang w:eastAsia="x-none"/>
        </w:rPr>
      </w:pPr>
      <w:bookmarkStart w:id="435" w:name="_Toc34303605"/>
      <w:bookmarkStart w:id="436" w:name="_Toc34403887"/>
      <w:bookmarkStart w:id="437" w:name="_Toc45281909"/>
      <w:bookmarkStart w:id="438" w:name="_Toc51933139"/>
      <w:bookmarkStart w:id="439"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4EC74B5F"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0FB0E036"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440" w:name="OLE_LINK190"/>
      <w:r>
        <w:t>2</w:t>
      </w:r>
      <w:r w:rsidRPr="00004F96">
        <w:t>)</w:t>
      </w:r>
      <w:r w:rsidRPr="00004F96">
        <w:tab/>
        <w:t>a</w:t>
      </w:r>
      <w:r>
        <w:t xml:space="preserve">n </w:t>
      </w:r>
      <w:r w:rsidRPr="00004F96">
        <w:t>&lt;identity</w:t>
      </w:r>
      <w:r>
        <w:t>-measurements</w:t>
      </w:r>
      <w:r w:rsidRPr="00004F96">
        <w:t>&gt; element</w:t>
      </w:r>
      <w:r>
        <w:t>;</w:t>
      </w:r>
    </w:p>
    <w:bookmarkEnd w:id="440"/>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441" w:name="_CR8_4"/>
      <w:bookmarkStart w:id="442" w:name="_Toc168325567"/>
      <w:bookmarkStart w:id="443" w:name="_Toc187929713"/>
      <w:bookmarkEnd w:id="441"/>
      <w:r>
        <w:t>8</w:t>
      </w:r>
      <w:r w:rsidR="001167D9">
        <w:t>.4</w:t>
      </w:r>
      <w:r w:rsidR="001167D9" w:rsidRPr="0073469F">
        <w:tab/>
        <w:t>XML schema</w:t>
      </w:r>
      <w:bookmarkEnd w:id="435"/>
      <w:bookmarkEnd w:id="436"/>
      <w:bookmarkEnd w:id="437"/>
      <w:bookmarkEnd w:id="438"/>
      <w:bookmarkEnd w:id="439"/>
      <w:bookmarkEnd w:id="442"/>
      <w:bookmarkEnd w:id="443"/>
    </w:p>
    <w:p w14:paraId="2F1D436D" w14:textId="4827C113" w:rsidR="001167D9" w:rsidRPr="0073469F" w:rsidRDefault="00D808B0" w:rsidP="001167D9">
      <w:pPr>
        <w:pStyle w:val="Heading3"/>
      </w:pPr>
      <w:bookmarkStart w:id="444" w:name="_CR8_4_1"/>
      <w:bookmarkStart w:id="445" w:name="_Toc20156505"/>
      <w:bookmarkStart w:id="446" w:name="_Toc27501696"/>
      <w:bookmarkStart w:id="447" w:name="_Toc45281910"/>
      <w:bookmarkStart w:id="448" w:name="_Toc51933140"/>
      <w:bookmarkStart w:id="449" w:name="_Toc138360532"/>
      <w:bookmarkStart w:id="450" w:name="_Toc168325568"/>
      <w:bookmarkStart w:id="451" w:name="_Toc34303606"/>
      <w:bookmarkStart w:id="452" w:name="_Toc34403888"/>
      <w:bookmarkStart w:id="453" w:name="_Toc187929714"/>
      <w:bookmarkEnd w:id="444"/>
      <w:r>
        <w:t>8</w:t>
      </w:r>
      <w:r w:rsidR="001167D9" w:rsidRPr="0073469F">
        <w:t>.</w:t>
      </w:r>
      <w:r w:rsidR="001167D9">
        <w:t>4</w:t>
      </w:r>
      <w:r w:rsidR="001167D9" w:rsidRPr="0073469F">
        <w:t>.1</w:t>
      </w:r>
      <w:r w:rsidR="001167D9" w:rsidRPr="0073469F">
        <w:tab/>
        <w:t>General</w:t>
      </w:r>
      <w:bookmarkEnd w:id="445"/>
      <w:bookmarkEnd w:id="446"/>
      <w:bookmarkEnd w:id="447"/>
      <w:bookmarkEnd w:id="448"/>
      <w:bookmarkEnd w:id="449"/>
      <w:bookmarkEnd w:id="450"/>
      <w:bookmarkEnd w:id="453"/>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454" w:name="_CR8_4_2"/>
      <w:bookmarkStart w:id="455" w:name="_Toc138360533"/>
      <w:bookmarkStart w:id="456" w:name="_Toc168325569"/>
      <w:bookmarkStart w:id="457" w:name="_Toc25306461"/>
      <w:bookmarkStart w:id="458" w:name="_Toc26192784"/>
      <w:bookmarkStart w:id="459" w:name="_Toc34137063"/>
      <w:bookmarkStart w:id="460" w:name="_Toc34137377"/>
      <w:bookmarkStart w:id="461" w:name="_Toc34138525"/>
      <w:bookmarkStart w:id="462" w:name="_Toc34138768"/>
      <w:bookmarkStart w:id="463" w:name="_Toc34395105"/>
      <w:bookmarkStart w:id="464" w:name="_Toc45264322"/>
      <w:bookmarkStart w:id="465" w:name="_Toc123645404"/>
      <w:bookmarkStart w:id="466" w:name="_Toc45281911"/>
      <w:bookmarkStart w:id="467" w:name="_Toc51933141"/>
      <w:bookmarkStart w:id="468" w:name="_Toc187929715"/>
      <w:bookmarkEnd w:id="454"/>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455"/>
      <w:bookmarkEnd w:id="456"/>
      <w:bookmarkEnd w:id="468"/>
    </w:p>
    <w:p w14:paraId="289D2043" w14:textId="77777777" w:rsidR="001167D9" w:rsidRDefault="001167D9" w:rsidP="001167D9">
      <w:pPr>
        <w:pStyle w:val="PL"/>
      </w:pPr>
      <w:bookmarkStart w:id="469" w:name="_Toc45281912"/>
      <w:bookmarkStart w:id="470" w:name="_Toc51933142"/>
      <w:bookmarkStart w:id="471" w:name="_Toc138360534"/>
      <w:bookmarkEnd w:id="457"/>
      <w:bookmarkEnd w:id="458"/>
      <w:bookmarkEnd w:id="459"/>
      <w:bookmarkEnd w:id="460"/>
      <w:bookmarkEnd w:id="461"/>
      <w:bookmarkEnd w:id="462"/>
      <w:bookmarkEnd w:id="463"/>
      <w:bookmarkEnd w:id="464"/>
      <w:bookmarkEnd w:id="465"/>
      <w:bookmarkEnd w:id="466"/>
      <w:bookmarkEnd w:id="467"/>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CE0013E"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389C92F9"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69BF2037"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472" w:name="OLE_LINK37"/>
      <w:bookmarkStart w:id="473" w:name="OLE_LINK38"/>
      <w:r w:rsidR="00C95F11">
        <w:t>quality-guarantee-action</w:t>
      </w:r>
      <w:bookmarkEnd w:id="472"/>
      <w:bookmarkEnd w:id="473"/>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74" w:name="_CR8_5"/>
      <w:bookmarkStart w:id="475" w:name="_Toc168325570"/>
      <w:bookmarkStart w:id="476" w:name="_Toc187929716"/>
      <w:bookmarkEnd w:id="474"/>
      <w:r>
        <w:t>8</w:t>
      </w:r>
      <w:r w:rsidR="001167D9">
        <w:t>.5</w:t>
      </w:r>
      <w:r w:rsidR="001167D9" w:rsidRPr="0073469F">
        <w:tab/>
      </w:r>
      <w:r w:rsidR="001167D9">
        <w:t>Data semantics</w:t>
      </w:r>
      <w:bookmarkEnd w:id="451"/>
      <w:bookmarkEnd w:id="452"/>
      <w:bookmarkEnd w:id="469"/>
      <w:bookmarkEnd w:id="470"/>
      <w:bookmarkEnd w:id="471"/>
      <w:bookmarkEnd w:id="475"/>
      <w:bookmarkEnd w:id="476"/>
    </w:p>
    <w:p w14:paraId="0D3B69C6" w14:textId="3A612483" w:rsidR="001167D9" w:rsidRDefault="001167D9" w:rsidP="001167D9">
      <w:bookmarkStart w:id="477" w:name="_Toc34303607"/>
      <w:bookmarkStart w:id="478" w:name="_Toc34403889"/>
      <w:bookmarkStart w:id="479" w:name="_Toc45281913"/>
      <w:bookmarkStart w:id="480" w:name="_Toc51933143"/>
      <w:bookmarkStart w:id="481"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7A50D059"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0955CDE3"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3BC83224" w:rsidR="00536760" w:rsidRDefault="00536760" w:rsidP="00536760">
      <w:r>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0A385D28"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2F5A8559"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EBA7B8D"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482" w:name="OLE_LINK39"/>
      <w:bookmarkStart w:id="483" w:name="OLE_LINK40"/>
      <w:r>
        <w:rPr>
          <w:lang w:eastAsia="zh-CN"/>
        </w:rPr>
        <w:t>establish transmission path</w:t>
      </w:r>
      <w:bookmarkEnd w:id="482"/>
      <w:bookmarkEnd w:id="483"/>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484" w:name="OLE_LINK211"/>
      <w:r>
        <w:t xml:space="preserve">&lt;identity-measurements&gt; </w:t>
      </w:r>
      <w:bookmarkEnd w:id="484"/>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1322B05C"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34D46E9F"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485" w:name="_CR8_6"/>
      <w:bookmarkStart w:id="486" w:name="_Toc168325571"/>
      <w:bookmarkStart w:id="487" w:name="_Toc187929717"/>
      <w:bookmarkEnd w:id="485"/>
      <w:r>
        <w:t>8</w:t>
      </w:r>
      <w:r w:rsidR="001167D9">
        <w:t>.6</w:t>
      </w:r>
      <w:r w:rsidR="001167D9" w:rsidRPr="0073469F">
        <w:tab/>
      </w:r>
      <w:r w:rsidR="001167D9">
        <w:t>MIME type</w:t>
      </w:r>
      <w:bookmarkEnd w:id="477"/>
      <w:bookmarkEnd w:id="478"/>
      <w:bookmarkEnd w:id="479"/>
      <w:bookmarkEnd w:id="480"/>
      <w:bookmarkEnd w:id="481"/>
      <w:bookmarkEnd w:id="486"/>
      <w:bookmarkEnd w:id="487"/>
    </w:p>
    <w:p w14:paraId="5DE58B1E" w14:textId="77777777" w:rsidR="001167D9" w:rsidRPr="0045024E" w:rsidRDefault="001167D9" w:rsidP="001167D9">
      <w:bookmarkStart w:id="488" w:name="_Toc34303608"/>
      <w:bookmarkStart w:id="489" w:name="_Toc34403890"/>
      <w:bookmarkStart w:id="490" w:name="_Toc45281914"/>
      <w:bookmarkStart w:id="491" w:name="_Toc51933144"/>
      <w:bookmarkStart w:id="492"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493" w:name="_CR8_7"/>
      <w:bookmarkStart w:id="494" w:name="_Toc168325572"/>
      <w:bookmarkStart w:id="495" w:name="_Toc187929718"/>
      <w:bookmarkEnd w:id="493"/>
      <w:r>
        <w:t>8</w:t>
      </w:r>
      <w:r w:rsidR="001167D9">
        <w:t>.7</w:t>
      </w:r>
      <w:r w:rsidR="001167D9" w:rsidRPr="0073469F">
        <w:tab/>
        <w:t>IANA registration template</w:t>
      </w:r>
      <w:bookmarkEnd w:id="488"/>
      <w:bookmarkEnd w:id="489"/>
      <w:bookmarkEnd w:id="490"/>
      <w:bookmarkEnd w:id="491"/>
      <w:bookmarkEnd w:id="492"/>
      <w:bookmarkEnd w:id="494"/>
      <w:bookmarkEnd w:id="495"/>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496" w:name="MCCQCTEMPBM_00000027"/>
      <w:bookmarkStart w:id="497" w:name="MCCQCTEMPBM_00000035"/>
      <w:r w:rsidRPr="00826514">
        <w:t xml:space="preserve"> section </w:t>
      </w:r>
      <w:bookmarkEnd w:id="496"/>
      <w:bookmarkEnd w:id="497"/>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498" w:name="_CRAnnexAnormative"/>
      <w:bookmarkStart w:id="499" w:name="_Toc168325573"/>
      <w:bookmarkStart w:id="500" w:name="_Toc187929719"/>
      <w:bookmarkEnd w:id="498"/>
      <w:r w:rsidRPr="000505AA">
        <w:t>Annex A (normative):</w:t>
      </w:r>
      <w:r w:rsidRPr="000505AA">
        <w:br/>
        <w:t>CoAP resource representation and encoding</w:t>
      </w:r>
      <w:bookmarkEnd w:id="499"/>
      <w:bookmarkEnd w:id="500"/>
    </w:p>
    <w:p w14:paraId="5A045802" w14:textId="77777777" w:rsidR="00B3326B" w:rsidRDefault="00B3326B" w:rsidP="00B3326B">
      <w:pPr>
        <w:pStyle w:val="Heading1"/>
      </w:pPr>
      <w:bookmarkStart w:id="501" w:name="_CRA_1"/>
      <w:bookmarkStart w:id="502" w:name="_Toc168325574"/>
      <w:bookmarkStart w:id="503" w:name="_Toc187929720"/>
      <w:bookmarkEnd w:id="501"/>
      <w:r>
        <w:t>A.1</w:t>
      </w:r>
      <w:r>
        <w:tab/>
        <w:t>General</w:t>
      </w:r>
      <w:bookmarkEnd w:id="502"/>
      <w:bookmarkEnd w:id="503"/>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04" w:name="_CRA_2"/>
      <w:bookmarkStart w:id="505" w:name="_Toc168325575"/>
      <w:bookmarkStart w:id="506" w:name="_Toc187929721"/>
      <w:bookmarkEnd w:id="504"/>
      <w:r>
        <w:t>A.2</w:t>
      </w:r>
      <w:r>
        <w:tab/>
      </w:r>
      <w:r w:rsidRPr="00F8207F">
        <w:t>Data types applicable to multiple resource representations</w:t>
      </w:r>
      <w:bookmarkEnd w:id="505"/>
      <w:bookmarkEnd w:id="506"/>
    </w:p>
    <w:p w14:paraId="2149F96A" w14:textId="77777777" w:rsidR="006331D1" w:rsidRPr="00C77A9A" w:rsidRDefault="006331D1" w:rsidP="006331D1">
      <w:pPr>
        <w:pStyle w:val="Heading2"/>
      </w:pPr>
      <w:bookmarkStart w:id="507" w:name="_CRA_2_1"/>
      <w:bookmarkStart w:id="508" w:name="_Toc168325576"/>
      <w:bookmarkStart w:id="509" w:name="_Toc187929722"/>
      <w:bookmarkEnd w:id="507"/>
      <w:r>
        <w:t>A.2</w:t>
      </w:r>
      <w:r w:rsidRPr="00FC34DC">
        <w:t>.1</w:t>
      </w:r>
      <w:r w:rsidRPr="00C77A9A">
        <w:tab/>
      </w:r>
      <w:r>
        <w:t>General</w:t>
      </w:r>
      <w:bookmarkEnd w:id="508"/>
      <w:bookmarkEnd w:id="509"/>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10" w:name="_CRA_2_2"/>
      <w:bookmarkStart w:id="511" w:name="_Toc24868466"/>
      <w:bookmarkStart w:id="512" w:name="_Toc34153974"/>
      <w:bookmarkStart w:id="513" w:name="_Toc36040918"/>
      <w:bookmarkStart w:id="514" w:name="_Toc36041231"/>
      <w:bookmarkStart w:id="515" w:name="_Toc43196515"/>
      <w:bookmarkStart w:id="516" w:name="_Toc43481285"/>
      <w:bookmarkStart w:id="517" w:name="_Toc45134562"/>
      <w:bookmarkStart w:id="518" w:name="_Toc51189094"/>
      <w:bookmarkStart w:id="519" w:name="_Toc51763770"/>
      <w:bookmarkStart w:id="520" w:name="_Toc57206002"/>
      <w:bookmarkStart w:id="521" w:name="_Toc59019343"/>
      <w:bookmarkStart w:id="522" w:name="_Toc99195502"/>
      <w:bookmarkStart w:id="523" w:name="_Toc154277354"/>
      <w:bookmarkStart w:id="524" w:name="_Toc168325577"/>
      <w:bookmarkStart w:id="525" w:name="OLE_LINK62"/>
      <w:bookmarkStart w:id="526" w:name="_Toc187929723"/>
      <w:bookmarkEnd w:id="510"/>
      <w:r>
        <w:t>A.2</w:t>
      </w:r>
      <w:r w:rsidRPr="00FC34DC">
        <w:t>.</w:t>
      </w:r>
      <w:r>
        <w:t>2</w:t>
      </w:r>
      <w:r w:rsidRPr="00C77A9A">
        <w:tab/>
        <w:t>Referenced structured data types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6"/>
    </w:p>
    <w:p w14:paraId="7AF2CD7B" w14:textId="77777777" w:rsidR="0033648F" w:rsidRDefault="0033648F" w:rsidP="0033648F">
      <w:bookmarkStart w:id="527" w:name="_Toc24868467"/>
      <w:bookmarkStart w:id="528" w:name="_Toc34153975"/>
      <w:bookmarkStart w:id="529" w:name="_Toc36040919"/>
      <w:bookmarkStart w:id="530" w:name="_Toc36041232"/>
      <w:bookmarkStart w:id="531" w:name="_Toc43196516"/>
      <w:bookmarkStart w:id="532" w:name="_Toc43481286"/>
      <w:bookmarkStart w:id="533" w:name="_Toc45134563"/>
      <w:bookmarkStart w:id="534" w:name="_Toc51189095"/>
      <w:bookmarkStart w:id="535" w:name="_Toc51763771"/>
      <w:bookmarkStart w:id="536" w:name="_Toc57206003"/>
      <w:bookmarkStart w:id="537" w:name="_Toc59019344"/>
      <w:bookmarkStart w:id="538" w:name="_Toc99195503"/>
      <w:bookmarkStart w:id="539" w:name="_Toc154277355"/>
      <w:bookmarkEnd w:id="525"/>
      <w:r>
        <w:t>Table</w:t>
      </w:r>
      <w:bookmarkStart w:id="540" w:name="OLE_LINK278"/>
      <w:bookmarkStart w:id="541" w:name="OLE_LINK279"/>
      <w:r>
        <w:t> </w:t>
      </w:r>
      <w:bookmarkEnd w:id="540"/>
      <w:bookmarkEnd w:id="541"/>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42" w:name="_CRTableA_2_2_1"/>
      <w:r>
        <w:t>Table </w:t>
      </w:r>
      <w:bookmarkEnd w:id="542"/>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43" w:name="_CRA_2_3"/>
      <w:bookmarkStart w:id="544" w:name="_Toc168325578"/>
      <w:bookmarkStart w:id="545" w:name="_Toc187929724"/>
      <w:bookmarkEnd w:id="543"/>
      <w:r>
        <w:t>A.2</w:t>
      </w:r>
      <w:r w:rsidRPr="00FC34DC">
        <w:t>.</w:t>
      </w:r>
      <w:r>
        <w:t>3</w:t>
      </w:r>
      <w:r w:rsidRPr="00F11DF0">
        <w:tab/>
        <w:t>Referenced simple data types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4"/>
      <w:bookmarkEnd w:id="545"/>
    </w:p>
    <w:p w14:paraId="0D12F220" w14:textId="77777777" w:rsidR="0033648F" w:rsidRDefault="0033648F" w:rsidP="0033648F">
      <w:bookmarkStart w:id="546" w:name="_Toc24868619"/>
      <w:bookmarkStart w:id="547" w:name="_Toc34154097"/>
      <w:bookmarkStart w:id="548" w:name="_Toc36041041"/>
      <w:bookmarkStart w:id="549" w:name="_Toc36041354"/>
      <w:bookmarkStart w:id="550" w:name="_Toc43196597"/>
      <w:bookmarkStart w:id="551" w:name="_Toc43481367"/>
      <w:bookmarkStart w:id="552" w:name="_Toc45134644"/>
      <w:bookmarkStart w:id="553" w:name="_Toc51189176"/>
      <w:bookmarkStart w:id="554" w:name="_Toc51763852"/>
      <w:bookmarkStart w:id="555" w:name="_Toc57206084"/>
      <w:bookmarkStart w:id="556" w:name="_Toc59019425"/>
      <w:bookmarkStart w:id="557" w:name="_Toc68170098"/>
      <w:bookmarkStart w:id="558" w:name="_Toc83234139"/>
      <w:bookmarkStart w:id="559"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60" w:name="_CRTableA_2_3_1"/>
      <w:r w:rsidRPr="00A85617">
        <w:t>Table </w:t>
      </w:r>
      <w:bookmarkEnd w:id="560"/>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561" w:name="_CRA_2_4"/>
      <w:bookmarkStart w:id="562" w:name="_Toc168325579"/>
      <w:bookmarkStart w:id="563" w:name="_Toc187929725"/>
      <w:bookmarkEnd w:id="561"/>
      <w:r>
        <w:t>A.2</w:t>
      </w:r>
      <w:r w:rsidRPr="002163C6">
        <w:t>.</w:t>
      </w:r>
      <w:r>
        <w:t>4</w:t>
      </w:r>
      <w:r w:rsidRPr="002163C6">
        <w:tab/>
        <w:t>Common structured data types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2"/>
      <w:bookmarkEnd w:id="563"/>
    </w:p>
    <w:p w14:paraId="509F197C" w14:textId="77777777" w:rsidR="006A68E3" w:rsidRDefault="006A68E3" w:rsidP="006A68E3">
      <w:pPr>
        <w:pStyle w:val="Heading3"/>
        <w:rPr>
          <w:lang w:eastAsia="zh-CN"/>
        </w:rPr>
      </w:pPr>
      <w:bookmarkStart w:id="564" w:name="_CRA_2_4_1"/>
      <w:bookmarkStart w:id="565" w:name="_Toc24868621"/>
      <w:bookmarkStart w:id="566" w:name="_Toc34154099"/>
      <w:bookmarkStart w:id="567" w:name="_Toc36041043"/>
      <w:bookmarkStart w:id="568" w:name="_Toc36041356"/>
      <w:bookmarkStart w:id="569" w:name="_Toc43196599"/>
      <w:bookmarkStart w:id="570" w:name="_Toc43481369"/>
      <w:bookmarkStart w:id="571" w:name="_Toc45134646"/>
      <w:bookmarkStart w:id="572" w:name="_Toc51189178"/>
      <w:bookmarkStart w:id="573" w:name="_Toc51763854"/>
      <w:bookmarkStart w:id="574" w:name="_Toc57206086"/>
      <w:bookmarkStart w:id="575" w:name="_Toc59019427"/>
      <w:bookmarkStart w:id="576" w:name="_Toc68170100"/>
      <w:bookmarkStart w:id="577" w:name="_Toc83234141"/>
      <w:bookmarkStart w:id="578" w:name="_Toc162966318"/>
      <w:bookmarkStart w:id="579" w:name="_Toc168325580"/>
      <w:bookmarkStart w:id="580" w:name="_Toc154277378"/>
      <w:bookmarkStart w:id="581" w:name="_Toc187929726"/>
      <w:bookmarkEnd w:id="564"/>
      <w:r>
        <w:rPr>
          <w:lang w:eastAsia="zh-CN"/>
        </w:rPr>
        <w:t>A.2.4.1</w:t>
      </w:r>
      <w:r>
        <w:rPr>
          <w:lang w:eastAsia="zh-CN"/>
        </w:rPr>
        <w:tab/>
        <w:t xml:space="preserve">Type: </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Pr>
          <w:noProof/>
        </w:rPr>
        <w:t>EstablishmentResponse</w:t>
      </w:r>
      <w:bookmarkEnd w:id="579"/>
      <w:bookmarkEnd w:id="581"/>
    </w:p>
    <w:p w14:paraId="02A1963F" w14:textId="77777777" w:rsidR="006A68E3" w:rsidRDefault="006A68E3" w:rsidP="006A68E3">
      <w:pPr>
        <w:pStyle w:val="TH"/>
      </w:pPr>
      <w:bookmarkStart w:id="582" w:name="_CRTableA_2_4_1_1"/>
      <w:r>
        <w:rPr>
          <w:noProof/>
        </w:rPr>
        <w:t>Table </w:t>
      </w:r>
      <w:bookmarkEnd w:id="582"/>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83" w:name="_CRA_2_4_2"/>
      <w:bookmarkStart w:id="584" w:name="_Toc187929727"/>
      <w:bookmarkEnd w:id="583"/>
      <w:r>
        <w:rPr>
          <w:lang w:eastAsia="zh-CN"/>
        </w:rPr>
        <w:t>A.2.4.2</w:t>
      </w:r>
      <w:r>
        <w:rPr>
          <w:lang w:eastAsia="zh-CN"/>
        </w:rPr>
        <w:tab/>
        <w:t xml:space="preserve">Type: </w:t>
      </w:r>
      <w:r>
        <w:rPr>
          <w:noProof/>
        </w:rPr>
        <w:t>EstablishmentRequest</w:t>
      </w:r>
      <w:bookmarkEnd w:id="584"/>
    </w:p>
    <w:p w14:paraId="1B33AD64" w14:textId="77777777" w:rsidR="00C067B6" w:rsidRDefault="00C067B6" w:rsidP="00C067B6">
      <w:pPr>
        <w:pStyle w:val="TH"/>
      </w:pPr>
      <w:bookmarkStart w:id="585" w:name="_CRTableA_2_4_2_1"/>
      <w:r>
        <w:rPr>
          <w:noProof/>
        </w:rPr>
        <w:t>Table </w:t>
      </w:r>
      <w:bookmarkEnd w:id="585"/>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67B6" w14:paraId="24A8F352"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8A258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8A25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8A258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8A2584">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8A258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8A2584">
            <w:pPr>
              <w:pStyle w:val="TAH"/>
              <w:rPr>
                <w:rFonts w:cs="Arial"/>
                <w:szCs w:val="18"/>
              </w:rPr>
            </w:pPr>
            <w:r>
              <w:t>Applicability</w:t>
            </w:r>
          </w:p>
        </w:tc>
      </w:tr>
      <w:tr w:rsidR="00C067B6" w14:paraId="44D30C3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8A2584">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BAC8084" w14:textId="77777777" w:rsidR="00C067B6" w:rsidRPr="004C0D68" w:rsidRDefault="00C067B6" w:rsidP="008A2584">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8A258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99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8A2584">
            <w:pPr>
              <w:pStyle w:val="TAL"/>
              <w:rPr>
                <w:rFonts w:cs="Arial"/>
                <w:szCs w:val="18"/>
                <w:lang w:eastAsia="en-GB"/>
              </w:rPr>
            </w:pPr>
          </w:p>
        </w:tc>
      </w:tr>
      <w:tr w:rsidR="00C067B6" w14:paraId="761B92B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8A2584">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8A258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8A2584">
            <w:pPr>
              <w:pStyle w:val="TAL"/>
              <w:rPr>
                <w:rFonts w:cs="Arial"/>
                <w:szCs w:val="18"/>
                <w:lang w:eastAsia="en-GB"/>
              </w:rPr>
            </w:pPr>
          </w:p>
        </w:tc>
      </w:tr>
      <w:tr w:rsidR="00C067B6" w14:paraId="79AFAF8E"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8A2584">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8A2584">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8A2584">
            <w:pPr>
              <w:pStyle w:val="TAL"/>
              <w:rPr>
                <w:rFonts w:cs="Arial"/>
                <w:szCs w:val="18"/>
                <w:lang w:eastAsia="en-GB"/>
              </w:rPr>
            </w:pPr>
          </w:p>
        </w:tc>
      </w:tr>
      <w:tr w:rsidR="00C067B6" w14:paraId="575ECCED"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8A2584">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8A258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8A2584">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8A2584">
            <w:pPr>
              <w:pStyle w:val="TAL"/>
              <w:rPr>
                <w:rFonts w:cs="Arial"/>
                <w:szCs w:val="18"/>
                <w:lang w:eastAsia="en-GB"/>
              </w:rPr>
            </w:pPr>
          </w:p>
        </w:tc>
      </w:tr>
      <w:tr w:rsidR="00C067B6" w14:paraId="6E9C922C"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8A2584">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8A2584">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8A2584">
            <w:pPr>
              <w:pStyle w:val="TAL"/>
              <w:rPr>
                <w:rFonts w:cs="Arial"/>
                <w:szCs w:val="18"/>
                <w:lang w:eastAsia="en-GB"/>
              </w:rPr>
            </w:pPr>
          </w:p>
        </w:tc>
      </w:tr>
      <w:tr w:rsidR="00C067B6" w14:paraId="1C53AACD"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8A258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8A2584">
            <w:pPr>
              <w:pStyle w:val="TAL"/>
              <w:rPr>
                <w:rFonts w:cs="Arial"/>
                <w:szCs w:val="18"/>
                <w:lang w:eastAsia="en-GB"/>
              </w:rPr>
            </w:pPr>
          </w:p>
        </w:tc>
      </w:tr>
      <w:tr w:rsidR="00C067B6" w14:paraId="20570BD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8A258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8A2584">
            <w:pPr>
              <w:pStyle w:val="TAL"/>
              <w:rPr>
                <w:rFonts w:cs="Arial"/>
                <w:szCs w:val="18"/>
                <w:lang w:eastAsia="en-GB"/>
              </w:rPr>
            </w:pPr>
          </w:p>
        </w:tc>
      </w:tr>
      <w:tr w:rsidR="00C067B6" w14:paraId="41F4A98B"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8A258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8A2584">
            <w:pPr>
              <w:pStyle w:val="TAL"/>
              <w:rPr>
                <w:lang w:eastAsia="zh-CN"/>
              </w:rPr>
            </w:pPr>
          </w:p>
        </w:tc>
      </w:tr>
      <w:tr w:rsidR="00C067B6" w14:paraId="7BA25164"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8A258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8A2584">
            <w:pPr>
              <w:pStyle w:val="TAL"/>
              <w:rPr>
                <w:lang w:eastAsia="zh-CN"/>
              </w:rPr>
            </w:pPr>
          </w:p>
        </w:tc>
      </w:tr>
      <w:tr w:rsidR="00C067B6" w14:paraId="24C88D63"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8A258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8A258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8A258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8A2584">
            <w:pPr>
              <w:pStyle w:val="TAL"/>
              <w:rPr>
                <w:lang w:eastAsia="zh-CN"/>
              </w:rPr>
            </w:pPr>
          </w:p>
        </w:tc>
      </w:tr>
      <w:tr w:rsidR="00C067B6" w14:paraId="1C6C34CD" w14:textId="77777777" w:rsidTr="008A258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CE4DDB7" w14:textId="77777777" w:rsidR="00C067B6" w:rsidRDefault="00C067B6" w:rsidP="008A2584">
            <w:pPr>
              <w:pStyle w:val="TAN"/>
            </w:pPr>
            <w:r>
              <w:t>NOTE 1:</w:t>
            </w:r>
            <w:r>
              <w:tab/>
              <w:t>Thie requestorId attribute shall be set to either "SEALDDSERVER" if the requesting entity is the SDDM-S or."SEALDDCLIENT" if the requesting entity is the SDDM-C.</w:t>
            </w:r>
          </w:p>
          <w:p w14:paraId="331A8BA6" w14:textId="77777777" w:rsidR="00C067B6" w:rsidRPr="00F257C0" w:rsidRDefault="00C067B6" w:rsidP="008A2584">
            <w:pPr>
              <w:pStyle w:val="TAN"/>
            </w:pPr>
            <w:r>
              <w:t>NOTE 2:</w:t>
            </w:r>
            <w:r>
              <w:tab/>
              <w:t xml:space="preserve">The sealddCommunicationLifetime attribute shall be included when the requesting entity is the SDDM-S. This attrivute shall be included when the requesting entity is the SDDM-C. </w:t>
            </w:r>
          </w:p>
        </w:tc>
      </w:tr>
    </w:tbl>
    <w:p w14:paraId="7A7E757D" w14:textId="77777777" w:rsidR="00C067B6" w:rsidRDefault="00C067B6" w:rsidP="006A68E3">
      <w:pPr>
        <w:rPr>
          <w:lang w:eastAsia="zh-CN"/>
        </w:rPr>
      </w:pPr>
    </w:p>
    <w:p w14:paraId="7B87CD9D" w14:textId="77777777" w:rsidR="006331D1" w:rsidRPr="00ED3541" w:rsidRDefault="006331D1" w:rsidP="006331D1">
      <w:pPr>
        <w:pStyle w:val="Heading2"/>
      </w:pPr>
      <w:bookmarkStart w:id="586" w:name="_CRA_2_5"/>
      <w:bookmarkStart w:id="587" w:name="_Toc168325581"/>
      <w:bookmarkStart w:id="588" w:name="_Toc187929728"/>
      <w:bookmarkEnd w:id="586"/>
      <w:r>
        <w:t>A.2</w:t>
      </w:r>
      <w:r w:rsidRPr="00ED3541">
        <w:t>.</w:t>
      </w:r>
      <w:r>
        <w:t>5</w:t>
      </w:r>
      <w:r w:rsidRPr="00ED3541">
        <w:tab/>
        <w:t>Common simple data types</w:t>
      </w:r>
      <w:bookmarkEnd w:id="580"/>
      <w:bookmarkEnd w:id="587"/>
      <w:bookmarkEnd w:id="588"/>
    </w:p>
    <w:p w14:paraId="04F1FBCA" w14:textId="77777777" w:rsidR="003B6BE8" w:rsidRPr="00A85617" w:rsidRDefault="003B6BE8" w:rsidP="00A85617">
      <w:pPr>
        <w:pStyle w:val="TH"/>
      </w:pPr>
      <w:bookmarkStart w:id="589" w:name="_CRTableA_2_5_1"/>
      <w:bookmarkStart w:id="590" w:name="_Toc99195506"/>
      <w:bookmarkStart w:id="591" w:name="_Toc154277379"/>
      <w:r w:rsidRPr="00A85617">
        <w:t>Table </w:t>
      </w:r>
      <w:bookmarkEnd w:id="589"/>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592" w:name="_CRA_2_6"/>
      <w:bookmarkStart w:id="593" w:name="_Toc168325582"/>
      <w:bookmarkStart w:id="594" w:name="_Toc187929729"/>
      <w:bookmarkEnd w:id="592"/>
      <w:r>
        <w:t>A.2.6</w:t>
      </w:r>
      <w:r>
        <w:tab/>
        <w:t>Common enumerations</w:t>
      </w:r>
      <w:bookmarkEnd w:id="590"/>
      <w:bookmarkEnd w:id="591"/>
      <w:bookmarkEnd w:id="593"/>
      <w:bookmarkEnd w:id="594"/>
    </w:p>
    <w:p w14:paraId="1ECE6783" w14:textId="77777777" w:rsidR="003B6BE8" w:rsidRPr="002163C6" w:rsidRDefault="003B6BE8" w:rsidP="003B6BE8">
      <w:pPr>
        <w:pStyle w:val="Heading3"/>
      </w:pPr>
      <w:bookmarkStart w:id="595" w:name="_CRA_2_6_1"/>
      <w:bookmarkStart w:id="596" w:name="_Toc162966340"/>
      <w:bookmarkStart w:id="597" w:name="_Toc168325583"/>
      <w:bookmarkStart w:id="598" w:name="_Toc154277383"/>
      <w:bookmarkStart w:id="599" w:name="_Toc187929730"/>
      <w:bookmarkEnd w:id="595"/>
      <w:r>
        <w:t>A.</w:t>
      </w:r>
      <w:r w:rsidRPr="002163C6">
        <w:t>2.</w:t>
      </w:r>
      <w:r>
        <w:t>6</w:t>
      </w:r>
      <w:r w:rsidRPr="002163C6">
        <w:t>.1</w:t>
      </w:r>
      <w:r w:rsidRPr="002163C6">
        <w:tab/>
      </w:r>
      <w:r w:rsidRPr="00CC4662">
        <w:t>Enumeration</w:t>
      </w:r>
      <w:r w:rsidRPr="002163C6">
        <w:t xml:space="preserve">: </w:t>
      </w:r>
      <w:r>
        <w:t>RequestorI</w:t>
      </w:r>
      <w:bookmarkEnd w:id="596"/>
      <w:r>
        <w:t>d</w:t>
      </w:r>
      <w:bookmarkEnd w:id="597"/>
      <w:bookmarkEnd w:id="599"/>
    </w:p>
    <w:p w14:paraId="6F65DABD" w14:textId="77777777" w:rsidR="003B6BE8" w:rsidRDefault="003B6BE8" w:rsidP="003B6BE8">
      <w:pPr>
        <w:pStyle w:val="TH"/>
      </w:pPr>
      <w:bookmarkStart w:id="600" w:name="_CRTableA_2_6_1_1"/>
      <w:r>
        <w:rPr>
          <w:noProof/>
        </w:rPr>
        <w:t>Table </w:t>
      </w:r>
      <w:bookmarkEnd w:id="600"/>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01" w:name="_CRA_2_6_2"/>
      <w:bookmarkStart w:id="602" w:name="_Toc168325584"/>
      <w:bookmarkStart w:id="603" w:name="_Toc187929731"/>
      <w:bookmarkEnd w:id="601"/>
      <w:r>
        <w:t>A.</w:t>
      </w:r>
      <w:r w:rsidRPr="002163C6">
        <w:t>2.</w:t>
      </w:r>
      <w:r>
        <w:t>6.2</w:t>
      </w:r>
      <w:r w:rsidRPr="002163C6">
        <w:tab/>
      </w:r>
      <w:r w:rsidRPr="00CC4662">
        <w:t>Enumeration</w:t>
      </w:r>
      <w:r w:rsidRPr="002163C6">
        <w:t xml:space="preserve">: </w:t>
      </w:r>
      <w:r>
        <w:t>ResultOp</w:t>
      </w:r>
      <w:bookmarkEnd w:id="602"/>
      <w:bookmarkEnd w:id="603"/>
    </w:p>
    <w:p w14:paraId="204D2276" w14:textId="77777777" w:rsidR="003B6BE8" w:rsidRDefault="003B6BE8" w:rsidP="003B6BE8">
      <w:pPr>
        <w:pStyle w:val="TH"/>
      </w:pPr>
      <w:bookmarkStart w:id="604" w:name="_CRTableA_2_6_2_1"/>
      <w:r>
        <w:rPr>
          <w:noProof/>
        </w:rPr>
        <w:t>Table </w:t>
      </w:r>
      <w:bookmarkEnd w:id="604"/>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05" w:name="_CRA_2_6_3"/>
      <w:bookmarkStart w:id="606" w:name="_Toc168325585"/>
      <w:bookmarkStart w:id="607" w:name="_Toc187929732"/>
      <w:bookmarkEnd w:id="605"/>
      <w:r>
        <w:t>A.</w:t>
      </w:r>
      <w:r w:rsidRPr="002163C6">
        <w:t>2.</w:t>
      </w:r>
      <w:r>
        <w:t>6</w:t>
      </w:r>
      <w:r w:rsidRPr="002163C6">
        <w:t>.</w:t>
      </w:r>
      <w:r>
        <w:t>3</w:t>
      </w:r>
      <w:r w:rsidRPr="002163C6">
        <w:tab/>
      </w:r>
      <w:r w:rsidRPr="00CC4662">
        <w:t>Enumeration</w:t>
      </w:r>
      <w:r w:rsidRPr="002163C6">
        <w:t xml:space="preserve">: </w:t>
      </w:r>
      <w:r>
        <w:t>Cause</w:t>
      </w:r>
      <w:bookmarkEnd w:id="606"/>
      <w:bookmarkEnd w:id="607"/>
    </w:p>
    <w:p w14:paraId="490B4E2F" w14:textId="77777777" w:rsidR="003B6BE8" w:rsidRDefault="003B6BE8" w:rsidP="003B6BE8">
      <w:pPr>
        <w:pStyle w:val="TH"/>
      </w:pPr>
      <w:bookmarkStart w:id="608" w:name="_CRTableA_2_6_3_1"/>
      <w:r>
        <w:rPr>
          <w:noProof/>
        </w:rPr>
        <w:t>Table </w:t>
      </w:r>
      <w:bookmarkEnd w:id="608"/>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609" w:name="_CRA_3"/>
      <w:bookmarkStart w:id="610" w:name="_Toc168325586"/>
      <w:bookmarkStart w:id="611" w:name="_Toc187929733"/>
      <w:bookmarkEnd w:id="609"/>
      <w:r>
        <w:t>A.3</w:t>
      </w:r>
      <w:r>
        <w:tab/>
      </w:r>
      <w:bookmarkStart w:id="612" w:name="OLE_LINK126"/>
      <w:bookmarkStart w:id="613" w:name="OLE_LINK127"/>
      <w:r>
        <w:t>Resource representation and APIs provided by SDDM-S</w:t>
      </w:r>
      <w:bookmarkEnd w:id="598"/>
      <w:bookmarkEnd w:id="610"/>
      <w:bookmarkEnd w:id="612"/>
      <w:bookmarkEnd w:id="613"/>
      <w:bookmarkEnd w:id="611"/>
    </w:p>
    <w:p w14:paraId="40384DD6" w14:textId="77777777" w:rsidR="006331D1" w:rsidRDefault="006331D1" w:rsidP="006331D1">
      <w:pPr>
        <w:pStyle w:val="Heading2"/>
        <w:rPr>
          <w:lang w:eastAsia="zh-CN"/>
        </w:rPr>
      </w:pPr>
      <w:bookmarkStart w:id="614" w:name="_CRA_3_1"/>
      <w:bookmarkStart w:id="615" w:name="_Toc168325587"/>
      <w:bookmarkStart w:id="616" w:name="_Toc187929734"/>
      <w:bookmarkEnd w:id="614"/>
      <w:r>
        <w:rPr>
          <w:lang w:eastAsia="zh-CN"/>
        </w:rPr>
        <w:t>A.3.1</w:t>
      </w:r>
      <w:r>
        <w:rPr>
          <w:lang w:eastAsia="zh-CN"/>
        </w:rPr>
        <w:tab/>
      </w:r>
      <w:r w:rsidRPr="008D1232">
        <w:rPr>
          <w:lang w:eastAsia="zh-CN"/>
        </w:rPr>
        <w:t>Sdd_RegularTransmissionConnection</w:t>
      </w:r>
      <w:r>
        <w:rPr>
          <w:lang w:eastAsia="zh-CN"/>
        </w:rPr>
        <w:t xml:space="preserve"> API</w:t>
      </w:r>
      <w:bookmarkEnd w:id="615"/>
      <w:bookmarkEnd w:id="616"/>
    </w:p>
    <w:p w14:paraId="4B0ED78B" w14:textId="77777777" w:rsidR="006331D1" w:rsidRDefault="006331D1" w:rsidP="006331D1">
      <w:pPr>
        <w:pStyle w:val="Heading3"/>
        <w:rPr>
          <w:lang w:eastAsia="zh-CN"/>
        </w:rPr>
      </w:pPr>
      <w:bookmarkStart w:id="617" w:name="_CRA_3_1_1"/>
      <w:bookmarkStart w:id="618" w:name="_Toc168325588"/>
      <w:bookmarkStart w:id="619" w:name="_Toc187929735"/>
      <w:bookmarkEnd w:id="617"/>
      <w:r>
        <w:rPr>
          <w:lang w:eastAsia="zh-CN"/>
        </w:rPr>
        <w:t>A.3.1.1</w:t>
      </w:r>
      <w:r>
        <w:rPr>
          <w:lang w:eastAsia="zh-CN"/>
        </w:rPr>
        <w:tab/>
        <w:t>API URI</w:t>
      </w:r>
      <w:bookmarkEnd w:id="618"/>
      <w:bookmarkEnd w:id="619"/>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620" w:name="OLE_LINK97"/>
      <w:bookmarkStart w:id="621"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622" w:name="OLE_LINK95"/>
      <w:bookmarkStart w:id="623"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24" w:name="_CRA_3_1_2"/>
      <w:bookmarkStart w:id="625" w:name="_Toc168325589"/>
      <w:bookmarkStart w:id="626" w:name="_Toc187929736"/>
      <w:bookmarkEnd w:id="620"/>
      <w:bookmarkEnd w:id="621"/>
      <w:bookmarkEnd w:id="622"/>
      <w:bookmarkEnd w:id="623"/>
      <w:bookmarkEnd w:id="624"/>
      <w:r>
        <w:rPr>
          <w:lang w:eastAsia="zh-CN"/>
        </w:rPr>
        <w:t>A.3.1.2</w:t>
      </w:r>
      <w:r>
        <w:rPr>
          <w:lang w:eastAsia="zh-CN"/>
        </w:rPr>
        <w:tab/>
        <w:t>Resources</w:t>
      </w:r>
      <w:bookmarkEnd w:id="625"/>
      <w:bookmarkEnd w:id="626"/>
    </w:p>
    <w:p w14:paraId="6F4ECFEB" w14:textId="77777777" w:rsidR="006331D1" w:rsidRDefault="006331D1" w:rsidP="006331D1">
      <w:pPr>
        <w:pStyle w:val="Heading4"/>
        <w:rPr>
          <w:lang w:eastAsia="zh-CN"/>
        </w:rPr>
      </w:pPr>
      <w:bookmarkStart w:id="627" w:name="_CRA_3_1_2_1"/>
      <w:bookmarkStart w:id="628" w:name="_Toc168325590"/>
      <w:bookmarkStart w:id="629" w:name="_Toc187929737"/>
      <w:bookmarkEnd w:id="627"/>
      <w:r>
        <w:rPr>
          <w:lang w:eastAsia="zh-CN"/>
        </w:rPr>
        <w:t>A.3.1.2.1</w:t>
      </w:r>
      <w:r>
        <w:rPr>
          <w:lang w:eastAsia="zh-CN"/>
        </w:rPr>
        <w:tab/>
        <w:t>Overview</w:t>
      </w:r>
      <w:bookmarkEnd w:id="628"/>
      <w:bookmarkEnd w:id="629"/>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2pt" o:ole="">
            <v:imagedata r:id="rId12" o:title=""/>
          </v:shape>
          <o:OLEObject Type="Embed" ProgID="Visio.Drawing.15" ShapeID="_x0000_i1025" DrawAspect="Content" ObjectID="_1798542432" r:id="rId13"/>
        </w:object>
      </w:r>
    </w:p>
    <w:p w14:paraId="26EF0D76" w14:textId="77777777" w:rsidR="006331D1" w:rsidRDefault="006331D1" w:rsidP="006331D1">
      <w:pPr>
        <w:pStyle w:val="TF"/>
      </w:pPr>
      <w:bookmarkStart w:id="630" w:name="_CRFigureA_3_1_2_1_1"/>
      <w:r>
        <w:t xml:space="preserve">Figure </w:t>
      </w:r>
      <w:bookmarkEnd w:id="630"/>
      <w:r>
        <w:t>A.3.1.2.1.1: Resource URI structure of the Sdd_RegularTransmissionConnection API provided by SDDM-S</w:t>
      </w:r>
      <w:bookmarkStart w:id="631" w:name="OLE_LINK63"/>
      <w:bookmarkStart w:id="632" w:name="OLE_LINK64"/>
    </w:p>
    <w:bookmarkEnd w:id="631"/>
    <w:bookmarkEnd w:id="632"/>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33" w:name="_CRTableA_3_1_2_1_1"/>
      <w:r>
        <w:t>Table </w:t>
      </w:r>
      <w:bookmarkEnd w:id="633"/>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634" w:name="OLE_LINK109"/>
            <w:bookmarkStart w:id="635"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636" w:name="OLE_LINK105"/>
            <w:bookmarkEnd w:id="634"/>
            <w:bookmarkEnd w:id="635"/>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636"/>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37" w:name="_CRA_3_1_2_2"/>
      <w:bookmarkStart w:id="638" w:name="_Toc168325591"/>
      <w:bookmarkStart w:id="639" w:name="_Toc187929738"/>
      <w:bookmarkEnd w:id="637"/>
      <w:r>
        <w:rPr>
          <w:lang w:eastAsia="zh-CN"/>
        </w:rPr>
        <w:t>A.3.1.2.2</w:t>
      </w:r>
      <w:r>
        <w:rPr>
          <w:lang w:eastAsia="zh-CN"/>
        </w:rPr>
        <w:tab/>
        <w:t>Resource: SDD Regular Transmission Connection</w:t>
      </w:r>
      <w:bookmarkEnd w:id="638"/>
      <w:bookmarkEnd w:id="639"/>
    </w:p>
    <w:p w14:paraId="376F710A" w14:textId="77777777" w:rsidR="006331D1" w:rsidRDefault="006331D1" w:rsidP="006331D1">
      <w:pPr>
        <w:pStyle w:val="Heading5"/>
        <w:rPr>
          <w:lang w:eastAsia="zh-CN"/>
        </w:rPr>
      </w:pPr>
      <w:bookmarkStart w:id="640" w:name="_CRA_3_1_2_2_1"/>
      <w:bookmarkStart w:id="641" w:name="_Toc168325592"/>
      <w:bookmarkStart w:id="642" w:name="_Toc187929739"/>
      <w:bookmarkEnd w:id="640"/>
      <w:r>
        <w:rPr>
          <w:lang w:eastAsia="zh-CN"/>
        </w:rPr>
        <w:t>A.3.1.2.2.1</w:t>
      </w:r>
      <w:r>
        <w:rPr>
          <w:lang w:eastAsia="zh-CN"/>
        </w:rPr>
        <w:tab/>
        <w:t>Description</w:t>
      </w:r>
      <w:bookmarkEnd w:id="641"/>
      <w:bookmarkEnd w:id="642"/>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43" w:name="_CRA_3_1_2_2_2"/>
      <w:bookmarkStart w:id="644" w:name="_Toc168325593"/>
      <w:bookmarkStart w:id="645" w:name="_Toc187929740"/>
      <w:bookmarkEnd w:id="643"/>
      <w:r>
        <w:rPr>
          <w:lang w:eastAsia="zh-CN"/>
        </w:rPr>
        <w:t>A.3.1.2.2.2</w:t>
      </w:r>
      <w:r>
        <w:rPr>
          <w:lang w:eastAsia="zh-CN"/>
        </w:rPr>
        <w:tab/>
        <w:t>Resource Definition</w:t>
      </w:r>
      <w:bookmarkEnd w:id="644"/>
      <w:bookmarkEnd w:id="645"/>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646" w:name="_CRTableA_3_1_2_2_2_1"/>
      <w:r>
        <w:t xml:space="preserve">Table </w:t>
      </w:r>
      <w:bookmarkEnd w:id="646"/>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647" w:name="_CRA_3_1_2_2_3"/>
      <w:bookmarkStart w:id="648" w:name="_Toc168325594"/>
      <w:bookmarkStart w:id="649" w:name="_Toc187929741"/>
      <w:bookmarkEnd w:id="647"/>
      <w:r>
        <w:rPr>
          <w:lang w:eastAsia="zh-CN"/>
        </w:rPr>
        <w:t>A.3.1.2.2.3</w:t>
      </w:r>
      <w:r>
        <w:rPr>
          <w:lang w:eastAsia="zh-CN"/>
        </w:rPr>
        <w:tab/>
        <w:t>Resource Standard Methods</w:t>
      </w:r>
      <w:bookmarkEnd w:id="648"/>
      <w:bookmarkEnd w:id="649"/>
    </w:p>
    <w:p w14:paraId="0FEEC025" w14:textId="77777777" w:rsidR="006331D1" w:rsidRDefault="006331D1" w:rsidP="006331D1">
      <w:pPr>
        <w:pStyle w:val="H6"/>
      </w:pPr>
      <w:bookmarkStart w:id="650" w:name="_CRA_3_1_2_2_3_1"/>
      <w:r>
        <w:rPr>
          <w:lang w:eastAsia="zh-CN"/>
        </w:rPr>
        <w:t>A.3.1.2.2.3.1</w:t>
      </w:r>
      <w:r>
        <w:rPr>
          <w:lang w:eastAsia="zh-CN"/>
        </w:rPr>
        <w:tab/>
        <w:t>POST</w:t>
      </w:r>
    </w:p>
    <w:bookmarkEnd w:id="650"/>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651" w:name="_CRTableA_3_1_2_2_3_1_1"/>
      <w:r>
        <w:t xml:space="preserve">Table </w:t>
      </w:r>
      <w:bookmarkEnd w:id="651"/>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652" w:name="_CRTableA_3_1_2_2_3_1_2"/>
      <w:r>
        <w:t xml:space="preserve">Table </w:t>
      </w:r>
      <w:bookmarkEnd w:id="652"/>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653" w:name="_CRA_3_1_2_2_3_2"/>
      <w:r>
        <w:rPr>
          <w:lang w:eastAsia="zh-CN"/>
        </w:rPr>
        <w:t>A.3.1.2.2.3.2</w:t>
      </w:r>
      <w:r>
        <w:rPr>
          <w:lang w:eastAsia="zh-CN"/>
        </w:rPr>
        <w:tab/>
        <w:t>DELETE</w:t>
      </w:r>
    </w:p>
    <w:bookmarkEnd w:id="653"/>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654" w:name="_CRTableA_3_1_2_2_3_2_1"/>
      <w:r>
        <w:t xml:space="preserve">Table </w:t>
      </w:r>
      <w:bookmarkEnd w:id="654"/>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655" w:name="_CRTableA_3_1_2_2_3_2_2"/>
      <w:r>
        <w:t xml:space="preserve">Table </w:t>
      </w:r>
      <w:bookmarkEnd w:id="655"/>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656" w:name="_CRA_3_1_3"/>
      <w:bookmarkStart w:id="657" w:name="_Toc168325595"/>
      <w:bookmarkStart w:id="658" w:name="_Toc187929742"/>
      <w:bookmarkEnd w:id="656"/>
      <w:r>
        <w:rPr>
          <w:lang w:eastAsia="zh-CN"/>
        </w:rPr>
        <w:t>A.3.1.3</w:t>
      </w:r>
      <w:r>
        <w:rPr>
          <w:lang w:eastAsia="zh-CN"/>
        </w:rPr>
        <w:tab/>
        <w:t>Data Model</w:t>
      </w:r>
      <w:bookmarkEnd w:id="657"/>
      <w:bookmarkEnd w:id="658"/>
    </w:p>
    <w:p w14:paraId="5602A7C5" w14:textId="77777777" w:rsidR="006331D1" w:rsidRDefault="006331D1" w:rsidP="006331D1">
      <w:pPr>
        <w:pStyle w:val="Heading4"/>
        <w:rPr>
          <w:lang w:eastAsia="zh-CN"/>
        </w:rPr>
      </w:pPr>
      <w:bookmarkStart w:id="659" w:name="_CRA_3_1_3_1"/>
      <w:bookmarkStart w:id="660" w:name="_Toc168325596"/>
      <w:bookmarkStart w:id="661" w:name="_Toc187929743"/>
      <w:bookmarkEnd w:id="659"/>
      <w:r>
        <w:rPr>
          <w:lang w:eastAsia="zh-CN"/>
        </w:rPr>
        <w:t>A.3.1.3.1</w:t>
      </w:r>
      <w:r>
        <w:rPr>
          <w:lang w:eastAsia="zh-CN"/>
        </w:rPr>
        <w:tab/>
        <w:t>General</w:t>
      </w:r>
      <w:bookmarkEnd w:id="660"/>
      <w:bookmarkEnd w:id="661"/>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662" w:name="_CRTableA_3_1_3_1_1"/>
      <w:r>
        <w:t>Table </w:t>
      </w:r>
      <w:bookmarkEnd w:id="662"/>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B3A33BB" w14:textId="381A6050" w:rsidR="008343BE" w:rsidRPr="00830AC8" w:rsidRDefault="00C067B6" w:rsidP="008343BE">
            <w:pPr>
              <w:pStyle w:val="TAL"/>
              <w:jc w:val="center"/>
            </w:pPr>
            <w:r w:rsidRPr="00E36516">
              <w:t>A.</w:t>
            </w:r>
            <w:r>
              <w:t>2.4.2</w:t>
            </w:r>
            <w:r w:rsidRPr="00E36516">
              <w:t>.1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8343BE">
            <w:pPr>
              <w:pStyle w:val="TAL"/>
              <w:jc w:val="center"/>
            </w:pPr>
            <w:r w:rsidRPr="00E36516">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663" w:name="_CRTableA_3_1_3_1_2"/>
      <w:r>
        <w:t>Table </w:t>
      </w:r>
      <w:bookmarkEnd w:id="663"/>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664"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664"/>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665" w:name="_CRTableA_3_1_3_1_3"/>
      <w:r>
        <w:t>Table </w:t>
      </w:r>
      <w:bookmarkEnd w:id="665"/>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666" w:name="_CRA_3_1_3_2"/>
      <w:bookmarkStart w:id="667" w:name="_Toc168325597"/>
      <w:bookmarkStart w:id="668" w:name="_Toc187929744"/>
      <w:bookmarkEnd w:id="666"/>
      <w:r>
        <w:rPr>
          <w:lang w:eastAsia="zh-CN"/>
        </w:rPr>
        <w:t>A.3.1.3.2</w:t>
      </w:r>
      <w:r>
        <w:rPr>
          <w:lang w:eastAsia="zh-CN"/>
        </w:rPr>
        <w:tab/>
        <w:t>Structured data types</w:t>
      </w:r>
      <w:bookmarkEnd w:id="667"/>
      <w:bookmarkEnd w:id="668"/>
    </w:p>
    <w:p w14:paraId="60E2AC8A" w14:textId="66EDC01E" w:rsidR="00E36516" w:rsidRDefault="00E36516" w:rsidP="00E36516">
      <w:pPr>
        <w:pStyle w:val="Heading5"/>
        <w:rPr>
          <w:lang w:eastAsia="zh-CN"/>
        </w:rPr>
      </w:pPr>
      <w:bookmarkStart w:id="669" w:name="_CRA_3_1_3_2_1"/>
      <w:bookmarkStart w:id="670" w:name="_Toc162966375"/>
      <w:bookmarkStart w:id="671" w:name="_Toc168325598"/>
      <w:bookmarkStart w:id="672" w:name="OLE_LINK350"/>
      <w:bookmarkStart w:id="673" w:name="OLE_LINK351"/>
      <w:bookmarkStart w:id="674" w:name="OLE_LINK373"/>
      <w:bookmarkStart w:id="675" w:name="OLE_LINK374"/>
      <w:bookmarkStart w:id="676" w:name="_Toc187929745"/>
      <w:bookmarkEnd w:id="669"/>
      <w:r>
        <w:rPr>
          <w:lang w:eastAsia="zh-CN"/>
        </w:rPr>
        <w:t>A.3.1.3.2.1</w:t>
      </w:r>
      <w:r>
        <w:rPr>
          <w:lang w:eastAsia="zh-CN"/>
        </w:rPr>
        <w:tab/>
      </w:r>
      <w:r w:rsidR="00C067B6">
        <w:rPr>
          <w:lang w:eastAsia="zh-CN"/>
        </w:rPr>
        <w:t>Void</w:t>
      </w:r>
      <w:bookmarkEnd w:id="670"/>
      <w:bookmarkEnd w:id="671"/>
      <w:bookmarkEnd w:id="676"/>
    </w:p>
    <w:p w14:paraId="0BF97B9E" w14:textId="68752091" w:rsidR="00E36516" w:rsidRDefault="00E36516" w:rsidP="00E36516">
      <w:pPr>
        <w:pStyle w:val="Heading5"/>
        <w:rPr>
          <w:lang w:eastAsia="zh-CN"/>
        </w:rPr>
      </w:pPr>
      <w:bookmarkStart w:id="677" w:name="_CRA_3_1_3_2_2"/>
      <w:bookmarkStart w:id="678" w:name="_Toc168325599"/>
      <w:bookmarkStart w:id="679" w:name="OLE_LINK371"/>
      <w:bookmarkStart w:id="680" w:name="OLE_LINK372"/>
      <w:bookmarkStart w:id="681" w:name="_Toc187929746"/>
      <w:bookmarkEnd w:id="672"/>
      <w:bookmarkEnd w:id="673"/>
      <w:bookmarkEnd w:id="677"/>
      <w:r>
        <w:rPr>
          <w:lang w:eastAsia="zh-CN"/>
        </w:rPr>
        <w:t>A.3.1.3.2.</w:t>
      </w:r>
      <w:r w:rsidR="006A68E3">
        <w:rPr>
          <w:lang w:eastAsia="zh-CN"/>
        </w:rPr>
        <w:t>2</w:t>
      </w:r>
      <w:r>
        <w:rPr>
          <w:lang w:eastAsia="zh-CN"/>
        </w:rPr>
        <w:tab/>
        <w:t>Type: ReleaseRequest</w:t>
      </w:r>
      <w:bookmarkEnd w:id="678"/>
      <w:bookmarkEnd w:id="681"/>
    </w:p>
    <w:p w14:paraId="7D080827" w14:textId="706F5B1A" w:rsidR="00E36516" w:rsidRDefault="00E36516" w:rsidP="00E36516">
      <w:pPr>
        <w:pStyle w:val="TH"/>
      </w:pPr>
      <w:bookmarkStart w:id="682" w:name="_CRTableA_3_1_3_2_2_1"/>
      <w:r>
        <w:rPr>
          <w:noProof/>
        </w:rPr>
        <w:t>Table </w:t>
      </w:r>
      <w:bookmarkEnd w:id="682"/>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6C4D59F7"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221074C"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6638650" w14:textId="77777777" w:rsidR="00E36516" w:rsidRPr="00FF2CB9" w:rsidRDefault="00E36516" w:rsidP="00E36516">
      <w:pPr>
        <w:rPr>
          <w:lang w:eastAsia="zh-CN"/>
        </w:rPr>
      </w:pPr>
      <w:bookmarkStart w:id="683" w:name="OLE_LINK368"/>
      <w:bookmarkStart w:id="684" w:name="OLE_LINK369"/>
    </w:p>
    <w:p w14:paraId="6E259B8F" w14:textId="77777777" w:rsidR="006331D1" w:rsidRDefault="006331D1" w:rsidP="006331D1">
      <w:pPr>
        <w:pStyle w:val="Heading4"/>
        <w:rPr>
          <w:lang w:eastAsia="zh-CN"/>
        </w:rPr>
      </w:pPr>
      <w:bookmarkStart w:id="685" w:name="_CRA_3_1_3_3"/>
      <w:bookmarkStart w:id="686" w:name="_Toc168325600"/>
      <w:bookmarkStart w:id="687" w:name="_Toc187929747"/>
      <w:bookmarkEnd w:id="674"/>
      <w:bookmarkEnd w:id="675"/>
      <w:bookmarkEnd w:id="679"/>
      <w:bookmarkEnd w:id="680"/>
      <w:bookmarkEnd w:id="683"/>
      <w:bookmarkEnd w:id="684"/>
      <w:bookmarkEnd w:id="685"/>
      <w:r>
        <w:rPr>
          <w:lang w:eastAsia="zh-CN"/>
        </w:rPr>
        <w:t>A.3.1.3.3</w:t>
      </w:r>
      <w:r>
        <w:rPr>
          <w:lang w:eastAsia="zh-CN"/>
        </w:rPr>
        <w:tab/>
        <w:t>Simple data types and enumerations</w:t>
      </w:r>
      <w:bookmarkEnd w:id="686"/>
      <w:bookmarkEnd w:id="687"/>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688" w:name="_CRA_3_1_4"/>
      <w:bookmarkStart w:id="689" w:name="_Toc168325601"/>
      <w:bookmarkStart w:id="690" w:name="_Toc187929748"/>
      <w:bookmarkEnd w:id="688"/>
      <w:r>
        <w:t>A.3.1.4</w:t>
      </w:r>
      <w:r>
        <w:tab/>
        <w:t>Error Handling</w:t>
      </w:r>
      <w:bookmarkEnd w:id="689"/>
      <w:bookmarkEnd w:id="690"/>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691" w:name="_CRA_3_1_5"/>
      <w:bookmarkStart w:id="692" w:name="_Toc168325602"/>
      <w:bookmarkStart w:id="693" w:name="_Toc187929749"/>
      <w:bookmarkEnd w:id="691"/>
      <w:r>
        <w:t>A.3.1.5</w:t>
      </w:r>
      <w:r>
        <w:tab/>
        <w:t>CDDL Specification</w:t>
      </w:r>
      <w:bookmarkEnd w:id="692"/>
      <w:bookmarkEnd w:id="693"/>
    </w:p>
    <w:p w14:paraId="45ACCD40" w14:textId="77777777" w:rsidR="006331D1" w:rsidRDefault="006331D1" w:rsidP="006331D1">
      <w:pPr>
        <w:pStyle w:val="Heading4"/>
        <w:rPr>
          <w:lang w:eastAsia="zh-CN"/>
        </w:rPr>
      </w:pPr>
      <w:bookmarkStart w:id="694" w:name="_CRA_3_1_5_1"/>
      <w:bookmarkStart w:id="695" w:name="_Toc168325603"/>
      <w:bookmarkStart w:id="696" w:name="_Toc187929750"/>
      <w:bookmarkEnd w:id="694"/>
      <w:r>
        <w:t>A.3.1.5</w:t>
      </w:r>
      <w:r>
        <w:rPr>
          <w:lang w:eastAsia="zh-CN"/>
        </w:rPr>
        <w:t>.1</w:t>
      </w:r>
      <w:r>
        <w:rPr>
          <w:lang w:eastAsia="zh-CN"/>
        </w:rPr>
        <w:tab/>
        <w:t>Introduction</w:t>
      </w:r>
      <w:bookmarkEnd w:id="695"/>
      <w:bookmarkEnd w:id="696"/>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697" w:name="_CRA_3_1_5_2"/>
      <w:bookmarkStart w:id="698" w:name="_Toc168325604"/>
      <w:bookmarkStart w:id="699" w:name="_Toc187929751"/>
      <w:bookmarkEnd w:id="697"/>
      <w:r>
        <w:t>A.3.1.5</w:t>
      </w:r>
      <w:r>
        <w:rPr>
          <w:lang w:eastAsia="zh-CN"/>
        </w:rPr>
        <w:t>.2</w:t>
      </w:r>
      <w:r>
        <w:rPr>
          <w:lang w:eastAsia="zh-CN"/>
        </w:rPr>
        <w:tab/>
        <w:t>CDDL document</w:t>
      </w:r>
      <w:bookmarkEnd w:id="698"/>
      <w:bookmarkEnd w:id="699"/>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77777777"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35787F05" w14:textId="3BE6887E"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AADB5FC" w14:textId="77777777" w:rsidR="00B331F4" w:rsidRPr="009A5274" w:rsidRDefault="00B331F4" w:rsidP="00B331F4">
      <w:pPr>
        <w:pStyle w:val="PL"/>
        <w:rPr>
          <w:lang w:val="sv-SE" w:eastAsia="zh-CN"/>
        </w:rPr>
      </w:pPr>
      <w:r w:rsidRPr="009A5274">
        <w:rPr>
          <w:lang w:val="sv-SE" w:eastAsia="zh-CN"/>
        </w:rPr>
        <w:t xml:space="preserve"> serverId: ServerId              </w:t>
      </w:r>
      <w:r>
        <w:rPr>
          <w:lang w:eastAsia="zh-CN"/>
        </w:rPr>
        <w:t xml:space="preserve">        </w:t>
      </w:r>
    </w:p>
    <w:p w14:paraId="252B7637" w14:textId="77777777" w:rsidR="00B331F4" w:rsidRPr="009A5274" w:rsidRDefault="00B331F4" w:rsidP="00B331F4">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p>
    <w:p w14:paraId="0F62E484" w14:textId="77777777" w:rsidR="00B331F4" w:rsidRDefault="00B331F4" w:rsidP="00B331F4">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p>
    <w:p w14:paraId="5FE548D5" w14:textId="77777777" w:rsidR="00B331F4" w:rsidRPr="009A5274" w:rsidRDefault="00B331F4" w:rsidP="00B331F4">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p>
    <w:p w14:paraId="7A280C03" w14:textId="77777777" w:rsidR="00B331F4" w:rsidRPr="00932268" w:rsidRDefault="00B331F4" w:rsidP="00B331F4">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D61B9DC"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92426F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AF840FA"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00E18FD7" w14:textId="77777777" w:rsidR="00B331F4" w:rsidRPr="00932268" w:rsidRDefault="00B331F4" w:rsidP="00B331F4">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160F29C2"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9A5274" w:rsidRDefault="00B331F4" w:rsidP="00B331F4">
      <w:pPr>
        <w:pStyle w:val="PL"/>
        <w:rPr>
          <w:lang w:val="sv-SE" w:eastAsia="zh-CN"/>
        </w:rPr>
      </w:pPr>
      <w:r w:rsidRPr="009A5274">
        <w:rPr>
          <w:lang w:val="sv-SE" w:eastAsia="zh-CN"/>
        </w:rPr>
        <w:t>Uinteger = int .ge 0</w:t>
      </w:r>
    </w:p>
    <w:p w14:paraId="45776DF9" w14:textId="77777777" w:rsidR="00B331F4" w:rsidRPr="009A5274" w:rsidRDefault="00B331F4" w:rsidP="00B331F4">
      <w:pPr>
        <w:pStyle w:val="PL"/>
        <w:rPr>
          <w:lang w:val="sv-SE"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00" w:name="_CRA_3_1_6"/>
      <w:bookmarkStart w:id="701" w:name="_Toc168325605"/>
      <w:bookmarkStart w:id="702" w:name="_Toc187929752"/>
      <w:bookmarkEnd w:id="700"/>
      <w:r>
        <w:rPr>
          <w:noProof/>
        </w:rPr>
        <w:t>A.3.1.6</w:t>
      </w:r>
      <w:r>
        <w:rPr>
          <w:noProof/>
        </w:rPr>
        <w:tab/>
        <w:t>Media Types</w:t>
      </w:r>
      <w:bookmarkEnd w:id="701"/>
      <w:bookmarkEnd w:id="702"/>
    </w:p>
    <w:p w14:paraId="090AAEF7" w14:textId="7CD57906" w:rsidR="0033648F" w:rsidRPr="00826514" w:rsidRDefault="0033648F" w:rsidP="0033648F">
      <w:pPr>
        <w:rPr>
          <w:lang w:val="en-US"/>
        </w:rPr>
      </w:pPr>
      <w:bookmarkStart w:id="703" w:name="_Toc154277429"/>
      <w:r>
        <w:rPr>
          <w:lang w:val="en-US"/>
        </w:rPr>
        <w:t xml:space="preserve">The media type for </w:t>
      </w:r>
      <w:r w:rsidR="001B40D3">
        <w:rPr>
          <w:lang w:val="en-US"/>
        </w:rPr>
        <w:t xml:space="preserve">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1B40D3">
        <w:t>-establishment-req</w:t>
      </w:r>
      <w:r>
        <w:t>-info</w:t>
      </w:r>
      <w:r w:rsidRPr="0073469F">
        <w:t>+</w:t>
      </w:r>
      <w:r>
        <w:t>cbor</w:t>
      </w:r>
      <w:r w:rsidRPr="00826514">
        <w:t>"</w:t>
      </w:r>
      <w:r w:rsidRPr="00826514">
        <w:rPr>
          <w:lang w:val="en-US"/>
        </w:rPr>
        <w:t>.</w:t>
      </w:r>
    </w:p>
    <w:p w14:paraId="79A6EA3B" w14:textId="77777777" w:rsidR="001B40D3" w:rsidRPr="00826514" w:rsidRDefault="001B40D3" w:rsidP="001B40D3">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p>
    <w:p w14:paraId="1374C722" w14:textId="77777777" w:rsidR="001B40D3" w:rsidRPr="00826514" w:rsidRDefault="001B40D3" w:rsidP="001B40D3">
      <w:pPr>
        <w:rPr>
          <w:lang w:val="en-US"/>
        </w:rPr>
      </w:pPr>
      <w:r>
        <w:rPr>
          <w:lang w:val="en-US"/>
        </w:rPr>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r>
        <w:t>cbor</w:t>
      </w:r>
      <w:r w:rsidRPr="00826514">
        <w:t>"</w:t>
      </w:r>
      <w:r w:rsidRPr="00826514">
        <w:rPr>
          <w:lang w:val="en-US"/>
        </w:rPr>
        <w:t>.</w:t>
      </w:r>
    </w:p>
    <w:p w14:paraId="5568236A" w14:textId="46C7C699" w:rsidR="008D7C8D" w:rsidRDefault="008D7C8D" w:rsidP="008D7C8D">
      <w:pPr>
        <w:pStyle w:val="EditorsNote"/>
      </w:pPr>
      <w:bookmarkStart w:id="704" w:name="_Toc168325606"/>
      <w:r>
        <w:t>Editor’s note:</w:t>
      </w:r>
      <w:r w:rsidRPr="0073469F">
        <w:tab/>
      </w:r>
      <w:r>
        <w:t>The MIME types need to be registered after the approval of the TS.</w:t>
      </w:r>
    </w:p>
    <w:p w14:paraId="69D7772E" w14:textId="77777777" w:rsidR="001B40D3" w:rsidRPr="00826514" w:rsidRDefault="001B40D3" w:rsidP="001B40D3">
      <w:pPr>
        <w:pStyle w:val="Heading3"/>
        <w:rPr>
          <w:noProof/>
        </w:rPr>
      </w:pPr>
      <w:bookmarkStart w:id="705" w:name="_CRA_3_1_7"/>
      <w:bookmarkStart w:id="706" w:name="_Toc187929753"/>
      <w:bookmarkEnd w:id="705"/>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704"/>
      <w:bookmarkEnd w:id="706"/>
    </w:p>
    <w:p w14:paraId="0A04052B" w14:textId="77777777" w:rsidR="001B40D3" w:rsidRPr="00826514" w:rsidRDefault="001B40D3" w:rsidP="001B40D3">
      <w:r w:rsidRPr="00826514">
        <w:t>Type name: application</w:t>
      </w:r>
    </w:p>
    <w:p w14:paraId="5746F3D9" w14:textId="77777777" w:rsidR="001B40D3" w:rsidRPr="00826514" w:rsidRDefault="001B40D3" w:rsidP="001B40D3">
      <w:r w:rsidRPr="00826514">
        <w:t xml:space="preserve">Subtype name: </w:t>
      </w:r>
      <w:r w:rsidRPr="00826514">
        <w:rPr>
          <w:noProof/>
        </w:rPr>
        <w:t>vnd.3gpp.seal-</w:t>
      </w:r>
      <w:r>
        <w:rPr>
          <w:noProof/>
        </w:rPr>
        <w:t>data-delivery-establishment-req-info</w:t>
      </w:r>
      <w:r w:rsidRPr="00826514">
        <w:rPr>
          <w:noProof/>
        </w:rPr>
        <w:t>+cbor</w:t>
      </w:r>
    </w:p>
    <w:p w14:paraId="5805B2A2" w14:textId="77777777" w:rsidR="001B40D3" w:rsidRPr="00826514" w:rsidRDefault="001B40D3" w:rsidP="001B40D3">
      <w:r w:rsidRPr="00826514">
        <w:t>Required parameters: none</w:t>
      </w:r>
    </w:p>
    <w:p w14:paraId="6DA2D2C8" w14:textId="77777777" w:rsidR="001B40D3" w:rsidRPr="00826514" w:rsidRDefault="001B40D3" w:rsidP="001B40D3">
      <w:r w:rsidRPr="00826514">
        <w:t>Optional parameters: none</w:t>
      </w:r>
    </w:p>
    <w:p w14:paraId="1A7D2C02" w14:textId="5EC1C51A"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"EstablishmentRequest" data type in 3GPP TS 24.543 clause </w:t>
      </w:r>
      <w:r w:rsidR="003B2BC5">
        <w:t>A.2.4.2</w:t>
      </w:r>
      <w:r>
        <w:t xml:space="preserve"> </w:t>
      </w:r>
      <w:r w:rsidRPr="00826514">
        <w:t>for details.</w:t>
      </w:r>
    </w:p>
    <w:p w14:paraId="4F0E0B30" w14:textId="0336B129" w:rsidR="001B40D3" w:rsidRPr="00826514" w:rsidRDefault="001B40D3" w:rsidP="001B40D3">
      <w:pPr>
        <w:rPr>
          <w:lang w:eastAsia="zh-CN"/>
        </w:rPr>
      </w:pPr>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8D00EB2"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10D0AFD6"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0F6712C"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96062F2" w14:textId="40D9E7BD"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01C0E670" w14:textId="77777777" w:rsidR="001B40D3" w:rsidRPr="00826514" w:rsidRDefault="001B40D3" w:rsidP="001B40D3">
      <w:r w:rsidRPr="00826514">
        <w:t>Additional information:</w:t>
      </w:r>
    </w:p>
    <w:p w14:paraId="6055085D" w14:textId="77777777" w:rsidR="001B40D3" w:rsidRPr="00826514" w:rsidRDefault="001B40D3" w:rsidP="001B40D3">
      <w:pPr>
        <w:ind w:firstLine="284"/>
      </w:pPr>
      <w:r w:rsidRPr="00826514">
        <w:t>Deprecated alias names for this type: N/A</w:t>
      </w:r>
    </w:p>
    <w:p w14:paraId="392EC209" w14:textId="77777777" w:rsidR="001B40D3" w:rsidRPr="00826514" w:rsidRDefault="001B40D3" w:rsidP="001B40D3">
      <w:pPr>
        <w:ind w:firstLine="284"/>
      </w:pPr>
      <w:r w:rsidRPr="00826514">
        <w:t>Magic number(s): N/A</w:t>
      </w:r>
    </w:p>
    <w:p w14:paraId="51D6B37A" w14:textId="77777777" w:rsidR="001B40D3" w:rsidRPr="00826514" w:rsidRDefault="001B40D3" w:rsidP="001B40D3">
      <w:pPr>
        <w:ind w:firstLine="284"/>
      </w:pPr>
      <w:r w:rsidRPr="00826514">
        <w:t>File extension(s): none</w:t>
      </w:r>
    </w:p>
    <w:p w14:paraId="34B031DA" w14:textId="77777777" w:rsidR="001B40D3" w:rsidRPr="00826514" w:rsidRDefault="001B40D3" w:rsidP="001B40D3">
      <w:pPr>
        <w:ind w:firstLine="284"/>
      </w:pPr>
      <w:r w:rsidRPr="00826514">
        <w:t>Macintosh file type code(s): none</w:t>
      </w:r>
    </w:p>
    <w:p w14:paraId="66754C90" w14:textId="77777777" w:rsidR="001B40D3" w:rsidRPr="00826514" w:rsidRDefault="001B40D3" w:rsidP="001B40D3">
      <w:r w:rsidRPr="00826514">
        <w:t>Person &amp; email address to contact for further information: &lt;MCC name&gt;, &lt;MCC email address&gt;</w:t>
      </w:r>
    </w:p>
    <w:p w14:paraId="3D071E62" w14:textId="77777777" w:rsidR="001B40D3" w:rsidRPr="00826514" w:rsidRDefault="001B40D3" w:rsidP="001B40D3">
      <w:r w:rsidRPr="00826514">
        <w:t>Intended usage: COMMON</w:t>
      </w:r>
    </w:p>
    <w:p w14:paraId="552568EC" w14:textId="77777777" w:rsidR="001B40D3" w:rsidRPr="00826514" w:rsidRDefault="001B40D3" w:rsidP="001B40D3">
      <w:r w:rsidRPr="00826514">
        <w:t>Restrictions on usage: None</w:t>
      </w:r>
    </w:p>
    <w:p w14:paraId="1736FEFA" w14:textId="77777777" w:rsidR="001B40D3" w:rsidRPr="00826514" w:rsidRDefault="001B40D3" w:rsidP="001B40D3">
      <w:r w:rsidRPr="00826514">
        <w:t>Author: 3GPP CT1 Working Group/3GPP_TSG_CT_WG1@LIST.ETSI.ORG</w:t>
      </w:r>
    </w:p>
    <w:p w14:paraId="33E07D1C" w14:textId="77777777" w:rsidR="001B40D3" w:rsidRPr="00826514" w:rsidRDefault="001B40D3" w:rsidP="001B40D3">
      <w:r w:rsidRPr="00826514">
        <w:t>Change controller: &lt;MCC name&gt;/&lt;MCC email address&gt;</w:t>
      </w:r>
    </w:p>
    <w:p w14:paraId="462C6F2B" w14:textId="77777777" w:rsidR="001B40D3" w:rsidRPr="00826514" w:rsidRDefault="001B40D3" w:rsidP="001B40D3">
      <w:pPr>
        <w:pStyle w:val="Heading3"/>
        <w:rPr>
          <w:noProof/>
        </w:rPr>
      </w:pPr>
      <w:bookmarkStart w:id="707" w:name="_CRA_3_1_8"/>
      <w:bookmarkStart w:id="708" w:name="_Toc168325607"/>
      <w:bookmarkStart w:id="709" w:name="_Toc187929754"/>
      <w:bookmarkEnd w:id="707"/>
      <w:r>
        <w:rPr>
          <w:noProof/>
        </w:rPr>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708"/>
      <w:bookmarkEnd w:id="709"/>
    </w:p>
    <w:p w14:paraId="31B18FDA" w14:textId="77777777" w:rsidR="001B40D3" w:rsidRPr="00826514" w:rsidRDefault="001B40D3" w:rsidP="001B40D3">
      <w:r w:rsidRPr="00826514">
        <w:t>Type name: application</w:t>
      </w:r>
    </w:p>
    <w:p w14:paraId="03E85FC3" w14:textId="77777777" w:rsidR="001B40D3" w:rsidRPr="00826514" w:rsidRDefault="001B40D3" w:rsidP="001B40D3">
      <w:r w:rsidRPr="00826514">
        <w:t xml:space="preserve">Subtype name: </w:t>
      </w:r>
      <w:r w:rsidRPr="00826514">
        <w:rPr>
          <w:noProof/>
        </w:rPr>
        <w:t>vnd.3gpp.seal-</w:t>
      </w:r>
      <w:r>
        <w:rPr>
          <w:noProof/>
        </w:rPr>
        <w:t>data-delivery-establishment-res-info</w:t>
      </w:r>
      <w:r w:rsidRPr="00826514">
        <w:rPr>
          <w:noProof/>
        </w:rPr>
        <w:t>+cbor</w:t>
      </w:r>
    </w:p>
    <w:p w14:paraId="04AE6CD9" w14:textId="77777777" w:rsidR="001B40D3" w:rsidRPr="00826514" w:rsidRDefault="001B40D3" w:rsidP="001B40D3">
      <w:r w:rsidRPr="00826514">
        <w:t>Required parameters: none</w:t>
      </w:r>
    </w:p>
    <w:p w14:paraId="32926C5E" w14:textId="77777777" w:rsidR="001B40D3" w:rsidRPr="00826514" w:rsidRDefault="001B40D3" w:rsidP="001B40D3">
      <w:r w:rsidRPr="00826514">
        <w:t>Optional parameters: none</w:t>
      </w:r>
    </w:p>
    <w:p w14:paraId="36541A15" w14:textId="4AB3572D"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"EstablishmentResponse" data type in 3GPP TS 24.543 clause </w:t>
      </w:r>
      <w:r w:rsidR="003B2BC5">
        <w:t>A.2.4.1</w:t>
      </w:r>
      <w:r>
        <w:t xml:space="preserve"> </w:t>
      </w:r>
      <w:r w:rsidRPr="00826514">
        <w:t>for details.</w:t>
      </w:r>
    </w:p>
    <w:p w14:paraId="5379597D" w14:textId="6BC67EF1"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6B03A6"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3177DF15"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EB5F222"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516E376" w14:textId="100D0E31"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A20E8ED" w14:textId="77777777" w:rsidR="001B40D3" w:rsidRPr="00826514" w:rsidRDefault="001B40D3" w:rsidP="001B40D3">
      <w:r w:rsidRPr="00826514">
        <w:t>Additional information:</w:t>
      </w:r>
    </w:p>
    <w:p w14:paraId="3B94BBBE" w14:textId="77777777" w:rsidR="001B40D3" w:rsidRPr="00826514" w:rsidRDefault="001B40D3" w:rsidP="001B40D3">
      <w:pPr>
        <w:ind w:firstLine="284"/>
      </w:pPr>
      <w:r w:rsidRPr="00826514">
        <w:t>Deprecated alias names for this type: N/A</w:t>
      </w:r>
    </w:p>
    <w:p w14:paraId="53F3343A" w14:textId="77777777" w:rsidR="001B40D3" w:rsidRPr="00826514" w:rsidRDefault="001B40D3" w:rsidP="001B40D3">
      <w:pPr>
        <w:ind w:firstLine="284"/>
      </w:pPr>
      <w:r w:rsidRPr="00826514">
        <w:t>Magic number(s): N/A</w:t>
      </w:r>
    </w:p>
    <w:p w14:paraId="3427647F" w14:textId="77777777" w:rsidR="001B40D3" w:rsidRPr="00826514" w:rsidRDefault="001B40D3" w:rsidP="001B40D3">
      <w:pPr>
        <w:ind w:firstLine="284"/>
      </w:pPr>
      <w:r w:rsidRPr="00826514">
        <w:t>File extension(s): none</w:t>
      </w:r>
    </w:p>
    <w:p w14:paraId="6647244A" w14:textId="77777777" w:rsidR="001B40D3" w:rsidRPr="00826514" w:rsidRDefault="001B40D3" w:rsidP="001B40D3">
      <w:pPr>
        <w:ind w:firstLine="284"/>
      </w:pPr>
      <w:r w:rsidRPr="00826514">
        <w:t>Macintosh file type code(s): none</w:t>
      </w:r>
    </w:p>
    <w:p w14:paraId="52482803" w14:textId="77777777" w:rsidR="001B40D3" w:rsidRPr="00826514" w:rsidRDefault="001B40D3" w:rsidP="001B40D3">
      <w:r w:rsidRPr="00826514">
        <w:t>Person &amp; email address to contact for further information: &lt;MCC name&gt;, &lt;MCC email address&gt;</w:t>
      </w:r>
    </w:p>
    <w:p w14:paraId="3533E1F8" w14:textId="77777777" w:rsidR="001B40D3" w:rsidRPr="00826514" w:rsidRDefault="001B40D3" w:rsidP="001B40D3">
      <w:r w:rsidRPr="00826514">
        <w:t>Intended usage: COMMON</w:t>
      </w:r>
    </w:p>
    <w:p w14:paraId="2270A9A2" w14:textId="77777777" w:rsidR="001B40D3" w:rsidRPr="00826514" w:rsidRDefault="001B40D3" w:rsidP="001B40D3">
      <w:r w:rsidRPr="00826514">
        <w:t>Restrictions on usage: None</w:t>
      </w:r>
    </w:p>
    <w:p w14:paraId="57286AB7" w14:textId="77777777" w:rsidR="001B40D3" w:rsidRPr="00826514" w:rsidRDefault="001B40D3" w:rsidP="001B40D3">
      <w:r w:rsidRPr="00826514">
        <w:t>Author: 3GPP CT1 Working Group/3GPP_TSG_CT_WG1@LIST.ETSI.ORG</w:t>
      </w:r>
    </w:p>
    <w:p w14:paraId="4492D788" w14:textId="77777777" w:rsidR="001B40D3" w:rsidRPr="00826514" w:rsidRDefault="001B40D3" w:rsidP="001B40D3">
      <w:r w:rsidRPr="00826514">
        <w:t>Change controller: &lt;MCC name&gt;/&lt;MCC email address&gt;</w:t>
      </w:r>
    </w:p>
    <w:p w14:paraId="50634935" w14:textId="77777777" w:rsidR="001B40D3" w:rsidRPr="00826514" w:rsidRDefault="001B40D3" w:rsidP="001B40D3">
      <w:pPr>
        <w:pStyle w:val="Heading3"/>
        <w:rPr>
          <w:noProof/>
        </w:rPr>
      </w:pPr>
      <w:bookmarkStart w:id="710" w:name="_CRA_3_1_9"/>
      <w:bookmarkStart w:id="711" w:name="_Toc168325608"/>
      <w:bookmarkStart w:id="712" w:name="_Toc187929755"/>
      <w:bookmarkEnd w:id="710"/>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711"/>
      <w:bookmarkEnd w:id="712"/>
    </w:p>
    <w:p w14:paraId="0BFC5711" w14:textId="77777777" w:rsidR="001B40D3" w:rsidRPr="00826514" w:rsidRDefault="001B40D3" w:rsidP="001B40D3">
      <w:r w:rsidRPr="00826514">
        <w:t>Type name: application</w:t>
      </w:r>
    </w:p>
    <w:p w14:paraId="6AA4CE5C" w14:textId="77777777" w:rsidR="001B40D3" w:rsidRPr="00826514" w:rsidRDefault="001B40D3" w:rsidP="001B40D3">
      <w:r w:rsidRPr="00826514">
        <w:t xml:space="preserve">Subtype name: </w:t>
      </w:r>
      <w:r w:rsidRPr="00826514">
        <w:rPr>
          <w:noProof/>
        </w:rPr>
        <w:t>vnd.3gpp.seal-</w:t>
      </w:r>
      <w:r>
        <w:rPr>
          <w:noProof/>
        </w:rPr>
        <w:t>data-delivery-release-req-info</w:t>
      </w:r>
      <w:r w:rsidRPr="00826514">
        <w:rPr>
          <w:noProof/>
        </w:rPr>
        <w:t>+cbor</w:t>
      </w:r>
    </w:p>
    <w:p w14:paraId="4F8D9F8C" w14:textId="77777777" w:rsidR="001B40D3" w:rsidRPr="00826514" w:rsidRDefault="001B40D3" w:rsidP="001B40D3">
      <w:r w:rsidRPr="00826514">
        <w:t>Required parameters: none</w:t>
      </w:r>
    </w:p>
    <w:p w14:paraId="072EAEEE" w14:textId="77777777" w:rsidR="001B40D3" w:rsidRPr="00826514" w:rsidRDefault="001B40D3" w:rsidP="001B40D3">
      <w:r w:rsidRPr="00826514">
        <w:t>Optional parameters: none</w:t>
      </w:r>
    </w:p>
    <w:p w14:paraId="24F9979C" w14:textId="591B45D7"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"ReleaseRequest" data type in 3GPP TS 24.543 clause A.3.1.3.2.2 </w:t>
      </w:r>
      <w:r w:rsidRPr="00826514">
        <w:t>for details.</w:t>
      </w:r>
    </w:p>
    <w:p w14:paraId="163A0986" w14:textId="0DD7E6D8"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B8C28F4"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5B0BF939"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64DEB7"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C0F89C" w14:textId="2262269C"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B0E4254" w14:textId="77777777" w:rsidR="001B40D3" w:rsidRPr="00826514" w:rsidRDefault="001B40D3" w:rsidP="001B40D3">
      <w:r w:rsidRPr="00826514">
        <w:t>Additional information:</w:t>
      </w:r>
    </w:p>
    <w:p w14:paraId="2D135933" w14:textId="77777777" w:rsidR="001B40D3" w:rsidRPr="00826514" w:rsidRDefault="001B40D3" w:rsidP="001B40D3">
      <w:pPr>
        <w:ind w:firstLine="284"/>
      </w:pPr>
      <w:r w:rsidRPr="00826514">
        <w:t>Deprecated alias names for this type: N/A</w:t>
      </w:r>
    </w:p>
    <w:p w14:paraId="5A51B458" w14:textId="77777777" w:rsidR="001B40D3" w:rsidRPr="00826514" w:rsidRDefault="001B40D3" w:rsidP="001B40D3">
      <w:pPr>
        <w:ind w:firstLine="284"/>
      </w:pPr>
      <w:r w:rsidRPr="00826514">
        <w:t>Magic number(s): N/A</w:t>
      </w:r>
    </w:p>
    <w:p w14:paraId="0B80845D" w14:textId="77777777" w:rsidR="001B40D3" w:rsidRPr="00826514" w:rsidRDefault="001B40D3" w:rsidP="001B40D3">
      <w:pPr>
        <w:ind w:firstLine="284"/>
      </w:pPr>
      <w:r w:rsidRPr="00826514">
        <w:t>File extension(s): none</w:t>
      </w:r>
    </w:p>
    <w:p w14:paraId="5C62A8F1" w14:textId="77777777" w:rsidR="001B40D3" w:rsidRPr="00826514" w:rsidRDefault="001B40D3" w:rsidP="001B40D3">
      <w:pPr>
        <w:ind w:firstLine="284"/>
      </w:pPr>
      <w:r w:rsidRPr="00826514">
        <w:t>Macintosh file type code(s): none</w:t>
      </w:r>
    </w:p>
    <w:p w14:paraId="4FF8187D" w14:textId="77777777" w:rsidR="001B40D3" w:rsidRPr="00826514" w:rsidRDefault="001B40D3" w:rsidP="001B40D3">
      <w:r w:rsidRPr="00826514">
        <w:t>Person &amp; email address to contact for further information: &lt;MCC name&gt;, &lt;MCC email address&gt;</w:t>
      </w:r>
    </w:p>
    <w:p w14:paraId="7BD065AC" w14:textId="77777777" w:rsidR="001B40D3" w:rsidRPr="00826514" w:rsidRDefault="001B40D3" w:rsidP="001B40D3">
      <w:r w:rsidRPr="00826514">
        <w:t>Intended usage: COMMON</w:t>
      </w:r>
    </w:p>
    <w:p w14:paraId="04D977C4" w14:textId="77777777" w:rsidR="001B40D3" w:rsidRPr="00826514" w:rsidRDefault="001B40D3" w:rsidP="001B40D3">
      <w:r w:rsidRPr="00826514">
        <w:t>Restrictions on usage: None</w:t>
      </w:r>
    </w:p>
    <w:p w14:paraId="25D44C7B" w14:textId="77777777" w:rsidR="001B40D3" w:rsidRPr="00826514" w:rsidRDefault="001B40D3" w:rsidP="001B40D3">
      <w:r w:rsidRPr="00826514">
        <w:t>Author: 3GPP CT1 Working Group/3GPP_TSG_CT_WG1@LIST.ETSI.ORG</w:t>
      </w:r>
    </w:p>
    <w:p w14:paraId="5C86DFF3" w14:textId="77777777" w:rsidR="001B40D3" w:rsidRPr="00826514" w:rsidRDefault="001B40D3" w:rsidP="001B40D3">
      <w:r w:rsidRPr="00826514">
        <w:t>Change controller: &lt;MCC name&gt;/&lt;MCC email address&gt;</w:t>
      </w:r>
    </w:p>
    <w:p w14:paraId="635E4B46" w14:textId="77777777" w:rsidR="005458FF" w:rsidRDefault="005458FF" w:rsidP="005458FF">
      <w:pPr>
        <w:pStyle w:val="Heading2"/>
        <w:rPr>
          <w:lang w:eastAsia="zh-CN"/>
        </w:rPr>
      </w:pPr>
      <w:bookmarkStart w:id="713" w:name="_CRA_3_2"/>
      <w:bookmarkStart w:id="714" w:name="_Toc168325609"/>
      <w:bookmarkStart w:id="715" w:name="_Toc187929756"/>
      <w:bookmarkEnd w:id="713"/>
      <w:r>
        <w:rPr>
          <w:lang w:eastAsia="zh-CN"/>
        </w:rPr>
        <w:t>A.3.2</w:t>
      </w:r>
      <w:r>
        <w:rPr>
          <w:lang w:eastAsia="zh-CN"/>
        </w:rPr>
        <w:tab/>
      </w:r>
      <w:bookmarkStart w:id="716" w:name="OLE_LINK358"/>
      <w:bookmarkStart w:id="717" w:name="OLE_LINK359"/>
      <w:r w:rsidRPr="008D1232">
        <w:rPr>
          <w:lang w:eastAsia="zh-CN"/>
        </w:rPr>
        <w:t>Sdd_</w:t>
      </w:r>
      <w:bookmarkStart w:id="718" w:name="OLE_LINK313"/>
      <w:bookmarkStart w:id="719" w:name="OLE_LINK314"/>
      <w:bookmarkStart w:id="720" w:name="OLE_LINK320"/>
      <w:r>
        <w:t>TransmissionQualityMeasurement</w:t>
      </w:r>
      <w:bookmarkEnd w:id="718"/>
      <w:bookmarkEnd w:id="719"/>
      <w:bookmarkEnd w:id="720"/>
      <w:r>
        <w:rPr>
          <w:lang w:eastAsia="zh-CN"/>
        </w:rPr>
        <w:t xml:space="preserve"> </w:t>
      </w:r>
      <w:bookmarkEnd w:id="716"/>
      <w:bookmarkEnd w:id="717"/>
      <w:r>
        <w:rPr>
          <w:lang w:eastAsia="zh-CN"/>
        </w:rPr>
        <w:t>API</w:t>
      </w:r>
      <w:bookmarkEnd w:id="714"/>
      <w:bookmarkEnd w:id="715"/>
    </w:p>
    <w:p w14:paraId="337A9811" w14:textId="77777777" w:rsidR="005458FF" w:rsidRDefault="005458FF" w:rsidP="005458FF">
      <w:pPr>
        <w:pStyle w:val="Heading3"/>
        <w:rPr>
          <w:lang w:eastAsia="zh-CN"/>
        </w:rPr>
      </w:pPr>
      <w:bookmarkStart w:id="721" w:name="_CRA_3_2_1"/>
      <w:bookmarkStart w:id="722" w:name="_Toc168325610"/>
      <w:bookmarkStart w:id="723" w:name="_Toc187929757"/>
      <w:bookmarkEnd w:id="721"/>
      <w:r>
        <w:rPr>
          <w:lang w:eastAsia="zh-CN"/>
        </w:rPr>
        <w:t>A.3.2.1</w:t>
      </w:r>
      <w:r>
        <w:rPr>
          <w:lang w:eastAsia="zh-CN"/>
        </w:rPr>
        <w:tab/>
        <w:t>API URI</w:t>
      </w:r>
      <w:bookmarkEnd w:id="722"/>
      <w:bookmarkEnd w:id="723"/>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24" w:name="_CRA_3_2_2"/>
      <w:bookmarkStart w:id="725" w:name="_Toc168325611"/>
      <w:bookmarkStart w:id="726" w:name="_Toc187929758"/>
      <w:bookmarkEnd w:id="724"/>
      <w:r>
        <w:rPr>
          <w:lang w:eastAsia="zh-CN"/>
        </w:rPr>
        <w:t>A.3.2.2</w:t>
      </w:r>
      <w:r>
        <w:rPr>
          <w:lang w:eastAsia="zh-CN"/>
        </w:rPr>
        <w:tab/>
        <w:t>Resources</w:t>
      </w:r>
      <w:bookmarkEnd w:id="725"/>
      <w:bookmarkEnd w:id="726"/>
    </w:p>
    <w:p w14:paraId="03E75E07" w14:textId="77777777" w:rsidR="005458FF" w:rsidRDefault="005458FF" w:rsidP="005458FF">
      <w:pPr>
        <w:pStyle w:val="Heading4"/>
        <w:rPr>
          <w:lang w:eastAsia="zh-CN"/>
        </w:rPr>
      </w:pPr>
      <w:bookmarkStart w:id="727" w:name="_CRA_3_2_2_1"/>
      <w:bookmarkStart w:id="728" w:name="_Toc168325612"/>
      <w:bookmarkStart w:id="729" w:name="_Toc187929759"/>
      <w:bookmarkEnd w:id="727"/>
      <w:r>
        <w:rPr>
          <w:lang w:eastAsia="zh-CN"/>
        </w:rPr>
        <w:t>A.3.2.2.1</w:t>
      </w:r>
      <w:r>
        <w:rPr>
          <w:lang w:eastAsia="zh-CN"/>
        </w:rPr>
        <w:tab/>
        <w:t>Overview</w:t>
      </w:r>
      <w:bookmarkEnd w:id="728"/>
      <w:bookmarkEnd w:id="729"/>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2pt" o:ole="">
            <v:imagedata r:id="rId14" o:title=""/>
          </v:shape>
          <o:OLEObject Type="Embed" ProgID="Visio.Drawing.15" ShapeID="_x0000_i1026" DrawAspect="Content" ObjectID="_1798542433" r:id="rId15"/>
        </w:object>
      </w:r>
    </w:p>
    <w:p w14:paraId="7BEEA73F" w14:textId="77777777" w:rsidR="005458FF" w:rsidRDefault="005458FF" w:rsidP="005458FF">
      <w:pPr>
        <w:pStyle w:val="TF"/>
      </w:pPr>
      <w:bookmarkStart w:id="730" w:name="_CRFigureA_3_2_2_1_1"/>
      <w:r>
        <w:t xml:space="preserve">Figure </w:t>
      </w:r>
      <w:bookmarkEnd w:id="730"/>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31" w:name="_CRTableA_3_2_2_1_1"/>
      <w:r>
        <w:t>Table </w:t>
      </w:r>
      <w:bookmarkEnd w:id="731"/>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732" w:name="OLE_LINK310"/>
            <w:r>
              <w:rPr>
                <w:lang w:val="en-US" w:eastAsia="zh-CN"/>
              </w:rPr>
              <w:t>an SDDM data transmission quality measurement</w:t>
            </w:r>
            <w:bookmarkEnd w:id="732"/>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D24464B"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3A98921"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33" w:name="_CRA_3_2_2_2"/>
      <w:bookmarkStart w:id="734" w:name="_Toc168325613"/>
      <w:bookmarkStart w:id="735" w:name="_Toc187929760"/>
      <w:bookmarkEnd w:id="733"/>
      <w:r>
        <w:rPr>
          <w:lang w:eastAsia="zh-CN"/>
        </w:rPr>
        <w:t>A.3.2.2.2</w:t>
      </w:r>
      <w:r>
        <w:rPr>
          <w:lang w:eastAsia="zh-CN"/>
        </w:rPr>
        <w:tab/>
        <w:t>Resource: SDD Transmission Quality Measurement</w:t>
      </w:r>
      <w:bookmarkEnd w:id="734"/>
      <w:bookmarkEnd w:id="735"/>
    </w:p>
    <w:p w14:paraId="4AFF2558" w14:textId="77777777" w:rsidR="005458FF" w:rsidRDefault="005458FF" w:rsidP="005458FF">
      <w:pPr>
        <w:pStyle w:val="Heading5"/>
        <w:rPr>
          <w:lang w:eastAsia="zh-CN"/>
        </w:rPr>
      </w:pPr>
      <w:bookmarkStart w:id="736" w:name="_CRA_3_2_2_2_1"/>
      <w:bookmarkStart w:id="737" w:name="_Toc168325614"/>
      <w:bookmarkStart w:id="738" w:name="_Toc187929761"/>
      <w:bookmarkEnd w:id="736"/>
      <w:r>
        <w:rPr>
          <w:lang w:eastAsia="zh-CN"/>
        </w:rPr>
        <w:t>A.3.2.2.2.1</w:t>
      </w:r>
      <w:r>
        <w:rPr>
          <w:lang w:eastAsia="zh-CN"/>
        </w:rPr>
        <w:tab/>
        <w:t>Description</w:t>
      </w:r>
      <w:bookmarkEnd w:id="737"/>
      <w:bookmarkEnd w:id="738"/>
    </w:p>
    <w:p w14:paraId="39487D82" w14:textId="77777777" w:rsidR="005458FF" w:rsidRDefault="005458FF" w:rsidP="005458FF">
      <w:pPr>
        <w:rPr>
          <w:lang w:eastAsia="zh-CN"/>
        </w:rPr>
      </w:pPr>
      <w:r>
        <w:rPr>
          <w:lang w:eastAsia="zh-CN"/>
        </w:rPr>
        <w:t xml:space="preserve">The SDD </w:t>
      </w:r>
      <w:bookmarkStart w:id="739" w:name="OLE_LINK315"/>
      <w:bookmarkStart w:id="740" w:name="OLE_LINK316"/>
      <w:r>
        <w:rPr>
          <w:lang w:eastAsia="zh-CN"/>
        </w:rPr>
        <w:t xml:space="preserve">transmission quality measurement </w:t>
      </w:r>
      <w:bookmarkEnd w:id="739"/>
      <w:bookmarkEnd w:id="740"/>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41" w:name="_CRA_3_2_2_2_2"/>
      <w:bookmarkStart w:id="742" w:name="_Toc168325615"/>
      <w:bookmarkStart w:id="743" w:name="_Toc187929762"/>
      <w:bookmarkEnd w:id="741"/>
      <w:r>
        <w:rPr>
          <w:lang w:eastAsia="zh-CN"/>
        </w:rPr>
        <w:t>A.3.2.2.2.2</w:t>
      </w:r>
      <w:r>
        <w:rPr>
          <w:lang w:eastAsia="zh-CN"/>
        </w:rPr>
        <w:tab/>
        <w:t>Resource Definition</w:t>
      </w:r>
      <w:bookmarkEnd w:id="742"/>
      <w:bookmarkEnd w:id="743"/>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744" w:name="_CRTableA_3_2_2_2_2_1"/>
      <w:r>
        <w:t xml:space="preserve">Table </w:t>
      </w:r>
      <w:bookmarkEnd w:id="744"/>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45" w:name="_CRA_3_2_2_2_3"/>
      <w:bookmarkStart w:id="746" w:name="_Toc168325616"/>
      <w:bookmarkStart w:id="747" w:name="_Toc187929763"/>
      <w:bookmarkEnd w:id="745"/>
      <w:r>
        <w:rPr>
          <w:lang w:eastAsia="zh-CN"/>
        </w:rPr>
        <w:t>A.3.2.2.2.3</w:t>
      </w:r>
      <w:r>
        <w:rPr>
          <w:lang w:eastAsia="zh-CN"/>
        </w:rPr>
        <w:tab/>
        <w:t>Resource Standard Methods</w:t>
      </w:r>
      <w:bookmarkEnd w:id="746"/>
      <w:bookmarkEnd w:id="747"/>
    </w:p>
    <w:p w14:paraId="1A8471DB" w14:textId="77777777" w:rsidR="005458FF" w:rsidRDefault="005458FF" w:rsidP="005D1384">
      <w:pPr>
        <w:pStyle w:val="Heading6"/>
      </w:pPr>
      <w:bookmarkStart w:id="748" w:name="_CRA_3_2_2_2_3_1"/>
      <w:bookmarkStart w:id="749" w:name="_Toc168325617"/>
      <w:bookmarkStart w:id="750" w:name="_Toc187929764"/>
      <w:bookmarkEnd w:id="748"/>
      <w:r>
        <w:rPr>
          <w:lang w:eastAsia="zh-CN"/>
        </w:rPr>
        <w:t>A.3.2.2.2.3.1</w:t>
      </w:r>
      <w:r>
        <w:rPr>
          <w:lang w:eastAsia="zh-CN"/>
        </w:rPr>
        <w:tab/>
        <w:t>POST</w:t>
      </w:r>
      <w:bookmarkEnd w:id="749"/>
      <w:bookmarkEnd w:id="750"/>
    </w:p>
    <w:p w14:paraId="6610A118" w14:textId="77777777" w:rsidR="005458FF" w:rsidRDefault="005458FF" w:rsidP="005458FF">
      <w:pPr>
        <w:rPr>
          <w:lang w:eastAsia="zh-CN"/>
        </w:rPr>
      </w:pPr>
      <w:r>
        <w:rPr>
          <w:lang w:eastAsia="zh-CN"/>
        </w:rPr>
        <w:t xml:space="preserve">This operation allows to establish an </w:t>
      </w:r>
      <w:bookmarkStart w:id="751" w:name="OLE_LINK317"/>
      <w:bookmarkStart w:id="752" w:name="OLE_LINK318"/>
      <w:r>
        <w:rPr>
          <w:lang w:eastAsia="zh-CN"/>
        </w:rPr>
        <w:t>SDDM data transmission quality measurement</w:t>
      </w:r>
      <w:bookmarkEnd w:id="751"/>
      <w:bookmarkEnd w:id="752"/>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753" w:name="_CRTableA_3_2_2_2_3_1_1"/>
      <w:r>
        <w:t xml:space="preserve">Table </w:t>
      </w:r>
      <w:bookmarkEnd w:id="753"/>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29FEA7AF"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754" w:name="_CRTableA_3_2_2_2_3_1_2"/>
      <w:r>
        <w:t xml:space="preserve">Table </w:t>
      </w:r>
      <w:bookmarkEnd w:id="754"/>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29739F3F" w:rsidR="005458FF" w:rsidRDefault="005458FF" w:rsidP="005458FF">
      <w:pPr>
        <w:pStyle w:val="Heading6"/>
      </w:pPr>
      <w:bookmarkStart w:id="755" w:name="_CRA_3_2_2_2_3_2"/>
      <w:bookmarkStart w:id="756" w:name="_Toc168325618"/>
      <w:bookmarkStart w:id="757" w:name="_Toc187929765"/>
      <w:bookmarkEnd w:id="755"/>
      <w:r>
        <w:rPr>
          <w:lang w:eastAsia="zh-CN"/>
        </w:rPr>
        <w:t>A.3.2.2.2.3.2</w:t>
      </w:r>
      <w:r>
        <w:rPr>
          <w:lang w:eastAsia="zh-CN"/>
        </w:rPr>
        <w:tab/>
      </w:r>
      <w:r w:rsidR="007411D6">
        <w:rPr>
          <w:lang w:eastAsia="zh-CN"/>
        </w:rPr>
        <w:t>FETCH</w:t>
      </w:r>
      <w:bookmarkEnd w:id="756"/>
      <w:bookmarkEnd w:id="757"/>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53B0EFFA" w:rsidR="007411D6" w:rsidRDefault="007411D6" w:rsidP="007411D6">
      <w:pPr>
        <w:pStyle w:val="TH"/>
      </w:pPr>
      <w:bookmarkStart w:id="758" w:name="_CRTableA_3_2_2_2_3_2_0"/>
      <w:r>
        <w:t>Table</w:t>
      </w:r>
      <w:r>
        <w:rPr>
          <w:noProof/>
        </w:rPr>
        <w:t> </w:t>
      </w:r>
      <w:bookmarkEnd w:id="758"/>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8A25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8A25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8A25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8A25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8A25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8A2584">
            <w:pPr>
              <w:pStyle w:val="TAH"/>
            </w:pPr>
            <w:r>
              <w:t>Description</w:t>
            </w:r>
          </w:p>
        </w:tc>
      </w:tr>
      <w:tr w:rsidR="007411D6" w14:paraId="43A07FC7" w14:textId="77777777" w:rsidTr="008A25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8A258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8A258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8A258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8A258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8A2584">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8A2584">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8A25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8A2584">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45F33D96" w:rsidR="005458FF" w:rsidRDefault="005458FF" w:rsidP="005458FF">
      <w:pPr>
        <w:pStyle w:val="TH"/>
      </w:pPr>
      <w:bookmarkStart w:id="759" w:name="_CRTableA_3_2_2_2_3_2_1"/>
      <w:r>
        <w:t xml:space="preserve">Table </w:t>
      </w:r>
      <w:bookmarkEnd w:id="759"/>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1F8E6F52"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5D9628D" w:rsidR="005458FF" w:rsidRDefault="007411D6" w:rsidP="00B433F0">
            <w:pPr>
              <w:pStyle w:val="TAL"/>
            </w:pPr>
            <w:r>
              <w:t xml:space="preserve">The identifier of a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18B94A0F" w:rsidR="005458FF" w:rsidRDefault="005458FF" w:rsidP="005458FF">
      <w:pPr>
        <w:pStyle w:val="TH"/>
      </w:pPr>
      <w:bookmarkStart w:id="760" w:name="_CRTableA_3_2_2_2_3_2_2"/>
      <w:r>
        <w:t xml:space="preserve">Table </w:t>
      </w:r>
      <w:bookmarkEnd w:id="760"/>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75AE530"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32DB763B"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21FC2F59"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761" w:name="_CRA_3_2_2_2_3_3"/>
      <w:bookmarkStart w:id="762" w:name="_Toc168325619"/>
      <w:bookmarkStart w:id="763" w:name="_Toc187929766"/>
      <w:bookmarkEnd w:id="761"/>
      <w:r>
        <w:rPr>
          <w:lang w:eastAsia="zh-CN"/>
        </w:rPr>
        <w:t>A.3.2.2.2.3.3</w:t>
      </w:r>
      <w:r>
        <w:rPr>
          <w:lang w:eastAsia="zh-CN"/>
        </w:rPr>
        <w:tab/>
        <w:t>DELETE</w:t>
      </w:r>
      <w:bookmarkEnd w:id="762"/>
      <w:bookmarkEnd w:id="763"/>
    </w:p>
    <w:p w14:paraId="7AB5AC19" w14:textId="77777777" w:rsidR="005458FF" w:rsidRDefault="005458FF" w:rsidP="005458FF">
      <w:pPr>
        <w:rPr>
          <w:lang w:eastAsia="zh-CN"/>
        </w:rPr>
      </w:pPr>
      <w:r>
        <w:rPr>
          <w:lang w:eastAsia="zh-CN"/>
        </w:rPr>
        <w:t xml:space="preserve">This operation releases </w:t>
      </w:r>
      <w:bookmarkStart w:id="764" w:name="OLE_LINK319"/>
      <w:r>
        <w:rPr>
          <w:lang w:eastAsia="zh-CN"/>
        </w:rPr>
        <w:t>an SDDM data transmission quality measurement</w:t>
      </w:r>
      <w:bookmarkEnd w:id="764"/>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765" w:name="_CRTableA_3_2_2_2_3_3_1"/>
      <w:r>
        <w:t xml:space="preserve">Table </w:t>
      </w:r>
      <w:bookmarkEnd w:id="765"/>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766" w:name="_CRTableA_3_2_2_2_3_3_2"/>
      <w:r>
        <w:t xml:space="preserve">Table </w:t>
      </w:r>
      <w:bookmarkEnd w:id="766"/>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767" w:name="_CRA_3_2_3"/>
      <w:bookmarkStart w:id="768" w:name="_Toc168325620"/>
      <w:bookmarkStart w:id="769" w:name="_Toc187929767"/>
      <w:bookmarkEnd w:id="767"/>
      <w:r>
        <w:rPr>
          <w:lang w:eastAsia="zh-CN"/>
        </w:rPr>
        <w:t>A.3.2.3</w:t>
      </w:r>
      <w:r>
        <w:rPr>
          <w:lang w:eastAsia="zh-CN"/>
        </w:rPr>
        <w:tab/>
        <w:t>Data Model</w:t>
      </w:r>
      <w:bookmarkEnd w:id="768"/>
      <w:bookmarkEnd w:id="769"/>
    </w:p>
    <w:p w14:paraId="59FC3F8F" w14:textId="77777777" w:rsidR="005458FF" w:rsidRDefault="005458FF" w:rsidP="005458FF">
      <w:pPr>
        <w:pStyle w:val="Heading4"/>
        <w:rPr>
          <w:lang w:eastAsia="zh-CN"/>
        </w:rPr>
      </w:pPr>
      <w:bookmarkStart w:id="770" w:name="_CRA_3_2_3_1"/>
      <w:bookmarkStart w:id="771" w:name="_Toc168325621"/>
      <w:bookmarkStart w:id="772" w:name="_Toc187929768"/>
      <w:bookmarkEnd w:id="770"/>
      <w:r>
        <w:rPr>
          <w:lang w:eastAsia="zh-CN"/>
        </w:rPr>
        <w:t>A.3.2.3.1</w:t>
      </w:r>
      <w:r>
        <w:rPr>
          <w:lang w:eastAsia="zh-CN"/>
        </w:rPr>
        <w:tab/>
        <w:t>General</w:t>
      </w:r>
      <w:bookmarkEnd w:id="771"/>
      <w:bookmarkEnd w:id="772"/>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bookmarkStart w:id="773" w:name="_CRTableA_3_2_3_1_1"/>
      <w:r>
        <w:t>Table </w:t>
      </w:r>
      <w:bookmarkEnd w:id="773"/>
      <w:r>
        <w:rPr>
          <w:lang w:eastAsia="zh-CN"/>
        </w:rPr>
        <w:t>A.3.2.3.1</w:t>
      </w:r>
      <w:r>
        <w:t xml:space="preserve">.1: </w:t>
      </w:r>
      <w:bookmarkStart w:id="774" w:name="OLE_LINK334"/>
      <w:bookmarkStart w:id="775" w:name="OLE_LINK335"/>
      <w:r>
        <w:t xml:space="preserve">SDD_TransmissionQualityMeasurement </w:t>
      </w:r>
      <w:bookmarkEnd w:id="774"/>
      <w:bookmarkEnd w:id="775"/>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011CB9B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1EDA0D0" w14:textId="62B12B58" w:rsidR="008343BE" w:rsidRPr="00830AC8" w:rsidRDefault="004C15CA" w:rsidP="008343BE">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776" w:name="_CRTableA_3_2_3_1_2"/>
      <w:r>
        <w:t>Table </w:t>
      </w:r>
      <w:bookmarkEnd w:id="776"/>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777" w:name="_CRTableA_3_2_3_1_3"/>
      <w:r>
        <w:t>Table </w:t>
      </w:r>
      <w:bookmarkEnd w:id="777"/>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778" w:name="_CRA_3_2_3_2"/>
      <w:bookmarkStart w:id="779" w:name="_Toc168325622"/>
      <w:bookmarkStart w:id="780" w:name="_Toc187929769"/>
      <w:bookmarkEnd w:id="778"/>
      <w:r>
        <w:rPr>
          <w:lang w:eastAsia="zh-CN"/>
        </w:rPr>
        <w:t>A.3.2.3.2</w:t>
      </w:r>
      <w:r>
        <w:rPr>
          <w:lang w:eastAsia="zh-CN"/>
        </w:rPr>
        <w:tab/>
        <w:t>Structured data types</w:t>
      </w:r>
      <w:bookmarkEnd w:id="779"/>
      <w:bookmarkEnd w:id="780"/>
    </w:p>
    <w:p w14:paraId="0AAAA122" w14:textId="77777777" w:rsidR="000160EB" w:rsidRDefault="000160EB" w:rsidP="000160EB">
      <w:pPr>
        <w:pStyle w:val="Heading5"/>
        <w:rPr>
          <w:lang w:eastAsia="zh-CN"/>
        </w:rPr>
      </w:pPr>
      <w:bookmarkStart w:id="781" w:name="_CRA_3_2_3_2_1"/>
      <w:bookmarkStart w:id="782" w:name="_Toc168325623"/>
      <w:bookmarkStart w:id="783" w:name="_Toc187929770"/>
      <w:bookmarkEnd w:id="781"/>
      <w:r>
        <w:rPr>
          <w:lang w:eastAsia="zh-CN"/>
        </w:rPr>
        <w:t>A.3.2.3.2.1</w:t>
      </w:r>
      <w:r>
        <w:rPr>
          <w:lang w:eastAsia="zh-CN"/>
        </w:rPr>
        <w:tab/>
        <w:t xml:space="preserve">Type: </w:t>
      </w:r>
      <w:r>
        <w:t>MeasurementsSubscriptionRequest</w:t>
      </w:r>
      <w:bookmarkEnd w:id="782"/>
      <w:bookmarkEnd w:id="783"/>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784" w:name="_CRA_3_2_3_2_2"/>
      <w:bookmarkStart w:id="785" w:name="_Toc168325624"/>
      <w:bookmarkStart w:id="786" w:name="_Toc187929771"/>
      <w:bookmarkEnd w:id="784"/>
      <w:r>
        <w:rPr>
          <w:lang w:eastAsia="zh-CN"/>
        </w:rPr>
        <w:t>A.3.2.3.2.2</w:t>
      </w:r>
      <w:r>
        <w:rPr>
          <w:lang w:eastAsia="zh-CN"/>
        </w:rPr>
        <w:tab/>
        <w:t xml:space="preserve">Type: </w:t>
      </w:r>
      <w:r>
        <w:t>MeasurementsSubscriptionResponse</w:t>
      </w:r>
      <w:bookmarkEnd w:id="785"/>
      <w:bookmarkEnd w:id="786"/>
    </w:p>
    <w:p w14:paraId="0D7ECC29" w14:textId="77777777" w:rsidR="000160EB" w:rsidRDefault="000160EB" w:rsidP="000160EB">
      <w:pPr>
        <w:pStyle w:val="TH"/>
      </w:pPr>
      <w:bookmarkStart w:id="787" w:name="_CRTableA_3_2_3_2_2_1"/>
      <w:r>
        <w:rPr>
          <w:noProof/>
        </w:rPr>
        <w:t>Table </w:t>
      </w:r>
      <w:bookmarkEnd w:id="787"/>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41D8A9C8" w:rsidR="000160EB" w:rsidRDefault="000160EB" w:rsidP="000160EB">
      <w:pPr>
        <w:pStyle w:val="Heading5"/>
        <w:rPr>
          <w:lang w:eastAsia="zh-CN"/>
        </w:rPr>
      </w:pPr>
      <w:bookmarkStart w:id="788" w:name="_CRA_3_2_3_2_3"/>
      <w:bookmarkStart w:id="789" w:name="_Toc168325625"/>
      <w:bookmarkStart w:id="790" w:name="_Toc187929772"/>
      <w:bookmarkEnd w:id="788"/>
      <w:r>
        <w:rPr>
          <w:lang w:eastAsia="zh-CN"/>
        </w:rPr>
        <w:t>A.3.2.3.2.3</w:t>
      </w:r>
      <w:r>
        <w:rPr>
          <w:lang w:eastAsia="zh-CN"/>
        </w:rPr>
        <w:tab/>
        <w:t xml:space="preserve">Type: </w:t>
      </w:r>
      <w:r w:rsidR="004C15CA">
        <w:t>MeasurementNotification</w:t>
      </w:r>
      <w:bookmarkEnd w:id="789"/>
      <w:bookmarkEnd w:id="790"/>
    </w:p>
    <w:p w14:paraId="68C79D42" w14:textId="2FF63D31" w:rsidR="000160EB" w:rsidRDefault="000160EB" w:rsidP="000160EB">
      <w:pPr>
        <w:pStyle w:val="TH"/>
      </w:pPr>
      <w:bookmarkStart w:id="791" w:name="_CRTableA_3_2_3_2_3_1"/>
      <w:r>
        <w:rPr>
          <w:noProof/>
        </w:rPr>
        <w:t>Table </w:t>
      </w:r>
      <w:bookmarkEnd w:id="791"/>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792" w:name="_CRA_3_2_3_2_4"/>
      <w:bookmarkStart w:id="793" w:name="_Toc168325626"/>
      <w:bookmarkStart w:id="794" w:name="_Toc187929773"/>
      <w:bookmarkEnd w:id="792"/>
      <w:r>
        <w:rPr>
          <w:lang w:eastAsia="zh-CN"/>
        </w:rPr>
        <w:t>A.3.2.3.2.4</w:t>
      </w:r>
      <w:r>
        <w:rPr>
          <w:lang w:eastAsia="zh-CN"/>
        </w:rPr>
        <w:tab/>
        <w:t>Type: ReportingCriteria</w:t>
      </w:r>
      <w:bookmarkEnd w:id="793"/>
      <w:bookmarkEnd w:id="794"/>
    </w:p>
    <w:p w14:paraId="05618699" w14:textId="77777777" w:rsidR="000160EB" w:rsidRDefault="000160EB" w:rsidP="000160EB">
      <w:pPr>
        <w:pStyle w:val="TH"/>
      </w:pPr>
      <w:bookmarkStart w:id="795" w:name="_CRTableA_3_2_3_2_4_1"/>
      <w:r>
        <w:rPr>
          <w:noProof/>
        </w:rPr>
        <w:t>Table </w:t>
      </w:r>
      <w:bookmarkEnd w:id="795"/>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796" w:name="_CRA_3_2_3_2_5"/>
      <w:bookmarkStart w:id="797" w:name="_Toc168325627"/>
      <w:bookmarkStart w:id="798" w:name="_Toc187929774"/>
      <w:bookmarkEnd w:id="796"/>
      <w:r>
        <w:rPr>
          <w:lang w:eastAsia="zh-CN"/>
        </w:rPr>
        <w:t>A.3.2.3.2.5</w:t>
      </w:r>
      <w:r>
        <w:rPr>
          <w:lang w:eastAsia="zh-CN"/>
        </w:rPr>
        <w:tab/>
        <w:t>Type: LatencyValue</w:t>
      </w:r>
      <w:bookmarkEnd w:id="797"/>
      <w:bookmarkEnd w:id="798"/>
    </w:p>
    <w:p w14:paraId="1B25BF88" w14:textId="77777777" w:rsidR="000160EB" w:rsidRDefault="000160EB" w:rsidP="000160EB">
      <w:pPr>
        <w:pStyle w:val="TH"/>
      </w:pPr>
      <w:bookmarkStart w:id="799" w:name="_CRTableA_3_2_3_2_5_1"/>
      <w:r>
        <w:rPr>
          <w:noProof/>
        </w:rPr>
        <w:t>Table </w:t>
      </w:r>
      <w:bookmarkEnd w:id="799"/>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00" w:name="_CRA_3_2_3_2_6"/>
      <w:bookmarkStart w:id="801" w:name="_Toc168325628"/>
      <w:bookmarkStart w:id="802" w:name="_Toc187929775"/>
      <w:bookmarkEnd w:id="800"/>
      <w:r>
        <w:rPr>
          <w:lang w:eastAsia="zh-CN"/>
        </w:rPr>
        <w:t>A.3.2.3.2.6</w:t>
      </w:r>
      <w:r>
        <w:rPr>
          <w:lang w:eastAsia="zh-CN"/>
        </w:rPr>
        <w:tab/>
        <w:t>Type: BitrateValue</w:t>
      </w:r>
      <w:bookmarkEnd w:id="801"/>
      <w:bookmarkEnd w:id="802"/>
    </w:p>
    <w:p w14:paraId="27FFE8E9" w14:textId="77777777" w:rsidR="000160EB" w:rsidRDefault="000160EB" w:rsidP="000160EB">
      <w:pPr>
        <w:pStyle w:val="TH"/>
      </w:pPr>
      <w:bookmarkStart w:id="803" w:name="_CRTableA_3_2_3_2_6_1"/>
      <w:r>
        <w:rPr>
          <w:noProof/>
        </w:rPr>
        <w:t>Table </w:t>
      </w:r>
      <w:bookmarkEnd w:id="803"/>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04" w:name="_CRA_3_2_3_2_7"/>
      <w:bookmarkStart w:id="805" w:name="_Toc168325629"/>
      <w:bookmarkStart w:id="806" w:name="_Toc187929776"/>
      <w:bookmarkEnd w:id="804"/>
      <w:r>
        <w:rPr>
          <w:lang w:eastAsia="zh-CN"/>
        </w:rPr>
        <w:t>A.3.2.3.2.7</w:t>
      </w:r>
      <w:r>
        <w:rPr>
          <w:lang w:eastAsia="zh-CN"/>
        </w:rPr>
        <w:tab/>
        <w:t>Type: MeasurementConditions</w:t>
      </w:r>
      <w:bookmarkEnd w:id="805"/>
      <w:bookmarkEnd w:id="806"/>
    </w:p>
    <w:p w14:paraId="036288C0" w14:textId="77777777" w:rsidR="000160EB" w:rsidRDefault="000160EB" w:rsidP="000160EB">
      <w:pPr>
        <w:pStyle w:val="TH"/>
      </w:pPr>
      <w:bookmarkStart w:id="807" w:name="_CRTableA_3_2_3_2_7_1"/>
      <w:r>
        <w:rPr>
          <w:noProof/>
        </w:rPr>
        <w:t>Table </w:t>
      </w:r>
      <w:bookmarkEnd w:id="807"/>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08" w:name="_CRA_3_2_3_2_8"/>
      <w:bookmarkStart w:id="809" w:name="_Toc168325630"/>
      <w:bookmarkStart w:id="810" w:name="_Toc187929777"/>
      <w:bookmarkEnd w:id="808"/>
      <w:r>
        <w:rPr>
          <w:lang w:eastAsia="zh-CN"/>
        </w:rPr>
        <w:t>A.3.2.3.2.8</w:t>
      </w:r>
      <w:r>
        <w:rPr>
          <w:lang w:eastAsia="zh-CN"/>
        </w:rPr>
        <w:tab/>
        <w:t>Type: MeasurementPeriod</w:t>
      </w:r>
      <w:bookmarkEnd w:id="809"/>
      <w:bookmarkEnd w:id="810"/>
    </w:p>
    <w:p w14:paraId="4423F4D8" w14:textId="77777777" w:rsidR="000160EB" w:rsidRDefault="000160EB" w:rsidP="000160EB">
      <w:pPr>
        <w:pStyle w:val="TH"/>
      </w:pPr>
      <w:bookmarkStart w:id="811" w:name="_CRTableA_3_2_3_2_8_1"/>
      <w:r>
        <w:rPr>
          <w:noProof/>
        </w:rPr>
        <w:t>Table </w:t>
      </w:r>
      <w:bookmarkEnd w:id="811"/>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12" w:name="_CRA_3_2_3_2_9"/>
      <w:bookmarkStart w:id="813" w:name="_Toc168325631"/>
      <w:bookmarkStart w:id="814" w:name="_Toc187929778"/>
      <w:bookmarkEnd w:id="812"/>
      <w:r>
        <w:rPr>
          <w:lang w:eastAsia="zh-CN"/>
        </w:rPr>
        <w:t>A.3.2.3.2.9</w:t>
      </w:r>
      <w:r>
        <w:rPr>
          <w:lang w:eastAsia="zh-CN"/>
        </w:rPr>
        <w:tab/>
        <w:t>Type: SpatialConditions</w:t>
      </w:r>
      <w:bookmarkEnd w:id="813"/>
      <w:bookmarkEnd w:id="814"/>
    </w:p>
    <w:p w14:paraId="3E549ED1" w14:textId="77777777" w:rsidR="000160EB" w:rsidRDefault="000160EB" w:rsidP="000160EB">
      <w:pPr>
        <w:pStyle w:val="TH"/>
      </w:pPr>
      <w:bookmarkStart w:id="815" w:name="_CRTableA_3_2_3_2_9_1"/>
      <w:r>
        <w:rPr>
          <w:noProof/>
        </w:rPr>
        <w:t>Table </w:t>
      </w:r>
      <w:bookmarkEnd w:id="815"/>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816" w:name="_CRA_3_2_3_3"/>
      <w:bookmarkStart w:id="817" w:name="_Toc168325632"/>
      <w:bookmarkStart w:id="818" w:name="_Toc187929779"/>
      <w:bookmarkEnd w:id="816"/>
      <w:r>
        <w:rPr>
          <w:lang w:eastAsia="zh-CN"/>
        </w:rPr>
        <w:t>A.3.2.3.3</w:t>
      </w:r>
      <w:r>
        <w:rPr>
          <w:lang w:eastAsia="zh-CN"/>
        </w:rPr>
        <w:tab/>
        <w:t>Simple data types and enumerations</w:t>
      </w:r>
      <w:bookmarkEnd w:id="817"/>
      <w:bookmarkEnd w:id="818"/>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19" w:name="_CRA_3_2_4"/>
      <w:bookmarkStart w:id="820" w:name="_Toc168325633"/>
      <w:bookmarkStart w:id="821" w:name="_Toc187929780"/>
      <w:bookmarkEnd w:id="819"/>
      <w:r>
        <w:t>A.3.2.4</w:t>
      </w:r>
      <w:r>
        <w:tab/>
        <w:t>Error Handling</w:t>
      </w:r>
      <w:bookmarkEnd w:id="820"/>
      <w:bookmarkEnd w:id="821"/>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22" w:name="_CRA_3_2_5"/>
      <w:bookmarkStart w:id="823" w:name="_Toc168325634"/>
      <w:bookmarkStart w:id="824" w:name="_Toc187929781"/>
      <w:bookmarkEnd w:id="822"/>
      <w:r>
        <w:t>A.3.2.5</w:t>
      </w:r>
      <w:r>
        <w:tab/>
        <w:t>CDDL Specification</w:t>
      </w:r>
      <w:bookmarkEnd w:id="823"/>
      <w:bookmarkEnd w:id="824"/>
    </w:p>
    <w:p w14:paraId="3942B4B9" w14:textId="77777777" w:rsidR="005458FF" w:rsidRDefault="005458FF" w:rsidP="005458FF">
      <w:pPr>
        <w:pStyle w:val="Heading4"/>
        <w:rPr>
          <w:lang w:eastAsia="zh-CN"/>
        </w:rPr>
      </w:pPr>
      <w:bookmarkStart w:id="825" w:name="_CRA_3_2_5_1"/>
      <w:bookmarkStart w:id="826" w:name="_Toc168325635"/>
      <w:bookmarkStart w:id="827" w:name="_Toc187929782"/>
      <w:bookmarkEnd w:id="825"/>
      <w:r>
        <w:t>A.3.2.5</w:t>
      </w:r>
      <w:r>
        <w:rPr>
          <w:lang w:eastAsia="zh-CN"/>
        </w:rPr>
        <w:t>.1</w:t>
      </w:r>
      <w:r>
        <w:rPr>
          <w:lang w:eastAsia="zh-CN"/>
        </w:rPr>
        <w:tab/>
        <w:t>Introduction</w:t>
      </w:r>
      <w:bookmarkEnd w:id="826"/>
      <w:bookmarkEnd w:id="827"/>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28" w:name="_CRA_3_2_5_2"/>
      <w:bookmarkStart w:id="829" w:name="_Toc168325636"/>
      <w:bookmarkStart w:id="830" w:name="_Toc187929783"/>
      <w:bookmarkEnd w:id="828"/>
      <w:r>
        <w:t>A.3.2.5</w:t>
      </w:r>
      <w:r>
        <w:rPr>
          <w:lang w:eastAsia="zh-CN"/>
        </w:rPr>
        <w:t>.2</w:t>
      </w:r>
      <w:r>
        <w:rPr>
          <w:lang w:eastAsia="zh-CN"/>
        </w:rPr>
        <w:tab/>
        <w:t>CDDL document</w:t>
      </w:r>
      <w:bookmarkEnd w:id="829"/>
      <w:bookmarkEnd w:id="830"/>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14964AF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77777777" w:rsidR="00867D82" w:rsidRPr="00932268" w:rsidRDefault="00867D82" w:rsidP="00867D82">
      <w:pPr>
        <w:pStyle w:val="PL"/>
        <w:rPr>
          <w:lang w:eastAsia="zh-CN"/>
        </w:rPr>
      </w:pPr>
      <w:r>
        <w:rPr>
          <w:lang w:eastAsia="zh-CN"/>
        </w:rPr>
        <w:t xml:space="preserve"> ? valTgtUe: ValTargetUe</w:t>
      </w:r>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64C75247"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4DAC587E"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67CBA66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Pr="00932268" w:rsidRDefault="00867D82" w:rsidP="00867D82">
      <w:pPr>
        <w:pStyle w:val="PL"/>
        <w:rPr>
          <w:lang w:eastAsia="zh-CN"/>
        </w:rPr>
      </w:pPr>
      <w:r>
        <w:rPr>
          <w:lang w:eastAsia="zh-CN"/>
        </w:rPr>
        <w:t xml:space="preserve"> ? timeStamp: TimeOfDay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831" w:name="_CRA_3_2_6"/>
      <w:bookmarkStart w:id="832" w:name="_Toc168325637"/>
      <w:bookmarkStart w:id="833" w:name="_Toc187929784"/>
      <w:bookmarkEnd w:id="831"/>
      <w:r>
        <w:rPr>
          <w:noProof/>
        </w:rPr>
        <w:t>A.3.2.6</w:t>
      </w:r>
      <w:r>
        <w:rPr>
          <w:noProof/>
        </w:rPr>
        <w:tab/>
        <w:t>Media Types</w:t>
      </w:r>
      <w:bookmarkEnd w:id="832"/>
      <w:bookmarkEnd w:id="833"/>
    </w:p>
    <w:p w14:paraId="0427C0C2" w14:textId="77777777" w:rsidR="000160EB" w:rsidRPr="00826514" w:rsidRDefault="000160EB" w:rsidP="000160EB">
      <w:pPr>
        <w:rPr>
          <w:lang w:val="en-US"/>
        </w:rPr>
      </w:pPr>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p>
    <w:p w14:paraId="041A8D60" w14:textId="77777777" w:rsidR="000160EB" w:rsidRPr="00826514" w:rsidRDefault="000160EB" w:rsidP="000160EB">
      <w:pPr>
        <w:rPr>
          <w:lang w:val="en-US"/>
        </w:rPr>
      </w:pPr>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p>
    <w:p w14:paraId="09AE4683" w14:textId="77777777" w:rsidR="000160EB" w:rsidRPr="00826514" w:rsidRDefault="000160EB" w:rsidP="000160EB">
      <w:pPr>
        <w:rPr>
          <w:lang w:val="en-US"/>
        </w:rPr>
      </w:pPr>
      <w:r>
        <w:rPr>
          <w:lang w:val="en-US"/>
        </w:rPr>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p>
    <w:p w14:paraId="10B76185" w14:textId="77777777" w:rsidR="008D7C8D" w:rsidRDefault="008D7C8D" w:rsidP="008D7C8D">
      <w:pPr>
        <w:pStyle w:val="EditorsNote"/>
      </w:pPr>
      <w:bookmarkStart w:id="834" w:name="_Toc168325638"/>
      <w:r>
        <w:t>Editor’s note:</w:t>
      </w:r>
      <w:r w:rsidRPr="0073469F">
        <w:tab/>
      </w:r>
      <w:r>
        <w:t>The MIME types need to be registered after the approval of the TS.</w:t>
      </w:r>
    </w:p>
    <w:p w14:paraId="7DD3D0A0" w14:textId="77777777" w:rsidR="000160EB" w:rsidRPr="00826514" w:rsidRDefault="000160EB" w:rsidP="000160EB">
      <w:pPr>
        <w:pStyle w:val="Heading3"/>
        <w:rPr>
          <w:noProof/>
        </w:rPr>
      </w:pPr>
      <w:bookmarkStart w:id="835" w:name="_CRA_3_2_7"/>
      <w:bookmarkStart w:id="836" w:name="_Toc187929785"/>
      <w:bookmarkEnd w:id="835"/>
      <w:r>
        <w:rPr>
          <w:noProof/>
        </w:rPr>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834"/>
      <w:bookmarkEnd w:id="836"/>
    </w:p>
    <w:p w14:paraId="41F77D71" w14:textId="77777777" w:rsidR="000160EB" w:rsidRPr="00826514" w:rsidRDefault="000160EB" w:rsidP="000160EB">
      <w:r w:rsidRPr="00826514">
        <w:t>Type name: application</w:t>
      </w:r>
    </w:p>
    <w:p w14:paraId="4E942082" w14:textId="77777777" w:rsidR="000160EB" w:rsidRPr="00826514" w:rsidRDefault="000160EB" w:rsidP="000160EB">
      <w:r w:rsidRPr="00826514">
        <w:t xml:space="preserve">Subtype name: </w:t>
      </w:r>
      <w:r w:rsidRPr="00826514">
        <w:rPr>
          <w:noProof/>
        </w:rPr>
        <w:t>vnd.3gpp.seal-</w:t>
      </w:r>
      <w:r>
        <w:rPr>
          <w:noProof/>
        </w:rPr>
        <w:t>data-delivery-measurement-subscription-req-info</w:t>
      </w:r>
      <w:r w:rsidRPr="00826514">
        <w:rPr>
          <w:noProof/>
        </w:rPr>
        <w:t>+cbor</w:t>
      </w:r>
    </w:p>
    <w:p w14:paraId="23AFE781" w14:textId="77777777" w:rsidR="000160EB" w:rsidRPr="00826514" w:rsidRDefault="000160EB" w:rsidP="000160EB">
      <w:r w:rsidRPr="00826514">
        <w:t>Required parameters: none</w:t>
      </w:r>
    </w:p>
    <w:p w14:paraId="2E511642" w14:textId="77777777" w:rsidR="000160EB" w:rsidRPr="00826514" w:rsidRDefault="000160EB" w:rsidP="000160EB">
      <w:r w:rsidRPr="00826514">
        <w:t>Optional parameters: none</w:t>
      </w:r>
    </w:p>
    <w:p w14:paraId="77CFA602" w14:textId="01495EAB"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"MeasurementSubscriptionRequest" data type in 3GPP TS 24.543 clause A.3.2.3.2.1 </w:t>
      </w:r>
      <w:r w:rsidRPr="00826514">
        <w:t>for details.</w:t>
      </w:r>
    </w:p>
    <w:p w14:paraId="7420983B" w14:textId="7468F686"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17CF2D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517DE39F"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9234B5"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4FCFDD0" w14:textId="7230A6B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8A1EA47" w14:textId="77777777" w:rsidR="000160EB" w:rsidRPr="00826514" w:rsidRDefault="000160EB" w:rsidP="000160EB">
      <w:r w:rsidRPr="00826514">
        <w:t>Additional information:</w:t>
      </w:r>
    </w:p>
    <w:p w14:paraId="26A59E34" w14:textId="77777777" w:rsidR="000160EB" w:rsidRPr="00826514" w:rsidRDefault="000160EB" w:rsidP="000160EB">
      <w:pPr>
        <w:ind w:firstLine="284"/>
      </w:pPr>
      <w:r w:rsidRPr="00826514">
        <w:t>Deprecated alias names for this type: N/A</w:t>
      </w:r>
    </w:p>
    <w:p w14:paraId="3AB306C2" w14:textId="77777777" w:rsidR="000160EB" w:rsidRPr="00826514" w:rsidRDefault="000160EB" w:rsidP="000160EB">
      <w:pPr>
        <w:ind w:firstLine="284"/>
      </w:pPr>
      <w:r w:rsidRPr="00826514">
        <w:t>Magic number(s): N/A</w:t>
      </w:r>
    </w:p>
    <w:p w14:paraId="01172077" w14:textId="77777777" w:rsidR="000160EB" w:rsidRPr="00826514" w:rsidRDefault="000160EB" w:rsidP="000160EB">
      <w:pPr>
        <w:ind w:firstLine="284"/>
      </w:pPr>
      <w:r w:rsidRPr="00826514">
        <w:t>File extension(s): none</w:t>
      </w:r>
    </w:p>
    <w:p w14:paraId="6F451C7E" w14:textId="77777777" w:rsidR="000160EB" w:rsidRPr="00826514" w:rsidRDefault="000160EB" w:rsidP="000160EB">
      <w:pPr>
        <w:ind w:firstLine="284"/>
      </w:pPr>
      <w:r w:rsidRPr="00826514">
        <w:t>Macintosh file type code(s): none</w:t>
      </w:r>
    </w:p>
    <w:p w14:paraId="4962EE82" w14:textId="77777777" w:rsidR="000160EB" w:rsidRPr="00826514" w:rsidRDefault="000160EB" w:rsidP="000160EB">
      <w:r w:rsidRPr="00826514">
        <w:t>Person &amp; email address to contact for further information: &lt;MCC name&gt;, &lt;MCC email address&gt;</w:t>
      </w:r>
    </w:p>
    <w:p w14:paraId="7364C36C" w14:textId="77777777" w:rsidR="000160EB" w:rsidRPr="00826514" w:rsidRDefault="000160EB" w:rsidP="000160EB">
      <w:r w:rsidRPr="00826514">
        <w:t>Intended usage: COMMON</w:t>
      </w:r>
    </w:p>
    <w:p w14:paraId="7BA9EA09" w14:textId="77777777" w:rsidR="000160EB" w:rsidRPr="00826514" w:rsidRDefault="000160EB" w:rsidP="000160EB">
      <w:r w:rsidRPr="00826514">
        <w:t>Restrictions on usage: None</w:t>
      </w:r>
    </w:p>
    <w:p w14:paraId="40845960" w14:textId="77777777" w:rsidR="000160EB" w:rsidRPr="00826514" w:rsidRDefault="000160EB" w:rsidP="000160EB">
      <w:r w:rsidRPr="00826514">
        <w:t>Author: 3GPP CT1 Working Group/3GPP_TSG_CT_WG1@LIST.ETSI.ORG</w:t>
      </w:r>
    </w:p>
    <w:p w14:paraId="30658654" w14:textId="77777777" w:rsidR="000160EB" w:rsidRPr="00826514" w:rsidRDefault="000160EB" w:rsidP="000160EB">
      <w:r w:rsidRPr="00826514">
        <w:t>Change controller: &lt;MCC name&gt;/&lt;MCC email address&gt;</w:t>
      </w:r>
    </w:p>
    <w:p w14:paraId="41DEFECF" w14:textId="77777777" w:rsidR="000160EB" w:rsidRPr="00826514" w:rsidRDefault="000160EB" w:rsidP="000160EB">
      <w:pPr>
        <w:pStyle w:val="Heading3"/>
        <w:rPr>
          <w:noProof/>
        </w:rPr>
      </w:pPr>
      <w:bookmarkStart w:id="837" w:name="_CRA_3_2_8"/>
      <w:bookmarkStart w:id="838" w:name="_Toc168325639"/>
      <w:bookmarkStart w:id="839" w:name="_Toc187929786"/>
      <w:bookmarkEnd w:id="837"/>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838"/>
      <w:bookmarkEnd w:id="839"/>
    </w:p>
    <w:p w14:paraId="22E2312E" w14:textId="77777777" w:rsidR="000160EB" w:rsidRPr="00826514" w:rsidRDefault="000160EB" w:rsidP="000160EB">
      <w:r w:rsidRPr="00826514">
        <w:t>Type name: application</w:t>
      </w:r>
    </w:p>
    <w:p w14:paraId="5A856D5A" w14:textId="77777777" w:rsidR="000160EB" w:rsidRPr="00826514" w:rsidRDefault="000160EB" w:rsidP="000160EB">
      <w:r w:rsidRPr="00826514">
        <w:t xml:space="preserve">Subtype name: </w:t>
      </w:r>
      <w:r w:rsidRPr="00826514">
        <w:rPr>
          <w:noProof/>
        </w:rPr>
        <w:t>vnd.3gpp.seal-</w:t>
      </w:r>
      <w:r>
        <w:rPr>
          <w:noProof/>
        </w:rPr>
        <w:t>data-delivery-measurement-subscription-res-info</w:t>
      </w:r>
      <w:r w:rsidRPr="00826514">
        <w:rPr>
          <w:noProof/>
        </w:rPr>
        <w:t>+cbor</w:t>
      </w:r>
    </w:p>
    <w:p w14:paraId="4BC10603" w14:textId="77777777" w:rsidR="000160EB" w:rsidRPr="00826514" w:rsidRDefault="000160EB" w:rsidP="000160EB">
      <w:r w:rsidRPr="00826514">
        <w:t>Required parameters: none</w:t>
      </w:r>
    </w:p>
    <w:p w14:paraId="471085A5" w14:textId="77777777" w:rsidR="000160EB" w:rsidRPr="00826514" w:rsidRDefault="000160EB" w:rsidP="000160EB">
      <w:r w:rsidRPr="00826514">
        <w:t>Optional parameters: none</w:t>
      </w:r>
    </w:p>
    <w:p w14:paraId="5FE3DBA3" w14:textId="46730767"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"MeasurementSubscriptionResponse" data type in 3GPP TS 24.543 clause A.3.2.3.2.2 </w:t>
      </w:r>
      <w:r w:rsidRPr="00826514">
        <w:t>for details.</w:t>
      </w:r>
    </w:p>
    <w:p w14:paraId="436DEE1B" w14:textId="1C7B6F8C"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545F3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1ED6BAC5"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EC7EB1D"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6937F51" w14:textId="3C7ED2B4"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38820B7" w14:textId="77777777" w:rsidR="000160EB" w:rsidRPr="00826514" w:rsidRDefault="000160EB" w:rsidP="000160EB">
      <w:r w:rsidRPr="00826514">
        <w:t>Additional information:</w:t>
      </w:r>
    </w:p>
    <w:p w14:paraId="385BE19A" w14:textId="77777777" w:rsidR="000160EB" w:rsidRPr="00826514" w:rsidRDefault="000160EB" w:rsidP="000160EB">
      <w:pPr>
        <w:ind w:firstLine="284"/>
      </w:pPr>
      <w:r w:rsidRPr="00826514">
        <w:t>Deprecated alias names for this type: N/A</w:t>
      </w:r>
    </w:p>
    <w:p w14:paraId="37EA919C" w14:textId="77777777" w:rsidR="000160EB" w:rsidRPr="00826514" w:rsidRDefault="000160EB" w:rsidP="000160EB">
      <w:pPr>
        <w:ind w:firstLine="284"/>
      </w:pPr>
      <w:r w:rsidRPr="00826514">
        <w:t>Magic number(s): N/A</w:t>
      </w:r>
    </w:p>
    <w:p w14:paraId="3CE0DE25" w14:textId="77777777" w:rsidR="000160EB" w:rsidRPr="00826514" w:rsidRDefault="000160EB" w:rsidP="000160EB">
      <w:pPr>
        <w:ind w:firstLine="284"/>
      </w:pPr>
      <w:r w:rsidRPr="00826514">
        <w:t>File extension(s): none</w:t>
      </w:r>
    </w:p>
    <w:p w14:paraId="19B70E6E" w14:textId="77777777" w:rsidR="000160EB" w:rsidRPr="00826514" w:rsidRDefault="000160EB" w:rsidP="000160EB">
      <w:pPr>
        <w:ind w:firstLine="284"/>
      </w:pPr>
      <w:r w:rsidRPr="00826514">
        <w:t>Macintosh file type code(s): none</w:t>
      </w:r>
    </w:p>
    <w:p w14:paraId="1EB15566" w14:textId="77777777" w:rsidR="000160EB" w:rsidRPr="00826514" w:rsidRDefault="000160EB" w:rsidP="000160EB">
      <w:r w:rsidRPr="00826514">
        <w:t>Person &amp; email address to contact for further information: &lt;MCC name&gt;, &lt;MCC email address&gt;</w:t>
      </w:r>
    </w:p>
    <w:p w14:paraId="1425EFD1" w14:textId="77777777" w:rsidR="000160EB" w:rsidRPr="00826514" w:rsidRDefault="000160EB" w:rsidP="000160EB">
      <w:r w:rsidRPr="00826514">
        <w:t>Intended usage: COMMON</w:t>
      </w:r>
    </w:p>
    <w:p w14:paraId="0E6DDC87" w14:textId="77777777" w:rsidR="000160EB" w:rsidRPr="00826514" w:rsidRDefault="000160EB" w:rsidP="000160EB">
      <w:r w:rsidRPr="00826514">
        <w:t>Restrictions on usage: None</w:t>
      </w:r>
    </w:p>
    <w:p w14:paraId="27B1D1FB" w14:textId="77777777" w:rsidR="000160EB" w:rsidRPr="00826514" w:rsidRDefault="000160EB" w:rsidP="000160EB">
      <w:r w:rsidRPr="00826514">
        <w:t>Author: 3GPP CT1 Working Group/3GPP_TSG_CT_WG1@LIST.ETSI.ORG</w:t>
      </w:r>
    </w:p>
    <w:p w14:paraId="6BD140BB" w14:textId="77777777" w:rsidR="000160EB" w:rsidRPr="00826514" w:rsidRDefault="000160EB" w:rsidP="000160EB">
      <w:r w:rsidRPr="00826514">
        <w:t>Change controller: &lt;MCC name&gt;/&lt;MCC email address&gt;</w:t>
      </w:r>
    </w:p>
    <w:p w14:paraId="55AD28C3" w14:textId="77777777" w:rsidR="000160EB" w:rsidRPr="00826514" w:rsidRDefault="000160EB" w:rsidP="000160EB">
      <w:pPr>
        <w:pStyle w:val="Heading3"/>
        <w:rPr>
          <w:noProof/>
        </w:rPr>
      </w:pPr>
      <w:bookmarkStart w:id="840" w:name="_CRA_3_2_9"/>
      <w:bookmarkStart w:id="841" w:name="_Toc168325640"/>
      <w:bookmarkStart w:id="842" w:name="_Toc187929787"/>
      <w:bookmarkEnd w:id="840"/>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841"/>
      <w:bookmarkEnd w:id="842"/>
    </w:p>
    <w:p w14:paraId="6F01B128" w14:textId="77777777" w:rsidR="000160EB" w:rsidRPr="00826514" w:rsidRDefault="000160EB" w:rsidP="000160EB">
      <w:r w:rsidRPr="00826514">
        <w:t>Type name: application</w:t>
      </w:r>
    </w:p>
    <w:p w14:paraId="2EF63016" w14:textId="77777777" w:rsidR="000160EB" w:rsidRPr="00826514" w:rsidRDefault="000160EB" w:rsidP="000160EB">
      <w:r w:rsidRPr="00826514">
        <w:t xml:space="preserve">Subtype name: </w:t>
      </w:r>
      <w:r w:rsidRPr="00826514">
        <w:rPr>
          <w:noProof/>
        </w:rPr>
        <w:t>vnd.3gpp.seal-</w:t>
      </w:r>
      <w:r>
        <w:rPr>
          <w:noProof/>
        </w:rPr>
        <w:t>data-delivery-measurement-notification-info</w:t>
      </w:r>
      <w:r w:rsidRPr="00826514">
        <w:rPr>
          <w:noProof/>
        </w:rPr>
        <w:t>+cbor</w:t>
      </w:r>
    </w:p>
    <w:p w14:paraId="359F8CD7" w14:textId="77777777" w:rsidR="000160EB" w:rsidRPr="00826514" w:rsidRDefault="000160EB" w:rsidP="000160EB">
      <w:r w:rsidRPr="00826514">
        <w:t>Required parameters: none</w:t>
      </w:r>
    </w:p>
    <w:p w14:paraId="44EAED92" w14:textId="77777777" w:rsidR="000160EB" w:rsidRPr="00826514" w:rsidRDefault="000160EB" w:rsidP="000160EB">
      <w:r w:rsidRPr="00826514">
        <w:t>Optional parameters: none</w:t>
      </w:r>
    </w:p>
    <w:p w14:paraId="03A8CF3D" w14:textId="1B0501A2"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"MeasurementNotification" data type in 3GPP TS 24.543 clause A.3.2.3.2.3 </w:t>
      </w:r>
      <w:r w:rsidRPr="00826514">
        <w:t>for details.</w:t>
      </w:r>
    </w:p>
    <w:p w14:paraId="7E22F86D" w14:textId="2A1C57DA"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EA16051"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2FF8BA80"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4178761"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5B18DFF" w14:textId="1862A29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7A14FEB" w14:textId="77777777" w:rsidR="000160EB" w:rsidRPr="00826514" w:rsidRDefault="000160EB" w:rsidP="000160EB">
      <w:r w:rsidRPr="00826514">
        <w:t>Additional information:</w:t>
      </w:r>
    </w:p>
    <w:p w14:paraId="1283D3E0" w14:textId="77777777" w:rsidR="000160EB" w:rsidRPr="00826514" w:rsidRDefault="000160EB" w:rsidP="000160EB">
      <w:pPr>
        <w:ind w:firstLine="284"/>
      </w:pPr>
      <w:r w:rsidRPr="00826514">
        <w:t>Deprecated alias names for this type: N/A</w:t>
      </w:r>
    </w:p>
    <w:p w14:paraId="6663E242" w14:textId="77777777" w:rsidR="000160EB" w:rsidRPr="00826514" w:rsidRDefault="000160EB" w:rsidP="000160EB">
      <w:pPr>
        <w:ind w:firstLine="284"/>
      </w:pPr>
      <w:r w:rsidRPr="00826514">
        <w:t>Magic number(s): N/A</w:t>
      </w:r>
    </w:p>
    <w:p w14:paraId="20EBEC6C" w14:textId="77777777" w:rsidR="000160EB" w:rsidRPr="00826514" w:rsidRDefault="000160EB" w:rsidP="000160EB">
      <w:pPr>
        <w:ind w:firstLine="284"/>
      </w:pPr>
      <w:r w:rsidRPr="00826514">
        <w:t>File extension(s): none</w:t>
      </w:r>
    </w:p>
    <w:p w14:paraId="15D9BB09" w14:textId="77777777" w:rsidR="000160EB" w:rsidRPr="00826514" w:rsidRDefault="000160EB" w:rsidP="000160EB">
      <w:pPr>
        <w:ind w:firstLine="284"/>
      </w:pPr>
      <w:r w:rsidRPr="00826514">
        <w:t>Macintosh file type code(s): none</w:t>
      </w:r>
    </w:p>
    <w:p w14:paraId="5CE90CE7" w14:textId="77777777" w:rsidR="000160EB" w:rsidRPr="00826514" w:rsidRDefault="000160EB" w:rsidP="000160EB">
      <w:r w:rsidRPr="00826514">
        <w:t>Person &amp; email address to contact for further information: &lt;MCC name&gt;, &lt;MCC email address&gt;</w:t>
      </w:r>
    </w:p>
    <w:p w14:paraId="73A0E271" w14:textId="77777777" w:rsidR="000160EB" w:rsidRPr="00826514" w:rsidRDefault="000160EB" w:rsidP="000160EB">
      <w:r w:rsidRPr="00826514">
        <w:t>Intended usage: COMMON</w:t>
      </w:r>
    </w:p>
    <w:p w14:paraId="7E1BF1CC" w14:textId="77777777" w:rsidR="000160EB" w:rsidRPr="00826514" w:rsidRDefault="000160EB" w:rsidP="000160EB">
      <w:r w:rsidRPr="00826514">
        <w:t>Restrictions on usage: None</w:t>
      </w:r>
    </w:p>
    <w:p w14:paraId="11181CEB" w14:textId="77777777" w:rsidR="000160EB" w:rsidRPr="00826514" w:rsidRDefault="000160EB" w:rsidP="000160EB">
      <w:r w:rsidRPr="00826514">
        <w:t>Author: 3GPP CT1 Working Group/3GPP_TSG_CT_WG1@LIST.ETSI.ORG</w:t>
      </w:r>
    </w:p>
    <w:p w14:paraId="651A15F2" w14:textId="77777777" w:rsidR="000160EB" w:rsidRPr="00826514" w:rsidRDefault="000160EB" w:rsidP="000160EB">
      <w:r w:rsidRPr="00826514">
        <w:t>Change controller: &lt;MCC name&gt;/&lt;MCC email address&gt;</w:t>
      </w:r>
    </w:p>
    <w:p w14:paraId="23F3C51E" w14:textId="77777777" w:rsidR="00807EAD" w:rsidRPr="00A24324" w:rsidRDefault="00807EAD" w:rsidP="00807EAD">
      <w:pPr>
        <w:pStyle w:val="Heading2"/>
        <w:rPr>
          <w:lang w:val="fr-FR" w:eastAsia="zh-CN"/>
        </w:rPr>
      </w:pPr>
      <w:bookmarkStart w:id="843" w:name="_CRA_3_3"/>
      <w:bookmarkStart w:id="844" w:name="_Toc168325641"/>
      <w:bookmarkStart w:id="845" w:name="_Toc187929788"/>
      <w:bookmarkEnd w:id="843"/>
      <w:r w:rsidRPr="00A24324">
        <w:rPr>
          <w:lang w:val="fr-FR" w:eastAsia="zh-CN"/>
        </w:rPr>
        <w:t>A.3.3</w:t>
      </w:r>
      <w:r w:rsidRPr="00A24324">
        <w:rPr>
          <w:lang w:val="fr-FR" w:eastAsia="zh-CN"/>
        </w:rPr>
        <w:tab/>
      </w:r>
      <w:bookmarkStart w:id="846" w:name="OLE_LINK332"/>
      <w:r w:rsidRPr="00A24324">
        <w:rPr>
          <w:lang w:val="fr-FR" w:eastAsia="zh-CN"/>
        </w:rPr>
        <w:t>Sdd_</w:t>
      </w:r>
      <w:r w:rsidRPr="00A24324">
        <w:rPr>
          <w:lang w:val="fr-FR"/>
        </w:rPr>
        <w:t>TransmissionQualityManagement</w:t>
      </w:r>
      <w:bookmarkEnd w:id="846"/>
      <w:r w:rsidRPr="00A24324">
        <w:rPr>
          <w:lang w:val="fr-FR" w:eastAsia="zh-CN"/>
        </w:rPr>
        <w:t xml:space="preserve"> API</w:t>
      </w:r>
      <w:bookmarkEnd w:id="844"/>
      <w:bookmarkEnd w:id="845"/>
    </w:p>
    <w:p w14:paraId="59DDD50E" w14:textId="77777777" w:rsidR="00807EAD" w:rsidRPr="00A24324" w:rsidRDefault="00807EAD" w:rsidP="00807EAD">
      <w:pPr>
        <w:pStyle w:val="Heading3"/>
        <w:rPr>
          <w:lang w:val="fr-FR" w:eastAsia="zh-CN"/>
        </w:rPr>
      </w:pPr>
      <w:bookmarkStart w:id="847" w:name="_CRA_3_3_1"/>
      <w:bookmarkStart w:id="848" w:name="_Toc168325642"/>
      <w:bookmarkStart w:id="849" w:name="_Toc187929789"/>
      <w:bookmarkEnd w:id="847"/>
      <w:r w:rsidRPr="00A24324">
        <w:rPr>
          <w:lang w:val="fr-FR" w:eastAsia="zh-CN"/>
        </w:rPr>
        <w:t>A.3.3.1</w:t>
      </w:r>
      <w:r w:rsidRPr="00A24324">
        <w:rPr>
          <w:lang w:val="fr-FR" w:eastAsia="zh-CN"/>
        </w:rPr>
        <w:tab/>
        <w:t>API URI</w:t>
      </w:r>
      <w:bookmarkEnd w:id="848"/>
      <w:bookmarkEnd w:id="849"/>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850" w:name="_CRA_3_3_2"/>
      <w:bookmarkStart w:id="851" w:name="_Toc168325643"/>
      <w:bookmarkStart w:id="852" w:name="_Toc187929790"/>
      <w:bookmarkEnd w:id="850"/>
      <w:r>
        <w:rPr>
          <w:lang w:eastAsia="zh-CN"/>
        </w:rPr>
        <w:t>A.3.3.2</w:t>
      </w:r>
      <w:r>
        <w:rPr>
          <w:lang w:eastAsia="zh-CN"/>
        </w:rPr>
        <w:tab/>
        <w:t>Resources</w:t>
      </w:r>
      <w:bookmarkEnd w:id="851"/>
      <w:bookmarkEnd w:id="852"/>
    </w:p>
    <w:p w14:paraId="193A413A" w14:textId="77777777" w:rsidR="00807EAD" w:rsidRDefault="00807EAD" w:rsidP="00807EAD">
      <w:pPr>
        <w:pStyle w:val="Heading4"/>
        <w:rPr>
          <w:lang w:eastAsia="zh-CN"/>
        </w:rPr>
      </w:pPr>
      <w:bookmarkStart w:id="853" w:name="_CRA_3_3_2_1"/>
      <w:bookmarkStart w:id="854" w:name="_Toc168325644"/>
      <w:bookmarkStart w:id="855" w:name="_Toc187929791"/>
      <w:bookmarkEnd w:id="853"/>
      <w:r>
        <w:rPr>
          <w:lang w:eastAsia="zh-CN"/>
        </w:rPr>
        <w:t>A.3.3.2.1</w:t>
      </w:r>
      <w:r>
        <w:rPr>
          <w:lang w:eastAsia="zh-CN"/>
        </w:rPr>
        <w:tab/>
        <w:t>Overview</w:t>
      </w:r>
      <w:bookmarkEnd w:id="854"/>
      <w:bookmarkEnd w:id="855"/>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2pt" o:ole="">
            <v:imagedata r:id="rId16" o:title=""/>
          </v:shape>
          <o:OLEObject Type="Embed" ProgID="Visio.Drawing.15" ShapeID="_x0000_i1027" DrawAspect="Content" ObjectID="_1798542434" r:id="rId17"/>
        </w:object>
      </w:r>
    </w:p>
    <w:p w14:paraId="6DEC4FDE" w14:textId="77777777" w:rsidR="00807EAD" w:rsidRDefault="00807EAD" w:rsidP="00807EAD">
      <w:pPr>
        <w:pStyle w:val="TF"/>
      </w:pPr>
      <w:bookmarkStart w:id="856" w:name="_CRFigureA_3_3_2_1_1"/>
      <w:r>
        <w:t xml:space="preserve">Figure </w:t>
      </w:r>
      <w:bookmarkEnd w:id="856"/>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857" w:name="_CRTableA_3_3_2_1_1"/>
      <w:r>
        <w:t>Table </w:t>
      </w:r>
      <w:bookmarkEnd w:id="857"/>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858" w:name="_CRA_3_3_2_2"/>
      <w:bookmarkStart w:id="859" w:name="_Toc168325645"/>
      <w:bookmarkStart w:id="860" w:name="_Toc187929792"/>
      <w:bookmarkEnd w:id="858"/>
      <w:r>
        <w:rPr>
          <w:lang w:eastAsia="zh-CN"/>
        </w:rPr>
        <w:t>A.3.3.2.2</w:t>
      </w:r>
      <w:r>
        <w:rPr>
          <w:lang w:eastAsia="zh-CN"/>
        </w:rPr>
        <w:tab/>
        <w:t>Resource: SDD Transmission Quality Management</w:t>
      </w:r>
      <w:bookmarkEnd w:id="859"/>
      <w:bookmarkEnd w:id="860"/>
    </w:p>
    <w:p w14:paraId="7C951618" w14:textId="77777777" w:rsidR="00807EAD" w:rsidRDefault="00807EAD" w:rsidP="00807EAD">
      <w:pPr>
        <w:pStyle w:val="Heading5"/>
        <w:rPr>
          <w:lang w:eastAsia="zh-CN"/>
        </w:rPr>
      </w:pPr>
      <w:bookmarkStart w:id="861" w:name="_CRA_3_3_2_2_1"/>
      <w:bookmarkStart w:id="862" w:name="_Toc168325646"/>
      <w:bookmarkStart w:id="863" w:name="_Toc187929793"/>
      <w:bookmarkEnd w:id="861"/>
      <w:r>
        <w:rPr>
          <w:lang w:eastAsia="zh-CN"/>
        </w:rPr>
        <w:t>A.3.3.2.2.1</w:t>
      </w:r>
      <w:r>
        <w:rPr>
          <w:lang w:eastAsia="zh-CN"/>
        </w:rPr>
        <w:tab/>
        <w:t>Description</w:t>
      </w:r>
      <w:bookmarkEnd w:id="862"/>
      <w:bookmarkEnd w:id="863"/>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864" w:name="_CRA_3_3_2_2_2"/>
      <w:bookmarkStart w:id="865" w:name="_Toc168325647"/>
      <w:bookmarkStart w:id="866" w:name="_Toc187929794"/>
      <w:bookmarkEnd w:id="864"/>
      <w:r>
        <w:rPr>
          <w:lang w:eastAsia="zh-CN"/>
        </w:rPr>
        <w:t>A.3.3.2.2.2</w:t>
      </w:r>
      <w:r>
        <w:rPr>
          <w:lang w:eastAsia="zh-CN"/>
        </w:rPr>
        <w:tab/>
        <w:t>Resource Definition</w:t>
      </w:r>
      <w:bookmarkEnd w:id="865"/>
      <w:bookmarkEnd w:id="866"/>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bookmarkStart w:id="867" w:name="_CRTableA_3_3_2_2_2_1"/>
      <w:r>
        <w:t xml:space="preserve">Table </w:t>
      </w:r>
      <w:bookmarkEnd w:id="867"/>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868" w:name="_CRA_3_3_2_2_3"/>
      <w:bookmarkStart w:id="869" w:name="_Toc168325648"/>
      <w:bookmarkStart w:id="870" w:name="_Toc187929795"/>
      <w:bookmarkEnd w:id="868"/>
      <w:r>
        <w:rPr>
          <w:lang w:eastAsia="zh-CN"/>
        </w:rPr>
        <w:t>A.3.3.2.2.3</w:t>
      </w:r>
      <w:r>
        <w:rPr>
          <w:lang w:eastAsia="zh-CN"/>
        </w:rPr>
        <w:tab/>
        <w:t>Resource Standard Methods</w:t>
      </w:r>
      <w:bookmarkEnd w:id="869"/>
      <w:bookmarkEnd w:id="870"/>
    </w:p>
    <w:p w14:paraId="0B8E5D81" w14:textId="77777777" w:rsidR="00807EAD" w:rsidRDefault="00807EAD" w:rsidP="00807EAD">
      <w:pPr>
        <w:pStyle w:val="Heading6"/>
      </w:pPr>
      <w:bookmarkStart w:id="871" w:name="_CRA_3_3_2_2_3_1"/>
      <w:bookmarkStart w:id="872" w:name="_Toc168325649"/>
      <w:bookmarkStart w:id="873" w:name="_Toc187929796"/>
      <w:bookmarkEnd w:id="871"/>
      <w:r>
        <w:rPr>
          <w:lang w:eastAsia="zh-CN"/>
        </w:rPr>
        <w:t>A.3.3.2.2.3.1</w:t>
      </w:r>
      <w:r>
        <w:rPr>
          <w:lang w:eastAsia="zh-CN"/>
        </w:rPr>
        <w:tab/>
        <w:t>POST</w:t>
      </w:r>
      <w:bookmarkEnd w:id="872"/>
      <w:bookmarkEnd w:id="873"/>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874" w:name="_CRTableA_3_3_2_2_3_1_1"/>
      <w:r>
        <w:t xml:space="preserve">Table </w:t>
      </w:r>
      <w:bookmarkEnd w:id="874"/>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8A2584">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8A2584">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8A2584">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8A2584">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0ABC7679" w:rsidR="00B052F9" w:rsidRDefault="00B052F9" w:rsidP="008A2584">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8A2584">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8A2584">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8A2584">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875" w:name="_CRTableA_3_3_2_2_3_1_2"/>
      <w:r>
        <w:t xml:space="preserve">Table </w:t>
      </w:r>
      <w:bookmarkEnd w:id="875"/>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02245EF2"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876" w:name="_CRA_3_3_2_2_3_2"/>
      <w:bookmarkStart w:id="877" w:name="_Toc168325650"/>
      <w:bookmarkStart w:id="878" w:name="_Toc187929797"/>
      <w:bookmarkEnd w:id="876"/>
      <w:r>
        <w:rPr>
          <w:lang w:eastAsia="zh-CN"/>
        </w:rPr>
        <w:t>A.3.3.2.2.3.2</w:t>
      </w:r>
      <w:r>
        <w:rPr>
          <w:lang w:eastAsia="zh-CN"/>
        </w:rPr>
        <w:tab/>
        <w:t>DELETE</w:t>
      </w:r>
      <w:bookmarkEnd w:id="877"/>
      <w:bookmarkEnd w:id="878"/>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879" w:name="_CRTableA_3_3_2_2_3_2_1"/>
      <w:r>
        <w:t xml:space="preserve">Table </w:t>
      </w:r>
      <w:bookmarkEnd w:id="879"/>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880" w:name="_CRTableA_3_3_2_2_3_2_2"/>
      <w:r>
        <w:t xml:space="preserve">Table </w:t>
      </w:r>
      <w:bookmarkEnd w:id="880"/>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881" w:name="_CRA_3_3_3"/>
      <w:bookmarkStart w:id="882" w:name="_Toc168325651"/>
      <w:bookmarkStart w:id="883" w:name="_Toc187929798"/>
      <w:bookmarkEnd w:id="881"/>
      <w:r>
        <w:rPr>
          <w:lang w:eastAsia="zh-CN"/>
        </w:rPr>
        <w:t>A.3.3.3</w:t>
      </w:r>
      <w:r>
        <w:rPr>
          <w:lang w:eastAsia="zh-CN"/>
        </w:rPr>
        <w:tab/>
        <w:t>Data Model</w:t>
      </w:r>
      <w:bookmarkEnd w:id="882"/>
      <w:bookmarkEnd w:id="883"/>
    </w:p>
    <w:p w14:paraId="2D0CE12A" w14:textId="77777777" w:rsidR="00807EAD" w:rsidRDefault="00807EAD" w:rsidP="00807EAD">
      <w:pPr>
        <w:pStyle w:val="Heading4"/>
        <w:rPr>
          <w:lang w:eastAsia="zh-CN"/>
        </w:rPr>
      </w:pPr>
      <w:bookmarkStart w:id="884" w:name="_CRA_3_3_3_1"/>
      <w:bookmarkStart w:id="885" w:name="_Toc168325652"/>
      <w:bookmarkStart w:id="886" w:name="_Toc187929799"/>
      <w:bookmarkEnd w:id="884"/>
      <w:r>
        <w:rPr>
          <w:lang w:eastAsia="zh-CN"/>
        </w:rPr>
        <w:t>A.3.3.3.1</w:t>
      </w:r>
      <w:r>
        <w:rPr>
          <w:lang w:eastAsia="zh-CN"/>
        </w:rPr>
        <w:tab/>
        <w:t>General</w:t>
      </w:r>
      <w:bookmarkEnd w:id="885"/>
      <w:bookmarkEnd w:id="886"/>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887" w:name="_CRTableA_3_3_3_1_1"/>
      <w:r>
        <w:t>Table </w:t>
      </w:r>
      <w:bookmarkEnd w:id="887"/>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888" w:name="OLE_LINK333"/>
      <w:r>
        <w:t>TransmissionQualityManagement</w:t>
      </w:r>
      <w:bookmarkEnd w:id="888"/>
      <w:r>
        <w:t xml:space="preserve"> API service provided by SDDM-S.</w:t>
      </w:r>
    </w:p>
    <w:p w14:paraId="798DEA7F" w14:textId="77777777" w:rsidR="00807EAD" w:rsidRDefault="00807EAD" w:rsidP="00807EAD">
      <w:pPr>
        <w:pStyle w:val="TH"/>
      </w:pPr>
      <w:bookmarkStart w:id="889" w:name="_CRTableA_3_3_3_1_2"/>
      <w:r>
        <w:t>Table </w:t>
      </w:r>
      <w:bookmarkEnd w:id="889"/>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890" w:name="_CRTableA_3_3_3_1_3"/>
      <w:r>
        <w:t>Table </w:t>
      </w:r>
      <w:bookmarkEnd w:id="890"/>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891" w:name="_CRA_3_3_3_2"/>
      <w:bookmarkStart w:id="892" w:name="_Toc168325653"/>
      <w:bookmarkStart w:id="893" w:name="_Toc187929800"/>
      <w:bookmarkEnd w:id="891"/>
      <w:r>
        <w:rPr>
          <w:lang w:eastAsia="zh-CN"/>
        </w:rPr>
        <w:t>A.3.3.3.2</w:t>
      </w:r>
      <w:r>
        <w:rPr>
          <w:lang w:eastAsia="zh-CN"/>
        </w:rPr>
        <w:tab/>
        <w:t>Structured data types</w:t>
      </w:r>
      <w:bookmarkEnd w:id="892"/>
      <w:bookmarkEnd w:id="893"/>
    </w:p>
    <w:p w14:paraId="2A1AFCD8" w14:textId="77777777" w:rsidR="000C7D35" w:rsidRDefault="000C7D35" w:rsidP="000C7D35">
      <w:pPr>
        <w:pStyle w:val="Heading5"/>
        <w:rPr>
          <w:lang w:eastAsia="zh-CN"/>
        </w:rPr>
      </w:pPr>
      <w:bookmarkStart w:id="894" w:name="_CRA_3_3_3_2_1"/>
      <w:bookmarkStart w:id="895" w:name="_Toc168325654"/>
      <w:bookmarkStart w:id="896" w:name="_Toc187929801"/>
      <w:bookmarkEnd w:id="894"/>
      <w:r>
        <w:rPr>
          <w:lang w:eastAsia="zh-CN"/>
        </w:rPr>
        <w:t>A.3.3.3.2.1</w:t>
      </w:r>
      <w:r>
        <w:rPr>
          <w:lang w:eastAsia="zh-CN"/>
        </w:rPr>
        <w:tab/>
        <w:t xml:space="preserve">Type: </w:t>
      </w:r>
      <w:r>
        <w:t>TxQualityManagementRequest</w:t>
      </w:r>
      <w:bookmarkEnd w:id="895"/>
      <w:bookmarkEnd w:id="896"/>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897" w:name="_CRA_3_3_3_2_2"/>
      <w:bookmarkStart w:id="898" w:name="_Toc168325655"/>
      <w:bookmarkStart w:id="899" w:name="_Toc187929802"/>
      <w:bookmarkEnd w:id="897"/>
      <w:r>
        <w:rPr>
          <w:lang w:eastAsia="zh-CN"/>
        </w:rPr>
        <w:t>A.3.3.3.2.2</w:t>
      </w:r>
      <w:r>
        <w:rPr>
          <w:lang w:eastAsia="zh-CN"/>
        </w:rPr>
        <w:tab/>
        <w:t xml:space="preserve">Type: </w:t>
      </w:r>
      <w:r>
        <w:t>TxQualityManagementResponse</w:t>
      </w:r>
      <w:bookmarkEnd w:id="898"/>
      <w:bookmarkEnd w:id="899"/>
    </w:p>
    <w:p w14:paraId="383F9E43" w14:textId="77777777" w:rsidR="000C7D35" w:rsidRDefault="000C7D35" w:rsidP="000C7D35">
      <w:pPr>
        <w:pStyle w:val="TH"/>
      </w:pPr>
      <w:bookmarkStart w:id="900" w:name="_CRTableA_3_3_3_2_2_1"/>
      <w:r>
        <w:rPr>
          <w:noProof/>
        </w:rPr>
        <w:t>Table </w:t>
      </w:r>
      <w:bookmarkEnd w:id="900"/>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01" w:name="_CRA_3_3_3_3"/>
      <w:bookmarkStart w:id="902" w:name="_Toc168325656"/>
      <w:bookmarkStart w:id="903" w:name="_Toc187929803"/>
      <w:bookmarkEnd w:id="901"/>
      <w:r>
        <w:rPr>
          <w:lang w:eastAsia="zh-CN"/>
        </w:rPr>
        <w:t>A.3.3.3.3</w:t>
      </w:r>
      <w:r>
        <w:rPr>
          <w:lang w:eastAsia="zh-CN"/>
        </w:rPr>
        <w:tab/>
        <w:t>Simple data types and enumerations</w:t>
      </w:r>
      <w:bookmarkEnd w:id="902"/>
      <w:bookmarkEnd w:id="903"/>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04" w:name="_CRA_3_3_4"/>
      <w:bookmarkStart w:id="905" w:name="_Toc168325657"/>
      <w:bookmarkStart w:id="906" w:name="_Toc187929804"/>
      <w:bookmarkEnd w:id="904"/>
      <w:r>
        <w:t>A.3.3.4</w:t>
      </w:r>
      <w:r>
        <w:tab/>
        <w:t>Error Handling</w:t>
      </w:r>
      <w:bookmarkEnd w:id="905"/>
      <w:bookmarkEnd w:id="906"/>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07" w:name="_CRA_3_3_5"/>
      <w:bookmarkStart w:id="908" w:name="_Toc168325658"/>
      <w:bookmarkStart w:id="909" w:name="_Toc187929805"/>
      <w:bookmarkEnd w:id="907"/>
      <w:r>
        <w:t>A.3.3.5</w:t>
      </w:r>
      <w:r>
        <w:tab/>
        <w:t>CDDL Specification</w:t>
      </w:r>
      <w:bookmarkEnd w:id="908"/>
      <w:bookmarkEnd w:id="909"/>
    </w:p>
    <w:p w14:paraId="2C776E02" w14:textId="77777777" w:rsidR="00807EAD" w:rsidRDefault="00807EAD" w:rsidP="00807EAD">
      <w:pPr>
        <w:pStyle w:val="Heading4"/>
        <w:rPr>
          <w:lang w:eastAsia="zh-CN"/>
        </w:rPr>
      </w:pPr>
      <w:bookmarkStart w:id="910" w:name="_CRA_3_3_5_1"/>
      <w:bookmarkStart w:id="911" w:name="_Toc168325659"/>
      <w:bookmarkStart w:id="912" w:name="_Toc187929806"/>
      <w:bookmarkEnd w:id="910"/>
      <w:r>
        <w:t>A.3.3.5</w:t>
      </w:r>
      <w:r>
        <w:rPr>
          <w:lang w:eastAsia="zh-CN"/>
        </w:rPr>
        <w:t>.1</w:t>
      </w:r>
      <w:r>
        <w:rPr>
          <w:lang w:eastAsia="zh-CN"/>
        </w:rPr>
        <w:tab/>
        <w:t>Introduction</w:t>
      </w:r>
      <w:bookmarkEnd w:id="911"/>
      <w:bookmarkEnd w:id="912"/>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913" w:name="_CRA_3_3_5_2"/>
      <w:bookmarkStart w:id="914" w:name="_Toc168325660"/>
      <w:bookmarkStart w:id="915" w:name="_Toc187929807"/>
      <w:bookmarkEnd w:id="913"/>
      <w:r>
        <w:t>A.3.3.5</w:t>
      </w:r>
      <w:r>
        <w:rPr>
          <w:lang w:eastAsia="zh-CN"/>
        </w:rPr>
        <w:t>.2</w:t>
      </w:r>
      <w:r>
        <w:rPr>
          <w:lang w:eastAsia="zh-CN"/>
        </w:rPr>
        <w:tab/>
        <w:t>CDDL document</w:t>
      </w:r>
      <w:bookmarkEnd w:id="914"/>
      <w:bookmarkEnd w:id="915"/>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485B13B9"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916" w:name="_CRA_3_3_6"/>
      <w:bookmarkStart w:id="917" w:name="_Toc168325661"/>
      <w:bookmarkStart w:id="918" w:name="_Toc187929808"/>
      <w:bookmarkEnd w:id="916"/>
      <w:r w:rsidRPr="00830AC8">
        <w:rPr>
          <w:noProof/>
          <w:lang w:val="sv-SE"/>
        </w:rPr>
        <w:t>A.3.3.6</w:t>
      </w:r>
      <w:r w:rsidRPr="00830AC8">
        <w:rPr>
          <w:noProof/>
          <w:lang w:val="sv-SE"/>
        </w:rPr>
        <w:tab/>
        <w:t>Media Types</w:t>
      </w:r>
      <w:bookmarkEnd w:id="917"/>
      <w:bookmarkEnd w:id="918"/>
    </w:p>
    <w:p w14:paraId="78B48B72" w14:textId="77777777" w:rsidR="000C7D35" w:rsidRPr="00826514" w:rsidRDefault="000C7D35" w:rsidP="000C7D35">
      <w:pPr>
        <w:rPr>
          <w:lang w:val="en-US"/>
        </w:rPr>
      </w:pPr>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p>
    <w:p w14:paraId="41568448" w14:textId="77777777" w:rsidR="000C7D35" w:rsidRPr="00826514" w:rsidRDefault="000C7D35" w:rsidP="000C7D35">
      <w:pPr>
        <w:rPr>
          <w:lang w:val="en-US"/>
        </w:rPr>
      </w:pPr>
      <w:r>
        <w:rPr>
          <w:lang w:val="en-US"/>
        </w:rPr>
        <w:t xml:space="preserve">The media type for a response of establishing </w:t>
      </w:r>
      <w:r>
        <w:rPr>
          <w:lang w:val="en-US" w:eastAsia="zh-CN"/>
        </w:rPr>
        <w:t>a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p>
    <w:p w14:paraId="6624F86A" w14:textId="77777777" w:rsidR="008D7C8D" w:rsidRDefault="008D7C8D" w:rsidP="008D7C8D">
      <w:pPr>
        <w:pStyle w:val="EditorsNote"/>
      </w:pPr>
      <w:bookmarkStart w:id="919" w:name="_Toc168325662"/>
      <w:r>
        <w:t>Editor’s note:</w:t>
      </w:r>
      <w:r w:rsidRPr="0073469F">
        <w:tab/>
      </w:r>
      <w:r>
        <w:t>The MIME types need to be registered after the approval of the TS.</w:t>
      </w:r>
    </w:p>
    <w:p w14:paraId="2F1D9F57" w14:textId="77777777" w:rsidR="000C7D35" w:rsidRPr="00826514" w:rsidRDefault="000C7D35" w:rsidP="000C7D35">
      <w:pPr>
        <w:pStyle w:val="Heading3"/>
        <w:rPr>
          <w:noProof/>
        </w:rPr>
      </w:pPr>
      <w:bookmarkStart w:id="920" w:name="_CRA_3_3_7"/>
      <w:bookmarkStart w:id="921" w:name="_Toc187929809"/>
      <w:bookmarkEnd w:id="920"/>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919"/>
      <w:bookmarkEnd w:id="921"/>
    </w:p>
    <w:p w14:paraId="1E7696A3" w14:textId="77777777" w:rsidR="000C7D35" w:rsidRPr="00826514" w:rsidRDefault="000C7D35" w:rsidP="000C7D35">
      <w:r w:rsidRPr="00826514">
        <w:t>Type name: application</w:t>
      </w:r>
    </w:p>
    <w:p w14:paraId="467DB060" w14:textId="77777777" w:rsidR="000C7D35" w:rsidRPr="00826514" w:rsidRDefault="000C7D35" w:rsidP="000C7D35">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p>
    <w:p w14:paraId="5EE41F73" w14:textId="77777777" w:rsidR="000C7D35" w:rsidRPr="00826514" w:rsidRDefault="000C7D35" w:rsidP="000C7D35">
      <w:r w:rsidRPr="00826514">
        <w:t>Required parameters: none</w:t>
      </w:r>
    </w:p>
    <w:p w14:paraId="7097710A" w14:textId="77777777" w:rsidR="000C7D35" w:rsidRPr="00826514" w:rsidRDefault="000C7D35" w:rsidP="000C7D35">
      <w:r w:rsidRPr="00826514">
        <w:t>Optional parameters: none</w:t>
      </w:r>
    </w:p>
    <w:p w14:paraId="7CD88CE8" w14:textId="6FB5B139"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"TxQualityManagementRequest" data type in 3GPP TS 24.543 clause A.3.3.3.2.1 </w:t>
      </w:r>
      <w:r w:rsidRPr="00826514">
        <w:t>for details.</w:t>
      </w:r>
    </w:p>
    <w:p w14:paraId="1AA29F4A" w14:textId="08087A15"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C588DC"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14205BDB"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870A4D2"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46FD1F9" w14:textId="064AD8EA"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0D71472" w14:textId="77777777" w:rsidR="000C7D35" w:rsidRPr="00826514" w:rsidRDefault="000C7D35" w:rsidP="000C7D35">
      <w:r w:rsidRPr="00826514">
        <w:t>Additional information:</w:t>
      </w:r>
    </w:p>
    <w:p w14:paraId="36385532" w14:textId="77777777" w:rsidR="000C7D35" w:rsidRPr="00826514" w:rsidRDefault="000C7D35" w:rsidP="000C7D35">
      <w:pPr>
        <w:ind w:firstLine="284"/>
      </w:pPr>
      <w:r w:rsidRPr="00826514">
        <w:t>Deprecated alias names for this type: N/A</w:t>
      </w:r>
    </w:p>
    <w:p w14:paraId="2A293BB4" w14:textId="77777777" w:rsidR="000C7D35" w:rsidRPr="00826514" w:rsidRDefault="000C7D35" w:rsidP="000C7D35">
      <w:pPr>
        <w:ind w:firstLine="284"/>
      </w:pPr>
      <w:r w:rsidRPr="00826514">
        <w:t>Magic number(s): N/A</w:t>
      </w:r>
    </w:p>
    <w:p w14:paraId="0AE42862" w14:textId="77777777" w:rsidR="000C7D35" w:rsidRPr="00826514" w:rsidRDefault="000C7D35" w:rsidP="000C7D35">
      <w:pPr>
        <w:ind w:firstLine="284"/>
      </w:pPr>
      <w:r w:rsidRPr="00826514">
        <w:t>File extension(s): none</w:t>
      </w:r>
    </w:p>
    <w:p w14:paraId="6DEDEFB8" w14:textId="77777777" w:rsidR="000C7D35" w:rsidRPr="00826514" w:rsidRDefault="000C7D35" w:rsidP="000C7D35">
      <w:pPr>
        <w:ind w:firstLine="284"/>
      </w:pPr>
      <w:r w:rsidRPr="00826514">
        <w:t>Macintosh file type code(s): none</w:t>
      </w:r>
    </w:p>
    <w:p w14:paraId="5C1267EB" w14:textId="77777777" w:rsidR="000C7D35" w:rsidRPr="00826514" w:rsidRDefault="000C7D35" w:rsidP="000C7D35">
      <w:r w:rsidRPr="00826514">
        <w:t>Person &amp; email address to contact for further information: &lt;MCC name&gt;, &lt;MCC email address&gt;</w:t>
      </w:r>
    </w:p>
    <w:p w14:paraId="492988CC" w14:textId="77777777" w:rsidR="000C7D35" w:rsidRPr="00826514" w:rsidRDefault="000C7D35" w:rsidP="000C7D35">
      <w:r w:rsidRPr="00826514">
        <w:t>Intended usage: COMMON</w:t>
      </w:r>
    </w:p>
    <w:p w14:paraId="5971DF90" w14:textId="77777777" w:rsidR="000C7D35" w:rsidRPr="00826514" w:rsidRDefault="000C7D35" w:rsidP="000C7D35">
      <w:r w:rsidRPr="00826514">
        <w:t>Restrictions on usage: None</w:t>
      </w:r>
    </w:p>
    <w:p w14:paraId="009A6EE8" w14:textId="77777777" w:rsidR="000C7D35" w:rsidRPr="00826514" w:rsidRDefault="000C7D35" w:rsidP="000C7D35">
      <w:r w:rsidRPr="00826514">
        <w:t>Author: 3GPP CT1 Working Group/3GPP_TSG_CT_WG1@LIST.ETSI.ORG</w:t>
      </w:r>
    </w:p>
    <w:p w14:paraId="3F9D7AB8" w14:textId="77777777" w:rsidR="000C7D35" w:rsidRPr="00826514" w:rsidRDefault="000C7D35" w:rsidP="000C7D35">
      <w:r w:rsidRPr="00826514">
        <w:t>Change controller: &lt;MCC name&gt;/&lt;MCC email address&gt;</w:t>
      </w:r>
    </w:p>
    <w:p w14:paraId="1779C6C7" w14:textId="77777777" w:rsidR="000C7D35" w:rsidRPr="00826514" w:rsidRDefault="000C7D35" w:rsidP="000C7D35">
      <w:pPr>
        <w:pStyle w:val="Heading3"/>
        <w:rPr>
          <w:noProof/>
        </w:rPr>
      </w:pPr>
      <w:bookmarkStart w:id="922" w:name="_CRA_3_3_8"/>
      <w:bookmarkStart w:id="923" w:name="_Toc168325663"/>
      <w:bookmarkStart w:id="924" w:name="_Toc187929810"/>
      <w:bookmarkEnd w:id="922"/>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923"/>
      <w:bookmarkEnd w:id="924"/>
    </w:p>
    <w:p w14:paraId="35CB8EBE" w14:textId="77777777" w:rsidR="000C7D35" w:rsidRPr="00826514" w:rsidRDefault="000C7D35" w:rsidP="000C7D35">
      <w:r w:rsidRPr="00826514">
        <w:t>Type name: application</w:t>
      </w:r>
    </w:p>
    <w:p w14:paraId="5D2FEFAE" w14:textId="691087AF" w:rsidR="000C7D35" w:rsidRPr="00826514" w:rsidRDefault="000C7D35" w:rsidP="000C7D35">
      <w:r w:rsidRPr="00826514">
        <w:t xml:space="preserve">Subtype name: </w:t>
      </w:r>
      <w:r w:rsidRPr="00826514">
        <w:rPr>
          <w:noProof/>
        </w:rPr>
        <w:t>vnd.3gpp.seal-</w:t>
      </w:r>
      <w:r>
        <w:rPr>
          <w:noProof/>
        </w:rPr>
        <w:t>data-delivery-tx-quality-mgt-res-info</w:t>
      </w:r>
      <w:r w:rsidRPr="00826514">
        <w:rPr>
          <w:noProof/>
        </w:rPr>
        <w:t>+cbor</w:t>
      </w:r>
    </w:p>
    <w:p w14:paraId="130ACC31" w14:textId="77777777" w:rsidR="000C7D35" w:rsidRPr="00826514" w:rsidRDefault="000C7D35" w:rsidP="000C7D35">
      <w:r w:rsidRPr="00826514">
        <w:t>Required parameters: none</w:t>
      </w:r>
    </w:p>
    <w:p w14:paraId="20482F72" w14:textId="77777777" w:rsidR="000C7D35" w:rsidRPr="00826514" w:rsidRDefault="000C7D35" w:rsidP="000C7D35">
      <w:r w:rsidRPr="00826514">
        <w:t>Optional parameters: none</w:t>
      </w:r>
    </w:p>
    <w:p w14:paraId="0C50F25F" w14:textId="72AD4775"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"TxQualityManagementResponse" data type in 3GPP TS 24.543 clause A.3.3.3.2.2 </w:t>
      </w:r>
      <w:r w:rsidRPr="00826514">
        <w:t>for details.</w:t>
      </w:r>
    </w:p>
    <w:p w14:paraId="186EE4B4" w14:textId="7C9B4FCE"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489E16"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09E5A3E3"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9CCF289"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6815F04" w14:textId="7216E071"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C26EFD9" w14:textId="77777777" w:rsidR="000C7D35" w:rsidRPr="00826514" w:rsidRDefault="000C7D35" w:rsidP="000C7D35">
      <w:r w:rsidRPr="00826514">
        <w:t>Additional information:</w:t>
      </w:r>
    </w:p>
    <w:p w14:paraId="3CCC380A" w14:textId="77777777" w:rsidR="000C7D35" w:rsidRPr="00826514" w:rsidRDefault="000C7D35" w:rsidP="000C7D35">
      <w:pPr>
        <w:ind w:firstLine="284"/>
      </w:pPr>
      <w:r w:rsidRPr="00826514">
        <w:t>Deprecated alias names for this type: N/A</w:t>
      </w:r>
    </w:p>
    <w:p w14:paraId="018EBA2B" w14:textId="77777777" w:rsidR="000C7D35" w:rsidRPr="00826514" w:rsidRDefault="000C7D35" w:rsidP="000C7D35">
      <w:pPr>
        <w:ind w:firstLine="284"/>
      </w:pPr>
      <w:r w:rsidRPr="00826514">
        <w:t>Magic number(s): N/A</w:t>
      </w:r>
    </w:p>
    <w:p w14:paraId="5B88B1A0" w14:textId="77777777" w:rsidR="000C7D35" w:rsidRPr="00826514" w:rsidRDefault="000C7D35" w:rsidP="000C7D35">
      <w:pPr>
        <w:ind w:firstLine="284"/>
      </w:pPr>
      <w:r w:rsidRPr="00826514">
        <w:t>File extension(s): none</w:t>
      </w:r>
    </w:p>
    <w:p w14:paraId="26133533" w14:textId="77777777" w:rsidR="000C7D35" w:rsidRPr="00826514" w:rsidRDefault="000C7D35" w:rsidP="000C7D35">
      <w:pPr>
        <w:ind w:firstLine="284"/>
      </w:pPr>
      <w:r w:rsidRPr="00826514">
        <w:t>Macintosh file type code(s): none</w:t>
      </w:r>
    </w:p>
    <w:p w14:paraId="49EC9DF3" w14:textId="77777777" w:rsidR="000C7D35" w:rsidRPr="00826514" w:rsidRDefault="000C7D35" w:rsidP="000C7D35">
      <w:r w:rsidRPr="00826514">
        <w:t>Person &amp; email address to contact for further information: &lt;MCC name&gt;, &lt;MCC email address&gt;</w:t>
      </w:r>
    </w:p>
    <w:p w14:paraId="15744481" w14:textId="77777777" w:rsidR="000C7D35" w:rsidRPr="00826514" w:rsidRDefault="000C7D35" w:rsidP="000C7D35">
      <w:r w:rsidRPr="00826514">
        <w:t>Intended usage: COMMON</w:t>
      </w:r>
    </w:p>
    <w:p w14:paraId="2874B872" w14:textId="77777777" w:rsidR="000C7D35" w:rsidRPr="00826514" w:rsidRDefault="000C7D35" w:rsidP="000C7D35">
      <w:r w:rsidRPr="00826514">
        <w:t>Restrictions on usage: None</w:t>
      </w:r>
    </w:p>
    <w:p w14:paraId="20D4AE01" w14:textId="77777777" w:rsidR="000C7D35" w:rsidRPr="00826514" w:rsidRDefault="000C7D35" w:rsidP="000C7D35">
      <w:r w:rsidRPr="00826514">
        <w:t>Author: 3GPP CT1 Working Group/3GPP_TSG_CT_WG1@LIST.ETSI.ORG</w:t>
      </w:r>
    </w:p>
    <w:p w14:paraId="1A2425DF" w14:textId="77777777" w:rsidR="000C7D35" w:rsidRPr="00826514" w:rsidRDefault="000C7D35" w:rsidP="000C7D35">
      <w:r w:rsidRPr="00826514">
        <w:t>Change controller: &lt;MCC name&gt;/&lt;MCC email address&gt;</w:t>
      </w:r>
    </w:p>
    <w:p w14:paraId="5527F63D" w14:textId="52881FDF" w:rsidR="006331D1" w:rsidRDefault="006331D1" w:rsidP="006331D1">
      <w:pPr>
        <w:pStyle w:val="Heading1"/>
      </w:pPr>
      <w:bookmarkStart w:id="925" w:name="_CRA_4"/>
      <w:bookmarkStart w:id="926" w:name="_Toc168325664"/>
      <w:bookmarkStart w:id="927" w:name="_Toc187929811"/>
      <w:bookmarkEnd w:id="925"/>
      <w:r>
        <w:t>A.4</w:t>
      </w:r>
      <w:r>
        <w:tab/>
        <w:t>Resource representation and APIs provided by SDDM-C</w:t>
      </w:r>
      <w:bookmarkEnd w:id="703"/>
      <w:bookmarkEnd w:id="926"/>
      <w:bookmarkEnd w:id="927"/>
    </w:p>
    <w:p w14:paraId="4DCCEE2C" w14:textId="77777777" w:rsidR="006331D1" w:rsidRDefault="006331D1" w:rsidP="006331D1">
      <w:pPr>
        <w:pStyle w:val="Heading2"/>
        <w:rPr>
          <w:lang w:eastAsia="zh-CN"/>
        </w:rPr>
      </w:pPr>
      <w:bookmarkStart w:id="928" w:name="_CRA_4_1"/>
      <w:bookmarkStart w:id="929" w:name="_Toc168325665"/>
      <w:bookmarkStart w:id="930" w:name="_Toc187929812"/>
      <w:bookmarkEnd w:id="928"/>
      <w:r>
        <w:rPr>
          <w:lang w:eastAsia="zh-CN"/>
        </w:rPr>
        <w:t>A.4.1</w:t>
      </w:r>
      <w:r>
        <w:rPr>
          <w:lang w:eastAsia="zh-CN"/>
        </w:rPr>
        <w:tab/>
      </w:r>
      <w:r w:rsidRPr="008D1232">
        <w:rPr>
          <w:lang w:eastAsia="zh-CN"/>
        </w:rPr>
        <w:t>Sdd_RegularTransmissionConnection</w:t>
      </w:r>
      <w:bookmarkStart w:id="931" w:name="_Toc154277384"/>
      <w:r>
        <w:rPr>
          <w:lang w:eastAsia="zh-CN"/>
        </w:rPr>
        <w:t xml:space="preserve"> API</w:t>
      </w:r>
      <w:bookmarkEnd w:id="929"/>
      <w:bookmarkEnd w:id="931"/>
      <w:bookmarkEnd w:id="930"/>
    </w:p>
    <w:p w14:paraId="49D9E739" w14:textId="77777777" w:rsidR="006331D1" w:rsidRDefault="006331D1" w:rsidP="006331D1">
      <w:pPr>
        <w:pStyle w:val="Heading3"/>
        <w:rPr>
          <w:lang w:eastAsia="zh-CN"/>
        </w:rPr>
      </w:pPr>
      <w:bookmarkStart w:id="932" w:name="_CRA_4_1_1"/>
      <w:bookmarkStart w:id="933" w:name="_Toc154277385"/>
      <w:bookmarkStart w:id="934" w:name="_Toc168325666"/>
      <w:bookmarkStart w:id="935" w:name="_Toc187929813"/>
      <w:bookmarkEnd w:id="932"/>
      <w:r>
        <w:rPr>
          <w:lang w:eastAsia="zh-CN"/>
        </w:rPr>
        <w:t>A.4.1.1</w:t>
      </w:r>
      <w:r>
        <w:rPr>
          <w:lang w:eastAsia="zh-CN"/>
        </w:rPr>
        <w:tab/>
        <w:t>API URI</w:t>
      </w:r>
      <w:bookmarkEnd w:id="933"/>
      <w:bookmarkEnd w:id="934"/>
      <w:bookmarkEnd w:id="935"/>
    </w:p>
    <w:p w14:paraId="47885C5C" w14:textId="75985F37" w:rsidR="006331D1" w:rsidRDefault="006331D1" w:rsidP="006331D1">
      <w:pPr>
        <w:rPr>
          <w:lang w:eastAsia="zh-CN"/>
        </w:rPr>
      </w:pPr>
      <w:bookmarkStart w:id="936" w:name="_Toc83234128"/>
      <w:bookmarkStart w:id="937" w:name="_Toc68170087"/>
      <w:bookmarkStart w:id="938" w:name="_Toc59019414"/>
      <w:bookmarkStart w:id="939" w:name="_Toc57206073"/>
      <w:bookmarkStart w:id="940" w:name="_Toc51763841"/>
      <w:bookmarkStart w:id="941" w:name="_Toc51189165"/>
      <w:bookmarkStart w:id="942" w:name="_Toc45134633"/>
      <w:bookmarkStart w:id="943" w:name="_Toc43481356"/>
      <w:bookmarkStart w:id="944" w:name="_Toc43196586"/>
      <w:bookmarkStart w:id="945" w:name="_Toc36041343"/>
      <w:bookmarkStart w:id="946" w:name="_Toc36041030"/>
      <w:bookmarkStart w:id="947" w:name="_Toc34154086"/>
      <w:bookmarkStart w:id="948"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949" w:name="_CRA_4_1_2"/>
      <w:bookmarkStart w:id="950" w:name="_Toc154277386"/>
      <w:bookmarkStart w:id="951" w:name="_Toc168325667"/>
      <w:bookmarkStart w:id="952" w:name="_Toc187929814"/>
      <w:bookmarkEnd w:id="949"/>
      <w:r>
        <w:rPr>
          <w:lang w:eastAsia="zh-CN"/>
        </w:rPr>
        <w:t>A.4.1.2</w:t>
      </w:r>
      <w:r>
        <w:rPr>
          <w:lang w:eastAsia="zh-CN"/>
        </w:rPr>
        <w:tab/>
        <w:t>Resources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50"/>
      <w:bookmarkEnd w:id="951"/>
      <w:bookmarkEnd w:id="952"/>
    </w:p>
    <w:p w14:paraId="2A6F1A9E" w14:textId="77777777" w:rsidR="006331D1" w:rsidRDefault="006331D1" w:rsidP="006331D1">
      <w:pPr>
        <w:pStyle w:val="Heading4"/>
        <w:rPr>
          <w:lang w:eastAsia="zh-CN"/>
        </w:rPr>
      </w:pPr>
      <w:bookmarkStart w:id="953" w:name="_CRA_4_1_2_1"/>
      <w:bookmarkStart w:id="954" w:name="_Toc154277387"/>
      <w:bookmarkStart w:id="955" w:name="_Toc83234129"/>
      <w:bookmarkStart w:id="956" w:name="_Toc68170088"/>
      <w:bookmarkStart w:id="957" w:name="_Toc59019415"/>
      <w:bookmarkStart w:id="958" w:name="_Toc57206074"/>
      <w:bookmarkStart w:id="959" w:name="_Toc51763842"/>
      <w:bookmarkStart w:id="960" w:name="_Toc51189166"/>
      <w:bookmarkStart w:id="961" w:name="_Toc45134634"/>
      <w:bookmarkStart w:id="962" w:name="_Toc43481357"/>
      <w:bookmarkStart w:id="963" w:name="_Toc43196587"/>
      <w:bookmarkStart w:id="964" w:name="_Toc36041344"/>
      <w:bookmarkStart w:id="965" w:name="_Toc36041031"/>
      <w:bookmarkStart w:id="966" w:name="_Toc34154087"/>
      <w:bookmarkStart w:id="967" w:name="_Toc24868605"/>
      <w:bookmarkStart w:id="968" w:name="_Toc168325668"/>
      <w:bookmarkStart w:id="969" w:name="_Toc187929815"/>
      <w:bookmarkEnd w:id="953"/>
      <w:r>
        <w:rPr>
          <w:lang w:eastAsia="zh-CN"/>
        </w:rPr>
        <w:t>A.4.1.2.1</w:t>
      </w:r>
      <w:r>
        <w:rPr>
          <w:lang w:eastAsia="zh-CN"/>
        </w:rPr>
        <w:tab/>
        <w:t>Overview</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35CE755" w14:textId="183EB82F" w:rsidR="006331D1" w:rsidRDefault="00D611F8" w:rsidP="006331D1">
      <w:pPr>
        <w:jc w:val="center"/>
        <w:rPr>
          <w:lang w:eastAsia="zh-CN"/>
        </w:rPr>
      </w:pPr>
      <w:r>
        <w:rPr>
          <w:noProof/>
        </w:rPr>
        <w:object w:dxaOrig="7245" w:dyaOrig="6705" w14:anchorId="03422C8F">
          <v:shape id="_x0000_i1028" type="#_x0000_t75" alt="" style="width:361.45pt;height:337.2pt" o:ole="">
            <v:imagedata r:id="rId18" o:title=""/>
          </v:shape>
          <o:OLEObject Type="Embed" ProgID="Visio.Drawing.15" ShapeID="_x0000_i1028" DrawAspect="Content" ObjectID="_1798542435" r:id="rId19"/>
        </w:object>
      </w:r>
    </w:p>
    <w:p w14:paraId="1E2369BE" w14:textId="77777777" w:rsidR="006331D1" w:rsidRDefault="006331D1" w:rsidP="006331D1">
      <w:pPr>
        <w:pStyle w:val="TF"/>
      </w:pPr>
      <w:bookmarkStart w:id="970" w:name="_CRFigureA_4_1_2_1_1"/>
      <w:r>
        <w:t xml:space="preserve">Figure </w:t>
      </w:r>
      <w:bookmarkEnd w:id="970"/>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971" w:name="_CRTableA_4_1_2_1_1"/>
      <w:r>
        <w:t>Table </w:t>
      </w:r>
      <w:bookmarkEnd w:id="971"/>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972" w:name="_CRA_4_1_2_2"/>
      <w:bookmarkStart w:id="973" w:name="_Toc154277404"/>
      <w:bookmarkStart w:id="974" w:name="_Toc168325669"/>
      <w:bookmarkStart w:id="975" w:name="_Toc83234137"/>
      <w:bookmarkStart w:id="976" w:name="_Toc68170096"/>
      <w:bookmarkStart w:id="977" w:name="_Toc59019423"/>
      <w:bookmarkStart w:id="978" w:name="_Toc57206082"/>
      <w:bookmarkStart w:id="979" w:name="_Toc51763850"/>
      <w:bookmarkStart w:id="980" w:name="_Toc51189174"/>
      <w:bookmarkStart w:id="981" w:name="_Toc45134642"/>
      <w:bookmarkStart w:id="982" w:name="_Toc43481365"/>
      <w:bookmarkStart w:id="983" w:name="_Toc43196595"/>
      <w:bookmarkStart w:id="984" w:name="_Toc36041352"/>
      <w:bookmarkStart w:id="985" w:name="_Toc36041039"/>
      <w:bookmarkStart w:id="986" w:name="_Toc34154095"/>
      <w:bookmarkStart w:id="987" w:name="_Toc24868617"/>
      <w:bookmarkStart w:id="988" w:name="_Toc187929816"/>
      <w:bookmarkEnd w:id="972"/>
      <w:r>
        <w:rPr>
          <w:lang w:eastAsia="zh-CN"/>
        </w:rPr>
        <w:t>A.4.1.2.2</w:t>
      </w:r>
      <w:r>
        <w:rPr>
          <w:lang w:eastAsia="zh-CN"/>
        </w:rPr>
        <w:tab/>
        <w:t>Resource: SDD Regular Transmission Connection</w:t>
      </w:r>
      <w:bookmarkEnd w:id="973"/>
      <w:bookmarkEnd w:id="974"/>
      <w:bookmarkEnd w:id="988"/>
    </w:p>
    <w:p w14:paraId="412657B3" w14:textId="77777777" w:rsidR="006331D1" w:rsidRDefault="006331D1" w:rsidP="006331D1">
      <w:pPr>
        <w:pStyle w:val="Heading5"/>
        <w:rPr>
          <w:lang w:eastAsia="zh-CN"/>
        </w:rPr>
      </w:pPr>
      <w:bookmarkStart w:id="989" w:name="_CRA_4_1_2_2_1"/>
      <w:bookmarkStart w:id="990" w:name="_Toc154277405"/>
      <w:bookmarkStart w:id="991" w:name="_Toc168325670"/>
      <w:bookmarkStart w:id="992" w:name="_Toc187929817"/>
      <w:bookmarkEnd w:id="989"/>
      <w:r>
        <w:rPr>
          <w:lang w:eastAsia="zh-CN"/>
        </w:rPr>
        <w:t>A.4.1.2.2.1</w:t>
      </w:r>
      <w:r>
        <w:rPr>
          <w:lang w:eastAsia="zh-CN"/>
        </w:rPr>
        <w:tab/>
        <w:t>Description</w:t>
      </w:r>
      <w:bookmarkEnd w:id="990"/>
      <w:bookmarkEnd w:id="991"/>
      <w:bookmarkEnd w:id="992"/>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993" w:name="_CRA_4_1_2_2_2"/>
      <w:bookmarkStart w:id="994" w:name="_Toc154277406"/>
      <w:bookmarkStart w:id="995" w:name="_Toc168325671"/>
      <w:bookmarkStart w:id="996" w:name="_Toc187929818"/>
      <w:bookmarkEnd w:id="993"/>
      <w:r>
        <w:rPr>
          <w:lang w:eastAsia="zh-CN"/>
        </w:rPr>
        <w:t>A.4.1.2.2.2</w:t>
      </w:r>
      <w:r>
        <w:rPr>
          <w:lang w:eastAsia="zh-CN"/>
        </w:rPr>
        <w:tab/>
        <w:t>Resource Definition</w:t>
      </w:r>
      <w:bookmarkEnd w:id="994"/>
      <w:bookmarkEnd w:id="995"/>
      <w:bookmarkEnd w:id="996"/>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997" w:name="_CRA_4_1_2_2_3"/>
      <w:bookmarkStart w:id="998" w:name="_Toc154277407"/>
      <w:bookmarkStart w:id="999" w:name="_Toc168325672"/>
      <w:bookmarkStart w:id="1000" w:name="_Toc187929819"/>
      <w:bookmarkEnd w:id="997"/>
      <w:r>
        <w:rPr>
          <w:lang w:eastAsia="zh-CN"/>
        </w:rPr>
        <w:t>A.4.1.2.2.3</w:t>
      </w:r>
      <w:r>
        <w:rPr>
          <w:lang w:eastAsia="zh-CN"/>
        </w:rPr>
        <w:tab/>
        <w:t>Resource Standard Methods</w:t>
      </w:r>
      <w:bookmarkEnd w:id="998"/>
      <w:bookmarkEnd w:id="999"/>
      <w:bookmarkEnd w:id="1000"/>
    </w:p>
    <w:p w14:paraId="48E5E09A" w14:textId="77777777" w:rsidR="006331D1" w:rsidRDefault="006331D1" w:rsidP="006331D1">
      <w:pPr>
        <w:pStyle w:val="H6"/>
      </w:pPr>
      <w:bookmarkStart w:id="1001" w:name="_CRA_4_1_2_2_3_1"/>
      <w:r>
        <w:rPr>
          <w:lang w:eastAsia="zh-CN"/>
        </w:rPr>
        <w:t>A.4.1.2.2.3.1</w:t>
      </w:r>
      <w:r>
        <w:rPr>
          <w:lang w:eastAsia="zh-CN"/>
        </w:rPr>
        <w:tab/>
        <w:t>POST</w:t>
      </w:r>
    </w:p>
    <w:p w14:paraId="35E65B46" w14:textId="77777777" w:rsidR="006331D1" w:rsidRDefault="006331D1" w:rsidP="006331D1">
      <w:pPr>
        <w:rPr>
          <w:lang w:eastAsia="zh-CN"/>
        </w:rPr>
      </w:pPr>
      <w:bookmarkStart w:id="1002" w:name="_Toc154277412"/>
      <w:bookmarkEnd w:id="1001"/>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003" w:name="_CRTableA_4_1_2_2_3_1_1"/>
      <w:r>
        <w:t xml:space="preserve">Table </w:t>
      </w:r>
      <w:bookmarkEnd w:id="1003"/>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004" w:name="_CRTableA_4_1_2_2_3_1_2"/>
      <w:r>
        <w:t xml:space="preserve">Table </w:t>
      </w:r>
      <w:bookmarkEnd w:id="1004"/>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005" w:name="_CRA_4_1_2_2_3_2"/>
      <w:r>
        <w:rPr>
          <w:lang w:eastAsia="zh-CN"/>
        </w:rPr>
        <w:t>A.4.1.2.2.3.2</w:t>
      </w:r>
      <w:r>
        <w:rPr>
          <w:lang w:eastAsia="zh-CN"/>
        </w:rPr>
        <w:tab/>
        <w:t>DELETE</w:t>
      </w:r>
    </w:p>
    <w:bookmarkEnd w:id="1005"/>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006" w:name="_CRTableA_4_1_2_2_3_2_1"/>
      <w:r>
        <w:t xml:space="preserve">Table </w:t>
      </w:r>
      <w:bookmarkEnd w:id="1006"/>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007" w:name="_CRTableA_4_1_2_2_3_2_2"/>
      <w:r>
        <w:t xml:space="preserve">Table </w:t>
      </w:r>
      <w:bookmarkEnd w:id="1007"/>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008" w:name="_CRA_4_1_3"/>
      <w:bookmarkStart w:id="1009" w:name="_Toc168325673"/>
      <w:bookmarkStart w:id="1010" w:name="_Toc187929820"/>
      <w:bookmarkEnd w:id="1008"/>
      <w:r>
        <w:rPr>
          <w:lang w:eastAsia="zh-CN"/>
        </w:rPr>
        <w:t>A.4.1.3</w:t>
      </w:r>
      <w:r>
        <w:rPr>
          <w:lang w:eastAsia="zh-CN"/>
        </w:rPr>
        <w:tab/>
        <w:t>Data Model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1002"/>
      <w:bookmarkEnd w:id="1009"/>
      <w:bookmarkEnd w:id="1010"/>
    </w:p>
    <w:p w14:paraId="760E14B2" w14:textId="77777777" w:rsidR="006331D1" w:rsidRDefault="006331D1" w:rsidP="006331D1">
      <w:pPr>
        <w:pStyle w:val="Heading4"/>
        <w:rPr>
          <w:lang w:eastAsia="zh-CN"/>
        </w:rPr>
      </w:pPr>
      <w:bookmarkStart w:id="1011" w:name="_CRA_4_1_3_1"/>
      <w:bookmarkStart w:id="1012" w:name="_Toc154277413"/>
      <w:bookmarkStart w:id="1013" w:name="_Toc83234138"/>
      <w:bookmarkStart w:id="1014" w:name="_Toc68170097"/>
      <w:bookmarkStart w:id="1015" w:name="_Toc59019424"/>
      <w:bookmarkStart w:id="1016" w:name="_Toc57206083"/>
      <w:bookmarkStart w:id="1017" w:name="_Toc51763851"/>
      <w:bookmarkStart w:id="1018" w:name="_Toc51189175"/>
      <w:bookmarkStart w:id="1019" w:name="_Toc45134643"/>
      <w:bookmarkStart w:id="1020" w:name="_Toc43481366"/>
      <w:bookmarkStart w:id="1021" w:name="_Toc43196596"/>
      <w:bookmarkStart w:id="1022" w:name="_Toc36041353"/>
      <w:bookmarkStart w:id="1023" w:name="_Toc36041040"/>
      <w:bookmarkStart w:id="1024" w:name="_Toc34154096"/>
      <w:bookmarkStart w:id="1025" w:name="_Toc24868618"/>
      <w:bookmarkStart w:id="1026" w:name="_Toc168325674"/>
      <w:bookmarkStart w:id="1027" w:name="_Toc187929821"/>
      <w:bookmarkEnd w:id="1011"/>
      <w:r>
        <w:rPr>
          <w:lang w:eastAsia="zh-CN"/>
        </w:rPr>
        <w:t>A.4.1.3.1</w:t>
      </w:r>
      <w:r>
        <w:rPr>
          <w:lang w:eastAsia="zh-CN"/>
        </w:rPr>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028" w:name="_CRTableA_4_1_3_1_1"/>
      <w:r>
        <w:t>Table </w:t>
      </w:r>
      <w:bookmarkEnd w:id="1028"/>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DE84A3" w14:textId="1A4011E7" w:rsidR="008343BE" w:rsidRPr="00830AC8" w:rsidRDefault="003B2BC5" w:rsidP="008343BE">
            <w:pPr>
              <w:pStyle w:val="TAL"/>
              <w:jc w:val="center"/>
            </w:pPr>
            <w:r w:rsidRPr="00E36516">
              <w:t>A.</w:t>
            </w:r>
            <w:r>
              <w:t>2.4.2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8343BE">
            <w:pPr>
              <w:pStyle w:val="TAL"/>
              <w:jc w:val="center"/>
            </w:pPr>
            <w:r w:rsidRPr="00E36516">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029" w:name="_CRTableA_4_1_3_1_2"/>
      <w:r>
        <w:t>Table </w:t>
      </w:r>
      <w:bookmarkEnd w:id="1029"/>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030" w:name="_CRTableA_4_1_3_1_3"/>
      <w:r>
        <w:t>Table </w:t>
      </w:r>
      <w:bookmarkEnd w:id="1030"/>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031" w:name="_CRA_4_1_3_2"/>
      <w:bookmarkStart w:id="1032" w:name="_Toc154277414"/>
      <w:bookmarkStart w:id="1033" w:name="_Toc99195522"/>
      <w:bookmarkStart w:id="1034" w:name="_Toc168325675"/>
      <w:bookmarkStart w:id="1035" w:name="_Toc187929822"/>
      <w:bookmarkEnd w:id="1031"/>
      <w:r>
        <w:rPr>
          <w:lang w:eastAsia="zh-CN"/>
        </w:rPr>
        <w:t>A.4.1.3.2</w:t>
      </w:r>
      <w:r>
        <w:rPr>
          <w:lang w:eastAsia="zh-CN"/>
        </w:rPr>
        <w:tab/>
        <w:t>Structured data types</w:t>
      </w:r>
      <w:bookmarkEnd w:id="1032"/>
      <w:bookmarkEnd w:id="1033"/>
      <w:bookmarkEnd w:id="1034"/>
      <w:bookmarkEnd w:id="1035"/>
    </w:p>
    <w:p w14:paraId="555CA078" w14:textId="26FB995F" w:rsidR="00E36516" w:rsidRDefault="00E36516" w:rsidP="00E36516">
      <w:pPr>
        <w:pStyle w:val="Heading5"/>
        <w:rPr>
          <w:lang w:eastAsia="zh-CN"/>
        </w:rPr>
      </w:pPr>
      <w:bookmarkStart w:id="1036" w:name="_CRA_4_1_3_2_1"/>
      <w:bookmarkStart w:id="1037" w:name="_Toc168325676"/>
      <w:bookmarkStart w:id="1038" w:name="_Toc154277419"/>
      <w:bookmarkStart w:id="1039" w:name="_Toc99195527"/>
      <w:bookmarkStart w:id="1040" w:name="_Toc187929823"/>
      <w:bookmarkEnd w:id="1036"/>
      <w:r>
        <w:rPr>
          <w:lang w:eastAsia="zh-CN"/>
        </w:rPr>
        <w:t>A.4.1.3.2.1</w:t>
      </w:r>
      <w:r>
        <w:rPr>
          <w:lang w:eastAsia="zh-CN"/>
        </w:rPr>
        <w:tab/>
      </w:r>
      <w:r w:rsidR="003B2BC5">
        <w:rPr>
          <w:lang w:eastAsia="zh-CN"/>
        </w:rPr>
        <w:t>Void</w:t>
      </w:r>
      <w:bookmarkEnd w:id="1037"/>
      <w:bookmarkEnd w:id="1040"/>
    </w:p>
    <w:p w14:paraId="512ADF94" w14:textId="3F2488BA" w:rsidR="00E36516" w:rsidRDefault="00E36516" w:rsidP="00E36516">
      <w:pPr>
        <w:pStyle w:val="Heading5"/>
        <w:rPr>
          <w:lang w:eastAsia="zh-CN"/>
        </w:rPr>
      </w:pPr>
      <w:bookmarkStart w:id="1041" w:name="_CRA_4_1_3_2_2"/>
      <w:bookmarkStart w:id="1042" w:name="_Toc168325677"/>
      <w:bookmarkStart w:id="1043" w:name="_Toc187929824"/>
      <w:bookmarkEnd w:id="1041"/>
      <w:r>
        <w:rPr>
          <w:lang w:eastAsia="zh-CN"/>
        </w:rPr>
        <w:t>A.4.1.3.2.</w:t>
      </w:r>
      <w:r w:rsidR="006A68E3">
        <w:rPr>
          <w:lang w:eastAsia="zh-CN"/>
        </w:rPr>
        <w:t>2</w:t>
      </w:r>
      <w:r>
        <w:rPr>
          <w:lang w:eastAsia="zh-CN"/>
        </w:rPr>
        <w:tab/>
        <w:t>Type: ReleaseRequest</w:t>
      </w:r>
      <w:bookmarkEnd w:id="1042"/>
      <w:bookmarkEnd w:id="1043"/>
    </w:p>
    <w:p w14:paraId="74D006DB" w14:textId="779E1891" w:rsidR="00E36516" w:rsidRDefault="00E36516" w:rsidP="00E36516">
      <w:pPr>
        <w:pStyle w:val="TH"/>
      </w:pPr>
      <w:bookmarkStart w:id="1044" w:name="_CRTableA_4_1_3_2_2_1"/>
      <w:r>
        <w:rPr>
          <w:noProof/>
        </w:rPr>
        <w:t>Table </w:t>
      </w:r>
      <w:bookmarkEnd w:id="1044"/>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045" w:name="_CRA_4_1_3_3"/>
      <w:bookmarkStart w:id="1046" w:name="_Toc168325678"/>
      <w:bookmarkStart w:id="1047" w:name="_Toc187929825"/>
      <w:bookmarkEnd w:id="1045"/>
      <w:r>
        <w:rPr>
          <w:lang w:eastAsia="zh-CN"/>
        </w:rPr>
        <w:t>A.4.1.3.3</w:t>
      </w:r>
      <w:r>
        <w:rPr>
          <w:lang w:eastAsia="zh-CN"/>
        </w:rPr>
        <w:tab/>
        <w:t>Simple data types and enumerations</w:t>
      </w:r>
      <w:bookmarkEnd w:id="1038"/>
      <w:bookmarkEnd w:id="1039"/>
      <w:bookmarkEnd w:id="1046"/>
      <w:bookmarkEnd w:id="1047"/>
    </w:p>
    <w:p w14:paraId="3473A61C" w14:textId="77777777" w:rsidR="006B2993" w:rsidRPr="00FF2CB9" w:rsidRDefault="006B2993" w:rsidP="006B2993">
      <w:pPr>
        <w:rPr>
          <w:lang w:eastAsia="zh-CN"/>
        </w:rPr>
      </w:pPr>
      <w:bookmarkStart w:id="1048" w:name="_Toc154277420"/>
      <w:bookmarkStart w:id="1049" w:name="_Toc98783317"/>
      <w:r>
        <w:rPr>
          <w:lang w:eastAsia="zh-CN"/>
        </w:rPr>
        <w:t>None.</w:t>
      </w:r>
    </w:p>
    <w:p w14:paraId="08DF2D97" w14:textId="77777777" w:rsidR="006331D1" w:rsidRDefault="006331D1" w:rsidP="006331D1">
      <w:pPr>
        <w:pStyle w:val="Heading3"/>
      </w:pPr>
      <w:bookmarkStart w:id="1050" w:name="_CRA_4_1_4"/>
      <w:bookmarkStart w:id="1051" w:name="_Toc168325679"/>
      <w:bookmarkStart w:id="1052" w:name="_Toc187929826"/>
      <w:bookmarkEnd w:id="1050"/>
      <w:r>
        <w:t>A.4.1.4</w:t>
      </w:r>
      <w:r>
        <w:tab/>
        <w:t>Error Handling</w:t>
      </w:r>
      <w:bookmarkEnd w:id="1048"/>
      <w:bookmarkEnd w:id="1049"/>
      <w:bookmarkEnd w:id="1051"/>
      <w:bookmarkEnd w:id="1052"/>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053" w:name="_CRA_4_1_5"/>
      <w:bookmarkStart w:id="1054" w:name="_Toc154277421"/>
      <w:bookmarkStart w:id="1055" w:name="_Toc99195530"/>
      <w:bookmarkStart w:id="1056" w:name="_Toc168325680"/>
      <w:bookmarkStart w:id="1057" w:name="_Toc187929827"/>
      <w:bookmarkEnd w:id="1053"/>
      <w:r>
        <w:t>A.4.1.5</w:t>
      </w:r>
      <w:r>
        <w:tab/>
        <w:t>CDDL Specification</w:t>
      </w:r>
      <w:bookmarkEnd w:id="1054"/>
      <w:bookmarkEnd w:id="1055"/>
      <w:bookmarkEnd w:id="1056"/>
      <w:bookmarkEnd w:id="1057"/>
    </w:p>
    <w:p w14:paraId="50CCAC9E" w14:textId="77777777" w:rsidR="006331D1" w:rsidRDefault="006331D1" w:rsidP="006331D1">
      <w:pPr>
        <w:pStyle w:val="Heading4"/>
        <w:rPr>
          <w:lang w:eastAsia="zh-CN"/>
        </w:rPr>
      </w:pPr>
      <w:bookmarkStart w:id="1058" w:name="_CRA_4_1_5_1"/>
      <w:bookmarkStart w:id="1059" w:name="_Toc154277422"/>
      <w:bookmarkStart w:id="1060" w:name="_Toc99195531"/>
      <w:bookmarkStart w:id="1061" w:name="_Toc168325681"/>
      <w:bookmarkStart w:id="1062" w:name="_Toc187929828"/>
      <w:bookmarkEnd w:id="1058"/>
      <w:r>
        <w:t>A.4.1.5</w:t>
      </w:r>
      <w:r>
        <w:rPr>
          <w:lang w:eastAsia="zh-CN"/>
        </w:rPr>
        <w:t>.1</w:t>
      </w:r>
      <w:r>
        <w:rPr>
          <w:lang w:eastAsia="zh-CN"/>
        </w:rPr>
        <w:tab/>
        <w:t>Introduction</w:t>
      </w:r>
      <w:bookmarkEnd w:id="1059"/>
      <w:bookmarkEnd w:id="1060"/>
      <w:bookmarkEnd w:id="1061"/>
      <w:bookmarkEnd w:id="1062"/>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063" w:name="_CRA_4_1_5_2"/>
      <w:bookmarkStart w:id="1064" w:name="_Toc154277423"/>
      <w:bookmarkStart w:id="1065" w:name="_Toc99195532"/>
      <w:bookmarkStart w:id="1066" w:name="_Toc168325682"/>
      <w:bookmarkStart w:id="1067" w:name="_Toc187929829"/>
      <w:bookmarkEnd w:id="1063"/>
      <w:r>
        <w:t>A.4.1.5</w:t>
      </w:r>
      <w:r>
        <w:rPr>
          <w:lang w:eastAsia="zh-CN"/>
        </w:rPr>
        <w:t>.2</w:t>
      </w:r>
      <w:r>
        <w:rPr>
          <w:lang w:eastAsia="zh-CN"/>
        </w:rPr>
        <w:tab/>
        <w:t>CDDL document</w:t>
      </w:r>
      <w:bookmarkEnd w:id="1064"/>
      <w:bookmarkEnd w:id="1065"/>
      <w:bookmarkEnd w:id="1066"/>
      <w:bookmarkEnd w:id="1067"/>
    </w:p>
    <w:p w14:paraId="7E3D23DF" w14:textId="77777777" w:rsidR="007D40A0" w:rsidRPr="00932268" w:rsidRDefault="007D40A0" w:rsidP="007D40A0">
      <w:pPr>
        <w:pStyle w:val="PL"/>
        <w:rPr>
          <w:lang w:eastAsia="zh-CN"/>
        </w:rPr>
      </w:pPr>
      <w:bookmarkStart w:id="1068" w:name="_Toc98783321"/>
      <w:bookmarkStart w:id="1069"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0896B613"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6465BAE1"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2DBF2EAB"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4E13D82" w14:textId="1DE8E86E" w:rsidR="006331D1" w:rsidRDefault="006331D1" w:rsidP="009A5274">
      <w:pPr>
        <w:pStyle w:val="EditorsNote"/>
        <w:ind w:left="0" w:firstLine="0"/>
      </w:pPr>
    </w:p>
    <w:p w14:paraId="70016A0F" w14:textId="77777777" w:rsidR="006331D1" w:rsidRDefault="006331D1" w:rsidP="006331D1">
      <w:pPr>
        <w:pStyle w:val="Heading3"/>
        <w:rPr>
          <w:noProof/>
        </w:rPr>
      </w:pPr>
      <w:bookmarkStart w:id="1070" w:name="_CRA_4_1_6"/>
      <w:bookmarkStart w:id="1071" w:name="_Toc168325683"/>
      <w:bookmarkStart w:id="1072" w:name="_Toc187929830"/>
      <w:bookmarkEnd w:id="1070"/>
      <w:r>
        <w:rPr>
          <w:noProof/>
        </w:rPr>
        <w:t>A.4.1.6</w:t>
      </w:r>
      <w:r>
        <w:rPr>
          <w:noProof/>
        </w:rPr>
        <w:tab/>
        <w:t>Media Type</w:t>
      </w:r>
      <w:bookmarkEnd w:id="1068"/>
      <w:r>
        <w:rPr>
          <w:noProof/>
        </w:rPr>
        <w:t>s</w:t>
      </w:r>
      <w:bookmarkEnd w:id="1069"/>
      <w:bookmarkEnd w:id="1071"/>
      <w:bookmarkEnd w:id="1072"/>
    </w:p>
    <w:p w14:paraId="68E8BE01" w14:textId="77777777" w:rsidR="005B24D8" w:rsidRPr="00826514" w:rsidRDefault="005B24D8" w:rsidP="005B24D8">
      <w:pPr>
        <w:rPr>
          <w:lang w:val="en-US"/>
        </w:rPr>
      </w:pPr>
      <w:bookmarkStart w:id="1073" w:name="_Toc154277353"/>
      <w:r>
        <w:rPr>
          <w:lang w:eastAsia="zh-CN"/>
        </w:rPr>
        <w:t>See clause A.3.1.6</w:t>
      </w:r>
      <w:r w:rsidRPr="00826514">
        <w:rPr>
          <w:lang w:val="en-US"/>
        </w:rPr>
        <w:t>.</w:t>
      </w:r>
    </w:p>
    <w:p w14:paraId="67F48E88" w14:textId="2460B352" w:rsidR="006331D1" w:rsidRDefault="006331D1" w:rsidP="006331D1">
      <w:pPr>
        <w:pStyle w:val="Heading2"/>
        <w:rPr>
          <w:lang w:eastAsia="zh-CN"/>
        </w:rPr>
      </w:pPr>
      <w:bookmarkStart w:id="1074" w:name="_CRA_4_2"/>
      <w:bookmarkStart w:id="1075" w:name="_Toc168325684"/>
      <w:bookmarkStart w:id="1076" w:name="_Toc187929831"/>
      <w:bookmarkEnd w:id="1074"/>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075"/>
      <w:bookmarkEnd w:id="1076"/>
    </w:p>
    <w:p w14:paraId="2C0CE434" w14:textId="77777777" w:rsidR="006331D1" w:rsidRDefault="006331D1" w:rsidP="006331D1">
      <w:pPr>
        <w:pStyle w:val="Heading3"/>
        <w:rPr>
          <w:lang w:eastAsia="zh-CN"/>
        </w:rPr>
      </w:pPr>
      <w:bookmarkStart w:id="1077" w:name="_CRA_4_2_1"/>
      <w:bookmarkStart w:id="1078" w:name="_Toc168325685"/>
      <w:bookmarkStart w:id="1079" w:name="_Toc187929832"/>
      <w:bookmarkEnd w:id="1077"/>
      <w:r>
        <w:rPr>
          <w:lang w:eastAsia="zh-CN"/>
        </w:rPr>
        <w:t>A.4.2.1</w:t>
      </w:r>
      <w:r>
        <w:rPr>
          <w:lang w:eastAsia="zh-CN"/>
        </w:rPr>
        <w:tab/>
        <w:t>API URI</w:t>
      </w:r>
      <w:bookmarkEnd w:id="1078"/>
      <w:bookmarkEnd w:id="1079"/>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080" w:name="_CRA_4_2_2"/>
      <w:bookmarkStart w:id="1081" w:name="_Toc168325686"/>
      <w:bookmarkStart w:id="1082" w:name="_Toc187929833"/>
      <w:bookmarkEnd w:id="1080"/>
      <w:r>
        <w:rPr>
          <w:lang w:eastAsia="zh-CN"/>
        </w:rPr>
        <w:t>A.4.2.2</w:t>
      </w:r>
      <w:r>
        <w:rPr>
          <w:lang w:eastAsia="zh-CN"/>
        </w:rPr>
        <w:tab/>
        <w:t>Resources</w:t>
      </w:r>
      <w:bookmarkEnd w:id="1081"/>
      <w:bookmarkEnd w:id="1082"/>
    </w:p>
    <w:p w14:paraId="70538E8C" w14:textId="77777777" w:rsidR="006331D1" w:rsidRDefault="006331D1" w:rsidP="006331D1">
      <w:pPr>
        <w:pStyle w:val="Heading4"/>
        <w:rPr>
          <w:lang w:eastAsia="zh-CN"/>
        </w:rPr>
      </w:pPr>
      <w:bookmarkStart w:id="1083" w:name="_CRA_4_2_2_1"/>
      <w:bookmarkStart w:id="1084" w:name="_Toc168325687"/>
      <w:bookmarkStart w:id="1085" w:name="_Toc187929834"/>
      <w:bookmarkEnd w:id="1083"/>
      <w:r>
        <w:rPr>
          <w:lang w:eastAsia="zh-CN"/>
        </w:rPr>
        <w:t>A.4.2.2.1</w:t>
      </w:r>
      <w:r>
        <w:rPr>
          <w:lang w:eastAsia="zh-CN"/>
        </w:rPr>
        <w:tab/>
        <w:t>Overview</w:t>
      </w:r>
      <w:bookmarkEnd w:id="1084"/>
      <w:bookmarkEnd w:id="1085"/>
    </w:p>
    <w:p w14:paraId="50908DFD" w14:textId="1B24E25B" w:rsidR="006331D1" w:rsidRDefault="00D611F8" w:rsidP="006331D1">
      <w:pPr>
        <w:jc w:val="center"/>
        <w:rPr>
          <w:lang w:eastAsia="zh-CN"/>
        </w:rPr>
      </w:pPr>
      <w:r>
        <w:rPr>
          <w:noProof/>
        </w:rPr>
        <w:object w:dxaOrig="7245" w:dyaOrig="6705" w14:anchorId="22EBFD02">
          <v:shape id="_x0000_i1029" type="#_x0000_t75" alt="" style="width:361.45pt;height:337.2pt" o:ole="">
            <v:imagedata r:id="rId20" o:title=""/>
          </v:shape>
          <o:OLEObject Type="Embed" ProgID="Visio.Drawing.15" ShapeID="_x0000_i1029" DrawAspect="Content" ObjectID="_1798542436" r:id="rId21"/>
        </w:object>
      </w:r>
    </w:p>
    <w:p w14:paraId="54A409F0" w14:textId="77777777" w:rsidR="006331D1" w:rsidRDefault="006331D1" w:rsidP="006331D1">
      <w:pPr>
        <w:pStyle w:val="TF"/>
      </w:pPr>
      <w:bookmarkStart w:id="1086" w:name="_CRFigureA_4_2_2_1_1"/>
      <w:r>
        <w:t xml:space="preserve">Figure </w:t>
      </w:r>
      <w:bookmarkEnd w:id="1086"/>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087" w:name="_CRTableA_4_2_2_1_1"/>
      <w:r>
        <w:t>Table </w:t>
      </w:r>
      <w:bookmarkEnd w:id="1087"/>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088" w:name="_CRA_4_2_2_2"/>
      <w:bookmarkStart w:id="1089" w:name="_Toc168325688"/>
      <w:bookmarkStart w:id="1090" w:name="_Toc187929835"/>
      <w:bookmarkEnd w:id="1088"/>
      <w:r>
        <w:rPr>
          <w:lang w:eastAsia="zh-CN"/>
        </w:rPr>
        <w:t>A.4.2.2.2</w:t>
      </w:r>
      <w:r>
        <w:rPr>
          <w:lang w:eastAsia="zh-CN"/>
        </w:rPr>
        <w:tab/>
        <w:t>Resource: URLLC Transmission Connection</w:t>
      </w:r>
      <w:bookmarkEnd w:id="1089"/>
      <w:bookmarkEnd w:id="1090"/>
    </w:p>
    <w:p w14:paraId="12350C1C" w14:textId="77777777" w:rsidR="006331D1" w:rsidRDefault="006331D1" w:rsidP="006331D1">
      <w:pPr>
        <w:pStyle w:val="Heading5"/>
        <w:rPr>
          <w:lang w:eastAsia="zh-CN"/>
        </w:rPr>
      </w:pPr>
      <w:bookmarkStart w:id="1091" w:name="_CRA_4_2_2_2_1"/>
      <w:bookmarkStart w:id="1092" w:name="_Toc168325689"/>
      <w:bookmarkStart w:id="1093" w:name="_Toc187929836"/>
      <w:bookmarkEnd w:id="1091"/>
      <w:r>
        <w:rPr>
          <w:lang w:eastAsia="zh-CN"/>
        </w:rPr>
        <w:t>A.4.2.2.2.1</w:t>
      </w:r>
      <w:r>
        <w:rPr>
          <w:lang w:eastAsia="zh-CN"/>
        </w:rPr>
        <w:tab/>
        <w:t>Description</w:t>
      </w:r>
      <w:bookmarkEnd w:id="1092"/>
      <w:bookmarkEnd w:id="1093"/>
    </w:p>
    <w:p w14:paraId="181E410D" w14:textId="2CCC209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a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094" w:name="_CRA_4_2_2_2_2"/>
      <w:bookmarkStart w:id="1095" w:name="_Toc168325690"/>
      <w:bookmarkStart w:id="1096" w:name="_Toc187929837"/>
      <w:bookmarkEnd w:id="1094"/>
      <w:r>
        <w:rPr>
          <w:lang w:eastAsia="zh-CN"/>
        </w:rPr>
        <w:t>A.4.2.2.2.2</w:t>
      </w:r>
      <w:r>
        <w:rPr>
          <w:lang w:eastAsia="zh-CN"/>
        </w:rPr>
        <w:tab/>
        <w:t>Resource Definition</w:t>
      </w:r>
      <w:bookmarkEnd w:id="1095"/>
      <w:bookmarkEnd w:id="1096"/>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097" w:name="_CRTableA_4_1_2_2_2_1"/>
      <w:r>
        <w:t xml:space="preserve">Table </w:t>
      </w:r>
      <w:bookmarkEnd w:id="1097"/>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098" w:name="_CRA_4_2_2_2_3"/>
      <w:bookmarkStart w:id="1099" w:name="_Toc168325691"/>
      <w:bookmarkStart w:id="1100" w:name="_Toc187929838"/>
      <w:bookmarkEnd w:id="1098"/>
      <w:r>
        <w:rPr>
          <w:lang w:eastAsia="zh-CN"/>
        </w:rPr>
        <w:t>A.4.2.2.2.3</w:t>
      </w:r>
      <w:r>
        <w:rPr>
          <w:lang w:eastAsia="zh-CN"/>
        </w:rPr>
        <w:tab/>
        <w:t>Resource Standard Methods</w:t>
      </w:r>
      <w:bookmarkEnd w:id="1099"/>
      <w:bookmarkEnd w:id="1100"/>
    </w:p>
    <w:p w14:paraId="2B64E312" w14:textId="77777777" w:rsidR="006331D1" w:rsidRDefault="006331D1" w:rsidP="006331D1">
      <w:pPr>
        <w:pStyle w:val="H6"/>
      </w:pPr>
      <w:bookmarkStart w:id="1101" w:name="_CRA_4_2_2_2_3_1"/>
      <w:r>
        <w:rPr>
          <w:lang w:eastAsia="zh-CN"/>
        </w:rPr>
        <w:t>A.4.2.2.2.3.1</w:t>
      </w:r>
      <w:r>
        <w:rPr>
          <w:lang w:eastAsia="zh-CN"/>
        </w:rPr>
        <w:tab/>
        <w:t>POST</w:t>
      </w:r>
    </w:p>
    <w:bookmarkEnd w:id="1101"/>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102" w:name="OLE_LINK148"/>
      <w:bookmarkStart w:id="1103" w:name="OLE_LINK149"/>
      <w:r>
        <w:t>A.4.2.2.</w:t>
      </w:r>
      <w:r>
        <w:rPr>
          <w:lang w:eastAsia="zh-CN"/>
        </w:rPr>
        <w:t>2</w:t>
      </w:r>
      <w:r>
        <w:t>.3.</w:t>
      </w:r>
      <w:r>
        <w:rPr>
          <w:lang w:val="en-US"/>
        </w:rPr>
        <w:t>1</w:t>
      </w:r>
      <w:r>
        <w:t>.</w:t>
      </w:r>
      <w:r>
        <w:rPr>
          <w:lang w:val="en-US"/>
        </w:rPr>
        <w:t>1</w:t>
      </w:r>
      <w:bookmarkEnd w:id="1102"/>
      <w:bookmarkEnd w:id="1103"/>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104" w:name="_CRTableA_4_2_2_2_3_1_1"/>
      <w:r>
        <w:t xml:space="preserve">Table </w:t>
      </w:r>
      <w:bookmarkEnd w:id="1104"/>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105" w:name="_CRTableA_4_2_2_2_3_1_2"/>
      <w:r>
        <w:t xml:space="preserve">Table </w:t>
      </w:r>
      <w:bookmarkEnd w:id="1105"/>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106" w:name="_CRA_4_2_2_2_3_2"/>
      <w:r>
        <w:rPr>
          <w:lang w:eastAsia="zh-CN"/>
        </w:rPr>
        <w:t>A.4.2.2.2.3.2</w:t>
      </w:r>
      <w:r>
        <w:rPr>
          <w:lang w:eastAsia="zh-CN"/>
        </w:rPr>
        <w:tab/>
        <w:t>PUT</w:t>
      </w:r>
    </w:p>
    <w:bookmarkEnd w:id="1106"/>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107" w:name="_CRTableA_4_2_2_2_3_2_1"/>
      <w:r>
        <w:t xml:space="preserve">Table </w:t>
      </w:r>
      <w:bookmarkEnd w:id="1107"/>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108" w:name="_CRA_4_2_2_2_3_3"/>
      <w:r>
        <w:rPr>
          <w:lang w:eastAsia="zh-CN"/>
        </w:rPr>
        <w:t>A.4.2.2.2.3.3</w:t>
      </w:r>
      <w:r>
        <w:rPr>
          <w:lang w:eastAsia="zh-CN"/>
        </w:rPr>
        <w:tab/>
        <w:t>DELETE</w:t>
      </w:r>
    </w:p>
    <w:bookmarkEnd w:id="1108"/>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109" w:name="_CRTableA_4_2_2_2_3_3_1"/>
      <w:r>
        <w:t xml:space="preserve">Table </w:t>
      </w:r>
      <w:bookmarkEnd w:id="1109"/>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2E0B057E" w:rsidR="006331D1" w:rsidRDefault="006331D1" w:rsidP="006331D1">
            <w:pPr>
              <w:pStyle w:val="TAL"/>
            </w:pPr>
            <w:r>
              <w:t>The information of request of release of a</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110" w:name="_CRTableA_4_2_2_2_3_3_2"/>
      <w:r>
        <w:t xml:space="preserve">Table </w:t>
      </w:r>
      <w:bookmarkEnd w:id="1110"/>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111" w:name="_CRA_4_2_3"/>
      <w:bookmarkStart w:id="1112" w:name="_Toc168325692"/>
      <w:bookmarkStart w:id="1113" w:name="_Toc187929839"/>
      <w:bookmarkEnd w:id="1111"/>
      <w:r>
        <w:rPr>
          <w:lang w:eastAsia="zh-CN"/>
        </w:rPr>
        <w:t>A.4.2.3</w:t>
      </w:r>
      <w:r>
        <w:rPr>
          <w:lang w:eastAsia="zh-CN"/>
        </w:rPr>
        <w:tab/>
        <w:t>Data Model</w:t>
      </w:r>
      <w:bookmarkEnd w:id="1112"/>
      <w:bookmarkEnd w:id="1113"/>
    </w:p>
    <w:p w14:paraId="754BB793" w14:textId="77777777" w:rsidR="006331D1" w:rsidRDefault="006331D1" w:rsidP="006331D1">
      <w:pPr>
        <w:pStyle w:val="Heading4"/>
        <w:rPr>
          <w:lang w:eastAsia="zh-CN"/>
        </w:rPr>
      </w:pPr>
      <w:bookmarkStart w:id="1114" w:name="_CRA_4_2_3_1"/>
      <w:bookmarkStart w:id="1115" w:name="_Toc168325693"/>
      <w:bookmarkStart w:id="1116" w:name="_Toc187929840"/>
      <w:bookmarkEnd w:id="1114"/>
      <w:r>
        <w:rPr>
          <w:lang w:eastAsia="zh-CN"/>
        </w:rPr>
        <w:t>A.4.2.3.1</w:t>
      </w:r>
      <w:r>
        <w:rPr>
          <w:lang w:eastAsia="zh-CN"/>
        </w:rPr>
        <w:tab/>
        <w:t>General</w:t>
      </w:r>
      <w:bookmarkEnd w:id="1115"/>
      <w:bookmarkEnd w:id="1116"/>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117" w:name="_CRTableA_4_2_3_1_1"/>
      <w:r>
        <w:t>Table </w:t>
      </w:r>
      <w:bookmarkEnd w:id="1117"/>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270AF280" w:rsidR="008343BE" w:rsidRPr="00830AC8" w:rsidRDefault="008343BE" w:rsidP="008343BE">
            <w:pPr>
              <w:pStyle w:val="TAL"/>
              <w:jc w:val="center"/>
            </w:pPr>
            <w:r w:rsidRPr="00456C3C">
              <w:t>A.4.2.3.2.1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5F527C48" w:rsidR="008343BE" w:rsidRPr="00830AC8" w:rsidRDefault="008343BE" w:rsidP="008343BE">
            <w:pPr>
              <w:pStyle w:val="TAL"/>
              <w:jc w:val="center"/>
            </w:pPr>
            <w:r w:rsidRPr="00456C3C">
              <w:t>A.4.2.3.2.2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656CBC90" w:rsidR="008343BE" w:rsidRPr="00456C3C" w:rsidRDefault="008343BE" w:rsidP="008343BE">
            <w:pPr>
              <w:pStyle w:val="TAL"/>
              <w:jc w:val="center"/>
            </w:pPr>
            <w:r w:rsidRPr="00456C3C">
              <w:t>A.4.2.3.2.4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118" w:name="_CRTableA_4_2_3_1_2"/>
      <w:r>
        <w:t>Table </w:t>
      </w:r>
      <w:bookmarkEnd w:id="1118"/>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119" w:name="_CRTableA_4_2_3_1_3"/>
      <w:r>
        <w:t>Table </w:t>
      </w:r>
      <w:bookmarkEnd w:id="1119"/>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120" w:name="_CRA_4_2_3_2"/>
      <w:bookmarkStart w:id="1121" w:name="_Toc168325694"/>
      <w:bookmarkStart w:id="1122" w:name="_Toc187929841"/>
      <w:bookmarkEnd w:id="1120"/>
      <w:r>
        <w:rPr>
          <w:lang w:eastAsia="zh-CN"/>
        </w:rPr>
        <w:t>A.4.2.3.2</w:t>
      </w:r>
      <w:r>
        <w:rPr>
          <w:lang w:eastAsia="zh-CN"/>
        </w:rPr>
        <w:tab/>
        <w:t>Structured data types</w:t>
      </w:r>
      <w:bookmarkEnd w:id="1121"/>
      <w:bookmarkEnd w:id="1122"/>
    </w:p>
    <w:p w14:paraId="673DD29E" w14:textId="77777777" w:rsidR="00E42F12" w:rsidRDefault="00E42F12" w:rsidP="00E42F12">
      <w:pPr>
        <w:pStyle w:val="Heading5"/>
        <w:rPr>
          <w:lang w:eastAsia="zh-CN"/>
        </w:rPr>
      </w:pPr>
      <w:bookmarkStart w:id="1123" w:name="_CRA_4_2_3_2_1"/>
      <w:bookmarkStart w:id="1124" w:name="_Toc168325695"/>
      <w:bookmarkStart w:id="1125" w:name="_Toc187929842"/>
      <w:bookmarkEnd w:id="1123"/>
      <w:r>
        <w:rPr>
          <w:lang w:eastAsia="zh-CN"/>
        </w:rPr>
        <w:t>A.4.2.3.2.1</w:t>
      </w:r>
      <w:r>
        <w:rPr>
          <w:lang w:eastAsia="zh-CN"/>
        </w:rPr>
        <w:tab/>
        <w:t>Type: URLLCEstablishmentRequest</w:t>
      </w:r>
      <w:bookmarkEnd w:id="1124"/>
      <w:bookmarkEnd w:id="1125"/>
    </w:p>
    <w:p w14:paraId="49C5F401" w14:textId="77777777" w:rsidR="00E42F12" w:rsidRDefault="00E42F12" w:rsidP="00E42F12">
      <w:pPr>
        <w:pStyle w:val="TH"/>
      </w:pPr>
      <w:bookmarkStart w:id="1126" w:name="_CRTableA_4_2_3_2_1_1"/>
      <w:r>
        <w:rPr>
          <w:noProof/>
        </w:rPr>
        <w:t>Table </w:t>
      </w:r>
      <w:bookmarkEnd w:id="1126"/>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521A13E0"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2C38DD93" w:rsidR="00E42F12" w:rsidRDefault="00E42F12" w:rsidP="00DF2C34">
            <w:pPr>
              <w:pStyle w:val="TAL"/>
              <w:rPr>
                <w:rFonts w:cs="Arial"/>
                <w:szCs w:val="18"/>
                <w:lang w:val="en-US" w:eastAsia="zh-CN"/>
              </w:rPr>
            </w:pPr>
            <w:r>
              <w:rPr>
                <w:rFonts w:cs="Arial"/>
                <w:szCs w:val="18"/>
                <w:lang w:val="en-US" w:eastAsia="zh-CN"/>
              </w:rPr>
              <w:t>Identity of the VAL service enabled by the</w:t>
            </w:r>
            <w:r w:rsidR="00CF2AD7">
              <w:rPr>
                <w:rFonts w:cs="Arial"/>
                <w:szCs w:val="18"/>
                <w:lang w:val="en-US" w:eastAsia="zh-CN"/>
              </w:rPr>
              <w:t xml:space="preserve"> 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1127" w:name="_CRA_4_2_3_2_2"/>
      <w:bookmarkStart w:id="1128" w:name="_Toc168325696"/>
      <w:bookmarkStart w:id="1129" w:name="_Toc187929843"/>
      <w:bookmarkEnd w:id="1127"/>
      <w:r>
        <w:rPr>
          <w:lang w:eastAsia="zh-CN"/>
        </w:rPr>
        <w:t>A.4.2.3.2.2</w:t>
      </w:r>
      <w:r>
        <w:rPr>
          <w:lang w:eastAsia="zh-CN"/>
        </w:rPr>
        <w:tab/>
        <w:t>Type: URLLCEstablishmentResponse</w:t>
      </w:r>
      <w:bookmarkEnd w:id="1128"/>
      <w:bookmarkEnd w:id="1129"/>
    </w:p>
    <w:p w14:paraId="22EF05EE" w14:textId="77777777" w:rsidR="00E42F12" w:rsidRDefault="00E42F12" w:rsidP="00E42F12">
      <w:pPr>
        <w:pStyle w:val="TH"/>
      </w:pPr>
      <w:bookmarkStart w:id="1130" w:name="_CRTableA_4_2_3_2_1_2"/>
      <w:r>
        <w:rPr>
          <w:noProof/>
        </w:rPr>
        <w:t>Table </w:t>
      </w:r>
      <w:bookmarkEnd w:id="1130"/>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1131" w:name="_CRA_4_2_3_2_3"/>
      <w:bookmarkStart w:id="1132" w:name="_Toc168325697"/>
      <w:bookmarkStart w:id="1133" w:name="_Toc187929844"/>
      <w:bookmarkEnd w:id="1131"/>
      <w:r>
        <w:rPr>
          <w:lang w:eastAsia="zh-CN"/>
        </w:rPr>
        <w:t>A.4.2.3.2.3</w:t>
      </w:r>
      <w:r>
        <w:rPr>
          <w:lang w:eastAsia="zh-CN"/>
        </w:rPr>
        <w:tab/>
        <w:t>Type: URLLCUpdateRequest</w:t>
      </w:r>
      <w:bookmarkEnd w:id="1132"/>
      <w:bookmarkEnd w:id="1133"/>
    </w:p>
    <w:p w14:paraId="078F06F3" w14:textId="77777777" w:rsidR="00E42F12" w:rsidRDefault="00E42F12" w:rsidP="00E42F12">
      <w:pPr>
        <w:pStyle w:val="TH"/>
      </w:pPr>
      <w:bookmarkStart w:id="1134" w:name="_CRTableA_4_2_3_2_1_3"/>
      <w:r>
        <w:rPr>
          <w:noProof/>
        </w:rPr>
        <w:t>Table </w:t>
      </w:r>
      <w:bookmarkEnd w:id="1134"/>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1135" w:name="_CRA_4_2_3_2_4"/>
      <w:bookmarkStart w:id="1136" w:name="_Toc168325698"/>
      <w:bookmarkStart w:id="1137" w:name="_Toc187929845"/>
      <w:bookmarkEnd w:id="1135"/>
      <w:r>
        <w:rPr>
          <w:lang w:eastAsia="zh-CN"/>
        </w:rPr>
        <w:t>A.4.2.3.2.4</w:t>
      </w:r>
      <w:r>
        <w:rPr>
          <w:lang w:eastAsia="zh-CN"/>
        </w:rPr>
        <w:tab/>
        <w:t>Type: URLLCReleaseRequest</w:t>
      </w:r>
      <w:bookmarkEnd w:id="1136"/>
      <w:bookmarkEnd w:id="1137"/>
    </w:p>
    <w:p w14:paraId="6974ECD4" w14:textId="77777777" w:rsidR="00E42F12" w:rsidRDefault="00E42F12" w:rsidP="00E42F12">
      <w:pPr>
        <w:pStyle w:val="TH"/>
      </w:pPr>
      <w:bookmarkStart w:id="1138" w:name="_CRTableA_4_2_3_2_4_1"/>
      <w:r w:rsidRPr="00C63F7A">
        <w:rPr>
          <w:noProof/>
        </w:rPr>
        <w:t>Table </w:t>
      </w:r>
      <w:bookmarkEnd w:id="1138"/>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1C9927D9" w:rsidR="00E42F12" w:rsidRDefault="00E42F12" w:rsidP="00DF2C34">
            <w:pPr>
              <w:pStyle w:val="TAL"/>
              <w:rPr>
                <w:lang w:val="sv-SE"/>
              </w:rPr>
            </w:pPr>
            <w:r>
              <w:rPr>
                <w:lang w:val="sv-SE"/>
              </w:rPr>
              <w:t>seal</w:t>
            </w:r>
            <w:r w:rsidR="00B052F9">
              <w:rPr>
                <w:lang w:val="sv-SE"/>
              </w:rPr>
              <w:t>ddF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6528C0D6" w14:textId="77777777" w:rsidR="00156F92" w:rsidRDefault="00156F92" w:rsidP="00156F92">
      <w:pPr>
        <w:pStyle w:val="Heading5"/>
        <w:rPr>
          <w:lang w:eastAsia="zh-CN"/>
        </w:rPr>
      </w:pPr>
      <w:bookmarkStart w:id="1139" w:name="_CRA_4_2_3_2_5"/>
      <w:bookmarkStart w:id="1140" w:name="_Toc187929846"/>
      <w:bookmarkEnd w:id="1139"/>
      <w:r>
        <w:rPr>
          <w:lang w:eastAsia="zh-CN"/>
        </w:rPr>
        <w:t>A.4.2.3.2.5</w:t>
      </w:r>
      <w:r>
        <w:rPr>
          <w:lang w:eastAsia="zh-CN"/>
        </w:rPr>
        <w:tab/>
        <w:t>Type: URLLCUpdateResponse</w:t>
      </w:r>
      <w:bookmarkEnd w:id="1140"/>
    </w:p>
    <w:p w14:paraId="677ABCF6" w14:textId="77777777" w:rsidR="00156F92" w:rsidRDefault="00156F92" w:rsidP="00156F92">
      <w:pPr>
        <w:pStyle w:val="TH"/>
      </w:pPr>
      <w:bookmarkStart w:id="1141" w:name="_CRTableA_4_2_3_2_5_1"/>
      <w:r>
        <w:rPr>
          <w:noProof/>
        </w:rPr>
        <w:t>Table </w:t>
      </w:r>
      <w:bookmarkEnd w:id="1141"/>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142" w:name="_CRA_4_2_3_3"/>
      <w:bookmarkStart w:id="1143" w:name="_Toc168325699"/>
      <w:bookmarkStart w:id="1144" w:name="_Toc187929847"/>
      <w:bookmarkEnd w:id="1142"/>
      <w:r>
        <w:rPr>
          <w:lang w:eastAsia="zh-CN"/>
        </w:rPr>
        <w:t>A.4.2.3.3</w:t>
      </w:r>
      <w:r>
        <w:rPr>
          <w:lang w:eastAsia="zh-CN"/>
        </w:rPr>
        <w:tab/>
        <w:t>Simple data types and enumerations</w:t>
      </w:r>
      <w:bookmarkEnd w:id="1143"/>
      <w:bookmarkEnd w:id="1144"/>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145" w:name="_CRA_4_2_4"/>
      <w:bookmarkStart w:id="1146" w:name="_Toc168325700"/>
      <w:bookmarkStart w:id="1147" w:name="_Toc187929848"/>
      <w:bookmarkEnd w:id="1145"/>
      <w:r>
        <w:t>A.4.2.4</w:t>
      </w:r>
      <w:r>
        <w:tab/>
        <w:t>Error Handling</w:t>
      </w:r>
      <w:bookmarkEnd w:id="1146"/>
      <w:bookmarkEnd w:id="1147"/>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148" w:name="_CRA_4_2_5"/>
      <w:bookmarkStart w:id="1149" w:name="_Toc168325701"/>
      <w:bookmarkStart w:id="1150" w:name="_Toc187929849"/>
      <w:bookmarkEnd w:id="1148"/>
      <w:r>
        <w:t>A.4.2.5</w:t>
      </w:r>
      <w:r>
        <w:tab/>
        <w:t>CDDL Specification</w:t>
      </w:r>
      <w:bookmarkEnd w:id="1149"/>
      <w:bookmarkEnd w:id="1150"/>
    </w:p>
    <w:p w14:paraId="46952FF7" w14:textId="77777777" w:rsidR="006331D1" w:rsidRDefault="006331D1" w:rsidP="006331D1">
      <w:pPr>
        <w:pStyle w:val="Heading4"/>
        <w:rPr>
          <w:lang w:eastAsia="zh-CN"/>
        </w:rPr>
      </w:pPr>
      <w:bookmarkStart w:id="1151" w:name="_CRA_4_2_5_1"/>
      <w:bookmarkStart w:id="1152" w:name="_Toc168325702"/>
      <w:bookmarkStart w:id="1153" w:name="_Toc187929850"/>
      <w:bookmarkEnd w:id="1151"/>
      <w:r>
        <w:t>A.4.2.5</w:t>
      </w:r>
      <w:r>
        <w:rPr>
          <w:lang w:eastAsia="zh-CN"/>
        </w:rPr>
        <w:t>.1</w:t>
      </w:r>
      <w:r>
        <w:rPr>
          <w:lang w:eastAsia="zh-CN"/>
        </w:rPr>
        <w:tab/>
        <w:t>Introduction</w:t>
      </w:r>
      <w:bookmarkEnd w:id="1152"/>
      <w:bookmarkEnd w:id="1153"/>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154" w:name="_CRA_4_2_5_2"/>
      <w:bookmarkStart w:id="1155" w:name="_Toc168325703"/>
      <w:bookmarkStart w:id="1156" w:name="_Toc187929851"/>
      <w:bookmarkEnd w:id="1154"/>
      <w:r>
        <w:t>A.4.2.5</w:t>
      </w:r>
      <w:r>
        <w:rPr>
          <w:lang w:eastAsia="zh-CN"/>
        </w:rPr>
        <w:t>.2</w:t>
      </w:r>
      <w:r>
        <w:rPr>
          <w:lang w:eastAsia="zh-CN"/>
        </w:rPr>
        <w:tab/>
        <w:t>CDDL document</w:t>
      </w:r>
      <w:bookmarkEnd w:id="1155"/>
      <w:bookmarkEnd w:id="1156"/>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3A9A6256"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932268" w:rsidRDefault="00156F92" w:rsidP="00156F92">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2D70605" w14:textId="77777777" w:rsidR="00156F92" w:rsidRPr="009A5274" w:rsidRDefault="00156F92" w:rsidP="00156F92">
      <w:pPr>
        <w:pStyle w:val="PL"/>
        <w:rPr>
          <w:lang w:val="en-US" w:eastAsia="zh-CN"/>
        </w:rPr>
      </w:pPr>
      <w:r w:rsidRPr="009A5274">
        <w:rPr>
          <w:lang w:val="en-US" w:eastAsia="zh-CN"/>
        </w:rPr>
        <w:t xml:space="preserve"> serverId: ServerId              </w:t>
      </w:r>
    </w:p>
    <w:p w14:paraId="1E0EC902" w14:textId="77777777" w:rsidR="00156F92" w:rsidRPr="009A5274" w:rsidRDefault="00156F92" w:rsidP="00156F92">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38420760"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4FBB410D"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5DBB7852"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60B88381"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5F5CE6FC" w14:textId="271D05EC" w:rsidR="006331D1" w:rsidRDefault="006331D1" w:rsidP="009A5274">
      <w:pPr>
        <w:pStyle w:val="EditorsNote"/>
        <w:ind w:left="0" w:firstLine="0"/>
      </w:pPr>
    </w:p>
    <w:p w14:paraId="0A163F9F" w14:textId="77777777" w:rsidR="006331D1" w:rsidRDefault="006331D1" w:rsidP="006331D1">
      <w:pPr>
        <w:pStyle w:val="Heading3"/>
        <w:rPr>
          <w:noProof/>
        </w:rPr>
      </w:pPr>
      <w:bookmarkStart w:id="1157" w:name="_CRA_4_2_6"/>
      <w:bookmarkStart w:id="1158" w:name="_Toc168325704"/>
      <w:bookmarkStart w:id="1159" w:name="_Toc187929852"/>
      <w:bookmarkEnd w:id="1157"/>
      <w:r>
        <w:rPr>
          <w:noProof/>
        </w:rPr>
        <w:t>A.4.2.6</w:t>
      </w:r>
      <w:r>
        <w:rPr>
          <w:noProof/>
        </w:rPr>
        <w:tab/>
        <w:t>Media Types</w:t>
      </w:r>
      <w:bookmarkEnd w:id="1158"/>
      <w:bookmarkEnd w:id="1159"/>
    </w:p>
    <w:bookmarkEnd w:id="1073"/>
    <w:p w14:paraId="2D0B1B0E" w14:textId="3B58115E" w:rsidR="005B24D8" w:rsidRPr="00826514" w:rsidRDefault="005B24D8" w:rsidP="005B24D8">
      <w:pPr>
        <w:rPr>
          <w:lang w:val="en-US"/>
        </w:rPr>
      </w:pPr>
      <w:r>
        <w:rPr>
          <w:lang w:val="en-US"/>
        </w:rPr>
        <w:t xml:space="preserve">The media type for </w:t>
      </w:r>
      <w:r w:rsidR="0007522E">
        <w:rPr>
          <w:lang w:val="en-US"/>
        </w:rPr>
        <w:t xml:space="preserve">a request to establish a </w:t>
      </w:r>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07522E">
        <w:t>-urllc-establishment-req</w:t>
      </w:r>
      <w:r>
        <w:t>-info</w:t>
      </w:r>
      <w:r w:rsidRPr="0073469F">
        <w:t>+</w:t>
      </w:r>
      <w:r>
        <w:t>cbor</w:t>
      </w:r>
      <w:r w:rsidRPr="00826514">
        <w:t>"</w:t>
      </w:r>
      <w:r w:rsidRPr="00826514">
        <w:rPr>
          <w:lang w:val="en-US"/>
        </w:rPr>
        <w:t>.</w:t>
      </w:r>
    </w:p>
    <w:p w14:paraId="014F92D7" w14:textId="77777777" w:rsidR="0007522E" w:rsidRPr="00826514" w:rsidRDefault="0007522E" w:rsidP="0007522E">
      <w:pPr>
        <w:rPr>
          <w:lang w:val="en-US"/>
        </w:rPr>
      </w:pPr>
      <w:r>
        <w:rPr>
          <w:lang w:val="en-US"/>
        </w:rPr>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p>
    <w:p w14:paraId="64C0F6C7" w14:textId="77777777" w:rsidR="0007522E" w:rsidRDefault="0007522E"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p>
    <w:p w14:paraId="5A2735A6" w14:textId="053142D6" w:rsidR="006D7D95" w:rsidRPr="00826514" w:rsidRDefault="006D7D95"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data-delivery-urllc-update-res-info</w:t>
      </w:r>
      <w:r w:rsidRPr="0073469F">
        <w:t>+</w:t>
      </w:r>
      <w:r>
        <w:t>cbor</w:t>
      </w:r>
      <w:r w:rsidRPr="00826514">
        <w:t>"</w:t>
      </w:r>
      <w:r w:rsidRPr="00826514">
        <w:rPr>
          <w:lang w:val="en-US"/>
        </w:rPr>
        <w:t>.</w:t>
      </w:r>
    </w:p>
    <w:p w14:paraId="59C824BB" w14:textId="77777777" w:rsidR="0007522E" w:rsidRPr="00826514" w:rsidRDefault="0007522E" w:rsidP="0007522E">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p>
    <w:p w14:paraId="335AF731" w14:textId="77777777" w:rsidR="008D7C8D" w:rsidRDefault="008D7C8D" w:rsidP="008D7C8D">
      <w:pPr>
        <w:pStyle w:val="EditorsNote"/>
      </w:pPr>
      <w:bookmarkStart w:id="1160" w:name="_Toc168325705"/>
      <w:r>
        <w:t>Editor’s note:</w:t>
      </w:r>
      <w:r w:rsidRPr="0073469F">
        <w:tab/>
      </w:r>
      <w:r>
        <w:t>The MIME types need to be registered after the approval of the TS.</w:t>
      </w:r>
    </w:p>
    <w:p w14:paraId="6E360993" w14:textId="77777777" w:rsidR="0007522E" w:rsidRPr="00826514" w:rsidRDefault="0007522E" w:rsidP="0007522E">
      <w:pPr>
        <w:pStyle w:val="Heading3"/>
        <w:rPr>
          <w:noProof/>
        </w:rPr>
      </w:pPr>
      <w:bookmarkStart w:id="1161" w:name="_CRA_4_2_7"/>
      <w:bookmarkStart w:id="1162" w:name="_Toc187929853"/>
      <w:bookmarkEnd w:id="1161"/>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1160"/>
      <w:bookmarkEnd w:id="1162"/>
    </w:p>
    <w:p w14:paraId="2A1A3EF8" w14:textId="77777777" w:rsidR="0007522E" w:rsidRPr="00826514" w:rsidRDefault="0007522E" w:rsidP="0007522E">
      <w:r w:rsidRPr="00826514">
        <w:t>Type name: application</w:t>
      </w:r>
    </w:p>
    <w:p w14:paraId="4BEE7F98" w14:textId="77777777" w:rsidR="0007522E" w:rsidRPr="00826514" w:rsidRDefault="0007522E" w:rsidP="0007522E">
      <w:r w:rsidRPr="00826514">
        <w:t xml:space="preserve">Subtype name: </w:t>
      </w:r>
      <w:r w:rsidRPr="00826514">
        <w:rPr>
          <w:noProof/>
        </w:rPr>
        <w:t>vnd.3gpp.seal-</w:t>
      </w:r>
      <w:r>
        <w:rPr>
          <w:noProof/>
        </w:rPr>
        <w:t>data-delivery-urllc-establishment-req-info</w:t>
      </w:r>
      <w:r w:rsidRPr="00826514">
        <w:rPr>
          <w:noProof/>
        </w:rPr>
        <w:t>+cbor</w:t>
      </w:r>
    </w:p>
    <w:p w14:paraId="17A1B959" w14:textId="77777777" w:rsidR="0007522E" w:rsidRPr="00826514" w:rsidRDefault="0007522E" w:rsidP="0007522E">
      <w:r w:rsidRPr="00826514">
        <w:t>Required parameters: none</w:t>
      </w:r>
    </w:p>
    <w:p w14:paraId="3250379E" w14:textId="77777777" w:rsidR="0007522E" w:rsidRPr="00826514" w:rsidRDefault="0007522E" w:rsidP="0007522E">
      <w:r w:rsidRPr="00826514">
        <w:t>Optional parameters: none</w:t>
      </w:r>
    </w:p>
    <w:p w14:paraId="4A726949" w14:textId="060836F3"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"URLLCEstablishmentRequest" data type in 3GPP TS 24.543 clause A.4.2.3.2.1 </w:t>
      </w:r>
      <w:r w:rsidRPr="00826514">
        <w:t>for details.</w:t>
      </w:r>
    </w:p>
    <w:p w14:paraId="223DFAE6" w14:textId="53B1DC70"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ECF1A2E"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2A2C1B4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91F079F"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6744BA2" w14:textId="773D4AA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6865CD8" w14:textId="77777777" w:rsidR="0007522E" w:rsidRPr="00826514" w:rsidRDefault="0007522E" w:rsidP="0007522E">
      <w:r w:rsidRPr="00826514">
        <w:t>Additional information:</w:t>
      </w:r>
    </w:p>
    <w:p w14:paraId="0BA49FE4" w14:textId="77777777" w:rsidR="0007522E" w:rsidRPr="00826514" w:rsidRDefault="0007522E" w:rsidP="0007522E">
      <w:pPr>
        <w:ind w:firstLine="284"/>
      </w:pPr>
      <w:r w:rsidRPr="00826514">
        <w:t>Deprecated alias names for this type: N/A</w:t>
      </w:r>
    </w:p>
    <w:p w14:paraId="4596A400" w14:textId="77777777" w:rsidR="0007522E" w:rsidRPr="00826514" w:rsidRDefault="0007522E" w:rsidP="0007522E">
      <w:pPr>
        <w:ind w:firstLine="284"/>
      </w:pPr>
      <w:r w:rsidRPr="00826514">
        <w:t>Magic number(s): N/A</w:t>
      </w:r>
    </w:p>
    <w:p w14:paraId="3F1E7A5A" w14:textId="77777777" w:rsidR="0007522E" w:rsidRPr="00826514" w:rsidRDefault="0007522E" w:rsidP="0007522E">
      <w:pPr>
        <w:ind w:firstLine="284"/>
      </w:pPr>
      <w:r w:rsidRPr="00826514">
        <w:t>File extension(s): none</w:t>
      </w:r>
    </w:p>
    <w:p w14:paraId="0F48AD2F" w14:textId="77777777" w:rsidR="0007522E" w:rsidRPr="00826514" w:rsidRDefault="0007522E" w:rsidP="0007522E">
      <w:pPr>
        <w:ind w:firstLine="284"/>
      </w:pPr>
      <w:r w:rsidRPr="00826514">
        <w:t>Macintosh file type code(s): none</w:t>
      </w:r>
    </w:p>
    <w:p w14:paraId="7228996C" w14:textId="77777777" w:rsidR="0007522E" w:rsidRPr="00826514" w:rsidRDefault="0007522E" w:rsidP="0007522E">
      <w:r w:rsidRPr="00826514">
        <w:t>Person &amp; email address to contact for further information: &lt;MCC name&gt;, &lt;MCC email address&gt;</w:t>
      </w:r>
    </w:p>
    <w:p w14:paraId="1A92AAAA" w14:textId="77777777" w:rsidR="0007522E" w:rsidRPr="00826514" w:rsidRDefault="0007522E" w:rsidP="0007522E">
      <w:r w:rsidRPr="00826514">
        <w:t>Intended usage: COMMON</w:t>
      </w:r>
    </w:p>
    <w:p w14:paraId="07A9FAED" w14:textId="77777777" w:rsidR="0007522E" w:rsidRPr="00826514" w:rsidRDefault="0007522E" w:rsidP="0007522E">
      <w:r w:rsidRPr="00826514">
        <w:t>Restrictions on usage: None</w:t>
      </w:r>
    </w:p>
    <w:p w14:paraId="1F0C0E4C" w14:textId="77777777" w:rsidR="0007522E" w:rsidRPr="00826514" w:rsidRDefault="0007522E" w:rsidP="0007522E">
      <w:r w:rsidRPr="00826514">
        <w:t>Author: 3GPP CT1 Working Group/3GPP_TSG_CT_WG1@LIST.ETSI.ORG</w:t>
      </w:r>
    </w:p>
    <w:p w14:paraId="2C8D35EE" w14:textId="77777777" w:rsidR="0007522E" w:rsidRPr="00826514" w:rsidRDefault="0007522E" w:rsidP="0007522E">
      <w:r w:rsidRPr="00826514">
        <w:t>Change controller: &lt;MCC name&gt;/&lt;MCC email address&gt;</w:t>
      </w:r>
    </w:p>
    <w:p w14:paraId="405AA767" w14:textId="77777777" w:rsidR="0007522E" w:rsidRPr="00826514" w:rsidRDefault="0007522E" w:rsidP="0007522E">
      <w:pPr>
        <w:pStyle w:val="Heading3"/>
        <w:rPr>
          <w:noProof/>
        </w:rPr>
      </w:pPr>
      <w:bookmarkStart w:id="1163" w:name="_CRA_4_2_8"/>
      <w:bookmarkStart w:id="1164" w:name="_Toc168325706"/>
      <w:bookmarkStart w:id="1165" w:name="_Toc187929854"/>
      <w:bookmarkEnd w:id="1163"/>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1164"/>
      <w:bookmarkEnd w:id="1165"/>
    </w:p>
    <w:p w14:paraId="70D5003E" w14:textId="77777777" w:rsidR="0007522E" w:rsidRPr="00826514" w:rsidRDefault="0007522E" w:rsidP="0007522E">
      <w:r w:rsidRPr="00826514">
        <w:t>Type name: application</w:t>
      </w:r>
    </w:p>
    <w:p w14:paraId="367744F5" w14:textId="77777777" w:rsidR="0007522E" w:rsidRPr="00826514" w:rsidRDefault="0007522E" w:rsidP="0007522E">
      <w:r w:rsidRPr="00826514">
        <w:t xml:space="preserve">Subtype name: </w:t>
      </w:r>
      <w:r w:rsidRPr="00826514">
        <w:rPr>
          <w:noProof/>
        </w:rPr>
        <w:t>vnd.3gpp.seal-</w:t>
      </w:r>
      <w:r>
        <w:rPr>
          <w:noProof/>
        </w:rPr>
        <w:t>data-delivery-urllc-establishment-res-info</w:t>
      </w:r>
      <w:r w:rsidRPr="00826514">
        <w:rPr>
          <w:noProof/>
        </w:rPr>
        <w:t>+cbor</w:t>
      </w:r>
    </w:p>
    <w:p w14:paraId="189D3D5A" w14:textId="77777777" w:rsidR="0007522E" w:rsidRPr="00826514" w:rsidRDefault="0007522E" w:rsidP="0007522E">
      <w:r w:rsidRPr="00826514">
        <w:t>Required parameters: none</w:t>
      </w:r>
    </w:p>
    <w:p w14:paraId="63477112" w14:textId="77777777" w:rsidR="0007522E" w:rsidRPr="00826514" w:rsidRDefault="0007522E" w:rsidP="0007522E">
      <w:r w:rsidRPr="00826514">
        <w:t>Optional parameters: none</w:t>
      </w:r>
    </w:p>
    <w:p w14:paraId="46C9B567" w14:textId="7B0CC401"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"URLLCEstablishmentResponse" data type in 3GPP TS 24.543 clause A.4.2.3.2.2 </w:t>
      </w:r>
      <w:r w:rsidRPr="00826514">
        <w:t>for details.</w:t>
      </w:r>
    </w:p>
    <w:p w14:paraId="4340FF8B" w14:textId="33C84895"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F984A25"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00612E55"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B3B31E5"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8F5EED2" w14:textId="6C3CFEE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DD79ADF" w14:textId="77777777" w:rsidR="0007522E" w:rsidRPr="00826514" w:rsidRDefault="0007522E" w:rsidP="0007522E">
      <w:r w:rsidRPr="00826514">
        <w:t>Additional information:</w:t>
      </w:r>
    </w:p>
    <w:p w14:paraId="435D39C6" w14:textId="77777777" w:rsidR="0007522E" w:rsidRPr="00826514" w:rsidRDefault="0007522E" w:rsidP="0007522E">
      <w:pPr>
        <w:ind w:firstLine="284"/>
      </w:pPr>
      <w:r w:rsidRPr="00826514">
        <w:t>Deprecated alias names for this type: N/A</w:t>
      </w:r>
    </w:p>
    <w:p w14:paraId="6A7E35D2" w14:textId="77777777" w:rsidR="0007522E" w:rsidRPr="00826514" w:rsidRDefault="0007522E" w:rsidP="0007522E">
      <w:pPr>
        <w:ind w:firstLine="284"/>
      </w:pPr>
      <w:r w:rsidRPr="00826514">
        <w:t>Magic number(s): N/A</w:t>
      </w:r>
    </w:p>
    <w:p w14:paraId="06E3B1C7" w14:textId="77777777" w:rsidR="0007522E" w:rsidRPr="00826514" w:rsidRDefault="0007522E" w:rsidP="0007522E">
      <w:pPr>
        <w:ind w:firstLine="284"/>
      </w:pPr>
      <w:r w:rsidRPr="00826514">
        <w:t>File extension(s): none</w:t>
      </w:r>
    </w:p>
    <w:p w14:paraId="6827D5C4" w14:textId="77777777" w:rsidR="0007522E" w:rsidRPr="00826514" w:rsidRDefault="0007522E" w:rsidP="0007522E">
      <w:pPr>
        <w:ind w:firstLine="284"/>
      </w:pPr>
      <w:r w:rsidRPr="00826514">
        <w:t>Macintosh file type code(s): none</w:t>
      </w:r>
    </w:p>
    <w:p w14:paraId="5B409C10" w14:textId="77777777" w:rsidR="0007522E" w:rsidRPr="00826514" w:rsidRDefault="0007522E" w:rsidP="0007522E">
      <w:r w:rsidRPr="00826514">
        <w:t>Person &amp; email address to contact for further information: &lt;MCC name&gt;, &lt;MCC email address&gt;</w:t>
      </w:r>
    </w:p>
    <w:p w14:paraId="58B0062D" w14:textId="77777777" w:rsidR="0007522E" w:rsidRPr="00826514" w:rsidRDefault="0007522E" w:rsidP="0007522E">
      <w:r w:rsidRPr="00826514">
        <w:t>Intended usage: COMMON</w:t>
      </w:r>
    </w:p>
    <w:p w14:paraId="73E9C98E" w14:textId="77777777" w:rsidR="0007522E" w:rsidRPr="00826514" w:rsidRDefault="0007522E" w:rsidP="0007522E">
      <w:r w:rsidRPr="00826514">
        <w:t>Restrictions on usage: None</w:t>
      </w:r>
    </w:p>
    <w:p w14:paraId="6AE64B4A" w14:textId="77777777" w:rsidR="0007522E" w:rsidRPr="00826514" w:rsidRDefault="0007522E" w:rsidP="0007522E">
      <w:r w:rsidRPr="00826514">
        <w:t>Author: 3GPP CT1 Working Group/3GPP_TSG_CT_WG1@LIST.ETSI.ORG</w:t>
      </w:r>
    </w:p>
    <w:p w14:paraId="1FE335B8" w14:textId="77777777" w:rsidR="0007522E" w:rsidRPr="00826514" w:rsidRDefault="0007522E" w:rsidP="0007522E">
      <w:r w:rsidRPr="00826514">
        <w:t>Change controller: &lt;MCC name&gt;/&lt;MCC email address&gt;</w:t>
      </w:r>
    </w:p>
    <w:p w14:paraId="6A90939B" w14:textId="77777777" w:rsidR="0007522E" w:rsidRPr="00826514" w:rsidRDefault="0007522E" w:rsidP="0007522E">
      <w:pPr>
        <w:pStyle w:val="Heading3"/>
        <w:rPr>
          <w:noProof/>
        </w:rPr>
      </w:pPr>
      <w:bookmarkStart w:id="1166" w:name="_CRA_4_2_9"/>
      <w:bookmarkStart w:id="1167" w:name="_Toc168325707"/>
      <w:bookmarkStart w:id="1168" w:name="_Toc187929855"/>
      <w:bookmarkEnd w:id="1166"/>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1167"/>
      <w:bookmarkEnd w:id="1168"/>
    </w:p>
    <w:p w14:paraId="477B9140" w14:textId="77777777" w:rsidR="0007522E" w:rsidRPr="00826514" w:rsidRDefault="0007522E" w:rsidP="0007522E">
      <w:r w:rsidRPr="00826514">
        <w:t>Type name: application</w:t>
      </w:r>
    </w:p>
    <w:p w14:paraId="6A802C53" w14:textId="77777777" w:rsidR="0007522E" w:rsidRPr="00826514" w:rsidRDefault="0007522E" w:rsidP="0007522E">
      <w:r w:rsidRPr="00826514">
        <w:t xml:space="preserve">Subtype name: </w:t>
      </w:r>
      <w:r w:rsidRPr="00826514">
        <w:rPr>
          <w:noProof/>
        </w:rPr>
        <w:t>vnd.3gpp.seal-</w:t>
      </w:r>
      <w:r>
        <w:rPr>
          <w:noProof/>
        </w:rPr>
        <w:t>data-delivery-urllc-update-req-info</w:t>
      </w:r>
      <w:r w:rsidRPr="00826514">
        <w:rPr>
          <w:noProof/>
        </w:rPr>
        <w:t>+cbor</w:t>
      </w:r>
    </w:p>
    <w:p w14:paraId="52315174" w14:textId="77777777" w:rsidR="0007522E" w:rsidRPr="00826514" w:rsidRDefault="0007522E" w:rsidP="0007522E">
      <w:r w:rsidRPr="00826514">
        <w:t>Required parameters: none</w:t>
      </w:r>
    </w:p>
    <w:p w14:paraId="490EBF28" w14:textId="77777777" w:rsidR="0007522E" w:rsidRPr="00826514" w:rsidRDefault="0007522E" w:rsidP="0007522E">
      <w:r w:rsidRPr="00826514">
        <w:t>Optional parameters: none</w:t>
      </w:r>
    </w:p>
    <w:p w14:paraId="55C85093" w14:textId="0E81641E"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"URLLCUpdateRequest" data type in 3GPP TS 24.543 clause A.4.2.3.2.3 </w:t>
      </w:r>
      <w:r w:rsidRPr="00826514">
        <w:t>for details.</w:t>
      </w:r>
    </w:p>
    <w:p w14:paraId="00C7F897" w14:textId="07DAF864"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2985C86"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7A2245D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FDE2130"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7ABE2A9" w14:textId="76AD46EF"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78235E62" w14:textId="77777777" w:rsidR="0007522E" w:rsidRPr="00826514" w:rsidRDefault="0007522E" w:rsidP="0007522E">
      <w:r w:rsidRPr="00826514">
        <w:t>Additional information:</w:t>
      </w:r>
    </w:p>
    <w:p w14:paraId="7FE8D281" w14:textId="77777777" w:rsidR="0007522E" w:rsidRPr="00826514" w:rsidRDefault="0007522E" w:rsidP="0007522E">
      <w:pPr>
        <w:ind w:firstLine="284"/>
      </w:pPr>
      <w:r w:rsidRPr="00826514">
        <w:t>Deprecated alias names for this type: N/A</w:t>
      </w:r>
    </w:p>
    <w:p w14:paraId="21E09746" w14:textId="77777777" w:rsidR="0007522E" w:rsidRPr="00826514" w:rsidRDefault="0007522E" w:rsidP="0007522E">
      <w:pPr>
        <w:ind w:firstLine="284"/>
      </w:pPr>
      <w:r w:rsidRPr="00826514">
        <w:t>Magic number(s): N/A</w:t>
      </w:r>
    </w:p>
    <w:p w14:paraId="40182E5F" w14:textId="77777777" w:rsidR="0007522E" w:rsidRPr="00826514" w:rsidRDefault="0007522E" w:rsidP="0007522E">
      <w:pPr>
        <w:ind w:firstLine="284"/>
      </w:pPr>
      <w:r w:rsidRPr="00826514">
        <w:t>File extension(s): none</w:t>
      </w:r>
    </w:p>
    <w:p w14:paraId="7AB7D976" w14:textId="77777777" w:rsidR="0007522E" w:rsidRPr="00826514" w:rsidRDefault="0007522E" w:rsidP="0007522E">
      <w:pPr>
        <w:ind w:firstLine="284"/>
      </w:pPr>
      <w:r w:rsidRPr="00826514">
        <w:t>Macintosh file type code(s): none</w:t>
      </w:r>
    </w:p>
    <w:p w14:paraId="7A1E73BB" w14:textId="77777777" w:rsidR="0007522E" w:rsidRPr="00826514" w:rsidRDefault="0007522E" w:rsidP="0007522E">
      <w:r w:rsidRPr="00826514">
        <w:t>Person &amp; email address to contact for further information: &lt;MCC name&gt;, &lt;MCC email address&gt;</w:t>
      </w:r>
    </w:p>
    <w:p w14:paraId="7D4AD47A" w14:textId="77777777" w:rsidR="0007522E" w:rsidRPr="00826514" w:rsidRDefault="0007522E" w:rsidP="0007522E">
      <w:r w:rsidRPr="00826514">
        <w:t>Intended usage: COMMON</w:t>
      </w:r>
    </w:p>
    <w:p w14:paraId="3AC63CCA" w14:textId="77777777" w:rsidR="0007522E" w:rsidRPr="00826514" w:rsidRDefault="0007522E" w:rsidP="0007522E">
      <w:r w:rsidRPr="00826514">
        <w:t>Restrictions on usage: None</w:t>
      </w:r>
    </w:p>
    <w:p w14:paraId="6216DD95" w14:textId="77777777" w:rsidR="0007522E" w:rsidRPr="00826514" w:rsidRDefault="0007522E" w:rsidP="0007522E">
      <w:r w:rsidRPr="00826514">
        <w:t>Author: 3GPP CT1 Working Group/3GPP_TSG_CT_WG1@LIST.ETSI.ORG</w:t>
      </w:r>
    </w:p>
    <w:p w14:paraId="223F92EB" w14:textId="77777777" w:rsidR="0007522E" w:rsidRPr="00826514" w:rsidRDefault="0007522E" w:rsidP="0007522E">
      <w:r w:rsidRPr="00826514">
        <w:t>Change controller: &lt;MCC name&gt;/&lt;MCC email address&gt;</w:t>
      </w:r>
    </w:p>
    <w:p w14:paraId="7BF40986" w14:textId="77777777" w:rsidR="0007522E" w:rsidRPr="00826514" w:rsidRDefault="0007522E" w:rsidP="0007522E">
      <w:pPr>
        <w:pStyle w:val="Heading3"/>
        <w:rPr>
          <w:noProof/>
        </w:rPr>
      </w:pPr>
      <w:bookmarkStart w:id="1169" w:name="_CRA_4_2_10"/>
      <w:bookmarkStart w:id="1170" w:name="_Toc168325708"/>
      <w:bookmarkStart w:id="1171" w:name="_Toc187929856"/>
      <w:bookmarkEnd w:id="1169"/>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1170"/>
      <w:bookmarkEnd w:id="1171"/>
    </w:p>
    <w:p w14:paraId="5C1E56CF" w14:textId="77777777" w:rsidR="0007522E" w:rsidRPr="00826514" w:rsidRDefault="0007522E" w:rsidP="0007522E">
      <w:r w:rsidRPr="00826514">
        <w:t>Type name: application</w:t>
      </w:r>
    </w:p>
    <w:p w14:paraId="12F52A3B" w14:textId="77777777" w:rsidR="0007522E" w:rsidRPr="00826514" w:rsidRDefault="0007522E" w:rsidP="0007522E">
      <w:r w:rsidRPr="00826514">
        <w:t xml:space="preserve">Subtype name: </w:t>
      </w:r>
      <w:r w:rsidRPr="00826514">
        <w:rPr>
          <w:noProof/>
        </w:rPr>
        <w:t>vnd.3gpp.seal-</w:t>
      </w:r>
      <w:r>
        <w:rPr>
          <w:noProof/>
        </w:rPr>
        <w:t>data-delivery-urllc-release-req-info</w:t>
      </w:r>
      <w:r w:rsidRPr="00826514">
        <w:rPr>
          <w:noProof/>
        </w:rPr>
        <w:t>+cbor</w:t>
      </w:r>
    </w:p>
    <w:p w14:paraId="6261C38B" w14:textId="77777777" w:rsidR="0007522E" w:rsidRPr="00826514" w:rsidRDefault="0007522E" w:rsidP="0007522E">
      <w:r w:rsidRPr="00826514">
        <w:t>Required parameters: none</w:t>
      </w:r>
    </w:p>
    <w:p w14:paraId="5B97887B" w14:textId="77777777" w:rsidR="0007522E" w:rsidRPr="00826514" w:rsidRDefault="0007522E" w:rsidP="0007522E">
      <w:r w:rsidRPr="00826514">
        <w:t>Optional parameters: none</w:t>
      </w:r>
    </w:p>
    <w:p w14:paraId="5F5BC07B" w14:textId="572B01EB"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"URLLCReleaseRequest" data type in 3GPP TS 24.543 clause A.4.2.3.2.4 </w:t>
      </w:r>
      <w:r w:rsidRPr="00826514">
        <w:t>for details.</w:t>
      </w:r>
    </w:p>
    <w:p w14:paraId="5DF41ACE" w14:textId="27F57ACD"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8B52ECB"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59D11968"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5C887C4"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0D5401" w14:textId="536B51B9"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F5C701F" w14:textId="77777777" w:rsidR="0007522E" w:rsidRPr="00826514" w:rsidRDefault="0007522E" w:rsidP="0007522E">
      <w:r w:rsidRPr="00826514">
        <w:t>Additional information:</w:t>
      </w:r>
    </w:p>
    <w:p w14:paraId="28463339" w14:textId="77777777" w:rsidR="0007522E" w:rsidRPr="00826514" w:rsidRDefault="0007522E" w:rsidP="0007522E">
      <w:pPr>
        <w:ind w:firstLine="284"/>
      </w:pPr>
      <w:r w:rsidRPr="00826514">
        <w:t>Deprecated alias names for this type: N/A</w:t>
      </w:r>
    </w:p>
    <w:p w14:paraId="2827E302" w14:textId="77777777" w:rsidR="0007522E" w:rsidRPr="00826514" w:rsidRDefault="0007522E" w:rsidP="0007522E">
      <w:pPr>
        <w:ind w:firstLine="284"/>
      </w:pPr>
      <w:r w:rsidRPr="00826514">
        <w:t>Magic number(s): N/A</w:t>
      </w:r>
    </w:p>
    <w:p w14:paraId="1D3C7A47" w14:textId="77777777" w:rsidR="0007522E" w:rsidRPr="00826514" w:rsidRDefault="0007522E" w:rsidP="0007522E">
      <w:pPr>
        <w:ind w:firstLine="284"/>
      </w:pPr>
      <w:r w:rsidRPr="00826514">
        <w:t>File extension(s): none</w:t>
      </w:r>
    </w:p>
    <w:p w14:paraId="342BB243" w14:textId="77777777" w:rsidR="0007522E" w:rsidRPr="00826514" w:rsidRDefault="0007522E" w:rsidP="0007522E">
      <w:pPr>
        <w:ind w:firstLine="284"/>
      </w:pPr>
      <w:r w:rsidRPr="00826514">
        <w:t>Macintosh file type code(s): none</w:t>
      </w:r>
    </w:p>
    <w:p w14:paraId="0B627E39" w14:textId="77777777" w:rsidR="0007522E" w:rsidRPr="00826514" w:rsidRDefault="0007522E" w:rsidP="0007522E">
      <w:r w:rsidRPr="00826514">
        <w:t>Person &amp; email address to contact for further information: &lt;MCC name&gt;, &lt;MCC email address&gt;</w:t>
      </w:r>
    </w:p>
    <w:p w14:paraId="5C9107EE" w14:textId="77777777" w:rsidR="0007522E" w:rsidRPr="00826514" w:rsidRDefault="0007522E" w:rsidP="0007522E">
      <w:r w:rsidRPr="00826514">
        <w:t>Intended usage: COMMON</w:t>
      </w:r>
    </w:p>
    <w:p w14:paraId="42EA0A48" w14:textId="77777777" w:rsidR="0007522E" w:rsidRPr="00826514" w:rsidRDefault="0007522E" w:rsidP="0007522E">
      <w:r w:rsidRPr="00826514">
        <w:t>Restrictions on usage: None</w:t>
      </w:r>
    </w:p>
    <w:p w14:paraId="27993750" w14:textId="77777777" w:rsidR="0007522E" w:rsidRPr="00826514" w:rsidRDefault="0007522E" w:rsidP="0007522E">
      <w:r w:rsidRPr="00826514">
        <w:t>Author: 3GPP CT1 Working Group/3GPP_TSG_CT_WG1@LIST.ETSI.ORG</w:t>
      </w:r>
    </w:p>
    <w:p w14:paraId="3BEBB2A8" w14:textId="77777777" w:rsidR="0007522E" w:rsidRDefault="0007522E" w:rsidP="0007522E">
      <w:r w:rsidRPr="00826514">
        <w:t>Change controller: &lt;MCC name&gt;/&lt;MCC email address&gt;</w:t>
      </w:r>
    </w:p>
    <w:p w14:paraId="54D411B8" w14:textId="77777777" w:rsidR="006D7D95" w:rsidRPr="00826514" w:rsidRDefault="006D7D95" w:rsidP="006D7D95">
      <w:pPr>
        <w:pStyle w:val="Heading3"/>
        <w:rPr>
          <w:noProof/>
        </w:rPr>
      </w:pPr>
      <w:bookmarkStart w:id="1172" w:name="_CRA_4_2_11"/>
      <w:bookmarkStart w:id="1173" w:name="_Toc187929857"/>
      <w:bookmarkEnd w:id="1172"/>
      <w:r>
        <w:rPr>
          <w:noProof/>
        </w:rPr>
        <w:t>A.4</w:t>
      </w:r>
      <w:r w:rsidRPr="00826514">
        <w:rPr>
          <w:noProof/>
        </w:rPr>
        <w:t>.</w:t>
      </w:r>
      <w:r>
        <w:rPr>
          <w:noProof/>
        </w:rPr>
        <w:t>2</w:t>
      </w:r>
      <w:r w:rsidRPr="00826514">
        <w:rPr>
          <w:noProof/>
        </w:rPr>
        <w:t>.</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data-delivery-urllc-update-res-info</w:t>
      </w:r>
      <w:r w:rsidRPr="0073469F">
        <w:t>+</w:t>
      </w:r>
      <w:r>
        <w:t>cbor</w:t>
      </w:r>
      <w:bookmarkEnd w:id="1173"/>
    </w:p>
    <w:p w14:paraId="66B895C9" w14:textId="77777777" w:rsidR="006D7D95" w:rsidRPr="00826514" w:rsidRDefault="006D7D95" w:rsidP="006D7D95">
      <w:r w:rsidRPr="00826514">
        <w:t>Type name: application</w:t>
      </w:r>
    </w:p>
    <w:p w14:paraId="525726F8" w14:textId="77777777" w:rsidR="006D7D95" w:rsidRPr="00826514" w:rsidRDefault="006D7D95" w:rsidP="006D7D95">
      <w:r w:rsidRPr="00826514">
        <w:t xml:space="preserve">Subtype name: </w:t>
      </w:r>
      <w:r w:rsidRPr="00826514">
        <w:rPr>
          <w:noProof/>
        </w:rPr>
        <w:t>vnd.3gpp.seal-</w:t>
      </w:r>
      <w:r>
        <w:rPr>
          <w:noProof/>
        </w:rPr>
        <w:t>data-delivery-urllc-update-res-info</w:t>
      </w:r>
      <w:r w:rsidRPr="00826514">
        <w:rPr>
          <w:noProof/>
        </w:rPr>
        <w:t>+cbor</w:t>
      </w:r>
    </w:p>
    <w:p w14:paraId="747EE7F5" w14:textId="77777777" w:rsidR="006D7D95" w:rsidRPr="00826514" w:rsidRDefault="006D7D95" w:rsidP="006D7D95">
      <w:r w:rsidRPr="00826514">
        <w:t>Required parameters: none</w:t>
      </w:r>
    </w:p>
    <w:p w14:paraId="4395A979" w14:textId="77777777" w:rsidR="006D7D95" w:rsidRPr="00826514" w:rsidRDefault="006D7D95" w:rsidP="006D7D95">
      <w:r w:rsidRPr="00826514">
        <w:t>Optional parameters: none</w:t>
      </w:r>
    </w:p>
    <w:p w14:paraId="5F937061" w14:textId="77777777" w:rsidR="006D7D95" w:rsidRPr="00826514" w:rsidRDefault="006D7D95" w:rsidP="006D7D95">
      <w:r w:rsidRPr="00826514">
        <w:t>Encoding considerations: Must be encoded as using IETF RFC 8949 </w:t>
      </w:r>
      <w:r>
        <w:rPr>
          <w:lang w:eastAsia="zh-CN"/>
        </w:rPr>
        <w:t>[20]</w:t>
      </w:r>
      <w:r w:rsidRPr="00826514">
        <w:t>.</w:t>
      </w:r>
      <w:r>
        <w:t xml:space="preserve"> </w:t>
      </w:r>
      <w:r w:rsidRPr="00826514">
        <w:t xml:space="preserve">See </w:t>
      </w:r>
      <w:r>
        <w:t xml:space="preserve">"URLLCUpdateResponse" data type in 3GPP TS 24.543 clause A.4.2.3.2.5 </w:t>
      </w:r>
      <w:r w:rsidRPr="00826514">
        <w:t>for details.</w:t>
      </w:r>
    </w:p>
    <w:p w14:paraId="364B28E2" w14:textId="77777777" w:rsidR="006D7D95" w:rsidRPr="00826514" w:rsidRDefault="006D7D95" w:rsidP="006D7D95">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C6C324D" w14:textId="77777777" w:rsidR="006D7D95" w:rsidRPr="00826514" w:rsidRDefault="006D7D95" w:rsidP="006D7D95">
      <w:r w:rsidRPr="00826514">
        <w:t>Interoperability considerations: Applications must ignore any key-value pairs that they do not understand. This allows backwards-compatible extensions to this specification.</w:t>
      </w:r>
    </w:p>
    <w:p w14:paraId="5DD2A9C2" w14:textId="77777777" w:rsidR="006D7D95" w:rsidRPr="00826514" w:rsidRDefault="006D7D95" w:rsidP="006D7D9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C765FE" w14:textId="77777777" w:rsidR="006D7D95" w:rsidRPr="00826514" w:rsidRDefault="006D7D95" w:rsidP="006D7D9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DA0BE66" w14:textId="77777777" w:rsidR="006D7D95" w:rsidRPr="00826514" w:rsidRDefault="006D7D95" w:rsidP="006D7D9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1AB55C72" w14:textId="77777777" w:rsidR="006D7D95" w:rsidRPr="00826514" w:rsidRDefault="006D7D95" w:rsidP="006D7D95">
      <w:r w:rsidRPr="00826514">
        <w:t>Additional information:</w:t>
      </w:r>
    </w:p>
    <w:p w14:paraId="3AA851F6" w14:textId="77777777" w:rsidR="006D7D95" w:rsidRPr="00826514" w:rsidRDefault="006D7D95" w:rsidP="006D7D95">
      <w:pPr>
        <w:ind w:firstLine="284"/>
      </w:pPr>
      <w:r w:rsidRPr="00826514">
        <w:t>Deprecated alias names for this type: N/A</w:t>
      </w:r>
    </w:p>
    <w:p w14:paraId="665D2E52" w14:textId="77777777" w:rsidR="006D7D95" w:rsidRPr="00826514" w:rsidRDefault="006D7D95" w:rsidP="006D7D95">
      <w:pPr>
        <w:ind w:firstLine="284"/>
      </w:pPr>
      <w:r w:rsidRPr="00826514">
        <w:t>Magic number(s): N/A</w:t>
      </w:r>
    </w:p>
    <w:p w14:paraId="1FC6E578" w14:textId="77777777" w:rsidR="006D7D95" w:rsidRPr="00826514" w:rsidRDefault="006D7D95" w:rsidP="006D7D95">
      <w:pPr>
        <w:ind w:firstLine="284"/>
      </w:pPr>
      <w:r w:rsidRPr="00826514">
        <w:t>File extension(s): none</w:t>
      </w:r>
    </w:p>
    <w:p w14:paraId="2C5DF2BA" w14:textId="77777777" w:rsidR="006D7D95" w:rsidRPr="00826514" w:rsidRDefault="006D7D95" w:rsidP="006D7D95">
      <w:pPr>
        <w:ind w:firstLine="284"/>
      </w:pPr>
      <w:r w:rsidRPr="00826514">
        <w:t>Macintosh file type code(s): none</w:t>
      </w:r>
    </w:p>
    <w:p w14:paraId="2B35A403" w14:textId="77777777" w:rsidR="006D7D95" w:rsidRPr="00826514" w:rsidRDefault="006D7D95" w:rsidP="006D7D95">
      <w:r w:rsidRPr="00826514">
        <w:t>Person &amp; email address to contact for further information: &lt;MCC name&gt;, &lt;MCC email address&gt;</w:t>
      </w:r>
    </w:p>
    <w:p w14:paraId="43E1C3C8" w14:textId="77777777" w:rsidR="006D7D95" w:rsidRPr="00826514" w:rsidRDefault="006D7D95" w:rsidP="006D7D95">
      <w:r w:rsidRPr="00826514">
        <w:t>Intended usage: COMMON</w:t>
      </w:r>
    </w:p>
    <w:p w14:paraId="4720AE71" w14:textId="77777777" w:rsidR="006D7D95" w:rsidRPr="00826514" w:rsidRDefault="006D7D95" w:rsidP="006D7D95">
      <w:r w:rsidRPr="00826514">
        <w:t>Restrictions on usage: None</w:t>
      </w:r>
    </w:p>
    <w:p w14:paraId="4BD0F646" w14:textId="77777777" w:rsidR="006D7D95" w:rsidRPr="00826514" w:rsidRDefault="006D7D95" w:rsidP="006D7D95">
      <w:r w:rsidRPr="00826514">
        <w:t>Author: 3GPP CT1 Working Group/3GPP_TSG_CT_WG1@LIST.ETSI.ORG</w:t>
      </w:r>
    </w:p>
    <w:p w14:paraId="30429116" w14:textId="769704F5" w:rsidR="006D7D95" w:rsidRPr="00826514" w:rsidRDefault="006D7D95" w:rsidP="0007522E">
      <w:r w:rsidRPr="00826514">
        <w:t>Change controller: &lt;MCC name&gt;/&lt;MCC email address&gt;</w:t>
      </w:r>
    </w:p>
    <w:p w14:paraId="75DE1BA7" w14:textId="77777777" w:rsidR="002E2734" w:rsidRPr="005D1384" w:rsidRDefault="002E2734" w:rsidP="002E2734">
      <w:pPr>
        <w:pStyle w:val="Heading2"/>
        <w:rPr>
          <w:lang w:val="sv-SE" w:eastAsia="zh-CN"/>
        </w:rPr>
      </w:pPr>
      <w:bookmarkStart w:id="1174" w:name="_CRA_4_3"/>
      <w:bookmarkStart w:id="1175" w:name="_Toc168325709"/>
      <w:bookmarkStart w:id="1176" w:name="_Toc187929858"/>
      <w:bookmarkEnd w:id="1174"/>
      <w:r w:rsidRPr="005D1384">
        <w:rPr>
          <w:lang w:val="sv-SE" w:eastAsia="zh-CN"/>
        </w:rPr>
        <w:t>A.4.3</w:t>
      </w:r>
      <w:r w:rsidRPr="005D1384">
        <w:rPr>
          <w:lang w:val="sv-SE" w:eastAsia="zh-CN"/>
        </w:rPr>
        <w:tab/>
        <w:t>Sdd_DataStorage API</w:t>
      </w:r>
      <w:bookmarkEnd w:id="1175"/>
      <w:bookmarkEnd w:id="1176"/>
    </w:p>
    <w:p w14:paraId="64D7DB0A" w14:textId="77777777" w:rsidR="002E2734" w:rsidRPr="005D1384" w:rsidRDefault="002E2734" w:rsidP="002E2734">
      <w:pPr>
        <w:pStyle w:val="Heading3"/>
        <w:rPr>
          <w:lang w:val="sv-SE" w:eastAsia="zh-CN"/>
        </w:rPr>
      </w:pPr>
      <w:bookmarkStart w:id="1177" w:name="_CRA_4_3_1"/>
      <w:bookmarkStart w:id="1178" w:name="_Toc168325710"/>
      <w:bookmarkStart w:id="1179" w:name="_Toc187929859"/>
      <w:bookmarkEnd w:id="1177"/>
      <w:r w:rsidRPr="005D1384">
        <w:rPr>
          <w:lang w:val="sv-SE" w:eastAsia="zh-CN"/>
        </w:rPr>
        <w:t>A.4.3.1</w:t>
      </w:r>
      <w:r w:rsidRPr="005D1384">
        <w:rPr>
          <w:lang w:val="sv-SE" w:eastAsia="zh-CN"/>
        </w:rPr>
        <w:tab/>
        <w:t>API URI</w:t>
      </w:r>
      <w:bookmarkEnd w:id="1178"/>
      <w:bookmarkEnd w:id="1179"/>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180" w:name="_CRA_4_3_2"/>
      <w:bookmarkStart w:id="1181" w:name="_Toc168325711"/>
      <w:bookmarkStart w:id="1182" w:name="_Toc187929860"/>
      <w:bookmarkEnd w:id="1180"/>
      <w:r>
        <w:rPr>
          <w:lang w:eastAsia="zh-CN"/>
        </w:rPr>
        <w:t>A.4.3.2</w:t>
      </w:r>
      <w:r>
        <w:rPr>
          <w:lang w:eastAsia="zh-CN"/>
        </w:rPr>
        <w:tab/>
        <w:t>Resources</w:t>
      </w:r>
      <w:bookmarkEnd w:id="1181"/>
      <w:bookmarkEnd w:id="1182"/>
    </w:p>
    <w:p w14:paraId="61D821D4" w14:textId="77777777" w:rsidR="002E2734" w:rsidRDefault="002E2734" w:rsidP="002E2734">
      <w:pPr>
        <w:pStyle w:val="Heading4"/>
        <w:rPr>
          <w:lang w:eastAsia="zh-CN"/>
        </w:rPr>
      </w:pPr>
      <w:bookmarkStart w:id="1183" w:name="_CRA_4_3_2_1"/>
      <w:bookmarkStart w:id="1184" w:name="_Toc168325712"/>
      <w:bookmarkStart w:id="1185" w:name="_Toc187929861"/>
      <w:bookmarkEnd w:id="1183"/>
      <w:r>
        <w:rPr>
          <w:lang w:eastAsia="zh-CN"/>
        </w:rPr>
        <w:t>A.4.3.2.1</w:t>
      </w:r>
      <w:r>
        <w:rPr>
          <w:lang w:eastAsia="zh-CN"/>
        </w:rPr>
        <w:tab/>
        <w:t>Overview</w:t>
      </w:r>
      <w:bookmarkEnd w:id="1184"/>
      <w:bookmarkEnd w:id="1185"/>
    </w:p>
    <w:p w14:paraId="3B96A393" w14:textId="77777777" w:rsidR="002E2734" w:rsidRDefault="002E2734" w:rsidP="002E2734">
      <w:pPr>
        <w:jc w:val="center"/>
        <w:rPr>
          <w:lang w:eastAsia="zh-CN"/>
        </w:rPr>
      </w:pPr>
      <w:r>
        <w:rPr>
          <w:noProof/>
        </w:rPr>
        <w:object w:dxaOrig="7245" w:dyaOrig="6705" w14:anchorId="1EEFF030">
          <v:shape id="_x0000_i1030" type="#_x0000_t75" alt="" style="width:362.85pt;height:337.2pt" o:ole="">
            <v:imagedata r:id="rId22" o:title=""/>
          </v:shape>
          <o:OLEObject Type="Embed" ProgID="Visio.Drawing.15" ShapeID="_x0000_i1030" DrawAspect="Content" ObjectID="_1798542437" r:id="rId23"/>
        </w:object>
      </w:r>
    </w:p>
    <w:p w14:paraId="1D0E04EA" w14:textId="77777777" w:rsidR="002E2734" w:rsidRDefault="002E2734" w:rsidP="002E2734">
      <w:pPr>
        <w:pStyle w:val="TF"/>
      </w:pPr>
      <w:bookmarkStart w:id="1186" w:name="_CRFigureA_4_3_2_1_1"/>
      <w:r>
        <w:t xml:space="preserve">Figure </w:t>
      </w:r>
      <w:bookmarkEnd w:id="1186"/>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187" w:name="_CRTableA_4_3_2_1_1"/>
      <w:r>
        <w:t>Table </w:t>
      </w:r>
      <w:bookmarkEnd w:id="1187"/>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188" w:name="OLE_LINK186"/>
            <w:bookmarkStart w:id="1189"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1188"/>
      <w:bookmarkEnd w:id="1189"/>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190" w:name="_CRA_4_3_2_2"/>
      <w:bookmarkStart w:id="1191" w:name="_Toc168325713"/>
      <w:bookmarkStart w:id="1192" w:name="_Toc187929862"/>
      <w:bookmarkEnd w:id="1190"/>
      <w:r>
        <w:rPr>
          <w:lang w:eastAsia="zh-CN"/>
        </w:rPr>
        <w:t>A.4.3.2.2</w:t>
      </w:r>
      <w:r>
        <w:rPr>
          <w:lang w:eastAsia="zh-CN"/>
        </w:rPr>
        <w:tab/>
        <w:t>Resource: SDD Data Storage</w:t>
      </w:r>
      <w:bookmarkEnd w:id="1191"/>
      <w:bookmarkEnd w:id="1192"/>
    </w:p>
    <w:p w14:paraId="01298723" w14:textId="77777777" w:rsidR="002E2734" w:rsidRDefault="002E2734" w:rsidP="002E2734">
      <w:pPr>
        <w:pStyle w:val="Heading5"/>
        <w:rPr>
          <w:lang w:eastAsia="zh-CN"/>
        </w:rPr>
      </w:pPr>
      <w:bookmarkStart w:id="1193" w:name="_CRA_4_3_2_2_1"/>
      <w:bookmarkStart w:id="1194" w:name="_Toc168325714"/>
      <w:bookmarkStart w:id="1195" w:name="_Toc187929863"/>
      <w:bookmarkEnd w:id="1193"/>
      <w:r>
        <w:rPr>
          <w:lang w:eastAsia="zh-CN"/>
        </w:rPr>
        <w:t>A.4.3.2.2.1</w:t>
      </w:r>
      <w:r>
        <w:rPr>
          <w:lang w:eastAsia="zh-CN"/>
        </w:rPr>
        <w:tab/>
        <w:t>Description</w:t>
      </w:r>
      <w:bookmarkEnd w:id="1194"/>
      <w:bookmarkEnd w:id="1195"/>
    </w:p>
    <w:p w14:paraId="31320403" w14:textId="77777777" w:rsidR="002E2734" w:rsidRDefault="002E2734" w:rsidP="002E2734">
      <w:pPr>
        <w:rPr>
          <w:lang w:eastAsia="zh-CN"/>
        </w:rPr>
      </w:pPr>
      <w:r>
        <w:rPr>
          <w:lang w:eastAsia="zh-CN"/>
        </w:rPr>
        <w:t xml:space="preserve">The SDDM data storage resource </w:t>
      </w:r>
      <w:bookmarkStart w:id="1196" w:name="OLE_LINK311"/>
      <w:bookmarkStart w:id="1197"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196"/>
      <w:bookmarkEnd w:id="1197"/>
      <w:r>
        <w:rPr>
          <w:lang w:eastAsia="zh-CN"/>
        </w:rPr>
        <w:t>.</w:t>
      </w:r>
    </w:p>
    <w:p w14:paraId="66D0A6B4" w14:textId="77777777" w:rsidR="002E2734" w:rsidRDefault="002E2734" w:rsidP="002E2734">
      <w:pPr>
        <w:pStyle w:val="Heading5"/>
        <w:rPr>
          <w:lang w:eastAsia="zh-CN"/>
        </w:rPr>
      </w:pPr>
      <w:bookmarkStart w:id="1198" w:name="_CRA_4_3_2_2_2"/>
      <w:bookmarkStart w:id="1199" w:name="_Toc168325715"/>
      <w:bookmarkStart w:id="1200" w:name="_Toc187929864"/>
      <w:bookmarkEnd w:id="1198"/>
      <w:r>
        <w:rPr>
          <w:lang w:eastAsia="zh-CN"/>
        </w:rPr>
        <w:t>A.4.3.2.2.2</w:t>
      </w:r>
      <w:r>
        <w:rPr>
          <w:lang w:eastAsia="zh-CN"/>
        </w:rPr>
        <w:tab/>
        <w:t>Resource Definition</w:t>
      </w:r>
      <w:bookmarkEnd w:id="1199"/>
      <w:bookmarkEnd w:id="1200"/>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201" w:name="_CRTableA_4_3_2_2_2_1"/>
      <w:r>
        <w:t xml:space="preserve">Table </w:t>
      </w:r>
      <w:bookmarkEnd w:id="1201"/>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202" w:name="_CRA_4_3_2_2_3"/>
      <w:bookmarkStart w:id="1203" w:name="_Toc168325716"/>
      <w:bookmarkStart w:id="1204" w:name="_Toc187929865"/>
      <w:bookmarkEnd w:id="1202"/>
      <w:r>
        <w:rPr>
          <w:lang w:eastAsia="zh-CN"/>
        </w:rPr>
        <w:t>A.4.3.2.2.3</w:t>
      </w:r>
      <w:r>
        <w:rPr>
          <w:lang w:eastAsia="zh-CN"/>
        </w:rPr>
        <w:tab/>
        <w:t>Resource Standard Methods</w:t>
      </w:r>
      <w:bookmarkEnd w:id="1203"/>
      <w:bookmarkEnd w:id="1204"/>
    </w:p>
    <w:p w14:paraId="4A889859" w14:textId="77777777" w:rsidR="002E2734" w:rsidRDefault="002E2734" w:rsidP="005D1384">
      <w:pPr>
        <w:pStyle w:val="Heading6"/>
      </w:pPr>
      <w:bookmarkStart w:id="1205" w:name="_CRA_4_3_2_2_3_1"/>
      <w:bookmarkStart w:id="1206" w:name="OLE_LINK181"/>
      <w:bookmarkStart w:id="1207" w:name="OLE_LINK182"/>
      <w:bookmarkStart w:id="1208" w:name="_Toc168325717"/>
      <w:bookmarkStart w:id="1209" w:name="_Toc187929866"/>
      <w:bookmarkEnd w:id="1205"/>
      <w:r>
        <w:rPr>
          <w:lang w:eastAsia="zh-CN"/>
        </w:rPr>
        <w:t>A.4.3.2.2.3.1</w:t>
      </w:r>
      <w:bookmarkEnd w:id="1206"/>
      <w:bookmarkEnd w:id="1207"/>
      <w:r>
        <w:rPr>
          <w:lang w:eastAsia="zh-CN"/>
        </w:rPr>
        <w:tab/>
        <w:t>POST</w:t>
      </w:r>
      <w:bookmarkEnd w:id="1208"/>
      <w:bookmarkEnd w:id="1209"/>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210" w:name="_CRTableA_4_3_2_2_3_1_1"/>
      <w:r>
        <w:t xml:space="preserve">Table </w:t>
      </w:r>
      <w:bookmarkEnd w:id="1210"/>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211" w:name="_CRTableA_4_3_2_2_3_1_2"/>
      <w:r>
        <w:t xml:space="preserve">Table </w:t>
      </w:r>
      <w:bookmarkEnd w:id="1211"/>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212" w:name="OLE_LINK175"/>
            <w:r>
              <w:t>DataStorageCreationResponse</w:t>
            </w:r>
            <w:bookmarkEnd w:id="1212"/>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213" w:name="_CRA_4_3_2_2_3_2"/>
      <w:bookmarkStart w:id="1214" w:name="_Toc168325718"/>
      <w:bookmarkStart w:id="1215" w:name="OLE_LINK306"/>
      <w:bookmarkStart w:id="1216" w:name="_Toc187929867"/>
      <w:bookmarkEnd w:id="1213"/>
      <w:r>
        <w:rPr>
          <w:lang w:eastAsia="zh-CN"/>
        </w:rPr>
        <w:t>A.4.3.2.2.3.2</w:t>
      </w:r>
      <w:r>
        <w:rPr>
          <w:lang w:eastAsia="zh-CN"/>
        </w:rPr>
        <w:tab/>
        <w:t>PUT</w:t>
      </w:r>
      <w:bookmarkEnd w:id="1214"/>
      <w:bookmarkEnd w:id="1216"/>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217" w:name="OLE_LINK224"/>
            <w:bookmarkStart w:id="1218" w:name="OLE_LINK225"/>
            <w:bookmarkStart w:id="1219"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217"/>
      <w:bookmarkEnd w:id="1218"/>
    </w:tbl>
    <w:p w14:paraId="5E810216" w14:textId="77777777" w:rsidR="002E2734" w:rsidRDefault="002E2734" w:rsidP="00A85617">
      <w:pPr>
        <w:rPr>
          <w:lang w:eastAsia="zh-CN"/>
        </w:rPr>
      </w:pPr>
    </w:p>
    <w:p w14:paraId="1639E65A" w14:textId="77777777" w:rsidR="002E2734" w:rsidRDefault="002E2734" w:rsidP="002E2734">
      <w:pPr>
        <w:pStyle w:val="TH"/>
      </w:pPr>
      <w:bookmarkStart w:id="1220" w:name="_CRTableA_4_3_2_2_3_2_1"/>
      <w:bookmarkEnd w:id="1219"/>
      <w:r>
        <w:t xml:space="preserve">Table </w:t>
      </w:r>
      <w:bookmarkEnd w:id="1220"/>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221" w:name="_CRA_4_3_2_2_3_3"/>
      <w:bookmarkStart w:id="1222" w:name="_Toc168325719"/>
      <w:bookmarkStart w:id="1223" w:name="_Toc187929868"/>
      <w:bookmarkEnd w:id="1215"/>
      <w:bookmarkEnd w:id="1221"/>
      <w:r>
        <w:rPr>
          <w:lang w:eastAsia="zh-CN"/>
        </w:rPr>
        <w:t>A.4.3.2.2.3.3</w:t>
      </w:r>
      <w:r>
        <w:rPr>
          <w:lang w:eastAsia="zh-CN"/>
        </w:rPr>
        <w:tab/>
        <w:t>DELETE</w:t>
      </w:r>
      <w:bookmarkEnd w:id="1222"/>
      <w:bookmarkEnd w:id="1223"/>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224" w:name="OLE_LINK195"/>
      <w:bookmarkStart w:id="1225" w:name="OLE_LINK196"/>
      <w:bookmarkStart w:id="1226" w:name="OLE_LINK197"/>
      <w:bookmarkStart w:id="1227" w:name="OLE_LINK198"/>
      <w:r>
        <w:t xml:space="preserve">This method shall support the data structures, request codes and </w:t>
      </w:r>
      <w:r>
        <w:rPr>
          <w:lang w:eastAsia="zh-CN"/>
        </w:rPr>
        <w:t>response</w:t>
      </w:r>
      <w:r>
        <w:t xml:space="preserve"> codes specified in </w:t>
      </w:r>
      <w:bookmarkEnd w:id="1224"/>
      <w:bookmarkEnd w:id="1225"/>
      <w:r>
        <w:t>table A.4.3.2.2.3.3.</w:t>
      </w:r>
      <w:r>
        <w:rPr>
          <w:lang w:val="en-US"/>
        </w:rPr>
        <w:t>1 and A.4.3.2.2.3.3.2</w:t>
      </w:r>
      <w:r>
        <w:t>.</w:t>
      </w:r>
    </w:p>
    <w:p w14:paraId="21C11CC5" w14:textId="77777777" w:rsidR="002E2734" w:rsidRDefault="002E2734" w:rsidP="002E2734">
      <w:pPr>
        <w:pStyle w:val="TH"/>
      </w:pPr>
      <w:bookmarkStart w:id="1228" w:name="_CRTableA_4_3_2_2_3_3_1"/>
      <w:bookmarkEnd w:id="1226"/>
      <w:bookmarkEnd w:id="1227"/>
      <w:r>
        <w:t xml:space="preserve">Table </w:t>
      </w:r>
      <w:bookmarkEnd w:id="1228"/>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229"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230" w:name="OLE_LINK192"/>
            <w:bookmarkStart w:id="1231"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232" w:name="_CRTableA_4_3_2_2_3_3_2"/>
      <w:bookmarkEnd w:id="1229"/>
      <w:bookmarkEnd w:id="1230"/>
      <w:bookmarkEnd w:id="1231"/>
      <w:r>
        <w:t xml:space="preserve">Table </w:t>
      </w:r>
      <w:bookmarkEnd w:id="1232"/>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233" w:name="_CRA_4_3_2_2_3_4"/>
      <w:bookmarkStart w:id="1234" w:name="_Toc168325720"/>
      <w:bookmarkStart w:id="1235" w:name="_Toc187929869"/>
      <w:bookmarkEnd w:id="1233"/>
      <w:r>
        <w:rPr>
          <w:lang w:eastAsia="zh-CN"/>
        </w:rPr>
        <w:t>A.4.3.2.2.3.4</w:t>
      </w:r>
      <w:r>
        <w:tab/>
        <w:t>GET</w:t>
      </w:r>
      <w:bookmarkEnd w:id="1234"/>
      <w:bookmarkEnd w:id="123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236" w:name="_CRTableA_4_3_2_2_3_4_1"/>
      <w:bookmarkStart w:id="1237" w:name="OLE_LINK183"/>
      <w:bookmarkStart w:id="1238" w:name="OLE_LINK184"/>
      <w:r>
        <w:t xml:space="preserve">Table </w:t>
      </w:r>
      <w:bookmarkEnd w:id="1236"/>
      <w:r>
        <w:rPr>
          <w:lang w:eastAsia="zh-CN"/>
        </w:rPr>
        <w:t>A.4.3.2.2.3</w:t>
      </w:r>
      <w:r>
        <w:t>.4.1</w:t>
      </w:r>
      <w:bookmarkEnd w:id="1237"/>
      <w:bookmarkEnd w:id="1238"/>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239" w:name="_CRTableA_4_3_2_2_3_4_2"/>
      <w:r>
        <w:t xml:space="preserve">Table </w:t>
      </w:r>
      <w:bookmarkEnd w:id="1239"/>
      <w:r>
        <w:rPr>
          <w:lang w:eastAsia="zh-CN"/>
        </w:rPr>
        <w:t>A.4.3.2.2.3</w:t>
      </w:r>
      <w:r>
        <w:t xml:space="preserve">.4.2: </w:t>
      </w:r>
      <w:bookmarkStart w:id="1240" w:name="OLE_LINK227"/>
      <w:bookmarkStart w:id="1241" w:name="OLE_LINK228"/>
      <w:r>
        <w:t>Data structures</w:t>
      </w:r>
      <w:bookmarkEnd w:id="1240"/>
      <w:bookmarkEnd w:id="1241"/>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242" w:name="_CRA_4_3_2_2_3_5"/>
      <w:bookmarkStart w:id="1243" w:name="_Toc168325721"/>
      <w:bookmarkStart w:id="1244" w:name="_Toc187929870"/>
      <w:bookmarkEnd w:id="1242"/>
      <w:r>
        <w:rPr>
          <w:lang w:eastAsia="zh-CN"/>
        </w:rPr>
        <w:t>A.4.3.</w:t>
      </w:r>
      <w:bookmarkStart w:id="1245" w:name="OLE_LINK207"/>
      <w:bookmarkStart w:id="1246" w:name="OLE_LINK208"/>
      <w:r>
        <w:rPr>
          <w:lang w:eastAsia="zh-CN"/>
        </w:rPr>
        <w:t>2.2.3.5</w:t>
      </w:r>
      <w:bookmarkEnd w:id="1245"/>
      <w:bookmarkEnd w:id="1246"/>
      <w:r>
        <w:tab/>
        <w:t>FETCH</w:t>
      </w:r>
      <w:bookmarkEnd w:id="1243"/>
      <w:bookmarkEnd w:id="124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247" w:name="OLE_LINK235"/>
      <w:bookmarkStart w:id="1248"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249" w:name="OLE_LINK237"/>
      <w:bookmarkStart w:id="1250" w:name="OLE_LINK238"/>
      <w:bookmarkEnd w:id="1247"/>
      <w:bookmarkEnd w:id="1248"/>
      <w:r>
        <w:t>specified in</w:t>
      </w:r>
      <w:bookmarkEnd w:id="1249"/>
      <w:bookmarkEnd w:id="1250"/>
      <w:r>
        <w:t xml:space="preserve"> </w:t>
      </w:r>
      <w:bookmarkStart w:id="1251" w:name="OLE_LINK239"/>
      <w:bookmarkStart w:id="1252" w:name="OLE_LINK240"/>
      <w:r>
        <w:t>table A.4.3.2.2.3.5.</w:t>
      </w:r>
      <w:r>
        <w:rPr>
          <w:lang w:val="en-US"/>
        </w:rPr>
        <w:t>1, A.4.3.2.2.3.5.2</w:t>
      </w:r>
      <w:bookmarkEnd w:id="1251"/>
      <w:bookmarkEnd w:id="1252"/>
      <w:r>
        <w:rPr>
          <w:lang w:val="en-US"/>
        </w:rPr>
        <w:t>, A.4.3.2.2.3.5.3 and A.4.3.2.2.3.5.4</w:t>
      </w:r>
      <w:r>
        <w:t>.</w:t>
      </w:r>
    </w:p>
    <w:p w14:paraId="6AD00CB2" w14:textId="083506D0" w:rsidR="002E2734" w:rsidRDefault="002E2734" w:rsidP="002E2734">
      <w:pPr>
        <w:pStyle w:val="TH"/>
      </w:pPr>
      <w:bookmarkStart w:id="1253" w:name="_CRTableA_4_3_2_2_3_5_1"/>
      <w:r>
        <w:t>Table</w:t>
      </w:r>
      <w:r>
        <w:rPr>
          <w:noProof/>
        </w:rPr>
        <w:t> </w:t>
      </w:r>
      <w:bookmarkEnd w:id="1253"/>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CCF19D4" w:rsidR="002E2734" w:rsidRDefault="002E2734" w:rsidP="002E2734">
      <w:pPr>
        <w:pStyle w:val="TH"/>
      </w:pPr>
      <w:bookmarkStart w:id="1254" w:name="_CRTableA_3_2_2_3_5_2"/>
      <w:r>
        <w:t xml:space="preserve">Table </w:t>
      </w:r>
      <w:bookmarkEnd w:id="1254"/>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01E8900" w:rsidR="002E2734" w:rsidRDefault="002E2734" w:rsidP="002E2734">
      <w:pPr>
        <w:pStyle w:val="TH"/>
      </w:pPr>
      <w:bookmarkStart w:id="1255" w:name="_CRTableA_3_2_2_3_5_3"/>
      <w:r>
        <w:t xml:space="preserve">Table </w:t>
      </w:r>
      <w:bookmarkStart w:id="1256" w:name="OLE_LINK256"/>
      <w:bookmarkEnd w:id="1255"/>
      <w:r>
        <w:rPr>
          <w:lang w:eastAsia="zh-CN"/>
        </w:rPr>
        <w:t>A.</w:t>
      </w:r>
      <w:r w:rsidR="004513CE">
        <w:rPr>
          <w:lang w:eastAsia="zh-CN"/>
        </w:rPr>
        <w:t>4</w:t>
      </w:r>
      <w:r>
        <w:rPr>
          <w:lang w:eastAsia="zh-CN"/>
        </w:rPr>
        <w:t>.2.2.3</w:t>
      </w:r>
      <w:r>
        <w:t>.5.3</w:t>
      </w:r>
      <w:bookmarkEnd w:id="1256"/>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50093759" w:rsidR="002E2734" w:rsidRDefault="002E2734" w:rsidP="002E2734">
      <w:pPr>
        <w:pStyle w:val="TH"/>
      </w:pPr>
      <w:bookmarkStart w:id="1257" w:name="_CRTableA_3_2_2_3_5_4"/>
      <w:r>
        <w:t xml:space="preserve">Table </w:t>
      </w:r>
      <w:bookmarkEnd w:id="1257"/>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258" w:name="_CRA_4_3_3"/>
      <w:bookmarkStart w:id="1259" w:name="_Toc168325722"/>
      <w:bookmarkStart w:id="1260" w:name="_Toc187929871"/>
      <w:bookmarkEnd w:id="1258"/>
      <w:r>
        <w:rPr>
          <w:lang w:eastAsia="zh-CN"/>
        </w:rPr>
        <w:t>A.4.3.3</w:t>
      </w:r>
      <w:r>
        <w:rPr>
          <w:lang w:eastAsia="zh-CN"/>
        </w:rPr>
        <w:tab/>
        <w:t>Data Model</w:t>
      </w:r>
      <w:bookmarkEnd w:id="1259"/>
      <w:bookmarkEnd w:id="1260"/>
    </w:p>
    <w:p w14:paraId="313F79E8" w14:textId="77777777" w:rsidR="002E2734" w:rsidRDefault="002E2734" w:rsidP="002E2734">
      <w:pPr>
        <w:pStyle w:val="Heading4"/>
        <w:rPr>
          <w:lang w:eastAsia="zh-CN"/>
        </w:rPr>
      </w:pPr>
      <w:bookmarkStart w:id="1261" w:name="_CRA_4_3_3_1"/>
      <w:bookmarkStart w:id="1262" w:name="_Toc168325723"/>
      <w:bookmarkStart w:id="1263" w:name="_Toc187929872"/>
      <w:bookmarkEnd w:id="1261"/>
      <w:r>
        <w:rPr>
          <w:lang w:eastAsia="zh-CN"/>
        </w:rPr>
        <w:t>A.4.3.3.1</w:t>
      </w:r>
      <w:r>
        <w:rPr>
          <w:lang w:eastAsia="zh-CN"/>
        </w:rPr>
        <w:tab/>
        <w:t>General</w:t>
      </w:r>
      <w:bookmarkEnd w:id="1262"/>
      <w:bookmarkEnd w:id="1263"/>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264" w:name="_CRTableA_4_3_3_1_1"/>
      <w:r>
        <w:t>Table </w:t>
      </w:r>
      <w:bookmarkEnd w:id="1264"/>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265" w:name="_CRTableA_4_3_3_1_2"/>
      <w:r>
        <w:t>Table </w:t>
      </w:r>
      <w:bookmarkEnd w:id="1265"/>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266" w:name="_CRTableA_4_3_3_1_3"/>
      <w:r>
        <w:t>Table </w:t>
      </w:r>
      <w:bookmarkEnd w:id="1266"/>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267" w:name="_CRA_4_3_3_2"/>
      <w:bookmarkStart w:id="1268" w:name="_Toc168325724"/>
      <w:bookmarkStart w:id="1269" w:name="_Toc187929873"/>
      <w:bookmarkEnd w:id="1267"/>
      <w:r>
        <w:rPr>
          <w:lang w:eastAsia="zh-CN"/>
        </w:rPr>
        <w:t>A.4.3.3.2</w:t>
      </w:r>
      <w:r>
        <w:rPr>
          <w:lang w:eastAsia="zh-CN"/>
        </w:rPr>
        <w:tab/>
        <w:t>Structured data types</w:t>
      </w:r>
      <w:bookmarkEnd w:id="1268"/>
      <w:bookmarkEnd w:id="1269"/>
    </w:p>
    <w:p w14:paraId="60437343" w14:textId="77777777" w:rsidR="00D71840" w:rsidRDefault="00D71840" w:rsidP="00D71840">
      <w:pPr>
        <w:pStyle w:val="Heading5"/>
        <w:rPr>
          <w:lang w:eastAsia="zh-CN"/>
        </w:rPr>
      </w:pPr>
      <w:bookmarkStart w:id="1270" w:name="_CRA_4_3_3_2_1"/>
      <w:bookmarkStart w:id="1271" w:name="_Toc168325725"/>
      <w:bookmarkStart w:id="1272" w:name="_Toc187929874"/>
      <w:bookmarkEnd w:id="1270"/>
      <w:r>
        <w:rPr>
          <w:lang w:eastAsia="zh-CN"/>
        </w:rPr>
        <w:t>A.4.3.3.2.1</w:t>
      </w:r>
      <w:r>
        <w:rPr>
          <w:lang w:eastAsia="zh-CN"/>
        </w:rPr>
        <w:tab/>
        <w:t>Type: DataStorageCreationRequest</w:t>
      </w:r>
      <w:bookmarkEnd w:id="1271"/>
      <w:bookmarkEnd w:id="1272"/>
    </w:p>
    <w:p w14:paraId="16A9BAEB" w14:textId="77777777" w:rsidR="00D71840" w:rsidRDefault="00D71840" w:rsidP="00D71840">
      <w:pPr>
        <w:pStyle w:val="TH"/>
      </w:pPr>
      <w:bookmarkStart w:id="1273" w:name="_CRTableA_4_3_3_2_1_1"/>
      <w:r>
        <w:rPr>
          <w:noProof/>
        </w:rPr>
        <w:t>Table </w:t>
      </w:r>
      <w:bookmarkEnd w:id="1273"/>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274" w:name="_CRA_4_3_3_2_2"/>
      <w:bookmarkStart w:id="1275" w:name="_Toc168325726"/>
      <w:bookmarkStart w:id="1276" w:name="_Toc187929875"/>
      <w:bookmarkEnd w:id="1274"/>
      <w:r>
        <w:rPr>
          <w:lang w:eastAsia="zh-CN"/>
        </w:rPr>
        <w:t>A.4.3.3.2.2</w:t>
      </w:r>
      <w:r>
        <w:rPr>
          <w:lang w:eastAsia="zh-CN"/>
        </w:rPr>
        <w:tab/>
        <w:t>Type: DataStorageCreationResponse</w:t>
      </w:r>
      <w:bookmarkEnd w:id="1275"/>
      <w:bookmarkEnd w:id="1276"/>
    </w:p>
    <w:p w14:paraId="7F0BE6E4" w14:textId="77777777" w:rsidR="00D71840" w:rsidRDefault="00D71840" w:rsidP="00D71840">
      <w:pPr>
        <w:pStyle w:val="TH"/>
      </w:pPr>
      <w:bookmarkStart w:id="1277" w:name="_CRTableA_4_3_3_2_2_1"/>
      <w:r>
        <w:rPr>
          <w:noProof/>
        </w:rPr>
        <w:t>Table </w:t>
      </w:r>
      <w:bookmarkEnd w:id="1277"/>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278" w:name="_CRA_4_3_3_2_3"/>
      <w:bookmarkStart w:id="1279" w:name="_Toc168325727"/>
      <w:bookmarkStart w:id="1280" w:name="_Toc187929876"/>
      <w:bookmarkEnd w:id="1278"/>
      <w:r>
        <w:rPr>
          <w:lang w:eastAsia="zh-CN"/>
        </w:rPr>
        <w:t>A.4.3.3.2.3</w:t>
      </w:r>
      <w:r>
        <w:rPr>
          <w:lang w:eastAsia="zh-CN"/>
        </w:rPr>
        <w:tab/>
        <w:t>Type: DataStorageReservationRequest</w:t>
      </w:r>
      <w:bookmarkEnd w:id="1279"/>
      <w:bookmarkEnd w:id="1280"/>
    </w:p>
    <w:p w14:paraId="64FCE040" w14:textId="77777777" w:rsidR="00D71840" w:rsidRDefault="00D71840" w:rsidP="00D71840">
      <w:pPr>
        <w:pStyle w:val="TH"/>
      </w:pPr>
      <w:bookmarkStart w:id="1281" w:name="_CRTableA_4_3_3_2_3_1"/>
      <w:r>
        <w:rPr>
          <w:noProof/>
        </w:rPr>
        <w:t>Table </w:t>
      </w:r>
      <w:bookmarkEnd w:id="1281"/>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282" w:name="_CRA_4_3_3_2_4"/>
      <w:bookmarkStart w:id="1283" w:name="_Toc168325728"/>
      <w:bookmarkStart w:id="1284" w:name="_Toc187929877"/>
      <w:bookmarkEnd w:id="1282"/>
      <w:r>
        <w:rPr>
          <w:lang w:eastAsia="zh-CN"/>
        </w:rPr>
        <w:t>A.4.3.3.2.4</w:t>
      </w:r>
      <w:r>
        <w:rPr>
          <w:lang w:eastAsia="zh-CN"/>
        </w:rPr>
        <w:tab/>
        <w:t>Type: DataStorageReservationResponse</w:t>
      </w:r>
      <w:bookmarkEnd w:id="1283"/>
      <w:bookmarkEnd w:id="1284"/>
    </w:p>
    <w:p w14:paraId="4A2F629A" w14:textId="77777777" w:rsidR="00D71840" w:rsidRDefault="00D71840" w:rsidP="00D71840">
      <w:pPr>
        <w:pStyle w:val="TH"/>
      </w:pPr>
      <w:bookmarkStart w:id="1285" w:name="_CRTableA_4_3_3_2_4_1"/>
      <w:r>
        <w:rPr>
          <w:noProof/>
        </w:rPr>
        <w:t>Table </w:t>
      </w:r>
      <w:bookmarkEnd w:id="1285"/>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286" w:name="_CRA_4_3_3_2_5"/>
      <w:bookmarkStart w:id="1287" w:name="_Toc168325729"/>
      <w:bookmarkStart w:id="1288" w:name="_Toc187929878"/>
      <w:bookmarkEnd w:id="1286"/>
      <w:r>
        <w:rPr>
          <w:lang w:eastAsia="zh-CN"/>
        </w:rPr>
        <w:t>A.4.3.3.2.5</w:t>
      </w:r>
      <w:r>
        <w:rPr>
          <w:lang w:eastAsia="zh-CN"/>
        </w:rPr>
        <w:tab/>
        <w:t>Type: DataStorageStatus</w:t>
      </w:r>
      <w:r>
        <w:t>Notification</w:t>
      </w:r>
      <w:bookmarkEnd w:id="1287"/>
      <w:bookmarkEnd w:id="1288"/>
    </w:p>
    <w:p w14:paraId="76A48D51" w14:textId="77777777" w:rsidR="00D71840" w:rsidRDefault="00D71840" w:rsidP="00D71840">
      <w:pPr>
        <w:pStyle w:val="TH"/>
      </w:pPr>
      <w:bookmarkStart w:id="1289" w:name="_CRTableA_4_3_3_2_5_1"/>
      <w:r>
        <w:rPr>
          <w:noProof/>
        </w:rPr>
        <w:t>Table </w:t>
      </w:r>
      <w:bookmarkEnd w:id="1289"/>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290" w:name="_CRA_4_3_3_2_6"/>
      <w:bookmarkStart w:id="1291" w:name="_Toc168325730"/>
      <w:bookmarkStart w:id="1292" w:name="_Toc187929879"/>
      <w:bookmarkEnd w:id="1290"/>
      <w:r>
        <w:rPr>
          <w:lang w:eastAsia="zh-CN"/>
        </w:rPr>
        <w:t>A.4.3.3.2.6</w:t>
      </w:r>
      <w:r>
        <w:rPr>
          <w:lang w:eastAsia="zh-CN"/>
        </w:rPr>
        <w:tab/>
        <w:t>Type: DataStorageQueryResponse</w:t>
      </w:r>
      <w:bookmarkEnd w:id="1291"/>
      <w:bookmarkEnd w:id="1292"/>
    </w:p>
    <w:p w14:paraId="3BAE1E1D" w14:textId="77777777" w:rsidR="00D71840" w:rsidRDefault="00D71840" w:rsidP="00D71840">
      <w:pPr>
        <w:pStyle w:val="TH"/>
      </w:pPr>
      <w:bookmarkStart w:id="1293" w:name="_CRTableA_4_3_3_2_6_1"/>
      <w:r>
        <w:rPr>
          <w:noProof/>
        </w:rPr>
        <w:t>Table </w:t>
      </w:r>
      <w:bookmarkEnd w:id="1293"/>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294" w:name="_CRA_4_3_3_2_7"/>
      <w:bookmarkStart w:id="1295" w:name="_Toc168325731"/>
      <w:bookmarkStart w:id="1296" w:name="_Toc187929880"/>
      <w:bookmarkEnd w:id="1294"/>
      <w:r>
        <w:rPr>
          <w:lang w:eastAsia="zh-CN"/>
        </w:rPr>
        <w:t>A.4.3.3.2.7</w:t>
      </w:r>
      <w:r>
        <w:rPr>
          <w:lang w:eastAsia="zh-CN"/>
        </w:rPr>
        <w:tab/>
        <w:t>Type: DataStorageMgtRequest</w:t>
      </w:r>
      <w:bookmarkEnd w:id="1295"/>
      <w:bookmarkEnd w:id="1296"/>
    </w:p>
    <w:p w14:paraId="61D067C7" w14:textId="77777777" w:rsidR="00D71840" w:rsidRDefault="00D71840" w:rsidP="00D71840">
      <w:pPr>
        <w:pStyle w:val="TH"/>
      </w:pPr>
      <w:bookmarkStart w:id="1297" w:name="_CRTableA_4_3_3_2_7_1"/>
      <w:r>
        <w:rPr>
          <w:noProof/>
        </w:rPr>
        <w:t>Table </w:t>
      </w:r>
      <w:bookmarkEnd w:id="1297"/>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298" w:name="_CRA_4_3_3_2_8"/>
      <w:bookmarkStart w:id="1299" w:name="_Toc168325732"/>
      <w:bookmarkStart w:id="1300" w:name="_Toc187929881"/>
      <w:bookmarkEnd w:id="1298"/>
      <w:r>
        <w:rPr>
          <w:lang w:eastAsia="zh-CN"/>
        </w:rPr>
        <w:t>A.4.3.3.2.8</w:t>
      </w:r>
      <w:r>
        <w:rPr>
          <w:lang w:eastAsia="zh-CN"/>
        </w:rPr>
        <w:tab/>
        <w:t xml:space="preserve">Type: </w:t>
      </w:r>
      <w:r w:rsidRPr="00830AC8">
        <w:rPr>
          <w:lang w:val="en-US"/>
        </w:rPr>
        <w:t>StatusInformationReq</w:t>
      </w:r>
      <w:bookmarkEnd w:id="1299"/>
      <w:bookmarkEnd w:id="1300"/>
    </w:p>
    <w:p w14:paraId="0FB5CB87" w14:textId="77777777" w:rsidR="00D71840" w:rsidRDefault="00D71840" w:rsidP="00D71840">
      <w:pPr>
        <w:pStyle w:val="TH"/>
      </w:pPr>
      <w:bookmarkStart w:id="1301" w:name="_CRTableA_4_3_3_2_8_1"/>
      <w:r>
        <w:rPr>
          <w:noProof/>
        </w:rPr>
        <w:t>Table </w:t>
      </w:r>
      <w:bookmarkEnd w:id="1301"/>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302" w:name="_CRA_4_3_3_2_9"/>
      <w:bookmarkStart w:id="1303" w:name="_Toc168325733"/>
      <w:bookmarkStart w:id="1304" w:name="_Toc187929882"/>
      <w:bookmarkEnd w:id="1302"/>
      <w:r>
        <w:rPr>
          <w:lang w:eastAsia="zh-CN"/>
        </w:rPr>
        <w:t>A.4.3.3.2.9</w:t>
      </w:r>
      <w:r>
        <w:rPr>
          <w:lang w:eastAsia="zh-CN"/>
        </w:rPr>
        <w:tab/>
        <w:t xml:space="preserve">Type: </w:t>
      </w:r>
      <w:r w:rsidRPr="00830AC8">
        <w:rPr>
          <w:lang w:val="en-US"/>
        </w:rPr>
        <w:t>StatusInformationRes</w:t>
      </w:r>
      <w:bookmarkEnd w:id="1303"/>
      <w:bookmarkEnd w:id="1304"/>
    </w:p>
    <w:p w14:paraId="24247B62" w14:textId="77777777" w:rsidR="00D71840" w:rsidRPr="00830AC8" w:rsidRDefault="00D71840" w:rsidP="00D71840">
      <w:pPr>
        <w:pStyle w:val="TH"/>
        <w:rPr>
          <w:lang w:val="en-US"/>
        </w:rPr>
      </w:pPr>
      <w:bookmarkStart w:id="1305" w:name="_CRTableA_4_3_3_2_9_1"/>
      <w:r>
        <w:rPr>
          <w:noProof/>
        </w:rPr>
        <w:t>Table </w:t>
      </w:r>
      <w:bookmarkEnd w:id="1305"/>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306" w:name="_CRA_4_3_3_3"/>
      <w:bookmarkStart w:id="1307" w:name="_Toc168325734"/>
      <w:bookmarkStart w:id="1308" w:name="_Toc187929883"/>
      <w:bookmarkEnd w:id="1306"/>
      <w:r>
        <w:rPr>
          <w:lang w:eastAsia="zh-CN"/>
        </w:rPr>
        <w:t>A.4.3.3.3</w:t>
      </w:r>
      <w:r>
        <w:rPr>
          <w:lang w:eastAsia="zh-CN"/>
        </w:rPr>
        <w:tab/>
        <w:t>Simple data types and enumerations</w:t>
      </w:r>
      <w:bookmarkEnd w:id="1307"/>
      <w:bookmarkEnd w:id="1308"/>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309" w:name="_CRA_4_3_4"/>
      <w:bookmarkStart w:id="1310" w:name="_Toc168325735"/>
      <w:bookmarkStart w:id="1311" w:name="_Toc187929884"/>
      <w:bookmarkEnd w:id="1309"/>
      <w:r>
        <w:t>A.4.3.4</w:t>
      </w:r>
      <w:r>
        <w:tab/>
        <w:t>Error Handling</w:t>
      </w:r>
      <w:bookmarkEnd w:id="1310"/>
      <w:bookmarkEnd w:id="1311"/>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312" w:name="_CRA_4_3_5"/>
      <w:bookmarkStart w:id="1313" w:name="_Toc168325736"/>
      <w:bookmarkStart w:id="1314" w:name="_Toc187929885"/>
      <w:bookmarkEnd w:id="1312"/>
      <w:r>
        <w:t>A.4.3.5</w:t>
      </w:r>
      <w:r>
        <w:tab/>
        <w:t>CDDL Specification</w:t>
      </w:r>
      <w:bookmarkEnd w:id="1313"/>
      <w:bookmarkEnd w:id="1314"/>
    </w:p>
    <w:p w14:paraId="2B10D54A" w14:textId="77777777" w:rsidR="002E2734" w:rsidRDefault="002E2734" w:rsidP="002E2734">
      <w:pPr>
        <w:pStyle w:val="Heading4"/>
        <w:rPr>
          <w:lang w:eastAsia="zh-CN"/>
        </w:rPr>
      </w:pPr>
      <w:bookmarkStart w:id="1315" w:name="_CRA_4_3_5_1"/>
      <w:bookmarkStart w:id="1316" w:name="_Toc168325737"/>
      <w:bookmarkStart w:id="1317" w:name="_Toc187929886"/>
      <w:bookmarkEnd w:id="1315"/>
      <w:r>
        <w:t>A.4.3.5</w:t>
      </w:r>
      <w:r>
        <w:rPr>
          <w:lang w:eastAsia="zh-CN"/>
        </w:rPr>
        <w:t>.1</w:t>
      </w:r>
      <w:r>
        <w:rPr>
          <w:lang w:eastAsia="zh-CN"/>
        </w:rPr>
        <w:tab/>
        <w:t>Introduction</w:t>
      </w:r>
      <w:bookmarkEnd w:id="1316"/>
      <w:bookmarkEnd w:id="1317"/>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318" w:name="_CRA_4_3_5_2"/>
      <w:bookmarkStart w:id="1319" w:name="_Toc168325738"/>
      <w:bookmarkStart w:id="1320" w:name="_Toc187929887"/>
      <w:bookmarkEnd w:id="1318"/>
      <w:r>
        <w:t>A.4.3.5</w:t>
      </w:r>
      <w:r>
        <w:rPr>
          <w:lang w:eastAsia="zh-CN"/>
        </w:rPr>
        <w:t>.2</w:t>
      </w:r>
      <w:r>
        <w:rPr>
          <w:lang w:eastAsia="zh-CN"/>
        </w:rPr>
        <w:tab/>
        <w:t>CDDL document</w:t>
      </w:r>
      <w:bookmarkEnd w:id="1319"/>
      <w:bookmarkEnd w:id="1320"/>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321" w:name="_CRA_4_3_6"/>
      <w:bookmarkStart w:id="1322" w:name="_Toc168325739"/>
      <w:bookmarkStart w:id="1323" w:name="_Toc187929888"/>
      <w:bookmarkEnd w:id="1321"/>
      <w:r w:rsidRPr="00830AC8">
        <w:rPr>
          <w:noProof/>
          <w:lang w:val="sv-SE"/>
        </w:rPr>
        <w:t>A.4.3.6</w:t>
      </w:r>
      <w:r w:rsidRPr="00830AC8">
        <w:rPr>
          <w:noProof/>
          <w:lang w:val="sv-SE"/>
        </w:rPr>
        <w:tab/>
        <w:t>Media Types</w:t>
      </w:r>
      <w:bookmarkEnd w:id="1322"/>
      <w:bookmarkEnd w:id="1323"/>
    </w:p>
    <w:p w14:paraId="3ABD49E5" w14:textId="77777777" w:rsidR="00D71840" w:rsidRPr="00826514" w:rsidRDefault="00D71840" w:rsidP="00D71840">
      <w:pPr>
        <w:rPr>
          <w:lang w:val="en-US"/>
        </w:rPr>
      </w:pPr>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p>
    <w:p w14:paraId="0AC8BC06" w14:textId="77777777" w:rsidR="00D71840" w:rsidRPr="00826514" w:rsidRDefault="00D71840" w:rsidP="00D71840">
      <w:pPr>
        <w:rPr>
          <w:lang w:val="en-US"/>
        </w:rPr>
      </w:pPr>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p>
    <w:p w14:paraId="51E1DFE3" w14:textId="77777777" w:rsidR="00D71840" w:rsidRPr="00826514" w:rsidRDefault="00D71840" w:rsidP="00D71840">
      <w:pPr>
        <w:rPr>
          <w:lang w:val="en-US"/>
        </w:rPr>
      </w:pPr>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p>
    <w:p w14:paraId="6156D9A9" w14:textId="77777777" w:rsidR="00D71840" w:rsidRPr="00826514" w:rsidRDefault="00D71840" w:rsidP="00D71840">
      <w:pPr>
        <w:rPr>
          <w:lang w:val="en-US"/>
        </w:rPr>
      </w:pPr>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p>
    <w:p w14:paraId="5BE90C33" w14:textId="77777777" w:rsidR="00D71840" w:rsidRPr="00826514" w:rsidRDefault="00D71840" w:rsidP="00D71840">
      <w:pPr>
        <w:rPr>
          <w:lang w:val="en-US"/>
        </w:rPr>
      </w:pPr>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r>
        <w:t>cbor</w:t>
      </w:r>
      <w:r w:rsidRPr="00826514">
        <w:t>"</w:t>
      </w:r>
      <w:r w:rsidRPr="00826514">
        <w:rPr>
          <w:lang w:val="en-US"/>
        </w:rPr>
        <w:t>.</w:t>
      </w:r>
    </w:p>
    <w:p w14:paraId="1685D845" w14:textId="77777777" w:rsidR="00D71840" w:rsidRPr="00826514" w:rsidRDefault="00D71840" w:rsidP="00D71840">
      <w:pPr>
        <w:rPr>
          <w:lang w:val="en-US"/>
        </w:rPr>
      </w:pPr>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p>
    <w:p w14:paraId="27C69D71" w14:textId="77777777" w:rsidR="00D71840" w:rsidRPr="00826514" w:rsidRDefault="00D71840" w:rsidP="00D71840">
      <w:pPr>
        <w:rPr>
          <w:lang w:val="en-US"/>
        </w:rPr>
      </w:pPr>
      <w:r>
        <w:rPr>
          <w:lang w:val="en-US"/>
        </w:rPr>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p>
    <w:p w14:paraId="43C9CFDE" w14:textId="77777777" w:rsidR="008D7C8D" w:rsidRDefault="008D7C8D" w:rsidP="008D7C8D">
      <w:pPr>
        <w:pStyle w:val="EditorsNote"/>
      </w:pPr>
      <w:bookmarkStart w:id="1324" w:name="_Toc168325740"/>
      <w:r>
        <w:t>Editor’s note:</w:t>
      </w:r>
      <w:r w:rsidRPr="0073469F">
        <w:tab/>
      </w:r>
      <w:r>
        <w:t>The MIME types need to be registered after the approval of the TS.</w:t>
      </w:r>
    </w:p>
    <w:p w14:paraId="0992D1BE" w14:textId="418C0426" w:rsidR="00D71840" w:rsidRPr="00826514" w:rsidRDefault="00D71840" w:rsidP="00D71840">
      <w:pPr>
        <w:pStyle w:val="Heading3"/>
        <w:rPr>
          <w:noProof/>
        </w:rPr>
      </w:pPr>
      <w:bookmarkStart w:id="1325" w:name="_CRA_4_3_7"/>
      <w:bookmarkStart w:id="1326" w:name="_Toc187929889"/>
      <w:bookmarkEnd w:id="1325"/>
      <w:r>
        <w:rPr>
          <w:noProof/>
        </w:rPr>
        <w:t>A.4</w:t>
      </w:r>
      <w:r w:rsidRPr="00826514">
        <w:rPr>
          <w:noProof/>
        </w:rPr>
        <w:t>.</w:t>
      </w:r>
      <w:r w:rsidR="00BE5D38">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1324"/>
      <w:bookmarkEnd w:id="1326"/>
    </w:p>
    <w:p w14:paraId="608529C2" w14:textId="77777777" w:rsidR="00D71840" w:rsidRPr="00826514" w:rsidRDefault="00D71840" w:rsidP="00D71840">
      <w:r w:rsidRPr="00826514">
        <w:t>Type name: application</w:t>
      </w:r>
    </w:p>
    <w:p w14:paraId="6F9FD91B" w14:textId="77777777" w:rsidR="00D71840" w:rsidRPr="00826514" w:rsidRDefault="00D71840" w:rsidP="00D71840">
      <w:r w:rsidRPr="00826514">
        <w:t xml:space="preserve">Subtype name: </w:t>
      </w:r>
      <w:r w:rsidRPr="0073469F">
        <w:t>application/vnd.3gpp.</w:t>
      </w:r>
      <w:r>
        <w:t>seal</w:t>
      </w:r>
      <w:r w:rsidRPr="0073469F">
        <w:t>-</w:t>
      </w:r>
      <w:r>
        <w:t>data-delivery-data-storage-creation-req-info</w:t>
      </w:r>
      <w:r w:rsidRPr="0073469F">
        <w:t>+</w:t>
      </w:r>
      <w:r>
        <w:t>cbor</w:t>
      </w:r>
    </w:p>
    <w:p w14:paraId="6258D4A5" w14:textId="77777777" w:rsidR="00D71840" w:rsidRPr="00826514" w:rsidRDefault="00D71840" w:rsidP="00D71840">
      <w:r w:rsidRPr="00826514">
        <w:t>Required parameters: none</w:t>
      </w:r>
    </w:p>
    <w:p w14:paraId="04E2B741" w14:textId="77777777" w:rsidR="00D71840" w:rsidRPr="00826514" w:rsidRDefault="00D71840" w:rsidP="00D71840">
      <w:r w:rsidRPr="00826514">
        <w:t>Optional parameters: none</w:t>
      </w:r>
    </w:p>
    <w:p w14:paraId="089CEF04" w14:textId="7BAD2A2A"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"DataStorageCreationRequest" data type in 3GPP TS 24.543 clause A.4.3.3.2.1 </w:t>
      </w:r>
      <w:r w:rsidRPr="00826514">
        <w:t>for details.</w:t>
      </w:r>
    </w:p>
    <w:p w14:paraId="078A1AFD" w14:textId="153DF095"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83A07AB"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454507F5"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44F1DDF"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A399BA6" w14:textId="7C1F726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F150C84" w14:textId="77777777" w:rsidR="00D71840" w:rsidRPr="00826514" w:rsidRDefault="00D71840" w:rsidP="00D71840">
      <w:r w:rsidRPr="00826514">
        <w:t>Additional information:</w:t>
      </w:r>
    </w:p>
    <w:p w14:paraId="258DFC4C" w14:textId="77777777" w:rsidR="00D71840" w:rsidRPr="00826514" w:rsidRDefault="00D71840" w:rsidP="00D71840">
      <w:pPr>
        <w:ind w:firstLine="284"/>
      </w:pPr>
      <w:r w:rsidRPr="00826514">
        <w:t>Deprecated alias names for this type: N/A</w:t>
      </w:r>
    </w:p>
    <w:p w14:paraId="5314A901" w14:textId="77777777" w:rsidR="00D71840" w:rsidRPr="00826514" w:rsidRDefault="00D71840" w:rsidP="00D71840">
      <w:pPr>
        <w:ind w:firstLine="284"/>
      </w:pPr>
      <w:r w:rsidRPr="00826514">
        <w:t>Magic number(s): N/A</w:t>
      </w:r>
    </w:p>
    <w:p w14:paraId="5AA46A72" w14:textId="77777777" w:rsidR="00D71840" w:rsidRPr="00826514" w:rsidRDefault="00D71840" w:rsidP="00D71840">
      <w:pPr>
        <w:ind w:firstLine="284"/>
      </w:pPr>
      <w:r w:rsidRPr="00826514">
        <w:t>File extension(s): none</w:t>
      </w:r>
    </w:p>
    <w:p w14:paraId="70948482" w14:textId="77777777" w:rsidR="00D71840" w:rsidRPr="00826514" w:rsidRDefault="00D71840" w:rsidP="00D71840">
      <w:pPr>
        <w:ind w:firstLine="284"/>
      </w:pPr>
      <w:r w:rsidRPr="00826514">
        <w:t>Macintosh file type code(s): none</w:t>
      </w:r>
    </w:p>
    <w:p w14:paraId="0CAC5B0D" w14:textId="77777777" w:rsidR="00D71840" w:rsidRPr="00826514" w:rsidRDefault="00D71840" w:rsidP="00D71840">
      <w:r w:rsidRPr="00826514">
        <w:t>Person &amp; email address to contact for further information: &lt;MCC name&gt;, &lt;MCC email address&gt;</w:t>
      </w:r>
    </w:p>
    <w:p w14:paraId="4B2DC3E2" w14:textId="77777777" w:rsidR="00D71840" w:rsidRPr="00826514" w:rsidRDefault="00D71840" w:rsidP="00D71840">
      <w:r w:rsidRPr="00826514">
        <w:t>Intended usage: COMMON</w:t>
      </w:r>
    </w:p>
    <w:p w14:paraId="35C09DDA" w14:textId="77777777" w:rsidR="00D71840" w:rsidRPr="00826514" w:rsidRDefault="00D71840" w:rsidP="00D71840">
      <w:r w:rsidRPr="00826514">
        <w:t>Restrictions on usage: None</w:t>
      </w:r>
    </w:p>
    <w:p w14:paraId="39748B7D" w14:textId="77777777" w:rsidR="00D71840" w:rsidRPr="00826514" w:rsidRDefault="00D71840" w:rsidP="00D71840">
      <w:r w:rsidRPr="00826514">
        <w:t>Author: 3GPP CT1 Working Group/3GPP_TSG_CT_WG1@LIST.ETSI.ORG</w:t>
      </w:r>
    </w:p>
    <w:p w14:paraId="47180557" w14:textId="77777777" w:rsidR="00D71840" w:rsidRPr="00826514" w:rsidRDefault="00D71840" w:rsidP="00D71840">
      <w:r w:rsidRPr="00826514">
        <w:t>Change controller: &lt;MCC name&gt;/&lt;MCC email address&gt;</w:t>
      </w:r>
    </w:p>
    <w:p w14:paraId="7F91A6A7" w14:textId="32018BFB" w:rsidR="00D71840" w:rsidRPr="00826514" w:rsidRDefault="00D71840" w:rsidP="00D71840">
      <w:pPr>
        <w:pStyle w:val="Heading3"/>
        <w:rPr>
          <w:noProof/>
        </w:rPr>
      </w:pPr>
      <w:bookmarkStart w:id="1327" w:name="_CRA_4_3_8"/>
      <w:bookmarkStart w:id="1328" w:name="_Toc168325741"/>
      <w:bookmarkStart w:id="1329" w:name="_Toc187929890"/>
      <w:bookmarkEnd w:id="1327"/>
      <w:r>
        <w:rPr>
          <w:noProof/>
        </w:rPr>
        <w:t>A.4.</w:t>
      </w:r>
      <w:r w:rsidR="00BE5D38">
        <w:rPr>
          <w:noProof/>
        </w:rPr>
        <w:t>3</w:t>
      </w:r>
      <w:r>
        <w:rPr>
          <w:noProof/>
        </w:rPr>
        <w:t>.8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1328"/>
      <w:bookmarkEnd w:id="1329"/>
    </w:p>
    <w:p w14:paraId="11B362E3" w14:textId="77777777" w:rsidR="00D71840" w:rsidRPr="00826514" w:rsidRDefault="00D71840" w:rsidP="00D71840">
      <w:r w:rsidRPr="00826514">
        <w:t>Type name: application</w:t>
      </w:r>
    </w:p>
    <w:p w14:paraId="29E548A7" w14:textId="77777777" w:rsidR="00D71840" w:rsidRPr="00826514" w:rsidRDefault="00D71840" w:rsidP="00D71840">
      <w:r w:rsidRPr="00826514">
        <w:t xml:space="preserve">Subtype name: </w:t>
      </w:r>
      <w:r w:rsidRPr="0073469F">
        <w:t>application/vnd.3gpp.</w:t>
      </w:r>
      <w:r>
        <w:t>seal</w:t>
      </w:r>
      <w:r w:rsidRPr="0073469F">
        <w:t>-</w:t>
      </w:r>
      <w:r>
        <w:t>data-delivery-data-storage-creation-res-info</w:t>
      </w:r>
      <w:r w:rsidRPr="0073469F">
        <w:t>+</w:t>
      </w:r>
      <w:r>
        <w:t>cbor</w:t>
      </w:r>
    </w:p>
    <w:p w14:paraId="5C20EC42" w14:textId="77777777" w:rsidR="00D71840" w:rsidRPr="00826514" w:rsidRDefault="00D71840" w:rsidP="00D71840">
      <w:r w:rsidRPr="00826514">
        <w:t>Required parameters: none</w:t>
      </w:r>
    </w:p>
    <w:p w14:paraId="761485A7" w14:textId="77777777" w:rsidR="00D71840" w:rsidRPr="00826514" w:rsidRDefault="00D71840" w:rsidP="00D71840">
      <w:r w:rsidRPr="00826514">
        <w:t>Optional parameters: none</w:t>
      </w:r>
    </w:p>
    <w:p w14:paraId="0C58442B" w14:textId="431CB68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"DataStorageCreationResponse" data type in 3GPP TS 24.543 clause A.4.3.3.2.2 </w:t>
      </w:r>
      <w:r w:rsidRPr="00826514">
        <w:t>for details.</w:t>
      </w:r>
    </w:p>
    <w:p w14:paraId="313BD9B3" w14:textId="3F930182"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01B64B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15F3C5A2"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3F182B6"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305610" w14:textId="03468303"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10626467" w14:textId="77777777" w:rsidR="00D71840" w:rsidRPr="00826514" w:rsidRDefault="00D71840" w:rsidP="00D71840">
      <w:r w:rsidRPr="00826514">
        <w:t>Additional information:</w:t>
      </w:r>
    </w:p>
    <w:p w14:paraId="29B28CED" w14:textId="77777777" w:rsidR="00D71840" w:rsidRPr="00826514" w:rsidRDefault="00D71840" w:rsidP="00D71840">
      <w:pPr>
        <w:ind w:firstLine="284"/>
      </w:pPr>
      <w:r w:rsidRPr="00826514">
        <w:t>Deprecated alias names for this type: N/A</w:t>
      </w:r>
    </w:p>
    <w:p w14:paraId="41D51AD7" w14:textId="77777777" w:rsidR="00D71840" w:rsidRPr="00826514" w:rsidRDefault="00D71840" w:rsidP="00D71840">
      <w:pPr>
        <w:ind w:firstLine="284"/>
      </w:pPr>
      <w:r w:rsidRPr="00826514">
        <w:t>Magic number(s): N/A</w:t>
      </w:r>
    </w:p>
    <w:p w14:paraId="27739388" w14:textId="77777777" w:rsidR="00D71840" w:rsidRPr="00826514" w:rsidRDefault="00D71840" w:rsidP="00D71840">
      <w:pPr>
        <w:ind w:firstLine="284"/>
      </w:pPr>
      <w:r w:rsidRPr="00826514">
        <w:t>File extension(s): none</w:t>
      </w:r>
    </w:p>
    <w:p w14:paraId="17EF91B0" w14:textId="77777777" w:rsidR="00D71840" w:rsidRPr="00826514" w:rsidRDefault="00D71840" w:rsidP="00D71840">
      <w:pPr>
        <w:ind w:firstLine="284"/>
      </w:pPr>
      <w:r w:rsidRPr="00826514">
        <w:t>Macintosh file type code(s): none</w:t>
      </w:r>
    </w:p>
    <w:p w14:paraId="5CB4D923" w14:textId="77777777" w:rsidR="00D71840" w:rsidRPr="00826514" w:rsidRDefault="00D71840" w:rsidP="00D71840">
      <w:r w:rsidRPr="00826514">
        <w:t>Person &amp; email address to contact for further information: &lt;MCC name&gt;, &lt;MCC email address&gt;</w:t>
      </w:r>
    </w:p>
    <w:p w14:paraId="20FB0981" w14:textId="77777777" w:rsidR="00D71840" w:rsidRPr="00826514" w:rsidRDefault="00D71840" w:rsidP="00D71840">
      <w:r w:rsidRPr="00826514">
        <w:t>Intended usage: COMMON</w:t>
      </w:r>
    </w:p>
    <w:p w14:paraId="59A86205" w14:textId="77777777" w:rsidR="00D71840" w:rsidRPr="00826514" w:rsidRDefault="00D71840" w:rsidP="00D71840">
      <w:r w:rsidRPr="00826514">
        <w:t>Restrictions on usage: None</w:t>
      </w:r>
    </w:p>
    <w:p w14:paraId="2BC53096" w14:textId="77777777" w:rsidR="00D71840" w:rsidRPr="00826514" w:rsidRDefault="00D71840" w:rsidP="00D71840">
      <w:r w:rsidRPr="00826514">
        <w:t>Author: 3GPP CT1 Working Group/3GPP_TSG_CT_WG1@LIST.ETSI.ORG</w:t>
      </w:r>
    </w:p>
    <w:p w14:paraId="46E5AB01" w14:textId="77777777" w:rsidR="00D71840" w:rsidRPr="00826514" w:rsidRDefault="00D71840" w:rsidP="00D71840">
      <w:r w:rsidRPr="00826514">
        <w:t>Change controller: &lt;MCC name&gt;/&lt;MCC email address&gt;</w:t>
      </w:r>
    </w:p>
    <w:p w14:paraId="73DE2E43" w14:textId="1E624264" w:rsidR="00D71840" w:rsidRPr="00826514" w:rsidRDefault="00D71840" w:rsidP="00D71840">
      <w:pPr>
        <w:pStyle w:val="Heading3"/>
        <w:rPr>
          <w:noProof/>
        </w:rPr>
      </w:pPr>
      <w:bookmarkStart w:id="1330" w:name="_CRA_4_3_9"/>
      <w:bookmarkStart w:id="1331" w:name="_Toc168325742"/>
      <w:bookmarkStart w:id="1332" w:name="_Toc187929891"/>
      <w:bookmarkEnd w:id="1330"/>
      <w:r>
        <w:rPr>
          <w:noProof/>
        </w:rPr>
        <w:t>A.4.</w:t>
      </w:r>
      <w:r w:rsidR="00BE5D38">
        <w:rPr>
          <w:noProof/>
        </w:rPr>
        <w:t>3</w:t>
      </w:r>
      <w:r>
        <w:rPr>
          <w:noProof/>
        </w:rPr>
        <w:t>.9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1331"/>
      <w:bookmarkEnd w:id="1332"/>
    </w:p>
    <w:p w14:paraId="2DA1A592" w14:textId="77777777" w:rsidR="00D71840" w:rsidRPr="00826514" w:rsidRDefault="00D71840" w:rsidP="00D71840">
      <w:r w:rsidRPr="00826514">
        <w:t>Type name: application</w:t>
      </w:r>
    </w:p>
    <w:p w14:paraId="2D5994CD" w14:textId="77777777" w:rsidR="00D71840" w:rsidRPr="00826514" w:rsidRDefault="00D71840" w:rsidP="00D71840">
      <w:r w:rsidRPr="00826514">
        <w:t xml:space="preserve">Subtype name: </w:t>
      </w:r>
      <w:r w:rsidRPr="0073469F">
        <w:t>application/vnd.3gpp.</w:t>
      </w:r>
      <w:r>
        <w:t>seal</w:t>
      </w:r>
      <w:r w:rsidRPr="0073469F">
        <w:t>-</w:t>
      </w:r>
      <w:r>
        <w:t>data-delivery-data-storage-reservation-req-info</w:t>
      </w:r>
      <w:r w:rsidRPr="0073469F">
        <w:t>+</w:t>
      </w:r>
      <w:r>
        <w:t>cbor</w:t>
      </w:r>
    </w:p>
    <w:p w14:paraId="60AE503E" w14:textId="77777777" w:rsidR="00D71840" w:rsidRPr="00826514" w:rsidRDefault="00D71840" w:rsidP="00D71840">
      <w:r w:rsidRPr="00826514">
        <w:t>Required parameters: none</w:t>
      </w:r>
    </w:p>
    <w:p w14:paraId="1A493736" w14:textId="77777777" w:rsidR="00D71840" w:rsidRPr="00826514" w:rsidRDefault="00D71840" w:rsidP="00D71840">
      <w:r w:rsidRPr="00826514">
        <w:t>Optional parameters: none</w:t>
      </w:r>
    </w:p>
    <w:p w14:paraId="05D7E08C" w14:textId="022ADBF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"DataStorageReservationRequest" data type in 3GPP TS 24.543 clause A.4.3.3.2.3 </w:t>
      </w:r>
      <w:r w:rsidRPr="00826514">
        <w:t>for details.</w:t>
      </w:r>
    </w:p>
    <w:p w14:paraId="45CE0ABD" w14:textId="330293AB"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0C7ED120"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82971A4"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8F9A98B"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CEA3B32" w14:textId="5D40132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0EDD71D" w14:textId="77777777" w:rsidR="00D71840" w:rsidRPr="00826514" w:rsidRDefault="00D71840" w:rsidP="00D71840">
      <w:r w:rsidRPr="00826514">
        <w:t>Additional information:</w:t>
      </w:r>
    </w:p>
    <w:p w14:paraId="4F62473B" w14:textId="77777777" w:rsidR="00D71840" w:rsidRPr="00826514" w:rsidRDefault="00D71840" w:rsidP="00D71840">
      <w:pPr>
        <w:ind w:firstLine="284"/>
      </w:pPr>
      <w:r w:rsidRPr="00826514">
        <w:t>Deprecated alias names for this type: N/A</w:t>
      </w:r>
    </w:p>
    <w:p w14:paraId="08537828" w14:textId="77777777" w:rsidR="00D71840" w:rsidRPr="00826514" w:rsidRDefault="00D71840" w:rsidP="00D71840">
      <w:pPr>
        <w:ind w:firstLine="284"/>
      </w:pPr>
      <w:r w:rsidRPr="00826514">
        <w:t>Magic number(s): N/A</w:t>
      </w:r>
    </w:p>
    <w:p w14:paraId="05354238" w14:textId="77777777" w:rsidR="00D71840" w:rsidRPr="00826514" w:rsidRDefault="00D71840" w:rsidP="00D71840">
      <w:pPr>
        <w:ind w:firstLine="284"/>
      </w:pPr>
      <w:r w:rsidRPr="00826514">
        <w:t>File extension(s): none</w:t>
      </w:r>
    </w:p>
    <w:p w14:paraId="673A0DD9" w14:textId="77777777" w:rsidR="00D71840" w:rsidRPr="00826514" w:rsidRDefault="00D71840" w:rsidP="00D71840">
      <w:pPr>
        <w:ind w:firstLine="284"/>
      </w:pPr>
      <w:r w:rsidRPr="00826514">
        <w:t>Macintosh file type code(s): none</w:t>
      </w:r>
    </w:p>
    <w:p w14:paraId="39321DD1" w14:textId="77777777" w:rsidR="00D71840" w:rsidRPr="00826514" w:rsidRDefault="00D71840" w:rsidP="00D71840">
      <w:r w:rsidRPr="00826514">
        <w:t>Person &amp; email address to contact for further information: &lt;MCC name&gt;, &lt;MCC email address&gt;</w:t>
      </w:r>
    </w:p>
    <w:p w14:paraId="52AEA88D" w14:textId="77777777" w:rsidR="00D71840" w:rsidRPr="00826514" w:rsidRDefault="00D71840" w:rsidP="00D71840">
      <w:r w:rsidRPr="00826514">
        <w:t>Intended usage: COMMON</w:t>
      </w:r>
    </w:p>
    <w:p w14:paraId="118509F5" w14:textId="77777777" w:rsidR="00D71840" w:rsidRPr="00826514" w:rsidRDefault="00D71840" w:rsidP="00D71840">
      <w:r w:rsidRPr="00826514">
        <w:t>Restrictions on usage: None</w:t>
      </w:r>
    </w:p>
    <w:p w14:paraId="37DBC296" w14:textId="77777777" w:rsidR="00D71840" w:rsidRPr="00826514" w:rsidRDefault="00D71840" w:rsidP="00D71840">
      <w:r w:rsidRPr="00826514">
        <w:t>Author: 3GPP CT1 Working Group/3GPP_TSG_CT_WG1@LIST.ETSI.ORG</w:t>
      </w:r>
    </w:p>
    <w:p w14:paraId="04C4D262" w14:textId="77777777" w:rsidR="00D71840" w:rsidRPr="00826514" w:rsidRDefault="00D71840" w:rsidP="00D71840">
      <w:r w:rsidRPr="00826514">
        <w:t>Change controller: &lt;MCC name&gt;/&lt;MCC email address&gt;</w:t>
      </w:r>
    </w:p>
    <w:p w14:paraId="0DC79D92" w14:textId="270CDA9B" w:rsidR="00D71840" w:rsidRPr="00826514" w:rsidRDefault="00D71840" w:rsidP="00D71840">
      <w:pPr>
        <w:pStyle w:val="Heading3"/>
        <w:rPr>
          <w:noProof/>
        </w:rPr>
      </w:pPr>
      <w:bookmarkStart w:id="1333" w:name="_CRA_4_3_10"/>
      <w:bookmarkStart w:id="1334" w:name="_Toc168325743"/>
      <w:bookmarkStart w:id="1335" w:name="_Toc187929892"/>
      <w:bookmarkEnd w:id="1333"/>
      <w:r>
        <w:rPr>
          <w:noProof/>
        </w:rPr>
        <w:t>A.4.</w:t>
      </w:r>
      <w:r w:rsidR="00BE5D38">
        <w:rPr>
          <w:noProof/>
        </w:rPr>
        <w:t>3</w:t>
      </w:r>
      <w:r>
        <w:rPr>
          <w:noProof/>
        </w:rPr>
        <w:t>.10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1334"/>
      <w:bookmarkEnd w:id="1335"/>
    </w:p>
    <w:p w14:paraId="3DF4A4B5" w14:textId="77777777" w:rsidR="00D71840" w:rsidRPr="00826514" w:rsidRDefault="00D71840" w:rsidP="00D71840">
      <w:r w:rsidRPr="00826514">
        <w:t>Type name: application</w:t>
      </w:r>
    </w:p>
    <w:p w14:paraId="6D5F9635" w14:textId="77777777" w:rsidR="00D71840" w:rsidRPr="00826514" w:rsidRDefault="00D71840" w:rsidP="00D71840">
      <w:r w:rsidRPr="00826514">
        <w:t xml:space="preserve">Subtype name: </w:t>
      </w:r>
      <w:r w:rsidRPr="0073469F">
        <w:t>application/vnd.3gpp.</w:t>
      </w:r>
      <w:r>
        <w:t>seal</w:t>
      </w:r>
      <w:r w:rsidRPr="0073469F">
        <w:t>-</w:t>
      </w:r>
      <w:r>
        <w:t>data-delivery-data-storage-reservation-res-info</w:t>
      </w:r>
      <w:r w:rsidRPr="0073469F">
        <w:t>+</w:t>
      </w:r>
      <w:r>
        <w:t>cbor</w:t>
      </w:r>
    </w:p>
    <w:p w14:paraId="07126306" w14:textId="77777777" w:rsidR="00D71840" w:rsidRPr="00826514" w:rsidRDefault="00D71840" w:rsidP="00D71840">
      <w:r w:rsidRPr="00826514">
        <w:t>Required parameters: none</w:t>
      </w:r>
    </w:p>
    <w:p w14:paraId="676D82B7" w14:textId="77777777" w:rsidR="00D71840" w:rsidRPr="00826514" w:rsidRDefault="00D71840" w:rsidP="00D71840">
      <w:r w:rsidRPr="00826514">
        <w:t>Optional parameters: none</w:t>
      </w:r>
    </w:p>
    <w:p w14:paraId="6F3CA6C1" w14:textId="7A68DD0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"DataStorageReservationResponse" data type in 3GPP TS 24.543 clause A.4.3.3.2.4 </w:t>
      </w:r>
      <w:r w:rsidRPr="00826514">
        <w:t>for details.</w:t>
      </w:r>
    </w:p>
    <w:p w14:paraId="04D6391F" w14:textId="23F35784"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95A093E"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E216517"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300DD4"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88F5C33" w14:textId="4CDAA13F"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ED0F6BA" w14:textId="77777777" w:rsidR="00D71840" w:rsidRPr="00826514" w:rsidRDefault="00D71840" w:rsidP="00D71840">
      <w:r w:rsidRPr="00826514">
        <w:t>Additional information:</w:t>
      </w:r>
    </w:p>
    <w:p w14:paraId="1196347C" w14:textId="77777777" w:rsidR="00D71840" w:rsidRPr="00826514" w:rsidRDefault="00D71840" w:rsidP="00D71840">
      <w:pPr>
        <w:ind w:firstLine="284"/>
      </w:pPr>
      <w:r w:rsidRPr="00826514">
        <w:t>Deprecated alias names for this type: N/A</w:t>
      </w:r>
    </w:p>
    <w:p w14:paraId="4A6836A3" w14:textId="77777777" w:rsidR="00D71840" w:rsidRPr="00826514" w:rsidRDefault="00D71840" w:rsidP="00D71840">
      <w:pPr>
        <w:ind w:firstLine="284"/>
      </w:pPr>
      <w:r w:rsidRPr="00826514">
        <w:t>Magic number(s): N/A</w:t>
      </w:r>
    </w:p>
    <w:p w14:paraId="1B04F0E5" w14:textId="77777777" w:rsidR="00D71840" w:rsidRPr="00826514" w:rsidRDefault="00D71840" w:rsidP="00D71840">
      <w:pPr>
        <w:ind w:firstLine="284"/>
      </w:pPr>
      <w:r w:rsidRPr="00826514">
        <w:t>File extension(s): none</w:t>
      </w:r>
    </w:p>
    <w:p w14:paraId="279A4753" w14:textId="77777777" w:rsidR="00D71840" w:rsidRPr="00826514" w:rsidRDefault="00D71840" w:rsidP="00D71840">
      <w:pPr>
        <w:ind w:firstLine="284"/>
      </w:pPr>
      <w:r w:rsidRPr="00826514">
        <w:t>Macintosh file type code(s): none</w:t>
      </w:r>
    </w:p>
    <w:p w14:paraId="64AF1597" w14:textId="77777777" w:rsidR="00D71840" w:rsidRPr="00826514" w:rsidRDefault="00D71840" w:rsidP="00D71840">
      <w:r w:rsidRPr="00826514">
        <w:t>Person &amp; email address to contact for further information: &lt;MCC name&gt;, &lt;MCC email address&gt;</w:t>
      </w:r>
    </w:p>
    <w:p w14:paraId="2BDC24EA" w14:textId="77777777" w:rsidR="00D71840" w:rsidRPr="00826514" w:rsidRDefault="00D71840" w:rsidP="00D71840">
      <w:r w:rsidRPr="00826514">
        <w:t>Intended usage: COMMON</w:t>
      </w:r>
    </w:p>
    <w:p w14:paraId="3780DD6E" w14:textId="77777777" w:rsidR="00D71840" w:rsidRPr="00826514" w:rsidRDefault="00D71840" w:rsidP="00D71840">
      <w:r w:rsidRPr="00826514">
        <w:t>Restrictions on usage: None</w:t>
      </w:r>
    </w:p>
    <w:p w14:paraId="65BB962E" w14:textId="77777777" w:rsidR="00D71840" w:rsidRPr="00826514" w:rsidRDefault="00D71840" w:rsidP="00D71840">
      <w:r w:rsidRPr="00826514">
        <w:t>Author: 3GPP CT1 Working Group/3GPP_TSG_CT_WG1@LIST.ETSI.ORG</w:t>
      </w:r>
    </w:p>
    <w:p w14:paraId="687D5F04" w14:textId="77777777" w:rsidR="00D71840" w:rsidRPr="00826514" w:rsidRDefault="00D71840" w:rsidP="00D71840">
      <w:r w:rsidRPr="00826514">
        <w:t>Change controller: &lt;MCC name&gt;/&lt;MCC email address&gt;</w:t>
      </w:r>
    </w:p>
    <w:p w14:paraId="2CB30368" w14:textId="7F06573E" w:rsidR="00D71840" w:rsidRPr="00826514" w:rsidRDefault="00D71840" w:rsidP="00D71840">
      <w:pPr>
        <w:pStyle w:val="Heading3"/>
        <w:rPr>
          <w:noProof/>
        </w:rPr>
      </w:pPr>
      <w:bookmarkStart w:id="1336" w:name="_CRA_4_3_11"/>
      <w:bookmarkStart w:id="1337" w:name="_Toc168325744"/>
      <w:bookmarkStart w:id="1338" w:name="_Toc187929893"/>
      <w:bookmarkEnd w:id="1336"/>
      <w:r>
        <w:rPr>
          <w:noProof/>
        </w:rPr>
        <w:t>A.4.</w:t>
      </w:r>
      <w:r w:rsidR="00BE5D38">
        <w:rPr>
          <w:noProof/>
        </w:rPr>
        <w:t>3</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1337"/>
      <w:bookmarkEnd w:id="1338"/>
    </w:p>
    <w:p w14:paraId="6A967649" w14:textId="77777777" w:rsidR="00D71840" w:rsidRPr="00826514" w:rsidRDefault="00D71840" w:rsidP="00D71840">
      <w:r w:rsidRPr="00826514">
        <w:t>Type name: application</w:t>
      </w:r>
    </w:p>
    <w:p w14:paraId="2944AFA1" w14:textId="77777777" w:rsidR="00D71840" w:rsidRPr="00826514" w:rsidRDefault="00D71840" w:rsidP="00D71840">
      <w:r w:rsidRPr="00826514">
        <w:t xml:space="preserve">Subtype name: </w:t>
      </w:r>
      <w:r w:rsidRPr="0073469F">
        <w:t>application/vnd.3gpp.</w:t>
      </w:r>
      <w:r>
        <w:t>seal</w:t>
      </w:r>
      <w:r w:rsidRPr="0073469F">
        <w:t>-</w:t>
      </w:r>
      <w:r>
        <w:t>data-delivery-data-storage-status-notification-info</w:t>
      </w:r>
      <w:r w:rsidRPr="0073469F">
        <w:t>+</w:t>
      </w:r>
      <w:r>
        <w:t>cbor</w:t>
      </w:r>
    </w:p>
    <w:p w14:paraId="4B12768C" w14:textId="77777777" w:rsidR="00D71840" w:rsidRPr="00826514" w:rsidRDefault="00D71840" w:rsidP="00D71840">
      <w:r w:rsidRPr="00826514">
        <w:t>Required parameters: none</w:t>
      </w:r>
    </w:p>
    <w:p w14:paraId="1E5AC881" w14:textId="77777777" w:rsidR="00D71840" w:rsidRPr="00826514" w:rsidRDefault="00D71840" w:rsidP="00D71840">
      <w:r w:rsidRPr="00826514">
        <w:t>Optional parameters: none</w:t>
      </w:r>
    </w:p>
    <w:p w14:paraId="1BCAC911" w14:textId="3376F420"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"DataStorageStatusNotification" data type in 3GPP TS 24.543 clause A.4.3.3.2.5 </w:t>
      </w:r>
      <w:r w:rsidRPr="00826514">
        <w:t>for details.</w:t>
      </w:r>
    </w:p>
    <w:p w14:paraId="4D906099" w14:textId="375B51B7"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6D6BC1A"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66FB0836"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776E67E"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77558AD" w14:textId="449F9DA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BD7A3B7" w14:textId="77777777" w:rsidR="00D71840" w:rsidRPr="00826514" w:rsidRDefault="00D71840" w:rsidP="00D71840">
      <w:r w:rsidRPr="00826514">
        <w:t>Additional information:</w:t>
      </w:r>
    </w:p>
    <w:p w14:paraId="0AB0662C" w14:textId="77777777" w:rsidR="00D71840" w:rsidRPr="00826514" w:rsidRDefault="00D71840" w:rsidP="00D71840">
      <w:pPr>
        <w:ind w:firstLine="284"/>
      </w:pPr>
      <w:r w:rsidRPr="00826514">
        <w:t>Deprecated alias names for this type: N/A</w:t>
      </w:r>
    </w:p>
    <w:p w14:paraId="2C4C4C6D" w14:textId="77777777" w:rsidR="00D71840" w:rsidRPr="00826514" w:rsidRDefault="00D71840" w:rsidP="00D71840">
      <w:pPr>
        <w:ind w:firstLine="284"/>
      </w:pPr>
      <w:r w:rsidRPr="00826514">
        <w:t>Magic number(s): N/A</w:t>
      </w:r>
    </w:p>
    <w:p w14:paraId="061CAC0C" w14:textId="77777777" w:rsidR="00D71840" w:rsidRPr="00826514" w:rsidRDefault="00D71840" w:rsidP="00D71840">
      <w:pPr>
        <w:ind w:firstLine="284"/>
      </w:pPr>
      <w:r w:rsidRPr="00826514">
        <w:t>File extension(s): none</w:t>
      </w:r>
    </w:p>
    <w:p w14:paraId="1500EF8D" w14:textId="77777777" w:rsidR="00D71840" w:rsidRPr="00826514" w:rsidRDefault="00D71840" w:rsidP="00D71840">
      <w:pPr>
        <w:ind w:firstLine="284"/>
      </w:pPr>
      <w:r w:rsidRPr="00826514">
        <w:t>Macintosh file type code(s): none</w:t>
      </w:r>
    </w:p>
    <w:p w14:paraId="5FF2A79F" w14:textId="77777777" w:rsidR="00D71840" w:rsidRPr="00826514" w:rsidRDefault="00D71840" w:rsidP="00D71840">
      <w:r w:rsidRPr="00826514">
        <w:t>Person &amp; email address to contact for further information: &lt;MCC name&gt;, &lt;MCC email address&gt;</w:t>
      </w:r>
    </w:p>
    <w:p w14:paraId="7B156FD3" w14:textId="77777777" w:rsidR="00D71840" w:rsidRPr="00826514" w:rsidRDefault="00D71840" w:rsidP="00D71840">
      <w:r w:rsidRPr="00826514">
        <w:t>Intended usage: COMMON</w:t>
      </w:r>
    </w:p>
    <w:p w14:paraId="006FF588" w14:textId="77777777" w:rsidR="00D71840" w:rsidRPr="00826514" w:rsidRDefault="00D71840" w:rsidP="00D71840">
      <w:r w:rsidRPr="00826514">
        <w:t>Restrictions on usage: None</w:t>
      </w:r>
    </w:p>
    <w:p w14:paraId="622B09E4" w14:textId="77777777" w:rsidR="00D71840" w:rsidRPr="00826514" w:rsidRDefault="00D71840" w:rsidP="00D71840">
      <w:r w:rsidRPr="00826514">
        <w:t>Author: 3GPP CT1 Working Group/3GPP_TSG_CT_WG1@LIST.ETSI.ORG</w:t>
      </w:r>
    </w:p>
    <w:p w14:paraId="28276578" w14:textId="77777777" w:rsidR="00D71840" w:rsidRPr="00826514" w:rsidRDefault="00D71840" w:rsidP="00D71840">
      <w:r w:rsidRPr="00826514">
        <w:t>Change controller: &lt;MCC name&gt;/&lt;MCC email address&gt;</w:t>
      </w:r>
    </w:p>
    <w:p w14:paraId="0A6C7248" w14:textId="1AFAD9CB" w:rsidR="00D71840" w:rsidRPr="00826514" w:rsidRDefault="00D71840" w:rsidP="00D71840">
      <w:pPr>
        <w:pStyle w:val="Heading3"/>
        <w:rPr>
          <w:noProof/>
        </w:rPr>
      </w:pPr>
      <w:bookmarkStart w:id="1339" w:name="_CRA_4_3_12"/>
      <w:bookmarkStart w:id="1340" w:name="_Toc168325745"/>
      <w:bookmarkStart w:id="1341" w:name="_Toc187929894"/>
      <w:bookmarkEnd w:id="1339"/>
      <w:r>
        <w:rPr>
          <w:noProof/>
        </w:rPr>
        <w:t>A.4.</w:t>
      </w:r>
      <w:r w:rsidR="00BE5D38">
        <w:rPr>
          <w:noProof/>
        </w:rPr>
        <w:t>3</w:t>
      </w:r>
      <w:r>
        <w:rPr>
          <w:noProof/>
        </w:rPr>
        <w:t>.12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1340"/>
      <w:bookmarkEnd w:id="1341"/>
    </w:p>
    <w:p w14:paraId="7D68E4C8" w14:textId="77777777" w:rsidR="00D71840" w:rsidRPr="00826514" w:rsidRDefault="00D71840" w:rsidP="00D71840">
      <w:r w:rsidRPr="00826514">
        <w:t>Type name: application</w:t>
      </w:r>
    </w:p>
    <w:p w14:paraId="3C1DC870" w14:textId="77777777" w:rsidR="00D71840" w:rsidRPr="00826514" w:rsidRDefault="00D71840" w:rsidP="00D71840">
      <w:r w:rsidRPr="00826514">
        <w:t xml:space="preserve">Subtype name: </w:t>
      </w:r>
      <w:r w:rsidRPr="0073469F">
        <w:t>application/vnd.3gpp.</w:t>
      </w:r>
      <w:r>
        <w:t>seal</w:t>
      </w:r>
      <w:r w:rsidRPr="0073469F">
        <w:t>-</w:t>
      </w:r>
      <w:r>
        <w:t>data-delivery-data-storage-query-res-info</w:t>
      </w:r>
      <w:r w:rsidRPr="0073469F">
        <w:t>+</w:t>
      </w:r>
      <w:r>
        <w:t>cbor</w:t>
      </w:r>
    </w:p>
    <w:p w14:paraId="5D9F4D39" w14:textId="77777777" w:rsidR="00D71840" w:rsidRPr="00826514" w:rsidRDefault="00D71840" w:rsidP="00D71840">
      <w:r w:rsidRPr="00826514">
        <w:t>Required parameters: none</w:t>
      </w:r>
    </w:p>
    <w:p w14:paraId="43626A0F" w14:textId="77777777" w:rsidR="00D71840" w:rsidRPr="00826514" w:rsidRDefault="00D71840" w:rsidP="00D71840">
      <w:r w:rsidRPr="00826514">
        <w:t>Optional parameters: none</w:t>
      </w:r>
    </w:p>
    <w:p w14:paraId="318B9FEF" w14:textId="4E4BE21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"DataStorageQueryResponse" data type in 3GPP TS 24.543 clause A.4.3.3.2.6 </w:t>
      </w:r>
      <w:r w:rsidRPr="00826514">
        <w:t>for details.</w:t>
      </w:r>
    </w:p>
    <w:p w14:paraId="54836F89" w14:textId="3F474361"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15AC132"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21B2809F"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7FD04FD"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0B544B7" w14:textId="386FD5A4"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519DC0C" w14:textId="77777777" w:rsidR="00D71840" w:rsidRPr="00826514" w:rsidRDefault="00D71840" w:rsidP="00D71840">
      <w:r w:rsidRPr="00826514">
        <w:t>Additional information:</w:t>
      </w:r>
    </w:p>
    <w:p w14:paraId="2C1BA1B6" w14:textId="77777777" w:rsidR="00D71840" w:rsidRPr="00826514" w:rsidRDefault="00D71840" w:rsidP="00D71840">
      <w:pPr>
        <w:ind w:firstLine="284"/>
      </w:pPr>
      <w:r w:rsidRPr="00826514">
        <w:t>Deprecated alias names for this type: N/A</w:t>
      </w:r>
    </w:p>
    <w:p w14:paraId="3B17856E" w14:textId="77777777" w:rsidR="00D71840" w:rsidRPr="00826514" w:rsidRDefault="00D71840" w:rsidP="00D71840">
      <w:pPr>
        <w:ind w:firstLine="284"/>
      </w:pPr>
      <w:r w:rsidRPr="00826514">
        <w:t>Magic number(s): N/A</w:t>
      </w:r>
    </w:p>
    <w:p w14:paraId="10669D4A" w14:textId="77777777" w:rsidR="00D71840" w:rsidRPr="00826514" w:rsidRDefault="00D71840" w:rsidP="00D71840">
      <w:pPr>
        <w:ind w:firstLine="284"/>
      </w:pPr>
      <w:r w:rsidRPr="00826514">
        <w:t>File extension(s): none</w:t>
      </w:r>
    </w:p>
    <w:p w14:paraId="4BACC892" w14:textId="77777777" w:rsidR="00D71840" w:rsidRPr="00826514" w:rsidRDefault="00D71840" w:rsidP="00D71840">
      <w:pPr>
        <w:ind w:firstLine="284"/>
      </w:pPr>
      <w:r w:rsidRPr="00826514">
        <w:t>Macintosh file type code(s): none</w:t>
      </w:r>
    </w:p>
    <w:p w14:paraId="3E9754B8" w14:textId="77777777" w:rsidR="00D71840" w:rsidRPr="00826514" w:rsidRDefault="00D71840" w:rsidP="00D71840">
      <w:r w:rsidRPr="00826514">
        <w:t>Person &amp; email address to contact for further information: &lt;MCC name&gt;, &lt;MCC email address&gt;</w:t>
      </w:r>
    </w:p>
    <w:p w14:paraId="4E99DBDA" w14:textId="77777777" w:rsidR="00D71840" w:rsidRPr="00826514" w:rsidRDefault="00D71840" w:rsidP="00D71840">
      <w:r w:rsidRPr="00826514">
        <w:t>Intended usage: COMMON</w:t>
      </w:r>
    </w:p>
    <w:p w14:paraId="7F941F32" w14:textId="77777777" w:rsidR="00D71840" w:rsidRPr="00826514" w:rsidRDefault="00D71840" w:rsidP="00D71840">
      <w:r w:rsidRPr="00826514">
        <w:t>Restrictions on usage: None</w:t>
      </w:r>
    </w:p>
    <w:p w14:paraId="707DBBAB" w14:textId="77777777" w:rsidR="00D71840" w:rsidRPr="00826514" w:rsidRDefault="00D71840" w:rsidP="00D71840">
      <w:r w:rsidRPr="00826514">
        <w:t>Author: 3GPP CT1 Working Group/3GPP_TSG_CT_WG1@LIST.ETSI.ORG</w:t>
      </w:r>
    </w:p>
    <w:p w14:paraId="22958EBA" w14:textId="77777777" w:rsidR="00D71840" w:rsidRPr="00826514" w:rsidRDefault="00D71840" w:rsidP="00D71840">
      <w:r w:rsidRPr="00826514">
        <w:t>Change controller: &lt;MCC name&gt;/&lt;MCC email address&gt;</w:t>
      </w:r>
    </w:p>
    <w:p w14:paraId="5E9135EF" w14:textId="61F41D0B" w:rsidR="00D71840" w:rsidRPr="00826514" w:rsidRDefault="00D71840" w:rsidP="00D71840">
      <w:pPr>
        <w:pStyle w:val="Heading3"/>
        <w:rPr>
          <w:noProof/>
        </w:rPr>
      </w:pPr>
      <w:bookmarkStart w:id="1342" w:name="_CRA_4_3_13"/>
      <w:bookmarkStart w:id="1343" w:name="_Toc168325746"/>
      <w:bookmarkStart w:id="1344" w:name="_Toc187929895"/>
      <w:bookmarkEnd w:id="1342"/>
      <w:r>
        <w:rPr>
          <w:noProof/>
        </w:rPr>
        <w:t>A.4.</w:t>
      </w:r>
      <w:r w:rsidR="00BE5D38">
        <w:rPr>
          <w:noProof/>
        </w:rPr>
        <w:t>3</w:t>
      </w:r>
      <w:r>
        <w:rPr>
          <w:noProof/>
        </w:rPr>
        <w:t>.13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1343"/>
      <w:bookmarkEnd w:id="1344"/>
    </w:p>
    <w:p w14:paraId="03CEECCB" w14:textId="77777777" w:rsidR="00D71840" w:rsidRPr="00826514" w:rsidRDefault="00D71840" w:rsidP="00D71840">
      <w:r w:rsidRPr="00826514">
        <w:t>Type name: application</w:t>
      </w:r>
    </w:p>
    <w:p w14:paraId="345EC87E" w14:textId="77777777" w:rsidR="00D71840" w:rsidRPr="00826514" w:rsidRDefault="00D71840" w:rsidP="00D71840">
      <w:r w:rsidRPr="00826514">
        <w:t xml:space="preserve">Subtype name: </w:t>
      </w:r>
      <w:r w:rsidRPr="0073469F">
        <w:t>application/vnd.3gpp.</w:t>
      </w:r>
      <w:r>
        <w:t>seal</w:t>
      </w:r>
      <w:r w:rsidRPr="0073469F">
        <w:t>-</w:t>
      </w:r>
      <w:r>
        <w:t>data-delivery-data-storage-mgt-req-info</w:t>
      </w:r>
      <w:r w:rsidRPr="0073469F">
        <w:t>+</w:t>
      </w:r>
      <w:r>
        <w:t>cbor</w:t>
      </w:r>
    </w:p>
    <w:p w14:paraId="333E4BB6" w14:textId="77777777" w:rsidR="00D71840" w:rsidRPr="00826514" w:rsidRDefault="00D71840" w:rsidP="00D71840">
      <w:r w:rsidRPr="00826514">
        <w:t>Required parameters: none</w:t>
      </w:r>
    </w:p>
    <w:p w14:paraId="77EB58F5" w14:textId="77777777" w:rsidR="00D71840" w:rsidRPr="00826514" w:rsidRDefault="00D71840" w:rsidP="00D71840">
      <w:r w:rsidRPr="00826514">
        <w:t>Optional parameters: none</w:t>
      </w:r>
    </w:p>
    <w:p w14:paraId="1AC0B906" w14:textId="76479823"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"DataStorageQueryRequest" data type in 3GPP TS 24.543 clause A.4.3.3.2.7 </w:t>
      </w:r>
      <w:r w:rsidRPr="00826514">
        <w:t>for details.</w:t>
      </w:r>
    </w:p>
    <w:p w14:paraId="6E86E522" w14:textId="203E6889"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8112DE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561AEE21"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2E4173"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91D456" w14:textId="63C0E6BA"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C8BAEE0" w14:textId="77777777" w:rsidR="00D71840" w:rsidRPr="00826514" w:rsidRDefault="00D71840" w:rsidP="00D71840">
      <w:r w:rsidRPr="00826514">
        <w:t>Additional information:</w:t>
      </w:r>
    </w:p>
    <w:p w14:paraId="05C093BB" w14:textId="77777777" w:rsidR="00D71840" w:rsidRPr="00826514" w:rsidRDefault="00D71840" w:rsidP="00D71840">
      <w:pPr>
        <w:ind w:firstLine="284"/>
      </w:pPr>
      <w:r w:rsidRPr="00826514">
        <w:t>Deprecated alias names for this type: N/A</w:t>
      </w:r>
    </w:p>
    <w:p w14:paraId="47F023EE" w14:textId="77777777" w:rsidR="00D71840" w:rsidRPr="00826514" w:rsidRDefault="00D71840" w:rsidP="00D71840">
      <w:pPr>
        <w:ind w:firstLine="284"/>
      </w:pPr>
      <w:r w:rsidRPr="00826514">
        <w:t>Magic number(s): N/A</w:t>
      </w:r>
    </w:p>
    <w:p w14:paraId="629F47BC" w14:textId="77777777" w:rsidR="00D71840" w:rsidRPr="00826514" w:rsidRDefault="00D71840" w:rsidP="00D71840">
      <w:pPr>
        <w:ind w:firstLine="284"/>
      </w:pPr>
      <w:r w:rsidRPr="00826514">
        <w:t>File extension(s): none</w:t>
      </w:r>
    </w:p>
    <w:p w14:paraId="138FF52E" w14:textId="77777777" w:rsidR="00D71840" w:rsidRPr="00826514" w:rsidRDefault="00D71840" w:rsidP="00D71840">
      <w:pPr>
        <w:ind w:firstLine="284"/>
      </w:pPr>
      <w:r w:rsidRPr="00826514">
        <w:t>Macintosh file type code(s): none</w:t>
      </w:r>
    </w:p>
    <w:p w14:paraId="14BD9F2F" w14:textId="77777777" w:rsidR="00D71840" w:rsidRPr="00826514" w:rsidRDefault="00D71840" w:rsidP="00D71840">
      <w:r w:rsidRPr="00826514">
        <w:t>Person &amp; email address to contact for further information: &lt;MCC name&gt;, &lt;MCC email address&gt;</w:t>
      </w:r>
    </w:p>
    <w:p w14:paraId="49908DC3" w14:textId="77777777" w:rsidR="00D71840" w:rsidRPr="00826514" w:rsidRDefault="00D71840" w:rsidP="00D71840">
      <w:r w:rsidRPr="00826514">
        <w:t>Intended usage: COMMON</w:t>
      </w:r>
    </w:p>
    <w:p w14:paraId="499B5AD0" w14:textId="77777777" w:rsidR="00D71840" w:rsidRPr="00826514" w:rsidRDefault="00D71840" w:rsidP="00D71840">
      <w:r w:rsidRPr="00826514">
        <w:t>Restrictions on usage: None</w:t>
      </w:r>
    </w:p>
    <w:p w14:paraId="67F7C9C2" w14:textId="77777777" w:rsidR="00D71840" w:rsidRPr="00826514" w:rsidRDefault="00D71840" w:rsidP="00D71840">
      <w:r w:rsidRPr="00826514">
        <w:t>Author: 3GPP CT1 Working Group/3GPP_TSG_CT_WG1@LIST.ETSI.ORG</w:t>
      </w:r>
    </w:p>
    <w:p w14:paraId="2803FC68" w14:textId="77777777" w:rsidR="00D71840" w:rsidRDefault="00D71840" w:rsidP="00D71840">
      <w:r w:rsidRPr="00826514">
        <w:t>Change controller: &lt;MCC name&gt;/&lt;MCC email address&gt;</w:t>
      </w:r>
    </w:p>
    <w:p w14:paraId="5CA5E6C2" w14:textId="26D2E882" w:rsidR="00080512" w:rsidRPr="004D3578" w:rsidRDefault="003C68A7" w:rsidP="00C63C09">
      <w:pPr>
        <w:pStyle w:val="Heading8"/>
      </w:pPr>
      <w:bookmarkStart w:id="1345" w:name="_CRAnnexBinformative"/>
      <w:bookmarkStart w:id="1346" w:name="_Toc168325747"/>
      <w:bookmarkStart w:id="1347" w:name="_Toc187929896"/>
      <w:bookmarkEnd w:id="1345"/>
      <w:r>
        <w:t>An</w:t>
      </w:r>
      <w:r w:rsidR="00080512" w:rsidRPr="004D3578">
        <w:t xml:space="preserve">nex </w:t>
      </w:r>
      <w:r w:rsidR="000026A6">
        <w:t>B</w:t>
      </w:r>
      <w:r w:rsidR="00080512" w:rsidRPr="004D3578">
        <w:t xml:space="preserve"> (informative):</w:t>
      </w:r>
      <w:r w:rsidR="00080512" w:rsidRPr="004D3578">
        <w:br/>
        <w:t>Change history</w:t>
      </w:r>
      <w:bookmarkEnd w:id="1346"/>
      <w:bookmarkEnd w:id="1347"/>
    </w:p>
    <w:p w14:paraId="06FAD520" w14:textId="77777777" w:rsidR="00054A22" w:rsidRPr="00235394" w:rsidRDefault="00054A22" w:rsidP="00054A22">
      <w:pPr>
        <w:pStyle w:val="TH"/>
      </w:pPr>
      <w:bookmarkStart w:id="1348" w:name="historyclause"/>
      <w:bookmarkEnd w:id="1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C0E5" w14:textId="77777777" w:rsidR="00BE5D38" w:rsidRDefault="00BE5D38" w:rsidP="00BE5D38">
            <w:pPr>
              <w:spacing w:after="0"/>
              <w:jc w:val="center"/>
              <w:rPr>
                <w:rFonts w:ascii="Arial" w:hAnsi="Arial" w:cs="Arial"/>
                <w:sz w:val="16"/>
                <w:szCs w:val="16"/>
              </w:rPr>
            </w:pPr>
            <w:r>
              <w:rPr>
                <w:rFonts w:ascii="Arial" w:hAnsi="Arial" w:cs="Arial"/>
                <w:sz w:val="16"/>
                <w:szCs w:val="16"/>
              </w:rPr>
              <w:t>CP-242196</w:t>
            </w:r>
          </w:p>
          <w:p w14:paraId="3AB6D292" w14:textId="77777777" w:rsidR="00BE5D38" w:rsidRDefault="00BE5D38" w:rsidP="009A5274">
            <w:pPr>
              <w:pStyle w:val="TAC"/>
              <w:jc w:val="left"/>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Default="00DE0DF0" w:rsidP="00DE0DF0">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Default="007C05D7" w:rsidP="007C05D7">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Default="00B331F4" w:rsidP="00B331F4">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Default="007D40A0" w:rsidP="007D40A0">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Default="007D746B" w:rsidP="007D746B">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56A1FB25" w:rsidR="000E1503" w:rsidRPr="00313F00" w:rsidRDefault="000E1503" w:rsidP="000E1503">
            <w:pPr>
              <w:spacing w:after="0"/>
              <w:jc w:val="center"/>
              <w:rPr>
                <w:rFonts w:ascii="Arial" w:hAnsi="Arial" w:cs="Arial"/>
                <w:b/>
                <w:bCs/>
                <w:color w:val="0000FF"/>
                <w:sz w:val="16"/>
                <w:szCs w:val="16"/>
                <w:u w:val="single"/>
              </w:rPr>
            </w:pPr>
            <w:hyperlink r:id="rId24"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11EEE32C" w:rsidR="00117C18" w:rsidRDefault="00117C18" w:rsidP="00117C18">
            <w:pPr>
              <w:spacing w:after="0"/>
              <w:jc w:val="center"/>
              <w:rPr>
                <w:rFonts w:ascii="Arial" w:hAnsi="Arial" w:cs="Arial"/>
                <w:b/>
                <w:bCs/>
                <w:color w:val="0000FF"/>
                <w:sz w:val="16"/>
                <w:szCs w:val="16"/>
                <w:u w:val="single"/>
              </w:rPr>
            </w:pPr>
            <w:hyperlink r:id="rId25"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5B63D536" w:rsidR="00B82E2E" w:rsidRDefault="00B82E2E" w:rsidP="00B82E2E">
            <w:pPr>
              <w:spacing w:after="0"/>
              <w:jc w:val="center"/>
              <w:rPr>
                <w:rFonts w:ascii="Arial" w:hAnsi="Arial" w:cs="Arial"/>
                <w:b/>
                <w:bCs/>
                <w:color w:val="0000FF"/>
                <w:sz w:val="16"/>
                <w:szCs w:val="16"/>
                <w:u w:val="single"/>
              </w:rPr>
            </w:pPr>
            <w:hyperlink r:id="rId26"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35CD4B73" w:rsidR="00B42005" w:rsidRDefault="00B42005" w:rsidP="00B42005">
            <w:pPr>
              <w:spacing w:after="0"/>
              <w:jc w:val="center"/>
              <w:rPr>
                <w:rFonts w:ascii="Arial" w:hAnsi="Arial" w:cs="Arial"/>
                <w:b/>
                <w:bCs/>
                <w:color w:val="0000FF"/>
                <w:sz w:val="16"/>
                <w:szCs w:val="16"/>
                <w:u w:val="single"/>
              </w:rPr>
            </w:pPr>
            <w:hyperlink r:id="rId27"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54108E75" w:rsidR="008F73EB" w:rsidRDefault="008F73EB" w:rsidP="008F73EB">
            <w:pPr>
              <w:spacing w:after="0"/>
              <w:jc w:val="center"/>
              <w:rPr>
                <w:rFonts w:ascii="Arial" w:hAnsi="Arial" w:cs="Arial"/>
                <w:b/>
                <w:bCs/>
                <w:color w:val="0000FF"/>
                <w:sz w:val="16"/>
                <w:szCs w:val="16"/>
                <w:u w:val="single"/>
              </w:rPr>
            </w:pPr>
            <w:hyperlink r:id="rId28"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0F3F1A2C" w:rsidR="00307197" w:rsidRDefault="00307197" w:rsidP="00307197">
            <w:pPr>
              <w:spacing w:after="0"/>
              <w:jc w:val="center"/>
              <w:rPr>
                <w:rFonts w:ascii="Arial" w:hAnsi="Arial" w:cs="Arial"/>
                <w:b/>
                <w:bCs/>
                <w:color w:val="0000FF"/>
                <w:sz w:val="16"/>
                <w:szCs w:val="16"/>
                <w:u w:val="single"/>
              </w:rPr>
            </w:pPr>
            <w:hyperlink r:id="rId29"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6D21A549" w:rsidR="00F87CB8" w:rsidRDefault="00F87CB8" w:rsidP="00F87CB8">
            <w:pPr>
              <w:spacing w:after="0"/>
              <w:jc w:val="center"/>
              <w:rPr>
                <w:rFonts w:ascii="Arial" w:hAnsi="Arial" w:cs="Arial"/>
                <w:b/>
                <w:bCs/>
                <w:color w:val="0000FF"/>
                <w:sz w:val="16"/>
                <w:szCs w:val="16"/>
                <w:u w:val="single"/>
              </w:rPr>
            </w:pPr>
            <w:hyperlink r:id="rId30"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1D4C6FAE" w:rsidR="00582D67" w:rsidRDefault="00582D67" w:rsidP="00582D67">
            <w:pPr>
              <w:spacing w:after="0"/>
              <w:jc w:val="center"/>
              <w:rPr>
                <w:rFonts w:ascii="Arial" w:hAnsi="Arial" w:cs="Arial"/>
                <w:b/>
                <w:bCs/>
                <w:color w:val="0000FF"/>
                <w:sz w:val="16"/>
                <w:szCs w:val="16"/>
                <w:u w:val="single"/>
              </w:rPr>
            </w:pPr>
            <w:hyperlink r:id="rId31"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18CF68BB" w:rsidR="00DC02F9" w:rsidRDefault="00DC02F9" w:rsidP="00DC02F9">
            <w:pPr>
              <w:spacing w:after="0"/>
              <w:jc w:val="center"/>
              <w:rPr>
                <w:rFonts w:ascii="Arial" w:hAnsi="Arial" w:cs="Arial"/>
                <w:b/>
                <w:bCs/>
                <w:color w:val="0000FF"/>
                <w:sz w:val="16"/>
                <w:szCs w:val="16"/>
                <w:u w:val="single"/>
              </w:rPr>
            </w:pPr>
            <w:hyperlink r:id="rId32"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34790C78" w:rsidR="002936B9" w:rsidRDefault="002936B9" w:rsidP="002936B9">
            <w:pPr>
              <w:spacing w:after="0"/>
              <w:jc w:val="center"/>
              <w:rPr>
                <w:rFonts w:ascii="Arial" w:hAnsi="Arial" w:cs="Arial"/>
                <w:b/>
                <w:bCs/>
                <w:color w:val="0000FF"/>
                <w:sz w:val="16"/>
                <w:szCs w:val="16"/>
                <w:u w:val="single"/>
              </w:rPr>
            </w:pPr>
            <w:hyperlink r:id="rId33"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41F3B6CA" w:rsidR="00BB5BDB" w:rsidRDefault="00BB5BDB" w:rsidP="00BB5BDB">
            <w:pPr>
              <w:spacing w:after="0"/>
              <w:jc w:val="center"/>
              <w:rPr>
                <w:rFonts w:ascii="Arial" w:hAnsi="Arial" w:cs="Arial"/>
                <w:b/>
                <w:bCs/>
                <w:color w:val="0000FF"/>
                <w:sz w:val="16"/>
                <w:szCs w:val="16"/>
                <w:u w:val="single"/>
              </w:rPr>
            </w:pPr>
            <w:hyperlink r:id="rId34"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4B43190" w:rsidR="004513CE" w:rsidRDefault="004513CE" w:rsidP="004513CE">
            <w:pPr>
              <w:spacing w:after="0"/>
              <w:jc w:val="center"/>
              <w:rPr>
                <w:rFonts w:ascii="Arial" w:hAnsi="Arial" w:cs="Arial"/>
                <w:b/>
                <w:bCs/>
                <w:color w:val="0000FF"/>
                <w:sz w:val="16"/>
                <w:szCs w:val="16"/>
                <w:u w:val="single"/>
              </w:rPr>
            </w:pPr>
            <w:hyperlink r:id="rId35"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bl>
    <w:p w14:paraId="6AE5F0B0" w14:textId="5331A985" w:rsidR="00080512" w:rsidRDefault="00080512" w:rsidP="00230528"/>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4E33" w14:textId="77777777" w:rsidR="00700BA7" w:rsidRDefault="00700BA7">
      <w:r>
        <w:separator/>
      </w:r>
    </w:p>
  </w:endnote>
  <w:endnote w:type="continuationSeparator" w:id="0">
    <w:p w14:paraId="6580A214" w14:textId="77777777" w:rsidR="00700BA7" w:rsidRDefault="0070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343BE" w:rsidRDefault="008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4811" w14:textId="77777777" w:rsidR="00700BA7" w:rsidRDefault="00700BA7">
      <w:r>
        <w:separator/>
      </w:r>
    </w:p>
  </w:footnote>
  <w:footnote w:type="continuationSeparator" w:id="0">
    <w:p w14:paraId="2003F7C2" w14:textId="77777777" w:rsidR="00700BA7" w:rsidRDefault="0070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776452" w:rsidR="008343BE" w:rsidRDefault="008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F00">
      <w:rPr>
        <w:rFonts w:ascii="Arial" w:hAnsi="Arial" w:cs="Arial"/>
        <w:b/>
        <w:noProof/>
        <w:sz w:val="18"/>
        <w:szCs w:val="18"/>
      </w:rPr>
      <w:t>3GPP TS 24.543 V18.2.0 (2024-12)</w:t>
    </w:r>
    <w:r>
      <w:rPr>
        <w:rFonts w:ascii="Arial" w:hAnsi="Arial" w:cs="Arial"/>
        <w:b/>
        <w:sz w:val="18"/>
        <w:szCs w:val="18"/>
      </w:rPr>
      <w:fldChar w:fldCharType="end"/>
    </w:r>
  </w:p>
  <w:p w14:paraId="7A6BC72E" w14:textId="77777777" w:rsidR="008343BE" w:rsidRDefault="008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52A8460C" w:rsidR="008343BE" w:rsidRDefault="008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F00">
      <w:rPr>
        <w:rFonts w:ascii="Arial" w:hAnsi="Arial" w:cs="Arial"/>
        <w:b/>
        <w:noProof/>
        <w:sz w:val="18"/>
        <w:szCs w:val="18"/>
      </w:rPr>
      <w:t>Release 18</w:t>
    </w:r>
    <w:r>
      <w:rPr>
        <w:rFonts w:ascii="Arial" w:hAnsi="Arial" w:cs="Arial"/>
        <w:b/>
        <w:sz w:val="18"/>
        <w:szCs w:val="18"/>
      </w:rPr>
      <w:fldChar w:fldCharType="end"/>
    </w:r>
  </w:p>
  <w:p w14:paraId="1024E63D" w14:textId="77777777" w:rsidR="008343BE" w:rsidRDefault="008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12039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64786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3031817">
    <w:abstractNumId w:val="9"/>
  </w:num>
  <w:num w:numId="4" w16cid:durableId="1765152513">
    <w:abstractNumId w:val="11"/>
  </w:num>
  <w:num w:numId="5" w16cid:durableId="742525744">
    <w:abstractNumId w:val="10"/>
  </w:num>
  <w:num w:numId="6" w16cid:durableId="1428765939">
    <w:abstractNumId w:val="6"/>
  </w:num>
  <w:num w:numId="7" w16cid:durableId="1597707215">
    <w:abstractNumId w:val="5"/>
  </w:num>
  <w:num w:numId="8" w16cid:durableId="692147805">
    <w:abstractNumId w:val="4"/>
  </w:num>
  <w:num w:numId="9" w16cid:durableId="446438156">
    <w:abstractNumId w:val="7"/>
  </w:num>
  <w:num w:numId="10" w16cid:durableId="1320579642">
    <w:abstractNumId w:val="3"/>
  </w:num>
  <w:num w:numId="11" w16cid:durableId="551304628">
    <w:abstractNumId w:val="2"/>
  </w:num>
  <w:num w:numId="12" w16cid:durableId="729886864">
    <w:abstractNumId w:val="1"/>
  </w:num>
  <w:num w:numId="13" w16cid:durableId="471366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95626"/>
    <w:rsid w:val="000A4605"/>
    <w:rsid w:val="000A69EB"/>
    <w:rsid w:val="000B72CE"/>
    <w:rsid w:val="000C47C3"/>
    <w:rsid w:val="000C7D35"/>
    <w:rsid w:val="000D3201"/>
    <w:rsid w:val="000D58AB"/>
    <w:rsid w:val="000E1503"/>
    <w:rsid w:val="000F18D5"/>
    <w:rsid w:val="00101D4F"/>
    <w:rsid w:val="001031B5"/>
    <w:rsid w:val="00107339"/>
    <w:rsid w:val="0010765A"/>
    <w:rsid w:val="00115E27"/>
    <w:rsid w:val="001167D9"/>
    <w:rsid w:val="00117C18"/>
    <w:rsid w:val="00133525"/>
    <w:rsid w:val="00144365"/>
    <w:rsid w:val="00155D1A"/>
    <w:rsid w:val="00156F92"/>
    <w:rsid w:val="00160B2E"/>
    <w:rsid w:val="001628DB"/>
    <w:rsid w:val="00166B54"/>
    <w:rsid w:val="00177770"/>
    <w:rsid w:val="00184F9F"/>
    <w:rsid w:val="00191CF4"/>
    <w:rsid w:val="001A4C42"/>
    <w:rsid w:val="001A7420"/>
    <w:rsid w:val="001B40D3"/>
    <w:rsid w:val="001B6637"/>
    <w:rsid w:val="001C21C3"/>
    <w:rsid w:val="001D02C2"/>
    <w:rsid w:val="001D0EDA"/>
    <w:rsid w:val="001E3E57"/>
    <w:rsid w:val="001F0C1D"/>
    <w:rsid w:val="001F1132"/>
    <w:rsid w:val="001F168B"/>
    <w:rsid w:val="00200361"/>
    <w:rsid w:val="00214B3B"/>
    <w:rsid w:val="00225094"/>
    <w:rsid w:val="00230528"/>
    <w:rsid w:val="002347A2"/>
    <w:rsid w:val="00243D07"/>
    <w:rsid w:val="00263C89"/>
    <w:rsid w:val="00267097"/>
    <w:rsid w:val="002675F0"/>
    <w:rsid w:val="00274FF4"/>
    <w:rsid w:val="002760EE"/>
    <w:rsid w:val="00276D89"/>
    <w:rsid w:val="00292847"/>
    <w:rsid w:val="002936B9"/>
    <w:rsid w:val="002B6339"/>
    <w:rsid w:val="002C0F49"/>
    <w:rsid w:val="002C702E"/>
    <w:rsid w:val="002E00EE"/>
    <w:rsid w:val="002E2734"/>
    <w:rsid w:val="002F09E2"/>
    <w:rsid w:val="002F338B"/>
    <w:rsid w:val="00307197"/>
    <w:rsid w:val="00313F00"/>
    <w:rsid w:val="003172DC"/>
    <w:rsid w:val="0033422C"/>
    <w:rsid w:val="0033648F"/>
    <w:rsid w:val="00342BE9"/>
    <w:rsid w:val="0035462D"/>
    <w:rsid w:val="00356555"/>
    <w:rsid w:val="0035711A"/>
    <w:rsid w:val="003765B8"/>
    <w:rsid w:val="003806BF"/>
    <w:rsid w:val="003A69F5"/>
    <w:rsid w:val="003B2BC5"/>
    <w:rsid w:val="003B6357"/>
    <w:rsid w:val="003B6BE8"/>
    <w:rsid w:val="003C3971"/>
    <w:rsid w:val="003C68A7"/>
    <w:rsid w:val="003D28B6"/>
    <w:rsid w:val="003D29E8"/>
    <w:rsid w:val="004009AB"/>
    <w:rsid w:val="004157BA"/>
    <w:rsid w:val="00423334"/>
    <w:rsid w:val="004345EC"/>
    <w:rsid w:val="00435B9B"/>
    <w:rsid w:val="004374CD"/>
    <w:rsid w:val="004432FD"/>
    <w:rsid w:val="004477D2"/>
    <w:rsid w:val="004513CE"/>
    <w:rsid w:val="00453F8A"/>
    <w:rsid w:val="00456C3C"/>
    <w:rsid w:val="00465515"/>
    <w:rsid w:val="00476F4F"/>
    <w:rsid w:val="00485DF9"/>
    <w:rsid w:val="0049196E"/>
    <w:rsid w:val="0049751D"/>
    <w:rsid w:val="004A2BCE"/>
    <w:rsid w:val="004B792E"/>
    <w:rsid w:val="004C15CA"/>
    <w:rsid w:val="004C30AC"/>
    <w:rsid w:val="004C39D8"/>
    <w:rsid w:val="004C6BE3"/>
    <w:rsid w:val="004D3578"/>
    <w:rsid w:val="004D3D1A"/>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82D67"/>
    <w:rsid w:val="00584D31"/>
    <w:rsid w:val="00597B11"/>
    <w:rsid w:val="005A16B1"/>
    <w:rsid w:val="005B23E0"/>
    <w:rsid w:val="005B24D8"/>
    <w:rsid w:val="005D1384"/>
    <w:rsid w:val="005D2E01"/>
    <w:rsid w:val="005D7526"/>
    <w:rsid w:val="005E4BB2"/>
    <w:rsid w:val="005F788A"/>
    <w:rsid w:val="00602AEA"/>
    <w:rsid w:val="006059E8"/>
    <w:rsid w:val="00613137"/>
    <w:rsid w:val="00614FDF"/>
    <w:rsid w:val="006331D1"/>
    <w:rsid w:val="0063543D"/>
    <w:rsid w:val="00647114"/>
    <w:rsid w:val="00653D6C"/>
    <w:rsid w:val="00675D3A"/>
    <w:rsid w:val="00687131"/>
    <w:rsid w:val="006912E9"/>
    <w:rsid w:val="006A323F"/>
    <w:rsid w:val="006A68E3"/>
    <w:rsid w:val="006B0E81"/>
    <w:rsid w:val="006B2993"/>
    <w:rsid w:val="006B30D0"/>
    <w:rsid w:val="006B3863"/>
    <w:rsid w:val="006B445C"/>
    <w:rsid w:val="006C33EA"/>
    <w:rsid w:val="006C3D95"/>
    <w:rsid w:val="006D7D95"/>
    <w:rsid w:val="006E5C86"/>
    <w:rsid w:val="00700BA7"/>
    <w:rsid w:val="00701116"/>
    <w:rsid w:val="007022FC"/>
    <w:rsid w:val="0071174C"/>
    <w:rsid w:val="00713C44"/>
    <w:rsid w:val="0072358D"/>
    <w:rsid w:val="00734A5B"/>
    <w:rsid w:val="0074026F"/>
    <w:rsid w:val="007411D6"/>
    <w:rsid w:val="007429F6"/>
    <w:rsid w:val="00744601"/>
    <w:rsid w:val="00744E76"/>
    <w:rsid w:val="0076231E"/>
    <w:rsid w:val="00763358"/>
    <w:rsid w:val="00765EA3"/>
    <w:rsid w:val="00772C56"/>
    <w:rsid w:val="007736AF"/>
    <w:rsid w:val="00774DA4"/>
    <w:rsid w:val="0077633E"/>
    <w:rsid w:val="00781F0F"/>
    <w:rsid w:val="00797019"/>
    <w:rsid w:val="007B600E"/>
    <w:rsid w:val="007C05D7"/>
    <w:rsid w:val="007D3F2B"/>
    <w:rsid w:val="007D40A0"/>
    <w:rsid w:val="007D746B"/>
    <w:rsid w:val="007F0F4A"/>
    <w:rsid w:val="008025A2"/>
    <w:rsid w:val="008028A4"/>
    <w:rsid w:val="00804970"/>
    <w:rsid w:val="00807EAD"/>
    <w:rsid w:val="00813182"/>
    <w:rsid w:val="008172F0"/>
    <w:rsid w:val="00830747"/>
    <w:rsid w:val="00830AC8"/>
    <w:rsid w:val="008343BE"/>
    <w:rsid w:val="00835787"/>
    <w:rsid w:val="0084138F"/>
    <w:rsid w:val="00851949"/>
    <w:rsid w:val="00851A61"/>
    <w:rsid w:val="00862924"/>
    <w:rsid w:val="00867D82"/>
    <w:rsid w:val="008768CA"/>
    <w:rsid w:val="00882C81"/>
    <w:rsid w:val="00882F0B"/>
    <w:rsid w:val="008A56B9"/>
    <w:rsid w:val="008B398A"/>
    <w:rsid w:val="008C384C"/>
    <w:rsid w:val="008C5080"/>
    <w:rsid w:val="008D7C8D"/>
    <w:rsid w:val="008E2D68"/>
    <w:rsid w:val="008E6756"/>
    <w:rsid w:val="008F73EB"/>
    <w:rsid w:val="0090271F"/>
    <w:rsid w:val="00902E23"/>
    <w:rsid w:val="00906CD8"/>
    <w:rsid w:val="009114D7"/>
    <w:rsid w:val="0091348E"/>
    <w:rsid w:val="00917CCB"/>
    <w:rsid w:val="00920DC9"/>
    <w:rsid w:val="00933FB0"/>
    <w:rsid w:val="00941568"/>
    <w:rsid w:val="00942EC2"/>
    <w:rsid w:val="00961B28"/>
    <w:rsid w:val="00962690"/>
    <w:rsid w:val="009910C3"/>
    <w:rsid w:val="009A3332"/>
    <w:rsid w:val="009A4016"/>
    <w:rsid w:val="009A42B0"/>
    <w:rsid w:val="009A5274"/>
    <w:rsid w:val="009B4AC2"/>
    <w:rsid w:val="009B56A9"/>
    <w:rsid w:val="009F37B7"/>
    <w:rsid w:val="00A05EB0"/>
    <w:rsid w:val="00A10F02"/>
    <w:rsid w:val="00A15C76"/>
    <w:rsid w:val="00A164B4"/>
    <w:rsid w:val="00A24324"/>
    <w:rsid w:val="00A26956"/>
    <w:rsid w:val="00A27486"/>
    <w:rsid w:val="00A27BAA"/>
    <w:rsid w:val="00A32A45"/>
    <w:rsid w:val="00A42140"/>
    <w:rsid w:val="00A53724"/>
    <w:rsid w:val="00A54533"/>
    <w:rsid w:val="00A553BA"/>
    <w:rsid w:val="00A56066"/>
    <w:rsid w:val="00A61203"/>
    <w:rsid w:val="00A73129"/>
    <w:rsid w:val="00A82346"/>
    <w:rsid w:val="00A85617"/>
    <w:rsid w:val="00A92BA1"/>
    <w:rsid w:val="00A95A32"/>
    <w:rsid w:val="00A9730A"/>
    <w:rsid w:val="00AA2FEE"/>
    <w:rsid w:val="00AA6148"/>
    <w:rsid w:val="00AB3D1F"/>
    <w:rsid w:val="00AB4A5D"/>
    <w:rsid w:val="00AB726D"/>
    <w:rsid w:val="00AC6BC6"/>
    <w:rsid w:val="00AE2616"/>
    <w:rsid w:val="00AE65E2"/>
    <w:rsid w:val="00AF1460"/>
    <w:rsid w:val="00AF5909"/>
    <w:rsid w:val="00B011E7"/>
    <w:rsid w:val="00B01E64"/>
    <w:rsid w:val="00B052F9"/>
    <w:rsid w:val="00B15449"/>
    <w:rsid w:val="00B16A4A"/>
    <w:rsid w:val="00B2691D"/>
    <w:rsid w:val="00B331F4"/>
    <w:rsid w:val="00B3326B"/>
    <w:rsid w:val="00B42005"/>
    <w:rsid w:val="00B433F0"/>
    <w:rsid w:val="00B43948"/>
    <w:rsid w:val="00B635FC"/>
    <w:rsid w:val="00B6794A"/>
    <w:rsid w:val="00B702C7"/>
    <w:rsid w:val="00B82E2E"/>
    <w:rsid w:val="00B877D9"/>
    <w:rsid w:val="00B93086"/>
    <w:rsid w:val="00BA19ED"/>
    <w:rsid w:val="00BA4B8D"/>
    <w:rsid w:val="00BB5BDB"/>
    <w:rsid w:val="00BC0F7D"/>
    <w:rsid w:val="00BD2EF8"/>
    <w:rsid w:val="00BD7C44"/>
    <w:rsid w:val="00BD7D31"/>
    <w:rsid w:val="00BE3255"/>
    <w:rsid w:val="00BE5D38"/>
    <w:rsid w:val="00BF128E"/>
    <w:rsid w:val="00BF4ABD"/>
    <w:rsid w:val="00C067B6"/>
    <w:rsid w:val="00C074DD"/>
    <w:rsid w:val="00C1496A"/>
    <w:rsid w:val="00C15848"/>
    <w:rsid w:val="00C303B1"/>
    <w:rsid w:val="00C30C40"/>
    <w:rsid w:val="00C33079"/>
    <w:rsid w:val="00C37973"/>
    <w:rsid w:val="00C45231"/>
    <w:rsid w:val="00C47F26"/>
    <w:rsid w:val="00C551FF"/>
    <w:rsid w:val="00C63C09"/>
    <w:rsid w:val="00C700FA"/>
    <w:rsid w:val="00C72833"/>
    <w:rsid w:val="00C80AD0"/>
    <w:rsid w:val="00C80F1D"/>
    <w:rsid w:val="00C85A4E"/>
    <w:rsid w:val="00C91962"/>
    <w:rsid w:val="00C93F40"/>
    <w:rsid w:val="00C95F11"/>
    <w:rsid w:val="00C978AE"/>
    <w:rsid w:val="00CA3ACF"/>
    <w:rsid w:val="00CA3D0C"/>
    <w:rsid w:val="00CB46C8"/>
    <w:rsid w:val="00CC0B86"/>
    <w:rsid w:val="00CC0D62"/>
    <w:rsid w:val="00CD1205"/>
    <w:rsid w:val="00CD23B2"/>
    <w:rsid w:val="00CD7AF2"/>
    <w:rsid w:val="00CE2A1F"/>
    <w:rsid w:val="00CF0951"/>
    <w:rsid w:val="00CF207E"/>
    <w:rsid w:val="00CF2AD7"/>
    <w:rsid w:val="00D01A04"/>
    <w:rsid w:val="00D05364"/>
    <w:rsid w:val="00D13886"/>
    <w:rsid w:val="00D309A8"/>
    <w:rsid w:val="00D35CB3"/>
    <w:rsid w:val="00D451A8"/>
    <w:rsid w:val="00D46B96"/>
    <w:rsid w:val="00D50A36"/>
    <w:rsid w:val="00D57972"/>
    <w:rsid w:val="00D611F8"/>
    <w:rsid w:val="00D62119"/>
    <w:rsid w:val="00D675A9"/>
    <w:rsid w:val="00D71840"/>
    <w:rsid w:val="00D738D6"/>
    <w:rsid w:val="00D755EB"/>
    <w:rsid w:val="00D76048"/>
    <w:rsid w:val="00D808B0"/>
    <w:rsid w:val="00D82E6F"/>
    <w:rsid w:val="00D85D0C"/>
    <w:rsid w:val="00D87E00"/>
    <w:rsid w:val="00D9134D"/>
    <w:rsid w:val="00DA7A03"/>
    <w:rsid w:val="00DA7A8C"/>
    <w:rsid w:val="00DB1818"/>
    <w:rsid w:val="00DB4F91"/>
    <w:rsid w:val="00DC02F9"/>
    <w:rsid w:val="00DC309B"/>
    <w:rsid w:val="00DC4DA2"/>
    <w:rsid w:val="00DD4C17"/>
    <w:rsid w:val="00DD5372"/>
    <w:rsid w:val="00DD74A5"/>
    <w:rsid w:val="00DE0DF0"/>
    <w:rsid w:val="00DF2B1F"/>
    <w:rsid w:val="00DF2C34"/>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6817"/>
    <w:rsid w:val="00EF7BCC"/>
    <w:rsid w:val="00EF7F96"/>
    <w:rsid w:val="00F025A2"/>
    <w:rsid w:val="00F04712"/>
    <w:rsid w:val="00F057AF"/>
    <w:rsid w:val="00F13360"/>
    <w:rsid w:val="00F15A4A"/>
    <w:rsid w:val="00F22EC7"/>
    <w:rsid w:val="00F325C8"/>
    <w:rsid w:val="00F54EC9"/>
    <w:rsid w:val="00F64443"/>
    <w:rsid w:val="00F653B8"/>
    <w:rsid w:val="00F87CB8"/>
    <w:rsid w:val="00F9008D"/>
    <w:rsid w:val="00FA1266"/>
    <w:rsid w:val="00FC1192"/>
    <w:rsid w:val="00FC1844"/>
    <w:rsid w:val="00FC491B"/>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DengXi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TAHCar">
    <w:name w:val="TAH Car"/>
    <w:qFormat/>
    <w:rsid w:val="00156F92"/>
    <w:rPr>
      <w:rFonts w:ascii="Arial" w:hAnsi="Arial"/>
      <w:b/>
      <w:sz w:val="18"/>
      <w:lang w:val="en-GB" w:eastAsia="en-US"/>
    </w:rPr>
  </w:style>
  <w:style w:type="character" w:customStyle="1" w:styleId="B3Car">
    <w:name w:val="B3 Car"/>
    <w:locked/>
    <w:rsid w:val="006D7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hyperlink" Target="https://portal.3gpp.org/ngppapp/CreateTdoc.aspx?mode=view&amp;contributionUid=CP-243228"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hyperlink" Target="https://portal.3gpp.org/ngppapp/CreateTdoc.aspx?mode=view&amp;contributionUid=CP-243228"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hyperlink" Target="https://portal.3gpp.org/ngppapp/CreateTdoc.aspx?mode=view&amp;contributionUid=CP-243228" TargetMode="External"/><Relationship Id="rId33" Type="http://schemas.openxmlformats.org/officeDocument/2006/relationships/hyperlink" Target="https://portal.3gpp.org/ngppapp/CreateTdoc.aspx?mode=view&amp;contributionUid=CP-243228"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4322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yperlink" Target="https://portal.3gpp.org/ngppapp/CreateTdoc.aspx?mode=view&amp;contributionUid=CP-243228" TargetMode="External"/><Relationship Id="rId32" Type="http://schemas.openxmlformats.org/officeDocument/2006/relationships/hyperlink" Target="https://portal.3gpp.org/ngppapp/CreateTdoc.aspx?mode=view&amp;contributionUid=CP-243228"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yperlink" Target="https://portal.3gpp.org/ngppapp/CreateTdoc.aspx?mode=view&amp;contributionUid=CP-243228"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hyperlink" Target="https://portal.3gpp.org/ngppapp/CreateTdoc.aspx?mode=view&amp;contributionUid=CP-243228"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portal.3gpp.org/ngppapp/CreateTdoc.aspx?mode=view&amp;contributionUid=CP-243228" TargetMode="External"/><Relationship Id="rId30" Type="http://schemas.openxmlformats.org/officeDocument/2006/relationships/hyperlink" Target="https://portal.3gpp.org/ngppapp/CreateTdoc.aspx?mode=view&amp;contributionUid=CP-243228" TargetMode="External"/><Relationship Id="rId35" Type="http://schemas.openxmlformats.org/officeDocument/2006/relationships/hyperlink" Target="https://portal.3gpp.org/ngppapp/CreateTdoc.aspx?mode=view&amp;contributionUid=CP-2432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88129-99AA-45DB-9E9B-0EDD2E5C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130</Pages>
  <Words>47231</Words>
  <Characters>269220</Characters>
  <Application>Microsoft Office Word</Application>
  <DocSecurity>0</DocSecurity>
  <Lines>2243</Lines>
  <Paragraphs>631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2025-01-12T18:10:00Z</dcterms:created>
  <dcterms:modified xsi:type="dcterms:W3CDTF">2025-01-16T13:20:00Z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vt:lpwstr>
  </property>
</Properties>
</file>