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30F4F5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120433">
              <w:t>18.3.0</w:t>
            </w:r>
            <w:bookmarkEnd w:id="3"/>
            <w:r w:rsidRPr="004626B6">
              <w:t xml:space="preserve"> </w:t>
            </w:r>
            <w:r w:rsidRPr="004626B6">
              <w:rPr>
                <w:sz w:val="32"/>
              </w:rPr>
              <w:t>(</w:t>
            </w:r>
            <w:bookmarkStart w:id="4" w:name="issueDate"/>
            <w:r w:rsidR="00120433">
              <w:rPr>
                <w:sz w:val="32"/>
              </w:rPr>
              <w:t>2024-12</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D1EBB44" w14:textId="3FE0A141" w:rsidR="00F150B7"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F150B7">
        <w:rPr>
          <w:noProof/>
        </w:rPr>
        <w:t>Foreword</w:t>
      </w:r>
      <w:r w:rsidR="00F150B7">
        <w:rPr>
          <w:noProof/>
        </w:rPr>
        <w:tab/>
      </w:r>
      <w:r w:rsidR="00F150B7">
        <w:rPr>
          <w:noProof/>
        </w:rPr>
        <w:fldChar w:fldCharType="begin" w:fldLock="1"/>
      </w:r>
      <w:r w:rsidR="00F150B7">
        <w:rPr>
          <w:noProof/>
        </w:rPr>
        <w:instrText xml:space="preserve"> PAGEREF _Toc187929149 \h </w:instrText>
      </w:r>
      <w:r w:rsidR="00F150B7">
        <w:rPr>
          <w:noProof/>
        </w:rPr>
      </w:r>
      <w:r w:rsidR="00F150B7">
        <w:rPr>
          <w:noProof/>
        </w:rPr>
        <w:fldChar w:fldCharType="separate"/>
      </w:r>
      <w:r w:rsidR="00F150B7">
        <w:rPr>
          <w:noProof/>
        </w:rPr>
        <w:t>8</w:t>
      </w:r>
      <w:r w:rsidR="00F150B7">
        <w:rPr>
          <w:noProof/>
        </w:rPr>
        <w:fldChar w:fldCharType="end"/>
      </w:r>
    </w:p>
    <w:p w14:paraId="6F02D4AD" w14:textId="5535A2ED"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_Toc187929150 \h </w:instrText>
      </w:r>
      <w:r>
        <w:rPr>
          <w:noProof/>
        </w:rPr>
      </w:r>
      <w:r>
        <w:rPr>
          <w:noProof/>
        </w:rPr>
        <w:fldChar w:fldCharType="separate"/>
      </w:r>
      <w:r>
        <w:rPr>
          <w:noProof/>
        </w:rPr>
        <w:t>10</w:t>
      </w:r>
      <w:r>
        <w:rPr>
          <w:noProof/>
        </w:rPr>
        <w:fldChar w:fldCharType="end"/>
      </w:r>
    </w:p>
    <w:p w14:paraId="5AA5DACC" w14:textId="603BD230"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_Toc187929151 \h </w:instrText>
      </w:r>
      <w:r>
        <w:rPr>
          <w:noProof/>
        </w:rPr>
      </w:r>
      <w:r>
        <w:rPr>
          <w:noProof/>
        </w:rPr>
        <w:fldChar w:fldCharType="separate"/>
      </w:r>
      <w:r>
        <w:rPr>
          <w:noProof/>
        </w:rPr>
        <w:t>10</w:t>
      </w:r>
      <w:r>
        <w:rPr>
          <w:noProof/>
        </w:rPr>
        <w:fldChar w:fldCharType="end"/>
      </w:r>
    </w:p>
    <w:p w14:paraId="27C797F5" w14:textId="3D7AA107"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_Toc187929152 \h </w:instrText>
      </w:r>
      <w:r>
        <w:rPr>
          <w:noProof/>
        </w:rPr>
      </w:r>
      <w:r>
        <w:rPr>
          <w:noProof/>
        </w:rPr>
        <w:fldChar w:fldCharType="separate"/>
      </w:r>
      <w:r>
        <w:rPr>
          <w:noProof/>
        </w:rPr>
        <w:t>11</w:t>
      </w:r>
      <w:r>
        <w:rPr>
          <w:noProof/>
        </w:rPr>
        <w:fldChar w:fldCharType="end"/>
      </w:r>
    </w:p>
    <w:p w14:paraId="2F1D4F4C" w14:textId="5027073E"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_Toc187929153 \h </w:instrText>
      </w:r>
      <w:r>
        <w:rPr>
          <w:noProof/>
        </w:rPr>
      </w:r>
      <w:r>
        <w:rPr>
          <w:noProof/>
        </w:rPr>
        <w:fldChar w:fldCharType="separate"/>
      </w:r>
      <w:r>
        <w:rPr>
          <w:noProof/>
        </w:rPr>
        <w:t>11</w:t>
      </w:r>
      <w:r>
        <w:rPr>
          <w:noProof/>
        </w:rPr>
        <w:fldChar w:fldCharType="end"/>
      </w:r>
    </w:p>
    <w:p w14:paraId="1277E06B" w14:textId="4C2F42F6"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_Toc187929154 \h </w:instrText>
      </w:r>
      <w:r>
        <w:rPr>
          <w:noProof/>
        </w:rPr>
      </w:r>
      <w:r>
        <w:rPr>
          <w:noProof/>
        </w:rPr>
        <w:fldChar w:fldCharType="separate"/>
      </w:r>
      <w:r>
        <w:rPr>
          <w:noProof/>
        </w:rPr>
        <w:t>11</w:t>
      </w:r>
      <w:r>
        <w:rPr>
          <w:noProof/>
        </w:rPr>
        <w:fldChar w:fldCharType="end"/>
      </w:r>
    </w:p>
    <w:p w14:paraId="1BE91921" w14:textId="7C37BCBE"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_Toc187929155 \h </w:instrText>
      </w:r>
      <w:r>
        <w:rPr>
          <w:noProof/>
        </w:rPr>
      </w:r>
      <w:r>
        <w:rPr>
          <w:noProof/>
        </w:rPr>
        <w:fldChar w:fldCharType="separate"/>
      </w:r>
      <w:r>
        <w:rPr>
          <w:noProof/>
        </w:rPr>
        <w:t>12</w:t>
      </w:r>
      <w:r>
        <w:rPr>
          <w:noProof/>
        </w:rPr>
        <w:fldChar w:fldCharType="end"/>
      </w:r>
    </w:p>
    <w:p w14:paraId="5875B990" w14:textId="6D7E2991"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_Toc187929156 \h </w:instrText>
      </w:r>
      <w:r>
        <w:rPr>
          <w:noProof/>
        </w:rPr>
      </w:r>
      <w:r>
        <w:rPr>
          <w:noProof/>
        </w:rPr>
        <w:fldChar w:fldCharType="separate"/>
      </w:r>
      <w:r>
        <w:rPr>
          <w:noProof/>
        </w:rPr>
        <w:t>12</w:t>
      </w:r>
      <w:r>
        <w:rPr>
          <w:noProof/>
        </w:rPr>
        <w:fldChar w:fldCharType="end"/>
      </w:r>
    </w:p>
    <w:p w14:paraId="375CBA74" w14:textId="70D7ABE8"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_Toc187929157 \h </w:instrText>
      </w:r>
      <w:r>
        <w:rPr>
          <w:noProof/>
        </w:rPr>
      </w:r>
      <w:r>
        <w:rPr>
          <w:noProof/>
        </w:rPr>
        <w:fldChar w:fldCharType="separate"/>
      </w:r>
      <w:r>
        <w:rPr>
          <w:noProof/>
        </w:rPr>
        <w:t>12</w:t>
      </w:r>
      <w:r>
        <w:rPr>
          <w:noProof/>
        </w:rPr>
        <w:fldChar w:fldCharType="end"/>
      </w:r>
    </w:p>
    <w:p w14:paraId="7B69D89E" w14:textId="7A153102"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_Toc187929158 \h </w:instrText>
      </w:r>
      <w:r>
        <w:rPr>
          <w:noProof/>
        </w:rPr>
      </w:r>
      <w:r>
        <w:rPr>
          <w:noProof/>
        </w:rPr>
        <w:fldChar w:fldCharType="separate"/>
      </w:r>
      <w:r>
        <w:rPr>
          <w:noProof/>
        </w:rPr>
        <w:t>13</w:t>
      </w:r>
      <w:r>
        <w:rPr>
          <w:noProof/>
        </w:rPr>
        <w:fldChar w:fldCharType="end"/>
      </w:r>
    </w:p>
    <w:p w14:paraId="26A8157E" w14:textId="305AAD1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_Toc187929159 \h </w:instrText>
      </w:r>
      <w:r>
        <w:rPr>
          <w:noProof/>
        </w:rPr>
      </w:r>
      <w:r>
        <w:rPr>
          <w:noProof/>
        </w:rPr>
        <w:fldChar w:fldCharType="separate"/>
      </w:r>
      <w:r>
        <w:rPr>
          <w:noProof/>
        </w:rPr>
        <w:t>13</w:t>
      </w:r>
      <w:r>
        <w:rPr>
          <w:noProof/>
        </w:rPr>
        <w:fldChar w:fldCharType="end"/>
      </w:r>
    </w:p>
    <w:p w14:paraId="194D526D" w14:textId="20E83A86"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_Toc187929160 \h </w:instrText>
      </w:r>
      <w:r>
        <w:rPr>
          <w:noProof/>
        </w:rPr>
      </w:r>
      <w:r>
        <w:rPr>
          <w:noProof/>
        </w:rPr>
        <w:fldChar w:fldCharType="separate"/>
      </w:r>
      <w:r>
        <w:rPr>
          <w:noProof/>
        </w:rPr>
        <w:t>13</w:t>
      </w:r>
      <w:r>
        <w:rPr>
          <w:noProof/>
        </w:rPr>
        <w:fldChar w:fldCharType="end"/>
      </w:r>
    </w:p>
    <w:p w14:paraId="465FD64C" w14:textId="5F939CA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_Toc187929161 \h </w:instrText>
      </w:r>
      <w:r>
        <w:rPr>
          <w:noProof/>
        </w:rPr>
      </w:r>
      <w:r>
        <w:rPr>
          <w:noProof/>
        </w:rPr>
        <w:fldChar w:fldCharType="separate"/>
      </w:r>
      <w:r>
        <w:rPr>
          <w:noProof/>
        </w:rPr>
        <w:t>13</w:t>
      </w:r>
      <w:r>
        <w:rPr>
          <w:noProof/>
        </w:rPr>
        <w:fldChar w:fldCharType="end"/>
      </w:r>
    </w:p>
    <w:p w14:paraId="65ACEC03" w14:textId="0B2FDAF7"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_Toc187929162 \h </w:instrText>
      </w:r>
      <w:r>
        <w:rPr>
          <w:noProof/>
        </w:rPr>
      </w:r>
      <w:r>
        <w:rPr>
          <w:noProof/>
        </w:rPr>
        <w:fldChar w:fldCharType="separate"/>
      </w:r>
      <w:r>
        <w:rPr>
          <w:noProof/>
        </w:rPr>
        <w:t>14</w:t>
      </w:r>
      <w:r>
        <w:rPr>
          <w:noProof/>
        </w:rPr>
        <w:fldChar w:fldCharType="end"/>
      </w:r>
    </w:p>
    <w:p w14:paraId="35E71717" w14:textId="22F0554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_Toc187929163 \h </w:instrText>
      </w:r>
      <w:r>
        <w:rPr>
          <w:noProof/>
        </w:rPr>
      </w:r>
      <w:r>
        <w:rPr>
          <w:noProof/>
        </w:rPr>
        <w:fldChar w:fldCharType="separate"/>
      </w:r>
      <w:r>
        <w:rPr>
          <w:noProof/>
        </w:rPr>
        <w:t>14</w:t>
      </w:r>
      <w:r>
        <w:rPr>
          <w:noProof/>
        </w:rPr>
        <w:fldChar w:fldCharType="end"/>
      </w:r>
    </w:p>
    <w:p w14:paraId="7D6DABB0" w14:textId="5F24A731"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_Toc187929164 \h </w:instrText>
      </w:r>
      <w:r>
        <w:rPr>
          <w:noProof/>
        </w:rPr>
      </w:r>
      <w:r>
        <w:rPr>
          <w:noProof/>
        </w:rPr>
        <w:fldChar w:fldCharType="separate"/>
      </w:r>
      <w:r>
        <w:rPr>
          <w:noProof/>
        </w:rPr>
        <w:t>14</w:t>
      </w:r>
      <w:r>
        <w:rPr>
          <w:noProof/>
        </w:rPr>
        <w:fldChar w:fldCharType="end"/>
      </w:r>
    </w:p>
    <w:p w14:paraId="73607313" w14:textId="67B4A6F0"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_Toc187929165 \h </w:instrText>
      </w:r>
      <w:r>
        <w:rPr>
          <w:noProof/>
        </w:rPr>
      </w:r>
      <w:r>
        <w:rPr>
          <w:noProof/>
        </w:rPr>
        <w:fldChar w:fldCharType="separate"/>
      </w:r>
      <w:r>
        <w:rPr>
          <w:noProof/>
        </w:rPr>
        <w:t>14</w:t>
      </w:r>
      <w:r>
        <w:rPr>
          <w:noProof/>
        </w:rPr>
        <w:fldChar w:fldCharType="end"/>
      </w:r>
    </w:p>
    <w:p w14:paraId="562B8EB8" w14:textId="236BE5D0"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_Toc187929166 \h </w:instrText>
      </w:r>
      <w:r>
        <w:rPr>
          <w:noProof/>
        </w:rPr>
      </w:r>
      <w:r>
        <w:rPr>
          <w:noProof/>
        </w:rPr>
        <w:fldChar w:fldCharType="separate"/>
      </w:r>
      <w:r>
        <w:rPr>
          <w:noProof/>
        </w:rPr>
        <w:t>14</w:t>
      </w:r>
      <w:r>
        <w:rPr>
          <w:noProof/>
        </w:rPr>
        <w:fldChar w:fldCharType="end"/>
      </w:r>
    </w:p>
    <w:p w14:paraId="600F1B8F" w14:textId="5A4C80F2"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_Toc187929167 \h </w:instrText>
      </w:r>
      <w:r>
        <w:rPr>
          <w:noProof/>
        </w:rPr>
      </w:r>
      <w:r>
        <w:rPr>
          <w:noProof/>
        </w:rPr>
        <w:fldChar w:fldCharType="separate"/>
      </w:r>
      <w:r>
        <w:rPr>
          <w:noProof/>
        </w:rPr>
        <w:t>15</w:t>
      </w:r>
      <w:r>
        <w:rPr>
          <w:noProof/>
        </w:rPr>
        <w:fldChar w:fldCharType="end"/>
      </w:r>
    </w:p>
    <w:p w14:paraId="3EA11A4F" w14:textId="7D625BE5"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_Toc187929168 \h </w:instrText>
      </w:r>
      <w:r>
        <w:rPr>
          <w:noProof/>
        </w:rPr>
      </w:r>
      <w:r>
        <w:rPr>
          <w:noProof/>
        </w:rPr>
        <w:fldChar w:fldCharType="separate"/>
      </w:r>
      <w:r>
        <w:rPr>
          <w:noProof/>
        </w:rPr>
        <w:t>15</w:t>
      </w:r>
      <w:r>
        <w:rPr>
          <w:noProof/>
        </w:rPr>
        <w:fldChar w:fldCharType="end"/>
      </w:r>
    </w:p>
    <w:p w14:paraId="457B2EFA" w14:textId="03A9136D"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_Toc187929169 \h </w:instrText>
      </w:r>
      <w:r>
        <w:rPr>
          <w:noProof/>
        </w:rPr>
      </w:r>
      <w:r>
        <w:rPr>
          <w:noProof/>
        </w:rPr>
        <w:fldChar w:fldCharType="separate"/>
      </w:r>
      <w:r>
        <w:rPr>
          <w:noProof/>
        </w:rPr>
        <w:t>15</w:t>
      </w:r>
      <w:r>
        <w:rPr>
          <w:noProof/>
        </w:rPr>
        <w:fldChar w:fldCharType="end"/>
      </w:r>
    </w:p>
    <w:p w14:paraId="21C60457" w14:textId="7576096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_Toc187929170 \h </w:instrText>
      </w:r>
      <w:r>
        <w:rPr>
          <w:noProof/>
        </w:rPr>
      </w:r>
      <w:r>
        <w:rPr>
          <w:noProof/>
        </w:rPr>
        <w:fldChar w:fldCharType="separate"/>
      </w:r>
      <w:r>
        <w:rPr>
          <w:noProof/>
        </w:rPr>
        <w:t>15</w:t>
      </w:r>
      <w:r>
        <w:rPr>
          <w:noProof/>
        </w:rPr>
        <w:fldChar w:fldCharType="end"/>
      </w:r>
    </w:p>
    <w:p w14:paraId="44A13713" w14:textId="7E70CCE3"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_Toc187929171 \h </w:instrText>
      </w:r>
      <w:r>
        <w:rPr>
          <w:noProof/>
        </w:rPr>
      </w:r>
      <w:r>
        <w:rPr>
          <w:noProof/>
        </w:rPr>
        <w:fldChar w:fldCharType="separate"/>
      </w:r>
      <w:r>
        <w:rPr>
          <w:noProof/>
        </w:rPr>
        <w:t>15</w:t>
      </w:r>
      <w:r>
        <w:rPr>
          <w:noProof/>
        </w:rPr>
        <w:fldChar w:fldCharType="end"/>
      </w:r>
    </w:p>
    <w:p w14:paraId="77CAB9F4" w14:textId="4199E957"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_Toc187929172 \h </w:instrText>
      </w:r>
      <w:r>
        <w:rPr>
          <w:noProof/>
        </w:rPr>
      </w:r>
      <w:r>
        <w:rPr>
          <w:noProof/>
        </w:rPr>
        <w:fldChar w:fldCharType="separate"/>
      </w:r>
      <w:r>
        <w:rPr>
          <w:noProof/>
        </w:rPr>
        <w:t>15</w:t>
      </w:r>
      <w:r>
        <w:rPr>
          <w:noProof/>
        </w:rPr>
        <w:fldChar w:fldCharType="end"/>
      </w:r>
    </w:p>
    <w:p w14:paraId="374CAE9E" w14:textId="74124812"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_Toc187929173 \h </w:instrText>
      </w:r>
      <w:r>
        <w:rPr>
          <w:noProof/>
        </w:rPr>
      </w:r>
      <w:r>
        <w:rPr>
          <w:noProof/>
        </w:rPr>
        <w:fldChar w:fldCharType="separate"/>
      </w:r>
      <w:r>
        <w:rPr>
          <w:noProof/>
        </w:rPr>
        <w:t>16</w:t>
      </w:r>
      <w:r>
        <w:rPr>
          <w:noProof/>
        </w:rPr>
        <w:fldChar w:fldCharType="end"/>
      </w:r>
    </w:p>
    <w:p w14:paraId="13D3A94F" w14:textId="018ADB83"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_Toc187929174 \h </w:instrText>
      </w:r>
      <w:r>
        <w:rPr>
          <w:noProof/>
        </w:rPr>
      </w:r>
      <w:r>
        <w:rPr>
          <w:noProof/>
        </w:rPr>
        <w:fldChar w:fldCharType="separate"/>
      </w:r>
      <w:r>
        <w:rPr>
          <w:noProof/>
        </w:rPr>
        <w:t>16</w:t>
      </w:r>
      <w:r>
        <w:rPr>
          <w:noProof/>
        </w:rPr>
        <w:fldChar w:fldCharType="end"/>
      </w:r>
    </w:p>
    <w:p w14:paraId="3A13013C" w14:textId="1E3C586C"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_Toc187929175 \h </w:instrText>
      </w:r>
      <w:r>
        <w:rPr>
          <w:noProof/>
        </w:rPr>
      </w:r>
      <w:r>
        <w:rPr>
          <w:noProof/>
        </w:rPr>
        <w:fldChar w:fldCharType="separate"/>
      </w:r>
      <w:r>
        <w:rPr>
          <w:noProof/>
        </w:rPr>
        <w:t>16</w:t>
      </w:r>
      <w:r>
        <w:rPr>
          <w:noProof/>
        </w:rPr>
        <w:fldChar w:fldCharType="end"/>
      </w:r>
    </w:p>
    <w:p w14:paraId="062323DB" w14:textId="1B00B51F"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_Toc187929176 \h </w:instrText>
      </w:r>
      <w:r>
        <w:rPr>
          <w:noProof/>
        </w:rPr>
      </w:r>
      <w:r>
        <w:rPr>
          <w:noProof/>
        </w:rPr>
        <w:fldChar w:fldCharType="separate"/>
      </w:r>
      <w:r>
        <w:rPr>
          <w:noProof/>
        </w:rPr>
        <w:t>16</w:t>
      </w:r>
      <w:r>
        <w:rPr>
          <w:noProof/>
        </w:rPr>
        <w:fldChar w:fldCharType="end"/>
      </w:r>
    </w:p>
    <w:p w14:paraId="0D233FDC" w14:textId="087264DE"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_Toc187929177 \h </w:instrText>
      </w:r>
      <w:r>
        <w:rPr>
          <w:noProof/>
        </w:rPr>
      </w:r>
      <w:r>
        <w:rPr>
          <w:noProof/>
        </w:rPr>
        <w:fldChar w:fldCharType="separate"/>
      </w:r>
      <w:r>
        <w:rPr>
          <w:noProof/>
        </w:rPr>
        <w:t>16</w:t>
      </w:r>
      <w:r>
        <w:rPr>
          <w:noProof/>
        </w:rPr>
        <w:fldChar w:fldCharType="end"/>
      </w:r>
    </w:p>
    <w:p w14:paraId="1C559059" w14:textId="6EF754EB"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_Toc187929178 \h </w:instrText>
      </w:r>
      <w:r>
        <w:rPr>
          <w:noProof/>
        </w:rPr>
      </w:r>
      <w:r>
        <w:rPr>
          <w:noProof/>
        </w:rPr>
        <w:fldChar w:fldCharType="separate"/>
      </w:r>
      <w:r>
        <w:rPr>
          <w:noProof/>
        </w:rPr>
        <w:t>16</w:t>
      </w:r>
      <w:r>
        <w:rPr>
          <w:noProof/>
        </w:rPr>
        <w:fldChar w:fldCharType="end"/>
      </w:r>
    </w:p>
    <w:p w14:paraId="198F6D5E" w14:textId="0D570BB7"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6.2.2.1.3</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_Toc187929179 \h </w:instrText>
      </w:r>
      <w:r>
        <w:rPr>
          <w:noProof/>
        </w:rPr>
      </w:r>
      <w:r>
        <w:rPr>
          <w:noProof/>
        </w:rPr>
        <w:fldChar w:fldCharType="separate"/>
      </w:r>
      <w:r>
        <w:rPr>
          <w:noProof/>
        </w:rPr>
        <w:t>18</w:t>
      </w:r>
      <w:r>
        <w:rPr>
          <w:noProof/>
        </w:rPr>
        <w:fldChar w:fldCharType="end"/>
      </w:r>
    </w:p>
    <w:p w14:paraId="2E636A1E" w14:textId="07F61705"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_Toc187929180 \h </w:instrText>
      </w:r>
      <w:r>
        <w:rPr>
          <w:noProof/>
        </w:rPr>
      </w:r>
      <w:r>
        <w:rPr>
          <w:noProof/>
        </w:rPr>
        <w:fldChar w:fldCharType="separate"/>
      </w:r>
      <w:r>
        <w:rPr>
          <w:noProof/>
        </w:rPr>
        <w:t>18</w:t>
      </w:r>
      <w:r>
        <w:rPr>
          <w:noProof/>
        </w:rPr>
        <w:fldChar w:fldCharType="end"/>
      </w:r>
    </w:p>
    <w:p w14:paraId="36EAD8DD" w14:textId="1B2B55A0"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6.2.2.1.5</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_Toc187929181 \h </w:instrText>
      </w:r>
      <w:r>
        <w:rPr>
          <w:noProof/>
        </w:rPr>
      </w:r>
      <w:r>
        <w:rPr>
          <w:noProof/>
        </w:rPr>
        <w:fldChar w:fldCharType="separate"/>
      </w:r>
      <w:r>
        <w:rPr>
          <w:noProof/>
        </w:rPr>
        <w:t>20</w:t>
      </w:r>
      <w:r>
        <w:rPr>
          <w:noProof/>
        </w:rPr>
        <w:fldChar w:fldCharType="end"/>
      </w:r>
    </w:p>
    <w:p w14:paraId="6A8E7990" w14:textId="28F34D0B"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_Toc187929182 \h </w:instrText>
      </w:r>
      <w:r>
        <w:rPr>
          <w:noProof/>
        </w:rPr>
      </w:r>
      <w:r>
        <w:rPr>
          <w:noProof/>
        </w:rPr>
        <w:fldChar w:fldCharType="separate"/>
      </w:r>
      <w:r>
        <w:rPr>
          <w:noProof/>
        </w:rPr>
        <w:t>20</w:t>
      </w:r>
      <w:r>
        <w:rPr>
          <w:noProof/>
        </w:rPr>
        <w:fldChar w:fldCharType="end"/>
      </w:r>
    </w:p>
    <w:p w14:paraId="76DA7D00" w14:textId="2BB9FA17"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_Toc187929183 \h </w:instrText>
      </w:r>
      <w:r>
        <w:rPr>
          <w:noProof/>
        </w:rPr>
      </w:r>
      <w:r>
        <w:rPr>
          <w:noProof/>
        </w:rPr>
        <w:fldChar w:fldCharType="separate"/>
      </w:r>
      <w:r>
        <w:rPr>
          <w:noProof/>
        </w:rPr>
        <w:t>20</w:t>
      </w:r>
      <w:r>
        <w:rPr>
          <w:noProof/>
        </w:rPr>
        <w:fldChar w:fldCharType="end"/>
      </w:r>
    </w:p>
    <w:p w14:paraId="36FA5439" w14:textId="75C83319"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_Toc187929184 \h </w:instrText>
      </w:r>
      <w:r>
        <w:rPr>
          <w:noProof/>
        </w:rPr>
      </w:r>
      <w:r>
        <w:rPr>
          <w:noProof/>
        </w:rPr>
        <w:fldChar w:fldCharType="separate"/>
      </w:r>
      <w:r>
        <w:rPr>
          <w:noProof/>
        </w:rPr>
        <w:t>20</w:t>
      </w:r>
      <w:r>
        <w:rPr>
          <w:noProof/>
        </w:rPr>
        <w:fldChar w:fldCharType="end"/>
      </w:r>
    </w:p>
    <w:p w14:paraId="3C7DE5D9" w14:textId="241266BC"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_Toc187929185 \h </w:instrText>
      </w:r>
      <w:r>
        <w:rPr>
          <w:noProof/>
        </w:rPr>
      </w:r>
      <w:r>
        <w:rPr>
          <w:noProof/>
        </w:rPr>
        <w:fldChar w:fldCharType="separate"/>
      </w:r>
      <w:r>
        <w:rPr>
          <w:noProof/>
        </w:rPr>
        <w:t>22</w:t>
      </w:r>
      <w:r>
        <w:rPr>
          <w:noProof/>
        </w:rPr>
        <w:fldChar w:fldCharType="end"/>
      </w:r>
    </w:p>
    <w:p w14:paraId="44E79930" w14:textId="3128EB4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_Toc187929186 \h </w:instrText>
      </w:r>
      <w:r>
        <w:rPr>
          <w:noProof/>
        </w:rPr>
      </w:r>
      <w:r>
        <w:rPr>
          <w:noProof/>
        </w:rPr>
        <w:fldChar w:fldCharType="separate"/>
      </w:r>
      <w:r>
        <w:rPr>
          <w:noProof/>
        </w:rPr>
        <w:t>22</w:t>
      </w:r>
      <w:r>
        <w:rPr>
          <w:noProof/>
        </w:rPr>
        <w:fldChar w:fldCharType="end"/>
      </w:r>
    </w:p>
    <w:p w14:paraId="03EC9ABC" w14:textId="77B93D04"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_Toc187929187 \h </w:instrText>
      </w:r>
      <w:r>
        <w:rPr>
          <w:noProof/>
        </w:rPr>
      </w:r>
      <w:r>
        <w:rPr>
          <w:noProof/>
        </w:rPr>
        <w:fldChar w:fldCharType="separate"/>
      </w:r>
      <w:r>
        <w:rPr>
          <w:noProof/>
        </w:rPr>
        <w:t>24</w:t>
      </w:r>
      <w:r>
        <w:rPr>
          <w:noProof/>
        </w:rPr>
        <w:fldChar w:fldCharType="end"/>
      </w:r>
    </w:p>
    <w:p w14:paraId="26F8DF09" w14:textId="28DDFB95"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_Toc187929188 \h </w:instrText>
      </w:r>
      <w:r>
        <w:rPr>
          <w:noProof/>
        </w:rPr>
      </w:r>
      <w:r>
        <w:rPr>
          <w:noProof/>
        </w:rPr>
        <w:fldChar w:fldCharType="separate"/>
      </w:r>
      <w:r>
        <w:rPr>
          <w:noProof/>
        </w:rPr>
        <w:t>24</w:t>
      </w:r>
      <w:r>
        <w:rPr>
          <w:noProof/>
        </w:rPr>
        <w:fldChar w:fldCharType="end"/>
      </w:r>
    </w:p>
    <w:p w14:paraId="349133B6" w14:textId="6D2ECB3C"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_Toc187929189 \h </w:instrText>
      </w:r>
      <w:r>
        <w:rPr>
          <w:noProof/>
        </w:rPr>
      </w:r>
      <w:r>
        <w:rPr>
          <w:noProof/>
        </w:rPr>
        <w:fldChar w:fldCharType="separate"/>
      </w:r>
      <w:r>
        <w:rPr>
          <w:noProof/>
        </w:rPr>
        <w:t>24</w:t>
      </w:r>
      <w:r>
        <w:rPr>
          <w:noProof/>
        </w:rPr>
        <w:fldChar w:fldCharType="end"/>
      </w:r>
    </w:p>
    <w:p w14:paraId="4179A5FB" w14:textId="17A9B2D8"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_Toc187929190 \h </w:instrText>
      </w:r>
      <w:r>
        <w:rPr>
          <w:noProof/>
        </w:rPr>
      </w:r>
      <w:r>
        <w:rPr>
          <w:noProof/>
        </w:rPr>
        <w:fldChar w:fldCharType="separate"/>
      </w:r>
      <w:r>
        <w:rPr>
          <w:noProof/>
        </w:rPr>
        <w:t>25</w:t>
      </w:r>
      <w:r>
        <w:rPr>
          <w:noProof/>
        </w:rPr>
        <w:fldChar w:fldCharType="end"/>
      </w:r>
    </w:p>
    <w:p w14:paraId="72E1785B" w14:textId="5F195CD2"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_Toc187929191 \h </w:instrText>
      </w:r>
      <w:r>
        <w:rPr>
          <w:noProof/>
        </w:rPr>
      </w:r>
      <w:r>
        <w:rPr>
          <w:noProof/>
        </w:rPr>
        <w:fldChar w:fldCharType="separate"/>
      </w:r>
      <w:r>
        <w:rPr>
          <w:noProof/>
        </w:rPr>
        <w:t>26</w:t>
      </w:r>
      <w:r>
        <w:rPr>
          <w:noProof/>
        </w:rPr>
        <w:fldChar w:fldCharType="end"/>
      </w:r>
    </w:p>
    <w:p w14:paraId="4ED323A8" w14:textId="5920FD7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_Toc187929192 \h </w:instrText>
      </w:r>
      <w:r>
        <w:rPr>
          <w:noProof/>
        </w:rPr>
      </w:r>
      <w:r>
        <w:rPr>
          <w:noProof/>
        </w:rPr>
        <w:fldChar w:fldCharType="separate"/>
      </w:r>
      <w:r>
        <w:rPr>
          <w:noProof/>
        </w:rPr>
        <w:t>27</w:t>
      </w:r>
      <w:r>
        <w:rPr>
          <w:noProof/>
        </w:rPr>
        <w:fldChar w:fldCharType="end"/>
      </w:r>
    </w:p>
    <w:p w14:paraId="150BD3C1" w14:textId="3AAA9A2A"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_Toc187929193 \h </w:instrText>
      </w:r>
      <w:r>
        <w:rPr>
          <w:noProof/>
        </w:rPr>
      </w:r>
      <w:r>
        <w:rPr>
          <w:noProof/>
        </w:rPr>
        <w:fldChar w:fldCharType="separate"/>
      </w:r>
      <w:r>
        <w:rPr>
          <w:noProof/>
        </w:rPr>
        <w:t>28</w:t>
      </w:r>
      <w:r>
        <w:rPr>
          <w:noProof/>
        </w:rPr>
        <w:fldChar w:fldCharType="end"/>
      </w:r>
    </w:p>
    <w:p w14:paraId="01C73FED" w14:textId="7654785D"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_Toc187929194 \h </w:instrText>
      </w:r>
      <w:r>
        <w:rPr>
          <w:noProof/>
        </w:rPr>
      </w:r>
      <w:r>
        <w:rPr>
          <w:noProof/>
        </w:rPr>
        <w:fldChar w:fldCharType="separate"/>
      </w:r>
      <w:r>
        <w:rPr>
          <w:noProof/>
        </w:rPr>
        <w:t>29</w:t>
      </w:r>
      <w:r>
        <w:rPr>
          <w:noProof/>
        </w:rPr>
        <w:fldChar w:fldCharType="end"/>
      </w:r>
    </w:p>
    <w:p w14:paraId="53EC0C09" w14:textId="2414F9D7"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_Toc187929195 \h </w:instrText>
      </w:r>
      <w:r>
        <w:rPr>
          <w:noProof/>
        </w:rPr>
      </w:r>
      <w:r>
        <w:rPr>
          <w:noProof/>
        </w:rPr>
        <w:fldChar w:fldCharType="separate"/>
      </w:r>
      <w:r>
        <w:rPr>
          <w:noProof/>
        </w:rPr>
        <w:t>29</w:t>
      </w:r>
      <w:r>
        <w:rPr>
          <w:noProof/>
        </w:rPr>
        <w:fldChar w:fldCharType="end"/>
      </w:r>
    </w:p>
    <w:p w14:paraId="2196A42B" w14:textId="60C9F575"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_Toc187929196 \h </w:instrText>
      </w:r>
      <w:r>
        <w:rPr>
          <w:noProof/>
        </w:rPr>
      </w:r>
      <w:r>
        <w:rPr>
          <w:noProof/>
        </w:rPr>
        <w:fldChar w:fldCharType="separate"/>
      </w:r>
      <w:r>
        <w:rPr>
          <w:noProof/>
        </w:rPr>
        <w:t>29</w:t>
      </w:r>
      <w:r>
        <w:rPr>
          <w:noProof/>
        </w:rPr>
        <w:fldChar w:fldCharType="end"/>
      </w:r>
    </w:p>
    <w:p w14:paraId="2B24C982" w14:textId="36F044E7"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_Toc187929197 \h </w:instrText>
      </w:r>
      <w:r>
        <w:rPr>
          <w:noProof/>
        </w:rPr>
      </w:r>
      <w:r>
        <w:rPr>
          <w:noProof/>
        </w:rPr>
        <w:fldChar w:fldCharType="separate"/>
      </w:r>
      <w:r>
        <w:rPr>
          <w:noProof/>
        </w:rPr>
        <w:t>31</w:t>
      </w:r>
      <w:r>
        <w:rPr>
          <w:noProof/>
        </w:rPr>
        <w:fldChar w:fldCharType="end"/>
      </w:r>
    </w:p>
    <w:p w14:paraId="3D53496F" w14:textId="12286CB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_Toc187929198 \h </w:instrText>
      </w:r>
      <w:r>
        <w:rPr>
          <w:noProof/>
        </w:rPr>
      </w:r>
      <w:r>
        <w:rPr>
          <w:noProof/>
        </w:rPr>
        <w:fldChar w:fldCharType="separate"/>
      </w:r>
      <w:r>
        <w:rPr>
          <w:noProof/>
        </w:rPr>
        <w:t>32</w:t>
      </w:r>
      <w:r>
        <w:rPr>
          <w:noProof/>
        </w:rPr>
        <w:fldChar w:fldCharType="end"/>
      </w:r>
    </w:p>
    <w:p w14:paraId="3F34EC8F" w14:textId="1698592C"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_Toc187929199 \h </w:instrText>
      </w:r>
      <w:r>
        <w:rPr>
          <w:noProof/>
        </w:rPr>
      </w:r>
      <w:r>
        <w:rPr>
          <w:noProof/>
        </w:rPr>
        <w:fldChar w:fldCharType="separate"/>
      </w:r>
      <w:r>
        <w:rPr>
          <w:noProof/>
        </w:rPr>
        <w:t>34</w:t>
      </w:r>
      <w:r>
        <w:rPr>
          <w:noProof/>
        </w:rPr>
        <w:fldChar w:fldCharType="end"/>
      </w:r>
    </w:p>
    <w:p w14:paraId="6C63FD7E" w14:textId="09685152"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_Toc187929200 \h </w:instrText>
      </w:r>
      <w:r>
        <w:rPr>
          <w:noProof/>
        </w:rPr>
      </w:r>
      <w:r>
        <w:rPr>
          <w:noProof/>
        </w:rPr>
        <w:fldChar w:fldCharType="separate"/>
      </w:r>
      <w:r>
        <w:rPr>
          <w:noProof/>
        </w:rPr>
        <w:t>34</w:t>
      </w:r>
      <w:r>
        <w:rPr>
          <w:noProof/>
        </w:rPr>
        <w:fldChar w:fldCharType="end"/>
      </w:r>
    </w:p>
    <w:p w14:paraId="5300B8EB" w14:textId="2C7F7607"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_Toc187929201 \h </w:instrText>
      </w:r>
      <w:r>
        <w:rPr>
          <w:noProof/>
        </w:rPr>
      </w:r>
      <w:r>
        <w:rPr>
          <w:noProof/>
        </w:rPr>
        <w:fldChar w:fldCharType="separate"/>
      </w:r>
      <w:r>
        <w:rPr>
          <w:noProof/>
        </w:rPr>
        <w:t>34</w:t>
      </w:r>
      <w:r>
        <w:rPr>
          <w:noProof/>
        </w:rPr>
        <w:fldChar w:fldCharType="end"/>
      </w:r>
    </w:p>
    <w:p w14:paraId="5DC2E9CF" w14:textId="0D65CF33"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_Toc187929202 \h </w:instrText>
      </w:r>
      <w:r>
        <w:rPr>
          <w:noProof/>
        </w:rPr>
      </w:r>
      <w:r>
        <w:rPr>
          <w:noProof/>
        </w:rPr>
        <w:fldChar w:fldCharType="separate"/>
      </w:r>
      <w:r>
        <w:rPr>
          <w:noProof/>
        </w:rPr>
        <w:t>34</w:t>
      </w:r>
      <w:r>
        <w:rPr>
          <w:noProof/>
        </w:rPr>
        <w:fldChar w:fldCharType="end"/>
      </w:r>
    </w:p>
    <w:p w14:paraId="19908D42" w14:textId="64A2F53D"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_Toc187929203 \h </w:instrText>
      </w:r>
      <w:r>
        <w:rPr>
          <w:noProof/>
        </w:rPr>
      </w:r>
      <w:r>
        <w:rPr>
          <w:noProof/>
        </w:rPr>
        <w:fldChar w:fldCharType="separate"/>
      </w:r>
      <w:r>
        <w:rPr>
          <w:noProof/>
        </w:rPr>
        <w:t>35</w:t>
      </w:r>
      <w:r>
        <w:rPr>
          <w:noProof/>
        </w:rPr>
        <w:fldChar w:fldCharType="end"/>
      </w:r>
    </w:p>
    <w:p w14:paraId="5987D565" w14:textId="50446CD7"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_Toc187929204 \h </w:instrText>
      </w:r>
      <w:r>
        <w:rPr>
          <w:noProof/>
        </w:rPr>
      </w:r>
      <w:r>
        <w:rPr>
          <w:noProof/>
        </w:rPr>
        <w:fldChar w:fldCharType="separate"/>
      </w:r>
      <w:r>
        <w:rPr>
          <w:noProof/>
        </w:rPr>
        <w:t>35</w:t>
      </w:r>
      <w:r>
        <w:rPr>
          <w:noProof/>
        </w:rPr>
        <w:fldChar w:fldCharType="end"/>
      </w:r>
    </w:p>
    <w:p w14:paraId="4B127B47" w14:textId="7E412550"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_Toc187929205 \h </w:instrText>
      </w:r>
      <w:r>
        <w:rPr>
          <w:noProof/>
        </w:rPr>
      </w:r>
      <w:r>
        <w:rPr>
          <w:noProof/>
        </w:rPr>
        <w:fldChar w:fldCharType="separate"/>
      </w:r>
      <w:r>
        <w:rPr>
          <w:noProof/>
        </w:rPr>
        <w:t>35</w:t>
      </w:r>
      <w:r>
        <w:rPr>
          <w:noProof/>
        </w:rPr>
        <w:fldChar w:fldCharType="end"/>
      </w:r>
    </w:p>
    <w:p w14:paraId="1F1028BD" w14:textId="75E757D4"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_Toc187929206 \h </w:instrText>
      </w:r>
      <w:r>
        <w:rPr>
          <w:noProof/>
        </w:rPr>
      </w:r>
      <w:r>
        <w:rPr>
          <w:noProof/>
        </w:rPr>
        <w:fldChar w:fldCharType="separate"/>
      </w:r>
      <w:r>
        <w:rPr>
          <w:noProof/>
        </w:rPr>
        <w:t>35</w:t>
      </w:r>
      <w:r>
        <w:rPr>
          <w:noProof/>
        </w:rPr>
        <w:fldChar w:fldCharType="end"/>
      </w:r>
    </w:p>
    <w:p w14:paraId="49F79B40" w14:textId="3B0E7155"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_Toc187929207 \h </w:instrText>
      </w:r>
      <w:r>
        <w:rPr>
          <w:noProof/>
        </w:rPr>
      </w:r>
      <w:r>
        <w:rPr>
          <w:noProof/>
        </w:rPr>
        <w:fldChar w:fldCharType="separate"/>
      </w:r>
      <w:r>
        <w:rPr>
          <w:noProof/>
        </w:rPr>
        <w:t>35</w:t>
      </w:r>
      <w:r>
        <w:rPr>
          <w:noProof/>
        </w:rPr>
        <w:fldChar w:fldCharType="end"/>
      </w:r>
    </w:p>
    <w:p w14:paraId="3B0BAFC1" w14:textId="61E44670"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_Toc187929208 \h </w:instrText>
      </w:r>
      <w:r>
        <w:rPr>
          <w:noProof/>
        </w:rPr>
      </w:r>
      <w:r>
        <w:rPr>
          <w:noProof/>
        </w:rPr>
        <w:fldChar w:fldCharType="separate"/>
      </w:r>
      <w:r>
        <w:rPr>
          <w:noProof/>
        </w:rPr>
        <w:t>36</w:t>
      </w:r>
      <w:r>
        <w:rPr>
          <w:noProof/>
        </w:rPr>
        <w:fldChar w:fldCharType="end"/>
      </w:r>
    </w:p>
    <w:p w14:paraId="4A626038" w14:textId="6296C34B"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_Toc187929209 \h </w:instrText>
      </w:r>
      <w:r>
        <w:rPr>
          <w:noProof/>
        </w:rPr>
      </w:r>
      <w:r>
        <w:rPr>
          <w:noProof/>
        </w:rPr>
        <w:fldChar w:fldCharType="separate"/>
      </w:r>
      <w:r>
        <w:rPr>
          <w:noProof/>
        </w:rPr>
        <w:t>36</w:t>
      </w:r>
      <w:r>
        <w:rPr>
          <w:noProof/>
        </w:rPr>
        <w:fldChar w:fldCharType="end"/>
      </w:r>
    </w:p>
    <w:p w14:paraId="3B122DC5" w14:textId="6603743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_Toc187929210 \h </w:instrText>
      </w:r>
      <w:r>
        <w:rPr>
          <w:noProof/>
        </w:rPr>
      </w:r>
      <w:r>
        <w:rPr>
          <w:noProof/>
        </w:rPr>
        <w:fldChar w:fldCharType="separate"/>
      </w:r>
      <w:r>
        <w:rPr>
          <w:noProof/>
        </w:rPr>
        <w:t>36</w:t>
      </w:r>
      <w:r>
        <w:rPr>
          <w:noProof/>
        </w:rPr>
        <w:fldChar w:fldCharType="end"/>
      </w:r>
    </w:p>
    <w:p w14:paraId="4372A7D9" w14:textId="20804C14"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_Toc187929211 \h </w:instrText>
      </w:r>
      <w:r>
        <w:rPr>
          <w:noProof/>
        </w:rPr>
      </w:r>
      <w:r>
        <w:rPr>
          <w:noProof/>
        </w:rPr>
        <w:fldChar w:fldCharType="separate"/>
      </w:r>
      <w:r>
        <w:rPr>
          <w:noProof/>
        </w:rPr>
        <w:t>37</w:t>
      </w:r>
      <w:r>
        <w:rPr>
          <w:noProof/>
        </w:rPr>
        <w:fldChar w:fldCharType="end"/>
      </w:r>
    </w:p>
    <w:p w14:paraId="209DFC09" w14:textId="3D201359"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_Toc187929212 \h </w:instrText>
      </w:r>
      <w:r>
        <w:rPr>
          <w:noProof/>
        </w:rPr>
      </w:r>
      <w:r>
        <w:rPr>
          <w:noProof/>
        </w:rPr>
        <w:fldChar w:fldCharType="separate"/>
      </w:r>
      <w:r>
        <w:rPr>
          <w:noProof/>
        </w:rPr>
        <w:t>37</w:t>
      </w:r>
      <w:r>
        <w:rPr>
          <w:noProof/>
        </w:rPr>
        <w:fldChar w:fldCharType="end"/>
      </w:r>
    </w:p>
    <w:p w14:paraId="67DAB4B1" w14:textId="30FBE7C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_Toc187929213 \h </w:instrText>
      </w:r>
      <w:r>
        <w:rPr>
          <w:noProof/>
        </w:rPr>
      </w:r>
      <w:r>
        <w:rPr>
          <w:noProof/>
        </w:rPr>
        <w:fldChar w:fldCharType="separate"/>
      </w:r>
      <w:r>
        <w:rPr>
          <w:noProof/>
        </w:rPr>
        <w:t>37</w:t>
      </w:r>
      <w:r>
        <w:rPr>
          <w:noProof/>
        </w:rPr>
        <w:fldChar w:fldCharType="end"/>
      </w:r>
    </w:p>
    <w:p w14:paraId="4C52D8D2" w14:textId="58035E5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_Toc187929214 \h </w:instrText>
      </w:r>
      <w:r>
        <w:rPr>
          <w:noProof/>
        </w:rPr>
      </w:r>
      <w:r>
        <w:rPr>
          <w:noProof/>
        </w:rPr>
        <w:fldChar w:fldCharType="separate"/>
      </w:r>
      <w:r>
        <w:rPr>
          <w:noProof/>
        </w:rPr>
        <w:t>38</w:t>
      </w:r>
      <w:r>
        <w:rPr>
          <w:noProof/>
        </w:rPr>
        <w:fldChar w:fldCharType="end"/>
      </w:r>
    </w:p>
    <w:p w14:paraId="2154C70F" w14:textId="1F106121"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6.6.2.1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_Toc187929215 \h </w:instrText>
      </w:r>
      <w:r>
        <w:rPr>
          <w:noProof/>
        </w:rPr>
      </w:r>
      <w:r>
        <w:rPr>
          <w:noProof/>
        </w:rPr>
        <w:fldChar w:fldCharType="separate"/>
      </w:r>
      <w:r>
        <w:rPr>
          <w:noProof/>
        </w:rPr>
        <w:t>38</w:t>
      </w:r>
      <w:r>
        <w:rPr>
          <w:noProof/>
        </w:rPr>
        <w:fldChar w:fldCharType="end"/>
      </w:r>
    </w:p>
    <w:p w14:paraId="4C654AF6" w14:textId="34FA88C6"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_Toc187929216 \h </w:instrText>
      </w:r>
      <w:r>
        <w:rPr>
          <w:noProof/>
        </w:rPr>
      </w:r>
      <w:r>
        <w:rPr>
          <w:noProof/>
        </w:rPr>
        <w:fldChar w:fldCharType="separate"/>
      </w:r>
      <w:r>
        <w:rPr>
          <w:noProof/>
        </w:rPr>
        <w:t>38</w:t>
      </w:r>
      <w:r>
        <w:rPr>
          <w:noProof/>
        </w:rPr>
        <w:fldChar w:fldCharType="end"/>
      </w:r>
    </w:p>
    <w:p w14:paraId="64F9A844" w14:textId="2887EFDA"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_Toc187929217 \h </w:instrText>
      </w:r>
      <w:r>
        <w:rPr>
          <w:noProof/>
        </w:rPr>
      </w:r>
      <w:r>
        <w:rPr>
          <w:noProof/>
        </w:rPr>
        <w:fldChar w:fldCharType="separate"/>
      </w:r>
      <w:r>
        <w:rPr>
          <w:noProof/>
        </w:rPr>
        <w:t>38</w:t>
      </w:r>
      <w:r>
        <w:rPr>
          <w:noProof/>
        </w:rPr>
        <w:fldChar w:fldCharType="end"/>
      </w:r>
    </w:p>
    <w:p w14:paraId="58B91DEE" w14:textId="5491B760"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_Toc187929218 \h </w:instrText>
      </w:r>
      <w:r>
        <w:rPr>
          <w:noProof/>
        </w:rPr>
      </w:r>
      <w:r>
        <w:rPr>
          <w:noProof/>
        </w:rPr>
        <w:fldChar w:fldCharType="separate"/>
      </w:r>
      <w:r>
        <w:rPr>
          <w:noProof/>
        </w:rPr>
        <w:t>38</w:t>
      </w:r>
      <w:r>
        <w:rPr>
          <w:noProof/>
        </w:rPr>
        <w:fldChar w:fldCharType="end"/>
      </w:r>
    </w:p>
    <w:p w14:paraId="50BE1C82" w14:textId="257D8E46"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_Toc187929219 \h </w:instrText>
      </w:r>
      <w:r>
        <w:rPr>
          <w:noProof/>
        </w:rPr>
      </w:r>
      <w:r>
        <w:rPr>
          <w:noProof/>
        </w:rPr>
        <w:fldChar w:fldCharType="separate"/>
      </w:r>
      <w:r>
        <w:rPr>
          <w:noProof/>
        </w:rPr>
        <w:t>38</w:t>
      </w:r>
      <w:r>
        <w:rPr>
          <w:noProof/>
        </w:rPr>
        <w:fldChar w:fldCharType="end"/>
      </w:r>
    </w:p>
    <w:p w14:paraId="28589A65" w14:textId="171A91C1"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_Toc187929220 \h </w:instrText>
      </w:r>
      <w:r>
        <w:rPr>
          <w:noProof/>
        </w:rPr>
      </w:r>
      <w:r>
        <w:rPr>
          <w:noProof/>
        </w:rPr>
        <w:fldChar w:fldCharType="separate"/>
      </w:r>
      <w:r>
        <w:rPr>
          <w:noProof/>
        </w:rPr>
        <w:t>39</w:t>
      </w:r>
      <w:r>
        <w:rPr>
          <w:noProof/>
        </w:rPr>
        <w:fldChar w:fldCharType="end"/>
      </w:r>
    </w:p>
    <w:p w14:paraId="6A27CF22" w14:textId="5F997E56"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_Toc187929221 \h </w:instrText>
      </w:r>
      <w:r>
        <w:rPr>
          <w:noProof/>
        </w:rPr>
      </w:r>
      <w:r>
        <w:rPr>
          <w:noProof/>
        </w:rPr>
        <w:fldChar w:fldCharType="separate"/>
      </w:r>
      <w:r>
        <w:rPr>
          <w:noProof/>
        </w:rPr>
        <w:t>39</w:t>
      </w:r>
      <w:r>
        <w:rPr>
          <w:noProof/>
        </w:rPr>
        <w:fldChar w:fldCharType="end"/>
      </w:r>
    </w:p>
    <w:p w14:paraId="14423F45" w14:textId="4377A6BA"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_Toc187929222 \h </w:instrText>
      </w:r>
      <w:r>
        <w:rPr>
          <w:noProof/>
        </w:rPr>
      </w:r>
      <w:r>
        <w:rPr>
          <w:noProof/>
        </w:rPr>
        <w:fldChar w:fldCharType="separate"/>
      </w:r>
      <w:r>
        <w:rPr>
          <w:noProof/>
        </w:rPr>
        <w:t>39</w:t>
      </w:r>
      <w:r>
        <w:rPr>
          <w:noProof/>
        </w:rPr>
        <w:fldChar w:fldCharType="end"/>
      </w:r>
    </w:p>
    <w:p w14:paraId="4C81ED77" w14:textId="0E3D610F"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_Toc187929223 \h </w:instrText>
      </w:r>
      <w:r>
        <w:rPr>
          <w:noProof/>
        </w:rPr>
      </w:r>
      <w:r>
        <w:rPr>
          <w:noProof/>
        </w:rPr>
        <w:fldChar w:fldCharType="separate"/>
      </w:r>
      <w:r>
        <w:rPr>
          <w:noProof/>
        </w:rPr>
        <w:t>40</w:t>
      </w:r>
      <w:r>
        <w:rPr>
          <w:noProof/>
        </w:rPr>
        <w:fldChar w:fldCharType="end"/>
      </w:r>
    </w:p>
    <w:p w14:paraId="2F7FDF4C" w14:textId="377ED6A9"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_Toc187929224 \h </w:instrText>
      </w:r>
      <w:r>
        <w:rPr>
          <w:noProof/>
        </w:rPr>
      </w:r>
      <w:r>
        <w:rPr>
          <w:noProof/>
        </w:rPr>
        <w:fldChar w:fldCharType="separate"/>
      </w:r>
      <w:r>
        <w:rPr>
          <w:noProof/>
        </w:rPr>
        <w:t>41</w:t>
      </w:r>
      <w:r>
        <w:rPr>
          <w:noProof/>
        </w:rPr>
        <w:fldChar w:fldCharType="end"/>
      </w:r>
    </w:p>
    <w:p w14:paraId="57A6441E" w14:textId="46E0DC73"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_Toc187929225 \h </w:instrText>
      </w:r>
      <w:r>
        <w:rPr>
          <w:noProof/>
        </w:rPr>
      </w:r>
      <w:r>
        <w:rPr>
          <w:noProof/>
        </w:rPr>
        <w:fldChar w:fldCharType="separate"/>
      </w:r>
      <w:r>
        <w:rPr>
          <w:noProof/>
        </w:rPr>
        <w:t>41</w:t>
      </w:r>
      <w:r>
        <w:rPr>
          <w:noProof/>
        </w:rPr>
        <w:fldChar w:fldCharType="end"/>
      </w:r>
    </w:p>
    <w:p w14:paraId="2090271D" w14:textId="0A70328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_Toc187929226 \h </w:instrText>
      </w:r>
      <w:r>
        <w:rPr>
          <w:noProof/>
        </w:rPr>
      </w:r>
      <w:r>
        <w:rPr>
          <w:noProof/>
        </w:rPr>
        <w:fldChar w:fldCharType="separate"/>
      </w:r>
      <w:r>
        <w:rPr>
          <w:noProof/>
        </w:rPr>
        <w:t>41</w:t>
      </w:r>
      <w:r>
        <w:rPr>
          <w:noProof/>
        </w:rPr>
        <w:fldChar w:fldCharType="end"/>
      </w:r>
    </w:p>
    <w:p w14:paraId="553952CF" w14:textId="7FCFB98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_Toc187929227 \h </w:instrText>
      </w:r>
      <w:r>
        <w:rPr>
          <w:noProof/>
        </w:rPr>
      </w:r>
      <w:r>
        <w:rPr>
          <w:noProof/>
        </w:rPr>
        <w:fldChar w:fldCharType="separate"/>
      </w:r>
      <w:r>
        <w:rPr>
          <w:noProof/>
        </w:rPr>
        <w:t>41</w:t>
      </w:r>
      <w:r>
        <w:rPr>
          <w:noProof/>
        </w:rPr>
        <w:fldChar w:fldCharType="end"/>
      </w:r>
    </w:p>
    <w:p w14:paraId="132AAFC9" w14:textId="4930646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_Toc187929228 \h </w:instrText>
      </w:r>
      <w:r>
        <w:rPr>
          <w:noProof/>
        </w:rPr>
      </w:r>
      <w:r>
        <w:rPr>
          <w:noProof/>
        </w:rPr>
        <w:fldChar w:fldCharType="separate"/>
      </w:r>
      <w:r>
        <w:rPr>
          <w:noProof/>
        </w:rPr>
        <w:t>41</w:t>
      </w:r>
      <w:r>
        <w:rPr>
          <w:noProof/>
        </w:rPr>
        <w:fldChar w:fldCharType="end"/>
      </w:r>
    </w:p>
    <w:p w14:paraId="67A66AAA" w14:textId="673A3A63"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7.4.2.3</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_Toc187929229 \h </w:instrText>
      </w:r>
      <w:r>
        <w:rPr>
          <w:noProof/>
        </w:rPr>
      </w:r>
      <w:r>
        <w:rPr>
          <w:noProof/>
        </w:rPr>
        <w:fldChar w:fldCharType="separate"/>
      </w:r>
      <w:r>
        <w:rPr>
          <w:noProof/>
        </w:rPr>
        <w:t>42</w:t>
      </w:r>
      <w:r>
        <w:rPr>
          <w:noProof/>
        </w:rPr>
        <w:fldChar w:fldCharType="end"/>
      </w:r>
    </w:p>
    <w:p w14:paraId="7656E1E2" w14:textId="05258D8D"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7.4.2.4</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_Toc187929230 \h </w:instrText>
      </w:r>
      <w:r>
        <w:rPr>
          <w:noProof/>
        </w:rPr>
      </w:r>
      <w:r>
        <w:rPr>
          <w:noProof/>
        </w:rPr>
        <w:fldChar w:fldCharType="separate"/>
      </w:r>
      <w:r>
        <w:rPr>
          <w:noProof/>
        </w:rPr>
        <w:t>42</w:t>
      </w:r>
      <w:r>
        <w:rPr>
          <w:noProof/>
        </w:rPr>
        <w:fldChar w:fldCharType="end"/>
      </w:r>
    </w:p>
    <w:p w14:paraId="7E248B0A" w14:textId="62C687F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_Toc187929231 \h </w:instrText>
      </w:r>
      <w:r>
        <w:rPr>
          <w:noProof/>
        </w:rPr>
      </w:r>
      <w:r>
        <w:rPr>
          <w:noProof/>
        </w:rPr>
        <w:fldChar w:fldCharType="separate"/>
      </w:r>
      <w:r>
        <w:rPr>
          <w:noProof/>
        </w:rPr>
        <w:t>42</w:t>
      </w:r>
      <w:r>
        <w:rPr>
          <w:noProof/>
        </w:rPr>
        <w:fldChar w:fldCharType="end"/>
      </w:r>
    </w:p>
    <w:p w14:paraId="5AF70D38" w14:textId="7957BB45"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7.4.3.2</w:t>
      </w:r>
      <w:r>
        <w:rPr>
          <w:rFonts w:asciiTheme="minorHAnsi" w:eastAsiaTheme="minorEastAsia" w:hAnsiTheme="minorHAnsi" w:cstheme="minorBidi"/>
          <w:noProof/>
          <w:kern w:val="2"/>
          <w:sz w:val="22"/>
          <w:szCs w:val="22"/>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_Toc187929232 \h </w:instrText>
      </w:r>
      <w:r>
        <w:rPr>
          <w:noProof/>
        </w:rPr>
      </w:r>
      <w:r>
        <w:rPr>
          <w:noProof/>
        </w:rPr>
        <w:fldChar w:fldCharType="separate"/>
      </w:r>
      <w:r>
        <w:rPr>
          <w:noProof/>
        </w:rPr>
        <w:t>42</w:t>
      </w:r>
      <w:r>
        <w:rPr>
          <w:noProof/>
        </w:rPr>
        <w:fldChar w:fldCharType="end"/>
      </w:r>
    </w:p>
    <w:p w14:paraId="52C310A8" w14:textId="369D5D06"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_Toc187929233 \h </w:instrText>
      </w:r>
      <w:r>
        <w:rPr>
          <w:noProof/>
        </w:rPr>
      </w:r>
      <w:r>
        <w:rPr>
          <w:noProof/>
        </w:rPr>
        <w:fldChar w:fldCharType="separate"/>
      </w:r>
      <w:r>
        <w:rPr>
          <w:noProof/>
        </w:rPr>
        <w:t>43</w:t>
      </w:r>
      <w:r>
        <w:rPr>
          <w:noProof/>
        </w:rPr>
        <w:fldChar w:fldCharType="end"/>
      </w:r>
    </w:p>
    <w:p w14:paraId="2062EBC7" w14:textId="65EE91B9"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_Toc187929234 \h </w:instrText>
      </w:r>
      <w:r>
        <w:rPr>
          <w:noProof/>
        </w:rPr>
      </w:r>
      <w:r>
        <w:rPr>
          <w:noProof/>
        </w:rPr>
        <w:fldChar w:fldCharType="separate"/>
      </w:r>
      <w:r>
        <w:rPr>
          <w:noProof/>
        </w:rPr>
        <w:t>43</w:t>
      </w:r>
      <w:r>
        <w:rPr>
          <w:noProof/>
        </w:rPr>
        <w:fldChar w:fldCharType="end"/>
      </w:r>
    </w:p>
    <w:p w14:paraId="0DFBF69B" w14:textId="1E396FF1"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7.4.4.2</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_Toc187929235 \h </w:instrText>
      </w:r>
      <w:r>
        <w:rPr>
          <w:noProof/>
        </w:rPr>
      </w:r>
      <w:r>
        <w:rPr>
          <w:noProof/>
        </w:rPr>
        <w:fldChar w:fldCharType="separate"/>
      </w:r>
      <w:r>
        <w:rPr>
          <w:noProof/>
        </w:rPr>
        <w:t>44</w:t>
      </w:r>
      <w:r>
        <w:rPr>
          <w:noProof/>
        </w:rPr>
        <w:fldChar w:fldCharType="end"/>
      </w:r>
    </w:p>
    <w:p w14:paraId="16304C76" w14:textId="6050988A"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7.4.4.3</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_Toc187929236 \h </w:instrText>
      </w:r>
      <w:r>
        <w:rPr>
          <w:noProof/>
        </w:rPr>
      </w:r>
      <w:r>
        <w:rPr>
          <w:noProof/>
        </w:rPr>
        <w:fldChar w:fldCharType="separate"/>
      </w:r>
      <w:r>
        <w:rPr>
          <w:noProof/>
        </w:rPr>
        <w:t>44</w:t>
      </w:r>
      <w:r>
        <w:rPr>
          <w:noProof/>
        </w:rPr>
        <w:fldChar w:fldCharType="end"/>
      </w:r>
    </w:p>
    <w:p w14:paraId="55F20E87" w14:textId="79639B1F"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_Toc187929237 \h </w:instrText>
      </w:r>
      <w:r>
        <w:rPr>
          <w:noProof/>
        </w:rPr>
      </w:r>
      <w:r>
        <w:rPr>
          <w:noProof/>
        </w:rPr>
        <w:fldChar w:fldCharType="separate"/>
      </w:r>
      <w:r>
        <w:rPr>
          <w:noProof/>
        </w:rPr>
        <w:t>44</w:t>
      </w:r>
      <w:r>
        <w:rPr>
          <w:noProof/>
        </w:rPr>
        <w:fldChar w:fldCharType="end"/>
      </w:r>
    </w:p>
    <w:p w14:paraId="42242BB5" w14:textId="22493DE2"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_Toc187929238 \h </w:instrText>
      </w:r>
      <w:r>
        <w:rPr>
          <w:noProof/>
        </w:rPr>
      </w:r>
      <w:r>
        <w:rPr>
          <w:noProof/>
        </w:rPr>
        <w:fldChar w:fldCharType="separate"/>
      </w:r>
      <w:r>
        <w:rPr>
          <w:noProof/>
        </w:rPr>
        <w:t>44</w:t>
      </w:r>
      <w:r>
        <w:rPr>
          <w:noProof/>
        </w:rPr>
        <w:fldChar w:fldCharType="end"/>
      </w:r>
    </w:p>
    <w:p w14:paraId="00AD905B" w14:textId="533A0117"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_Toc187929239 \h </w:instrText>
      </w:r>
      <w:r>
        <w:rPr>
          <w:noProof/>
        </w:rPr>
      </w:r>
      <w:r>
        <w:rPr>
          <w:noProof/>
        </w:rPr>
        <w:fldChar w:fldCharType="separate"/>
      </w:r>
      <w:r>
        <w:rPr>
          <w:noProof/>
        </w:rPr>
        <w:t>44</w:t>
      </w:r>
      <w:r>
        <w:rPr>
          <w:noProof/>
        </w:rPr>
        <w:fldChar w:fldCharType="end"/>
      </w:r>
    </w:p>
    <w:p w14:paraId="1D879F1E" w14:textId="48F8039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_Toc187929240 \h </w:instrText>
      </w:r>
      <w:r>
        <w:rPr>
          <w:noProof/>
        </w:rPr>
      </w:r>
      <w:r>
        <w:rPr>
          <w:noProof/>
        </w:rPr>
        <w:fldChar w:fldCharType="separate"/>
      </w:r>
      <w:r>
        <w:rPr>
          <w:noProof/>
        </w:rPr>
        <w:t>45</w:t>
      </w:r>
      <w:r>
        <w:rPr>
          <w:noProof/>
        </w:rPr>
        <w:fldChar w:fldCharType="end"/>
      </w:r>
    </w:p>
    <w:p w14:paraId="76F0143E" w14:textId="4B36CC76"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_Toc187929241 \h </w:instrText>
      </w:r>
      <w:r>
        <w:rPr>
          <w:noProof/>
        </w:rPr>
      </w:r>
      <w:r>
        <w:rPr>
          <w:noProof/>
        </w:rPr>
        <w:fldChar w:fldCharType="separate"/>
      </w:r>
      <w:r>
        <w:rPr>
          <w:noProof/>
        </w:rPr>
        <w:t>45</w:t>
      </w:r>
      <w:r>
        <w:rPr>
          <w:noProof/>
        </w:rPr>
        <w:fldChar w:fldCharType="end"/>
      </w:r>
    </w:p>
    <w:p w14:paraId="73458BC3" w14:textId="11C92670"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_Toc187929242 \h </w:instrText>
      </w:r>
      <w:r>
        <w:rPr>
          <w:noProof/>
        </w:rPr>
      </w:r>
      <w:r>
        <w:rPr>
          <w:noProof/>
        </w:rPr>
        <w:fldChar w:fldCharType="separate"/>
      </w:r>
      <w:r>
        <w:rPr>
          <w:noProof/>
        </w:rPr>
        <w:t>45</w:t>
      </w:r>
      <w:r>
        <w:rPr>
          <w:noProof/>
        </w:rPr>
        <w:fldChar w:fldCharType="end"/>
      </w:r>
    </w:p>
    <w:p w14:paraId="4E0FBC63" w14:textId="3C727D11"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_Toc187929243 \h </w:instrText>
      </w:r>
      <w:r>
        <w:rPr>
          <w:noProof/>
        </w:rPr>
      </w:r>
      <w:r>
        <w:rPr>
          <w:noProof/>
        </w:rPr>
        <w:fldChar w:fldCharType="separate"/>
      </w:r>
      <w:r>
        <w:rPr>
          <w:noProof/>
        </w:rPr>
        <w:t>45</w:t>
      </w:r>
      <w:r>
        <w:rPr>
          <w:noProof/>
        </w:rPr>
        <w:fldChar w:fldCharType="end"/>
      </w:r>
    </w:p>
    <w:p w14:paraId="4CBB083E" w14:textId="6C8A360F"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_Toc187929244 \h </w:instrText>
      </w:r>
      <w:r>
        <w:rPr>
          <w:noProof/>
        </w:rPr>
      </w:r>
      <w:r>
        <w:rPr>
          <w:noProof/>
        </w:rPr>
        <w:fldChar w:fldCharType="separate"/>
      </w:r>
      <w:r>
        <w:rPr>
          <w:noProof/>
        </w:rPr>
        <w:t>45</w:t>
      </w:r>
      <w:r>
        <w:rPr>
          <w:noProof/>
        </w:rPr>
        <w:fldChar w:fldCharType="end"/>
      </w:r>
    </w:p>
    <w:p w14:paraId="3E380A0A" w14:textId="14CA7A0E"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_Toc187929245 \h </w:instrText>
      </w:r>
      <w:r>
        <w:rPr>
          <w:noProof/>
        </w:rPr>
      </w:r>
      <w:r>
        <w:rPr>
          <w:noProof/>
        </w:rPr>
        <w:fldChar w:fldCharType="separate"/>
      </w:r>
      <w:r>
        <w:rPr>
          <w:noProof/>
        </w:rPr>
        <w:t>45</w:t>
      </w:r>
      <w:r>
        <w:rPr>
          <w:noProof/>
        </w:rPr>
        <w:fldChar w:fldCharType="end"/>
      </w:r>
    </w:p>
    <w:p w14:paraId="06E60178" w14:textId="19BD69DA"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_Toc187929246 \h </w:instrText>
      </w:r>
      <w:r>
        <w:rPr>
          <w:noProof/>
        </w:rPr>
      </w:r>
      <w:r>
        <w:rPr>
          <w:noProof/>
        </w:rPr>
        <w:fldChar w:fldCharType="separate"/>
      </w:r>
      <w:r>
        <w:rPr>
          <w:noProof/>
        </w:rPr>
        <w:t>46</w:t>
      </w:r>
      <w:r>
        <w:rPr>
          <w:noProof/>
        </w:rPr>
        <w:fldChar w:fldCharType="end"/>
      </w:r>
    </w:p>
    <w:p w14:paraId="40D31848" w14:textId="5E06354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_Toc187929247 \h </w:instrText>
      </w:r>
      <w:r>
        <w:rPr>
          <w:noProof/>
        </w:rPr>
      </w:r>
      <w:r>
        <w:rPr>
          <w:noProof/>
        </w:rPr>
        <w:fldChar w:fldCharType="separate"/>
      </w:r>
      <w:r>
        <w:rPr>
          <w:noProof/>
        </w:rPr>
        <w:t>47</w:t>
      </w:r>
      <w:r>
        <w:rPr>
          <w:noProof/>
        </w:rPr>
        <w:fldChar w:fldCharType="end"/>
      </w:r>
    </w:p>
    <w:p w14:paraId="7D576B21" w14:textId="1C04130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8.2.1.2.4</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_Toc187929248 \h </w:instrText>
      </w:r>
      <w:r>
        <w:rPr>
          <w:noProof/>
        </w:rPr>
      </w:r>
      <w:r>
        <w:rPr>
          <w:noProof/>
        </w:rPr>
        <w:fldChar w:fldCharType="separate"/>
      </w:r>
      <w:r>
        <w:rPr>
          <w:noProof/>
        </w:rPr>
        <w:t>47</w:t>
      </w:r>
      <w:r>
        <w:rPr>
          <w:noProof/>
        </w:rPr>
        <w:fldChar w:fldCharType="end"/>
      </w:r>
    </w:p>
    <w:p w14:paraId="1DB5BD30" w14:textId="12E97E0D"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8.2.1.2.5</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_Toc187929249 \h </w:instrText>
      </w:r>
      <w:r>
        <w:rPr>
          <w:noProof/>
        </w:rPr>
      </w:r>
      <w:r>
        <w:rPr>
          <w:noProof/>
        </w:rPr>
        <w:fldChar w:fldCharType="separate"/>
      </w:r>
      <w:r>
        <w:rPr>
          <w:noProof/>
        </w:rPr>
        <w:t>47</w:t>
      </w:r>
      <w:r>
        <w:rPr>
          <w:noProof/>
        </w:rPr>
        <w:fldChar w:fldCharType="end"/>
      </w:r>
    </w:p>
    <w:p w14:paraId="60279900" w14:textId="4586245A"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_Toc187929250 \h </w:instrText>
      </w:r>
      <w:r>
        <w:rPr>
          <w:noProof/>
        </w:rPr>
      </w:r>
      <w:r>
        <w:rPr>
          <w:noProof/>
        </w:rPr>
        <w:fldChar w:fldCharType="separate"/>
      </w:r>
      <w:r>
        <w:rPr>
          <w:noProof/>
        </w:rPr>
        <w:t>48</w:t>
      </w:r>
      <w:r>
        <w:rPr>
          <w:noProof/>
        </w:rPr>
        <w:fldChar w:fldCharType="end"/>
      </w:r>
    </w:p>
    <w:p w14:paraId="6A25888A" w14:textId="6D72D07F"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8.2.1.2.7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_Toc187929251 \h </w:instrText>
      </w:r>
      <w:r>
        <w:rPr>
          <w:noProof/>
        </w:rPr>
      </w:r>
      <w:r>
        <w:rPr>
          <w:noProof/>
        </w:rPr>
        <w:fldChar w:fldCharType="separate"/>
      </w:r>
      <w:r>
        <w:rPr>
          <w:noProof/>
        </w:rPr>
        <w:t>48</w:t>
      </w:r>
      <w:r>
        <w:rPr>
          <w:noProof/>
        </w:rPr>
        <w:fldChar w:fldCharType="end"/>
      </w:r>
    </w:p>
    <w:p w14:paraId="3CF3F36B" w14:textId="43716C6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_Toc187929252 \h </w:instrText>
      </w:r>
      <w:r>
        <w:rPr>
          <w:noProof/>
        </w:rPr>
      </w:r>
      <w:r>
        <w:rPr>
          <w:noProof/>
        </w:rPr>
        <w:fldChar w:fldCharType="separate"/>
      </w:r>
      <w:r>
        <w:rPr>
          <w:noProof/>
        </w:rPr>
        <w:t>48</w:t>
      </w:r>
      <w:r>
        <w:rPr>
          <w:noProof/>
        </w:rPr>
        <w:fldChar w:fldCharType="end"/>
      </w:r>
    </w:p>
    <w:p w14:paraId="75CE2F2D" w14:textId="2A835420"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_Toc187929253 \h </w:instrText>
      </w:r>
      <w:r>
        <w:rPr>
          <w:noProof/>
        </w:rPr>
      </w:r>
      <w:r>
        <w:rPr>
          <w:noProof/>
        </w:rPr>
        <w:fldChar w:fldCharType="separate"/>
      </w:r>
      <w:r>
        <w:rPr>
          <w:noProof/>
        </w:rPr>
        <w:t>48</w:t>
      </w:r>
      <w:r>
        <w:rPr>
          <w:noProof/>
        </w:rPr>
        <w:fldChar w:fldCharType="end"/>
      </w:r>
    </w:p>
    <w:p w14:paraId="01F4D35A" w14:textId="3E8846A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_Toc187929254 \h </w:instrText>
      </w:r>
      <w:r>
        <w:rPr>
          <w:noProof/>
        </w:rPr>
      </w:r>
      <w:r>
        <w:rPr>
          <w:noProof/>
        </w:rPr>
        <w:fldChar w:fldCharType="separate"/>
      </w:r>
      <w:r>
        <w:rPr>
          <w:noProof/>
        </w:rPr>
        <w:t>48</w:t>
      </w:r>
      <w:r>
        <w:rPr>
          <w:noProof/>
        </w:rPr>
        <w:fldChar w:fldCharType="end"/>
      </w:r>
    </w:p>
    <w:p w14:paraId="285CDCDE" w14:textId="66E5BFB8"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_Toc187929255 \h </w:instrText>
      </w:r>
      <w:r>
        <w:rPr>
          <w:noProof/>
        </w:rPr>
      </w:r>
      <w:r>
        <w:rPr>
          <w:noProof/>
        </w:rPr>
        <w:fldChar w:fldCharType="separate"/>
      </w:r>
      <w:r>
        <w:rPr>
          <w:noProof/>
        </w:rPr>
        <w:t>48</w:t>
      </w:r>
      <w:r>
        <w:rPr>
          <w:noProof/>
        </w:rPr>
        <w:fldChar w:fldCharType="end"/>
      </w:r>
    </w:p>
    <w:p w14:paraId="0D91FAD5" w14:textId="2FAAEAFD"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_Toc187929256 \h </w:instrText>
      </w:r>
      <w:r>
        <w:rPr>
          <w:noProof/>
        </w:rPr>
      </w:r>
      <w:r>
        <w:rPr>
          <w:noProof/>
        </w:rPr>
        <w:fldChar w:fldCharType="separate"/>
      </w:r>
      <w:r>
        <w:rPr>
          <w:noProof/>
        </w:rPr>
        <w:t>48</w:t>
      </w:r>
      <w:r>
        <w:rPr>
          <w:noProof/>
        </w:rPr>
        <w:fldChar w:fldCharType="end"/>
      </w:r>
    </w:p>
    <w:p w14:paraId="3450811D" w14:textId="2F406917"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8.3.1.1.2</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_Toc187929257 \h </w:instrText>
      </w:r>
      <w:r>
        <w:rPr>
          <w:noProof/>
        </w:rPr>
      </w:r>
      <w:r>
        <w:rPr>
          <w:noProof/>
        </w:rPr>
        <w:fldChar w:fldCharType="separate"/>
      </w:r>
      <w:r>
        <w:rPr>
          <w:noProof/>
        </w:rPr>
        <w:t>49</w:t>
      </w:r>
      <w:r>
        <w:rPr>
          <w:noProof/>
        </w:rPr>
        <w:fldChar w:fldCharType="end"/>
      </w:r>
    </w:p>
    <w:p w14:paraId="0F76172C" w14:textId="79E33C6B"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_Toc187929258 \h </w:instrText>
      </w:r>
      <w:r>
        <w:rPr>
          <w:noProof/>
        </w:rPr>
      </w:r>
      <w:r>
        <w:rPr>
          <w:noProof/>
        </w:rPr>
        <w:fldChar w:fldCharType="separate"/>
      </w:r>
      <w:r>
        <w:rPr>
          <w:noProof/>
        </w:rPr>
        <w:t>49</w:t>
      </w:r>
      <w:r>
        <w:rPr>
          <w:noProof/>
        </w:rPr>
        <w:fldChar w:fldCharType="end"/>
      </w:r>
    </w:p>
    <w:p w14:paraId="40639A19" w14:textId="21EAAD18"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8.3.1.1.2.2</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_Toc187929259 \h </w:instrText>
      </w:r>
      <w:r>
        <w:rPr>
          <w:noProof/>
        </w:rPr>
      </w:r>
      <w:r>
        <w:rPr>
          <w:noProof/>
        </w:rPr>
        <w:fldChar w:fldCharType="separate"/>
      </w:r>
      <w:r>
        <w:rPr>
          <w:noProof/>
        </w:rPr>
        <w:t>49</w:t>
      </w:r>
      <w:r>
        <w:rPr>
          <w:noProof/>
        </w:rPr>
        <w:fldChar w:fldCharType="end"/>
      </w:r>
    </w:p>
    <w:p w14:paraId="481B83E1" w14:textId="70A49D14"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8.3.1.1.2.3</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_Toc187929260 \h </w:instrText>
      </w:r>
      <w:r>
        <w:rPr>
          <w:noProof/>
        </w:rPr>
      </w:r>
      <w:r>
        <w:rPr>
          <w:noProof/>
        </w:rPr>
        <w:fldChar w:fldCharType="separate"/>
      </w:r>
      <w:r>
        <w:rPr>
          <w:noProof/>
        </w:rPr>
        <w:t>49</w:t>
      </w:r>
      <w:r>
        <w:rPr>
          <w:noProof/>
        </w:rPr>
        <w:fldChar w:fldCharType="end"/>
      </w:r>
    </w:p>
    <w:p w14:paraId="629F1D90" w14:textId="27E10FD0"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8.3.1.1.2.4</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_Toc187929261 \h </w:instrText>
      </w:r>
      <w:r>
        <w:rPr>
          <w:noProof/>
        </w:rPr>
      </w:r>
      <w:r>
        <w:rPr>
          <w:noProof/>
        </w:rPr>
        <w:fldChar w:fldCharType="separate"/>
      </w:r>
      <w:r>
        <w:rPr>
          <w:noProof/>
        </w:rPr>
        <w:t>50</w:t>
      </w:r>
      <w:r>
        <w:rPr>
          <w:noProof/>
        </w:rPr>
        <w:fldChar w:fldCharType="end"/>
      </w:r>
    </w:p>
    <w:p w14:paraId="0D3DFA74" w14:textId="6420749B"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8.3.1.1.2.5</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_Toc187929262 \h </w:instrText>
      </w:r>
      <w:r>
        <w:rPr>
          <w:noProof/>
        </w:rPr>
      </w:r>
      <w:r>
        <w:rPr>
          <w:noProof/>
        </w:rPr>
        <w:fldChar w:fldCharType="separate"/>
      </w:r>
      <w:r>
        <w:rPr>
          <w:noProof/>
        </w:rPr>
        <w:t>50</w:t>
      </w:r>
      <w:r>
        <w:rPr>
          <w:noProof/>
        </w:rPr>
        <w:fldChar w:fldCharType="end"/>
      </w:r>
    </w:p>
    <w:p w14:paraId="1DBDDF27" w14:textId="2A0AC20E"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_Toc187929263 \h </w:instrText>
      </w:r>
      <w:r>
        <w:rPr>
          <w:noProof/>
        </w:rPr>
      </w:r>
      <w:r>
        <w:rPr>
          <w:noProof/>
        </w:rPr>
        <w:fldChar w:fldCharType="separate"/>
      </w:r>
      <w:r>
        <w:rPr>
          <w:noProof/>
        </w:rPr>
        <w:t>50</w:t>
      </w:r>
      <w:r>
        <w:rPr>
          <w:noProof/>
        </w:rPr>
        <w:fldChar w:fldCharType="end"/>
      </w:r>
    </w:p>
    <w:p w14:paraId="182698B0" w14:textId="741CF97B"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_Toc187929264 \h </w:instrText>
      </w:r>
      <w:r>
        <w:rPr>
          <w:noProof/>
        </w:rPr>
      </w:r>
      <w:r>
        <w:rPr>
          <w:noProof/>
        </w:rPr>
        <w:fldChar w:fldCharType="separate"/>
      </w:r>
      <w:r>
        <w:rPr>
          <w:noProof/>
        </w:rPr>
        <w:t>50</w:t>
      </w:r>
      <w:r>
        <w:rPr>
          <w:noProof/>
        </w:rPr>
        <w:fldChar w:fldCharType="end"/>
      </w:r>
    </w:p>
    <w:p w14:paraId="1BBC5049" w14:textId="21907E52" w:rsidR="00F150B7" w:rsidRDefault="00F150B7">
      <w:pPr>
        <w:pStyle w:val="TOC5"/>
        <w:rPr>
          <w:rFonts w:asciiTheme="minorHAnsi" w:eastAsiaTheme="minorEastAsia" w:hAnsiTheme="minorHAnsi" w:cstheme="minorBidi"/>
          <w:noProof/>
          <w:kern w:val="2"/>
          <w:sz w:val="22"/>
          <w:szCs w:val="22"/>
          <w:lang w:eastAsia="en-GB"/>
          <w14:ligatures w14:val="standardContextual"/>
        </w:rPr>
      </w:pPr>
      <w:r>
        <w:rPr>
          <w:noProof/>
        </w:rPr>
        <w:t>8.3.1.1.3</w:t>
      </w:r>
      <w:r>
        <w:rPr>
          <w:rFonts w:asciiTheme="minorHAnsi" w:eastAsiaTheme="minorEastAsia" w:hAnsiTheme="minorHAnsi" w:cstheme="minorBidi"/>
          <w:noProof/>
          <w:kern w:val="2"/>
          <w:sz w:val="22"/>
          <w:szCs w:val="22"/>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_Toc187929265 \h </w:instrText>
      </w:r>
      <w:r>
        <w:rPr>
          <w:noProof/>
        </w:rPr>
      </w:r>
      <w:r>
        <w:rPr>
          <w:noProof/>
        </w:rPr>
        <w:fldChar w:fldCharType="separate"/>
      </w:r>
      <w:r>
        <w:rPr>
          <w:noProof/>
        </w:rPr>
        <w:t>50</w:t>
      </w:r>
      <w:r>
        <w:rPr>
          <w:noProof/>
        </w:rPr>
        <w:fldChar w:fldCharType="end"/>
      </w:r>
    </w:p>
    <w:p w14:paraId="2260CAC7" w14:textId="1FECCB74"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_Toc187929266 \h </w:instrText>
      </w:r>
      <w:r>
        <w:rPr>
          <w:noProof/>
        </w:rPr>
      </w:r>
      <w:r>
        <w:rPr>
          <w:noProof/>
        </w:rPr>
        <w:fldChar w:fldCharType="separate"/>
      </w:r>
      <w:r>
        <w:rPr>
          <w:noProof/>
        </w:rPr>
        <w:t>50</w:t>
      </w:r>
      <w:r>
        <w:rPr>
          <w:noProof/>
        </w:rPr>
        <w:fldChar w:fldCharType="end"/>
      </w:r>
    </w:p>
    <w:p w14:paraId="764FE7FE" w14:textId="313370D5"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8.3.1.1.3.2</w:t>
      </w:r>
      <w:r>
        <w:rPr>
          <w:rFonts w:asciiTheme="minorHAnsi" w:eastAsiaTheme="minorEastAsia" w:hAnsiTheme="minorHAnsi" w:cstheme="minorBidi"/>
          <w:noProof/>
          <w:kern w:val="2"/>
          <w:sz w:val="22"/>
          <w:szCs w:val="22"/>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_Toc187929267 \h </w:instrText>
      </w:r>
      <w:r>
        <w:rPr>
          <w:noProof/>
        </w:rPr>
      </w:r>
      <w:r>
        <w:rPr>
          <w:noProof/>
        </w:rPr>
        <w:fldChar w:fldCharType="separate"/>
      </w:r>
      <w:r>
        <w:rPr>
          <w:noProof/>
        </w:rPr>
        <w:t>51</w:t>
      </w:r>
      <w:r>
        <w:rPr>
          <w:noProof/>
        </w:rPr>
        <w:fldChar w:fldCharType="end"/>
      </w:r>
    </w:p>
    <w:p w14:paraId="7283E1D9" w14:textId="0832FE3D"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8.3.1.1.3.3</w:t>
      </w:r>
      <w:r>
        <w:rPr>
          <w:rFonts w:asciiTheme="minorHAnsi" w:eastAsiaTheme="minorEastAsia" w:hAnsiTheme="minorHAnsi" w:cstheme="minorBidi"/>
          <w:noProof/>
          <w:kern w:val="2"/>
          <w:sz w:val="22"/>
          <w:szCs w:val="22"/>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_Toc187929268 \h </w:instrText>
      </w:r>
      <w:r>
        <w:rPr>
          <w:noProof/>
        </w:rPr>
      </w:r>
      <w:r>
        <w:rPr>
          <w:noProof/>
        </w:rPr>
        <w:fldChar w:fldCharType="separate"/>
      </w:r>
      <w:r>
        <w:rPr>
          <w:noProof/>
        </w:rPr>
        <w:t>51</w:t>
      </w:r>
      <w:r>
        <w:rPr>
          <w:noProof/>
        </w:rPr>
        <w:fldChar w:fldCharType="end"/>
      </w:r>
    </w:p>
    <w:p w14:paraId="487C354C" w14:textId="218B7DD6"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8.3.1.1.3.4</w:t>
      </w:r>
      <w:r>
        <w:rPr>
          <w:rFonts w:asciiTheme="minorHAnsi" w:eastAsiaTheme="minorEastAsia" w:hAnsiTheme="minorHAnsi" w:cstheme="minorBidi"/>
          <w:noProof/>
          <w:kern w:val="2"/>
          <w:sz w:val="22"/>
          <w:szCs w:val="22"/>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_Toc187929269 \h </w:instrText>
      </w:r>
      <w:r>
        <w:rPr>
          <w:noProof/>
        </w:rPr>
      </w:r>
      <w:r>
        <w:rPr>
          <w:noProof/>
        </w:rPr>
        <w:fldChar w:fldCharType="separate"/>
      </w:r>
      <w:r>
        <w:rPr>
          <w:noProof/>
        </w:rPr>
        <w:t>52</w:t>
      </w:r>
      <w:r>
        <w:rPr>
          <w:noProof/>
        </w:rPr>
        <w:fldChar w:fldCharType="end"/>
      </w:r>
    </w:p>
    <w:p w14:paraId="60157B00" w14:textId="615B4ADF"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8.3.1.1.3.5</w:t>
      </w:r>
      <w:r>
        <w:rPr>
          <w:rFonts w:asciiTheme="minorHAnsi" w:eastAsiaTheme="minorEastAsia" w:hAnsiTheme="minorHAnsi" w:cstheme="minorBidi"/>
          <w:noProof/>
          <w:kern w:val="2"/>
          <w:sz w:val="22"/>
          <w:szCs w:val="22"/>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_Toc187929270 \h </w:instrText>
      </w:r>
      <w:r>
        <w:rPr>
          <w:noProof/>
        </w:rPr>
      </w:r>
      <w:r>
        <w:rPr>
          <w:noProof/>
        </w:rPr>
        <w:fldChar w:fldCharType="separate"/>
      </w:r>
      <w:r>
        <w:rPr>
          <w:noProof/>
        </w:rPr>
        <w:t>52</w:t>
      </w:r>
      <w:r>
        <w:rPr>
          <w:noProof/>
        </w:rPr>
        <w:fldChar w:fldCharType="end"/>
      </w:r>
    </w:p>
    <w:p w14:paraId="331C9966" w14:textId="47FB960A"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_Toc187929271 \h </w:instrText>
      </w:r>
      <w:r>
        <w:rPr>
          <w:noProof/>
        </w:rPr>
      </w:r>
      <w:r>
        <w:rPr>
          <w:noProof/>
        </w:rPr>
        <w:fldChar w:fldCharType="separate"/>
      </w:r>
      <w:r>
        <w:rPr>
          <w:noProof/>
        </w:rPr>
        <w:t>52</w:t>
      </w:r>
      <w:r>
        <w:rPr>
          <w:noProof/>
        </w:rPr>
        <w:fldChar w:fldCharType="end"/>
      </w:r>
    </w:p>
    <w:p w14:paraId="6B35B532" w14:textId="6F54C0C0" w:rsidR="00F150B7" w:rsidRDefault="00F150B7">
      <w:pPr>
        <w:pStyle w:val="TOC6"/>
        <w:rPr>
          <w:rFonts w:asciiTheme="minorHAnsi" w:eastAsiaTheme="minorEastAsia" w:hAnsiTheme="minorHAnsi" w:cstheme="minorBidi"/>
          <w:noProof/>
          <w:kern w:val="2"/>
          <w:sz w:val="22"/>
          <w:szCs w:val="22"/>
          <w:lang w:eastAsia="en-GB"/>
          <w14:ligatures w14:val="standardContextual"/>
        </w:rPr>
      </w:pPr>
      <w:r>
        <w:rPr>
          <w:noProof/>
        </w:rPr>
        <w:t>8.3.1.1.3.7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_Toc187929272 \h </w:instrText>
      </w:r>
      <w:r>
        <w:rPr>
          <w:noProof/>
        </w:rPr>
      </w:r>
      <w:r>
        <w:rPr>
          <w:noProof/>
        </w:rPr>
        <w:fldChar w:fldCharType="separate"/>
      </w:r>
      <w:r>
        <w:rPr>
          <w:noProof/>
        </w:rPr>
        <w:t>52</w:t>
      </w:r>
      <w:r>
        <w:rPr>
          <w:noProof/>
        </w:rPr>
        <w:fldChar w:fldCharType="end"/>
      </w:r>
    </w:p>
    <w:p w14:paraId="06752286" w14:textId="18D734C6"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_Toc187929273 \h </w:instrText>
      </w:r>
      <w:r>
        <w:rPr>
          <w:noProof/>
        </w:rPr>
      </w:r>
      <w:r>
        <w:rPr>
          <w:noProof/>
        </w:rPr>
        <w:fldChar w:fldCharType="separate"/>
      </w:r>
      <w:r>
        <w:rPr>
          <w:noProof/>
        </w:rPr>
        <w:t>53</w:t>
      </w:r>
      <w:r>
        <w:rPr>
          <w:noProof/>
        </w:rPr>
        <w:fldChar w:fldCharType="end"/>
      </w:r>
    </w:p>
    <w:p w14:paraId="56BA1CC2" w14:textId="05A13125"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_Toc187929274 \h </w:instrText>
      </w:r>
      <w:r>
        <w:rPr>
          <w:noProof/>
        </w:rPr>
      </w:r>
      <w:r>
        <w:rPr>
          <w:noProof/>
        </w:rPr>
        <w:fldChar w:fldCharType="separate"/>
      </w:r>
      <w:r>
        <w:rPr>
          <w:noProof/>
        </w:rPr>
        <w:t>53</w:t>
      </w:r>
      <w:r>
        <w:rPr>
          <w:noProof/>
        </w:rPr>
        <w:fldChar w:fldCharType="end"/>
      </w:r>
    </w:p>
    <w:p w14:paraId="3CEE3384" w14:textId="6E0F4230"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_Toc187929275 \h </w:instrText>
      </w:r>
      <w:r>
        <w:rPr>
          <w:noProof/>
        </w:rPr>
      </w:r>
      <w:r>
        <w:rPr>
          <w:noProof/>
        </w:rPr>
        <w:fldChar w:fldCharType="separate"/>
      </w:r>
      <w:r>
        <w:rPr>
          <w:noProof/>
        </w:rPr>
        <w:t>53</w:t>
      </w:r>
      <w:r>
        <w:rPr>
          <w:noProof/>
        </w:rPr>
        <w:fldChar w:fldCharType="end"/>
      </w:r>
    </w:p>
    <w:p w14:paraId="193B1E28" w14:textId="17079DA9"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_Toc187929276 \h </w:instrText>
      </w:r>
      <w:r>
        <w:rPr>
          <w:noProof/>
        </w:rPr>
      </w:r>
      <w:r>
        <w:rPr>
          <w:noProof/>
        </w:rPr>
        <w:fldChar w:fldCharType="separate"/>
      </w:r>
      <w:r>
        <w:rPr>
          <w:noProof/>
        </w:rPr>
        <w:t>53</w:t>
      </w:r>
      <w:r>
        <w:rPr>
          <w:noProof/>
        </w:rPr>
        <w:fldChar w:fldCharType="end"/>
      </w:r>
    </w:p>
    <w:p w14:paraId="0C0097C9" w14:textId="1FB025F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_Toc187929277 \h </w:instrText>
      </w:r>
      <w:r>
        <w:rPr>
          <w:noProof/>
        </w:rPr>
      </w:r>
      <w:r>
        <w:rPr>
          <w:noProof/>
        </w:rPr>
        <w:fldChar w:fldCharType="separate"/>
      </w:r>
      <w:r>
        <w:rPr>
          <w:noProof/>
        </w:rPr>
        <w:t>53</w:t>
      </w:r>
      <w:r>
        <w:rPr>
          <w:noProof/>
        </w:rPr>
        <w:fldChar w:fldCharType="end"/>
      </w:r>
    </w:p>
    <w:p w14:paraId="0DCBB6CA" w14:textId="09D214A4"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_Toc187929278 \h </w:instrText>
      </w:r>
      <w:r>
        <w:rPr>
          <w:noProof/>
        </w:rPr>
      </w:r>
      <w:r>
        <w:rPr>
          <w:noProof/>
        </w:rPr>
        <w:fldChar w:fldCharType="separate"/>
      </w:r>
      <w:r>
        <w:rPr>
          <w:noProof/>
        </w:rPr>
        <w:t>53</w:t>
      </w:r>
      <w:r>
        <w:rPr>
          <w:noProof/>
        </w:rPr>
        <w:fldChar w:fldCharType="end"/>
      </w:r>
    </w:p>
    <w:p w14:paraId="5B3022C5" w14:textId="0EB36CD2"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_Toc187929279 \h </w:instrText>
      </w:r>
      <w:r>
        <w:rPr>
          <w:noProof/>
        </w:rPr>
      </w:r>
      <w:r>
        <w:rPr>
          <w:noProof/>
        </w:rPr>
        <w:fldChar w:fldCharType="separate"/>
      </w:r>
      <w:r>
        <w:rPr>
          <w:noProof/>
        </w:rPr>
        <w:t>54</w:t>
      </w:r>
      <w:r>
        <w:rPr>
          <w:noProof/>
        </w:rPr>
        <w:fldChar w:fldCharType="end"/>
      </w:r>
    </w:p>
    <w:p w14:paraId="60B2D307" w14:textId="05FB307C"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_Toc187929280 \h </w:instrText>
      </w:r>
      <w:r>
        <w:rPr>
          <w:noProof/>
        </w:rPr>
      </w:r>
      <w:r>
        <w:rPr>
          <w:noProof/>
        </w:rPr>
        <w:fldChar w:fldCharType="separate"/>
      </w:r>
      <w:r>
        <w:rPr>
          <w:noProof/>
        </w:rPr>
        <w:t>54</w:t>
      </w:r>
      <w:r>
        <w:rPr>
          <w:noProof/>
        </w:rPr>
        <w:fldChar w:fldCharType="end"/>
      </w:r>
    </w:p>
    <w:p w14:paraId="4756B039" w14:textId="14BC58A1"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_Toc187929281 \h </w:instrText>
      </w:r>
      <w:r>
        <w:rPr>
          <w:noProof/>
        </w:rPr>
      </w:r>
      <w:r>
        <w:rPr>
          <w:noProof/>
        </w:rPr>
        <w:fldChar w:fldCharType="separate"/>
      </w:r>
      <w:r>
        <w:rPr>
          <w:noProof/>
        </w:rPr>
        <w:t>54</w:t>
      </w:r>
      <w:r>
        <w:rPr>
          <w:noProof/>
        </w:rPr>
        <w:fldChar w:fldCharType="end"/>
      </w:r>
    </w:p>
    <w:p w14:paraId="63B35E23" w14:textId="430F6E81"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_Toc187929282 \h </w:instrText>
      </w:r>
      <w:r>
        <w:rPr>
          <w:noProof/>
        </w:rPr>
      </w:r>
      <w:r>
        <w:rPr>
          <w:noProof/>
        </w:rPr>
        <w:fldChar w:fldCharType="separate"/>
      </w:r>
      <w:r>
        <w:rPr>
          <w:noProof/>
        </w:rPr>
        <w:t>54</w:t>
      </w:r>
      <w:r>
        <w:rPr>
          <w:noProof/>
        </w:rPr>
        <w:fldChar w:fldCharType="end"/>
      </w:r>
    </w:p>
    <w:p w14:paraId="732F3FFA" w14:textId="38A7E77A"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Serving PLMN ID</w:t>
      </w:r>
      <w:r>
        <w:rPr>
          <w:noProof/>
        </w:rPr>
        <w:tab/>
      </w:r>
      <w:r>
        <w:rPr>
          <w:noProof/>
        </w:rPr>
        <w:fldChar w:fldCharType="begin" w:fldLock="1"/>
      </w:r>
      <w:r>
        <w:rPr>
          <w:noProof/>
        </w:rPr>
        <w:instrText xml:space="preserve"> PAGEREF _Toc187929283 \h </w:instrText>
      </w:r>
      <w:r>
        <w:rPr>
          <w:noProof/>
        </w:rPr>
      </w:r>
      <w:r>
        <w:rPr>
          <w:noProof/>
        </w:rPr>
        <w:fldChar w:fldCharType="separate"/>
      </w:r>
      <w:r>
        <w:rPr>
          <w:noProof/>
        </w:rPr>
        <w:t>56</w:t>
      </w:r>
      <w:r>
        <w:rPr>
          <w:noProof/>
        </w:rPr>
        <w:fldChar w:fldCharType="end"/>
      </w:r>
    </w:p>
    <w:p w14:paraId="76B63CCC" w14:textId="1B8FD46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10.2.3</w:t>
      </w:r>
      <w:r>
        <w:rPr>
          <w:rFonts w:asciiTheme="minorHAnsi" w:eastAsiaTheme="minorEastAsia" w:hAnsiTheme="minorHAnsi" w:cstheme="minorBidi"/>
          <w:noProof/>
          <w:kern w:val="2"/>
          <w:sz w:val="22"/>
          <w:szCs w:val="22"/>
          <w:lang w:eastAsia="en-GB"/>
          <w14:ligatures w14:val="standardContextual"/>
        </w:rPr>
        <w:tab/>
      </w:r>
      <w:r>
        <w:rPr>
          <w:noProof/>
        </w:rPr>
        <w:t>RSPP metadata</w:t>
      </w:r>
      <w:r>
        <w:rPr>
          <w:noProof/>
        </w:rPr>
        <w:tab/>
      </w:r>
      <w:r>
        <w:rPr>
          <w:noProof/>
        </w:rPr>
        <w:fldChar w:fldCharType="begin" w:fldLock="1"/>
      </w:r>
      <w:r>
        <w:rPr>
          <w:noProof/>
        </w:rPr>
        <w:instrText xml:space="preserve"> PAGEREF _Toc187929284 \h </w:instrText>
      </w:r>
      <w:r>
        <w:rPr>
          <w:noProof/>
        </w:rPr>
      </w:r>
      <w:r>
        <w:rPr>
          <w:noProof/>
        </w:rPr>
        <w:fldChar w:fldCharType="separate"/>
      </w:r>
      <w:r>
        <w:rPr>
          <w:noProof/>
        </w:rPr>
        <w:t>56</w:t>
      </w:r>
      <w:r>
        <w:rPr>
          <w:noProof/>
        </w:rPr>
        <w:fldChar w:fldCharType="end"/>
      </w:r>
    </w:p>
    <w:p w14:paraId="48475C5D" w14:textId="45C6E5B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10.2.4</w:t>
      </w:r>
      <w:r>
        <w:rPr>
          <w:rFonts w:asciiTheme="minorHAnsi" w:eastAsiaTheme="minorEastAsia" w:hAnsiTheme="minorHAnsi" w:cstheme="minorBidi"/>
          <w:noProof/>
          <w:kern w:val="2"/>
          <w:sz w:val="22"/>
          <w:szCs w:val="22"/>
          <w:lang w:eastAsia="en-GB"/>
          <w14:ligatures w14:val="standardContextual"/>
        </w:rPr>
        <w:tab/>
      </w:r>
      <w:r>
        <w:rPr>
          <w:noProof/>
        </w:rPr>
        <w:t>Discoveree user info</w:t>
      </w:r>
      <w:r>
        <w:rPr>
          <w:noProof/>
        </w:rPr>
        <w:tab/>
      </w:r>
      <w:r>
        <w:rPr>
          <w:noProof/>
        </w:rPr>
        <w:fldChar w:fldCharType="begin" w:fldLock="1"/>
      </w:r>
      <w:r>
        <w:rPr>
          <w:noProof/>
        </w:rPr>
        <w:instrText xml:space="preserve"> PAGEREF _Toc187929285 \h </w:instrText>
      </w:r>
      <w:r>
        <w:rPr>
          <w:noProof/>
        </w:rPr>
      </w:r>
      <w:r>
        <w:rPr>
          <w:noProof/>
        </w:rPr>
        <w:fldChar w:fldCharType="separate"/>
      </w:r>
      <w:r>
        <w:rPr>
          <w:noProof/>
        </w:rPr>
        <w:t>56</w:t>
      </w:r>
      <w:r>
        <w:rPr>
          <w:noProof/>
        </w:rPr>
        <w:fldChar w:fldCharType="end"/>
      </w:r>
    </w:p>
    <w:p w14:paraId="74AF382B" w14:textId="2C1A2DB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10.2.5</w:t>
      </w:r>
      <w:r>
        <w:rPr>
          <w:rFonts w:asciiTheme="minorHAnsi" w:eastAsiaTheme="minorEastAsia" w:hAnsiTheme="minorHAnsi" w:cstheme="minorBidi"/>
          <w:noProof/>
          <w:kern w:val="2"/>
          <w:sz w:val="22"/>
          <w:szCs w:val="22"/>
          <w:lang w:eastAsia="en-GB"/>
          <w14:ligatures w14:val="standardContextual"/>
        </w:rPr>
        <w:tab/>
      </w:r>
      <w:r>
        <w:rPr>
          <w:noProof/>
        </w:rPr>
        <w:t>Discoverer user info</w:t>
      </w:r>
      <w:r>
        <w:rPr>
          <w:noProof/>
        </w:rPr>
        <w:tab/>
      </w:r>
      <w:r>
        <w:rPr>
          <w:noProof/>
        </w:rPr>
        <w:fldChar w:fldCharType="begin" w:fldLock="1"/>
      </w:r>
      <w:r>
        <w:rPr>
          <w:noProof/>
        </w:rPr>
        <w:instrText xml:space="preserve"> PAGEREF _Toc187929286 \h </w:instrText>
      </w:r>
      <w:r>
        <w:rPr>
          <w:noProof/>
        </w:rPr>
      </w:r>
      <w:r>
        <w:rPr>
          <w:noProof/>
        </w:rPr>
        <w:fldChar w:fldCharType="separate"/>
      </w:r>
      <w:r>
        <w:rPr>
          <w:noProof/>
        </w:rPr>
        <w:t>56</w:t>
      </w:r>
      <w:r>
        <w:rPr>
          <w:noProof/>
        </w:rPr>
        <w:fldChar w:fldCharType="end"/>
      </w:r>
    </w:p>
    <w:p w14:paraId="010AC867" w14:textId="5F4A47B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10.2.6</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_Toc187929287 \h </w:instrText>
      </w:r>
      <w:r>
        <w:rPr>
          <w:noProof/>
        </w:rPr>
      </w:r>
      <w:r>
        <w:rPr>
          <w:noProof/>
        </w:rPr>
        <w:fldChar w:fldCharType="separate"/>
      </w:r>
      <w:r>
        <w:rPr>
          <w:noProof/>
        </w:rPr>
        <w:t>56</w:t>
      </w:r>
      <w:r>
        <w:rPr>
          <w:noProof/>
        </w:rPr>
        <w:fldChar w:fldCharType="end"/>
      </w:r>
    </w:p>
    <w:p w14:paraId="15B6D7C9" w14:textId="3DF6D496"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_Toc187929288 \h </w:instrText>
      </w:r>
      <w:r>
        <w:rPr>
          <w:noProof/>
        </w:rPr>
      </w:r>
      <w:r>
        <w:rPr>
          <w:noProof/>
        </w:rPr>
        <w:fldChar w:fldCharType="separate"/>
      </w:r>
      <w:r>
        <w:rPr>
          <w:noProof/>
        </w:rPr>
        <w:t>57</w:t>
      </w:r>
      <w:r>
        <w:rPr>
          <w:noProof/>
        </w:rPr>
        <w:fldChar w:fldCharType="end"/>
      </w:r>
    </w:p>
    <w:p w14:paraId="2280EE9F" w14:textId="60C3207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_Toc187929289 \h </w:instrText>
      </w:r>
      <w:r>
        <w:rPr>
          <w:noProof/>
        </w:rPr>
      </w:r>
      <w:r>
        <w:rPr>
          <w:noProof/>
        </w:rPr>
        <w:fldChar w:fldCharType="separate"/>
      </w:r>
      <w:r>
        <w:rPr>
          <w:noProof/>
        </w:rPr>
        <w:t>57</w:t>
      </w:r>
      <w:r>
        <w:rPr>
          <w:noProof/>
        </w:rPr>
        <w:fldChar w:fldCharType="end"/>
      </w:r>
    </w:p>
    <w:p w14:paraId="474F1C5F" w14:textId="2864F694"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_Toc187929290 \h </w:instrText>
      </w:r>
      <w:r>
        <w:rPr>
          <w:noProof/>
        </w:rPr>
      </w:r>
      <w:r>
        <w:rPr>
          <w:noProof/>
        </w:rPr>
        <w:fldChar w:fldCharType="separate"/>
      </w:r>
      <w:r>
        <w:rPr>
          <w:noProof/>
        </w:rPr>
        <w:t>57</w:t>
      </w:r>
      <w:r>
        <w:rPr>
          <w:noProof/>
        </w:rPr>
        <w:fldChar w:fldCharType="end"/>
      </w:r>
    </w:p>
    <w:p w14:paraId="41003919" w14:textId="4047098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_Toc187929291 \h </w:instrText>
      </w:r>
      <w:r>
        <w:rPr>
          <w:noProof/>
        </w:rPr>
      </w:r>
      <w:r>
        <w:rPr>
          <w:noProof/>
        </w:rPr>
        <w:fldChar w:fldCharType="separate"/>
      </w:r>
      <w:r>
        <w:rPr>
          <w:noProof/>
        </w:rPr>
        <w:t>57</w:t>
      </w:r>
      <w:r>
        <w:rPr>
          <w:noProof/>
        </w:rPr>
        <w:fldChar w:fldCharType="end"/>
      </w:r>
    </w:p>
    <w:p w14:paraId="409B484D" w14:textId="78DD7F57"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_Toc187929292 \h </w:instrText>
      </w:r>
      <w:r>
        <w:rPr>
          <w:noProof/>
        </w:rPr>
      </w:r>
      <w:r>
        <w:rPr>
          <w:noProof/>
        </w:rPr>
        <w:fldChar w:fldCharType="separate"/>
      </w:r>
      <w:r>
        <w:rPr>
          <w:noProof/>
        </w:rPr>
        <w:t>60</w:t>
      </w:r>
      <w:r>
        <w:rPr>
          <w:noProof/>
        </w:rPr>
        <w:fldChar w:fldCharType="end"/>
      </w:r>
    </w:p>
    <w:p w14:paraId="2031921C" w14:textId="0E47C9B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_Toc187929293 \h </w:instrText>
      </w:r>
      <w:r>
        <w:rPr>
          <w:noProof/>
        </w:rPr>
      </w:r>
      <w:r>
        <w:rPr>
          <w:noProof/>
        </w:rPr>
        <w:fldChar w:fldCharType="separate"/>
      </w:r>
      <w:r>
        <w:rPr>
          <w:noProof/>
        </w:rPr>
        <w:t>60</w:t>
      </w:r>
      <w:r>
        <w:rPr>
          <w:noProof/>
        </w:rPr>
        <w:fldChar w:fldCharType="end"/>
      </w:r>
    </w:p>
    <w:p w14:paraId="28BEF15F" w14:textId="2A1939DE"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_Toc187929294 \h </w:instrText>
      </w:r>
      <w:r>
        <w:rPr>
          <w:noProof/>
        </w:rPr>
      </w:r>
      <w:r>
        <w:rPr>
          <w:noProof/>
        </w:rPr>
        <w:fldChar w:fldCharType="separate"/>
      </w:r>
      <w:r>
        <w:rPr>
          <w:noProof/>
        </w:rPr>
        <w:t>60</w:t>
      </w:r>
      <w:r>
        <w:rPr>
          <w:noProof/>
        </w:rPr>
        <w:fldChar w:fldCharType="end"/>
      </w:r>
    </w:p>
    <w:p w14:paraId="403EA201" w14:textId="0DBF827F"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_Toc187929295 \h </w:instrText>
      </w:r>
      <w:r>
        <w:rPr>
          <w:noProof/>
        </w:rPr>
      </w:r>
      <w:r>
        <w:rPr>
          <w:noProof/>
        </w:rPr>
        <w:fldChar w:fldCharType="separate"/>
      </w:r>
      <w:r>
        <w:rPr>
          <w:noProof/>
        </w:rPr>
        <w:t>61</w:t>
      </w:r>
      <w:r>
        <w:rPr>
          <w:noProof/>
        </w:rPr>
        <w:fldChar w:fldCharType="end"/>
      </w:r>
    </w:p>
    <w:p w14:paraId="3DD9C7B2" w14:textId="2E1BA687"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10.3.4.4</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Semantics of &lt;PROSE_SLPK_REQUEST&gt; element</w:t>
      </w:r>
      <w:r>
        <w:rPr>
          <w:noProof/>
        </w:rPr>
        <w:tab/>
      </w:r>
      <w:r>
        <w:rPr>
          <w:noProof/>
        </w:rPr>
        <w:fldChar w:fldCharType="begin" w:fldLock="1"/>
      </w:r>
      <w:r>
        <w:rPr>
          <w:noProof/>
        </w:rPr>
        <w:instrText xml:space="preserve"> PAGEREF _Toc187929296 \h </w:instrText>
      </w:r>
      <w:r>
        <w:rPr>
          <w:noProof/>
        </w:rPr>
      </w:r>
      <w:r>
        <w:rPr>
          <w:noProof/>
        </w:rPr>
        <w:fldChar w:fldCharType="separate"/>
      </w:r>
      <w:r>
        <w:rPr>
          <w:noProof/>
        </w:rPr>
        <w:t>61</w:t>
      </w:r>
      <w:r>
        <w:rPr>
          <w:noProof/>
        </w:rPr>
        <w:fldChar w:fldCharType="end"/>
      </w:r>
    </w:p>
    <w:p w14:paraId="66CECE81" w14:textId="3AD61738"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10.3.4.5</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Semantics of &lt;PROSE_SLPK_RESPONSE&gt; element</w:t>
      </w:r>
      <w:r>
        <w:rPr>
          <w:noProof/>
        </w:rPr>
        <w:tab/>
      </w:r>
      <w:r>
        <w:rPr>
          <w:noProof/>
        </w:rPr>
        <w:fldChar w:fldCharType="begin" w:fldLock="1"/>
      </w:r>
      <w:r>
        <w:rPr>
          <w:noProof/>
        </w:rPr>
        <w:instrText xml:space="preserve"> PAGEREF _Toc187929297 \h </w:instrText>
      </w:r>
      <w:r>
        <w:rPr>
          <w:noProof/>
        </w:rPr>
      </w:r>
      <w:r>
        <w:rPr>
          <w:noProof/>
        </w:rPr>
        <w:fldChar w:fldCharType="separate"/>
      </w:r>
      <w:r>
        <w:rPr>
          <w:noProof/>
        </w:rPr>
        <w:t>62</w:t>
      </w:r>
      <w:r>
        <w:rPr>
          <w:noProof/>
        </w:rPr>
        <w:fldChar w:fldCharType="end"/>
      </w:r>
    </w:p>
    <w:p w14:paraId="26D518B6" w14:textId="1341E8B3"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10.3.4.6</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_Toc187929298 \h </w:instrText>
      </w:r>
      <w:r>
        <w:rPr>
          <w:noProof/>
        </w:rPr>
      </w:r>
      <w:r>
        <w:rPr>
          <w:noProof/>
        </w:rPr>
        <w:fldChar w:fldCharType="separate"/>
      </w:r>
      <w:r>
        <w:rPr>
          <w:noProof/>
        </w:rPr>
        <w:t>62</w:t>
      </w:r>
      <w:r>
        <w:rPr>
          <w:noProof/>
        </w:rPr>
        <w:fldChar w:fldCharType="end"/>
      </w:r>
    </w:p>
    <w:p w14:paraId="5821BC88" w14:textId="2AB3FF06"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10.3.4.7</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_Toc187929299 \h </w:instrText>
      </w:r>
      <w:r>
        <w:rPr>
          <w:noProof/>
        </w:rPr>
      </w:r>
      <w:r>
        <w:rPr>
          <w:noProof/>
        </w:rPr>
        <w:fldChar w:fldCharType="separate"/>
      </w:r>
      <w:r>
        <w:rPr>
          <w:noProof/>
        </w:rPr>
        <w:t>63</w:t>
      </w:r>
      <w:r>
        <w:rPr>
          <w:noProof/>
        </w:rPr>
        <w:fldChar w:fldCharType="end"/>
      </w:r>
    </w:p>
    <w:p w14:paraId="214A9303" w14:textId="71F4A45C"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_Toc187929300 \h </w:instrText>
      </w:r>
      <w:r>
        <w:rPr>
          <w:noProof/>
        </w:rPr>
      </w:r>
      <w:r>
        <w:rPr>
          <w:noProof/>
        </w:rPr>
        <w:fldChar w:fldCharType="separate"/>
      </w:r>
      <w:r>
        <w:rPr>
          <w:noProof/>
        </w:rPr>
        <w:t>65</w:t>
      </w:r>
      <w:r>
        <w:rPr>
          <w:noProof/>
        </w:rPr>
        <w:fldChar w:fldCharType="end"/>
      </w:r>
    </w:p>
    <w:p w14:paraId="44F69941" w14:textId="51DD5842"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_Toc187929301 \h </w:instrText>
      </w:r>
      <w:r>
        <w:rPr>
          <w:noProof/>
        </w:rPr>
      </w:r>
      <w:r>
        <w:rPr>
          <w:noProof/>
        </w:rPr>
        <w:fldChar w:fldCharType="separate"/>
      </w:r>
      <w:r>
        <w:rPr>
          <w:noProof/>
        </w:rPr>
        <w:t>65</w:t>
      </w:r>
      <w:r>
        <w:rPr>
          <w:noProof/>
        </w:rPr>
        <w:fldChar w:fldCharType="end"/>
      </w:r>
    </w:p>
    <w:p w14:paraId="4362312C" w14:textId="3830D9C3"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_Toc187929302 \h </w:instrText>
      </w:r>
      <w:r>
        <w:rPr>
          <w:noProof/>
        </w:rPr>
      </w:r>
      <w:r>
        <w:rPr>
          <w:noProof/>
        </w:rPr>
        <w:fldChar w:fldCharType="separate"/>
      </w:r>
      <w:r>
        <w:rPr>
          <w:noProof/>
        </w:rPr>
        <w:t>65</w:t>
      </w:r>
      <w:r>
        <w:rPr>
          <w:noProof/>
        </w:rPr>
        <w:fldChar w:fldCharType="end"/>
      </w:r>
    </w:p>
    <w:p w14:paraId="290547AB" w14:textId="25797758"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10.4.1.2</w:t>
      </w:r>
      <w:r>
        <w:rPr>
          <w:rFonts w:asciiTheme="minorHAnsi" w:eastAsiaTheme="minorEastAsia" w:hAnsiTheme="minorHAnsi" w:cstheme="minorBidi"/>
          <w:noProof/>
          <w:kern w:val="2"/>
          <w:sz w:val="22"/>
          <w:szCs w:val="22"/>
          <w:lang w:eastAsia="en-GB"/>
          <w14:ligatures w14:val="standardContextual"/>
        </w:rPr>
        <w:tab/>
      </w:r>
      <w:r>
        <w:rPr>
          <w:noProof/>
        </w:rPr>
        <w:t>Target UE</w:t>
      </w:r>
      <w:r>
        <w:rPr>
          <w:noProof/>
        </w:rPr>
        <w:tab/>
      </w:r>
      <w:r>
        <w:rPr>
          <w:noProof/>
        </w:rPr>
        <w:fldChar w:fldCharType="begin" w:fldLock="1"/>
      </w:r>
      <w:r>
        <w:rPr>
          <w:noProof/>
        </w:rPr>
        <w:instrText xml:space="preserve"> PAGEREF _Toc187929303 \h </w:instrText>
      </w:r>
      <w:r>
        <w:rPr>
          <w:noProof/>
        </w:rPr>
      </w:r>
      <w:r>
        <w:rPr>
          <w:noProof/>
        </w:rPr>
        <w:fldChar w:fldCharType="separate"/>
      </w:r>
      <w:r>
        <w:rPr>
          <w:noProof/>
        </w:rPr>
        <w:t>65</w:t>
      </w:r>
      <w:r>
        <w:rPr>
          <w:noProof/>
        </w:rPr>
        <w:fldChar w:fldCharType="end"/>
      </w:r>
    </w:p>
    <w:p w14:paraId="4A9B2710" w14:textId="17E399A6"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10.4.1.3</w:t>
      </w:r>
      <w:r>
        <w:rPr>
          <w:rFonts w:asciiTheme="minorHAnsi" w:eastAsiaTheme="minorEastAsia" w:hAnsiTheme="minorHAnsi" w:cstheme="minorBidi"/>
          <w:noProof/>
          <w:kern w:val="2"/>
          <w:sz w:val="22"/>
          <w:szCs w:val="22"/>
          <w:lang w:eastAsia="en-GB"/>
          <w14:ligatures w14:val="standardContextual"/>
        </w:rPr>
        <w:tab/>
      </w:r>
      <w:r>
        <w:rPr>
          <w:noProof/>
        </w:rPr>
        <w:t>SL reference UE list</w:t>
      </w:r>
      <w:r>
        <w:rPr>
          <w:noProof/>
        </w:rPr>
        <w:tab/>
      </w:r>
      <w:r>
        <w:rPr>
          <w:noProof/>
        </w:rPr>
        <w:fldChar w:fldCharType="begin" w:fldLock="1"/>
      </w:r>
      <w:r>
        <w:rPr>
          <w:noProof/>
        </w:rPr>
        <w:instrText xml:space="preserve"> PAGEREF _Toc187929304 \h </w:instrText>
      </w:r>
      <w:r>
        <w:rPr>
          <w:noProof/>
        </w:rPr>
      </w:r>
      <w:r>
        <w:rPr>
          <w:noProof/>
        </w:rPr>
        <w:fldChar w:fldCharType="separate"/>
      </w:r>
      <w:r>
        <w:rPr>
          <w:noProof/>
        </w:rPr>
        <w:t>65</w:t>
      </w:r>
      <w:r>
        <w:rPr>
          <w:noProof/>
        </w:rPr>
        <w:fldChar w:fldCharType="end"/>
      </w:r>
    </w:p>
    <w:p w14:paraId="3D3676A4" w14:textId="339BAD1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10.4.1.4</w:t>
      </w:r>
      <w:r>
        <w:rPr>
          <w:rFonts w:asciiTheme="minorHAnsi" w:eastAsiaTheme="minorEastAsia" w:hAnsiTheme="minorHAnsi" w:cstheme="minorBidi"/>
          <w:noProof/>
          <w:kern w:val="2"/>
          <w:sz w:val="22"/>
          <w:szCs w:val="22"/>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_Toc187929305 \h </w:instrText>
      </w:r>
      <w:r>
        <w:rPr>
          <w:noProof/>
        </w:rPr>
      </w:r>
      <w:r>
        <w:rPr>
          <w:noProof/>
        </w:rPr>
        <w:fldChar w:fldCharType="separate"/>
      </w:r>
      <w:r>
        <w:rPr>
          <w:noProof/>
        </w:rPr>
        <w:t>65</w:t>
      </w:r>
      <w:r>
        <w:rPr>
          <w:noProof/>
        </w:rPr>
        <w:fldChar w:fldCharType="end"/>
      </w:r>
    </w:p>
    <w:p w14:paraId="6D7245A5" w14:textId="504E8A1F"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10.4.1.5</w:t>
      </w:r>
      <w:r>
        <w:rPr>
          <w:rFonts w:asciiTheme="minorHAnsi" w:eastAsiaTheme="minorEastAsia" w:hAnsiTheme="minorHAnsi" w:cstheme="minorBidi"/>
          <w:noProof/>
          <w:kern w:val="2"/>
          <w:sz w:val="22"/>
          <w:szCs w:val="22"/>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_Toc187929306 \h </w:instrText>
      </w:r>
      <w:r>
        <w:rPr>
          <w:noProof/>
        </w:rPr>
      </w:r>
      <w:r>
        <w:rPr>
          <w:noProof/>
        </w:rPr>
        <w:fldChar w:fldCharType="separate"/>
      </w:r>
      <w:r>
        <w:rPr>
          <w:noProof/>
        </w:rPr>
        <w:t>66</w:t>
      </w:r>
      <w:r>
        <w:rPr>
          <w:noProof/>
        </w:rPr>
        <w:fldChar w:fldCharType="end"/>
      </w:r>
    </w:p>
    <w:p w14:paraId="53E6C380" w14:textId="678CDAB0"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10.4.1.6</w:t>
      </w:r>
      <w:r>
        <w:rPr>
          <w:rFonts w:asciiTheme="minorHAnsi" w:eastAsiaTheme="minorEastAsia" w:hAnsiTheme="minorHAnsi" w:cstheme="minorBidi"/>
          <w:noProof/>
          <w:kern w:val="2"/>
          <w:sz w:val="22"/>
          <w:szCs w:val="22"/>
          <w:lang w:eastAsia="en-GB"/>
          <w14:ligatures w14:val="standardContextual"/>
        </w:rPr>
        <w:tab/>
      </w:r>
      <w:r w:rsidRPr="00492261">
        <w:rPr>
          <w:rFonts w:cs="Arial"/>
          <w:noProof/>
        </w:rPr>
        <w:t>Location QoS</w:t>
      </w:r>
      <w:r>
        <w:rPr>
          <w:noProof/>
        </w:rPr>
        <w:tab/>
      </w:r>
      <w:r>
        <w:rPr>
          <w:noProof/>
        </w:rPr>
        <w:fldChar w:fldCharType="begin" w:fldLock="1"/>
      </w:r>
      <w:r>
        <w:rPr>
          <w:noProof/>
        </w:rPr>
        <w:instrText xml:space="preserve"> PAGEREF _Toc187929307 \h </w:instrText>
      </w:r>
      <w:r>
        <w:rPr>
          <w:noProof/>
        </w:rPr>
      </w:r>
      <w:r>
        <w:rPr>
          <w:noProof/>
        </w:rPr>
        <w:fldChar w:fldCharType="separate"/>
      </w:r>
      <w:r>
        <w:rPr>
          <w:noProof/>
        </w:rPr>
        <w:t>66</w:t>
      </w:r>
      <w:r>
        <w:rPr>
          <w:noProof/>
        </w:rPr>
        <w:fldChar w:fldCharType="end"/>
      </w:r>
    </w:p>
    <w:p w14:paraId="56E6E961" w14:textId="2A5A00FC"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_Toc187929308 \h </w:instrText>
      </w:r>
      <w:r>
        <w:rPr>
          <w:noProof/>
        </w:rPr>
      </w:r>
      <w:r>
        <w:rPr>
          <w:noProof/>
        </w:rPr>
        <w:fldChar w:fldCharType="separate"/>
      </w:r>
      <w:r>
        <w:rPr>
          <w:noProof/>
        </w:rPr>
        <w:t>66</w:t>
      </w:r>
      <w:r>
        <w:rPr>
          <w:noProof/>
        </w:rPr>
        <w:fldChar w:fldCharType="end"/>
      </w:r>
    </w:p>
    <w:p w14:paraId="73940CF2" w14:textId="4F94E2D9"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_Toc187929309 \h </w:instrText>
      </w:r>
      <w:r>
        <w:rPr>
          <w:noProof/>
        </w:rPr>
      </w:r>
      <w:r>
        <w:rPr>
          <w:noProof/>
        </w:rPr>
        <w:fldChar w:fldCharType="separate"/>
      </w:r>
      <w:r>
        <w:rPr>
          <w:noProof/>
        </w:rPr>
        <w:t>66</w:t>
      </w:r>
      <w:r>
        <w:rPr>
          <w:noProof/>
        </w:rPr>
        <w:fldChar w:fldCharType="end"/>
      </w:r>
    </w:p>
    <w:p w14:paraId="11C19089" w14:textId="69231822"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10.4.2A</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_Toc187929310 \h </w:instrText>
      </w:r>
      <w:r>
        <w:rPr>
          <w:noProof/>
        </w:rPr>
      </w:r>
      <w:r>
        <w:rPr>
          <w:noProof/>
        </w:rPr>
        <w:fldChar w:fldCharType="separate"/>
      </w:r>
      <w:r>
        <w:rPr>
          <w:noProof/>
        </w:rPr>
        <w:t>66</w:t>
      </w:r>
      <w:r>
        <w:rPr>
          <w:noProof/>
        </w:rPr>
        <w:fldChar w:fldCharType="end"/>
      </w:r>
    </w:p>
    <w:p w14:paraId="49D28B8B" w14:textId="6763BE54"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10.4.2A.1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_Toc187929311 \h </w:instrText>
      </w:r>
      <w:r>
        <w:rPr>
          <w:noProof/>
        </w:rPr>
      </w:r>
      <w:r>
        <w:rPr>
          <w:noProof/>
        </w:rPr>
        <w:fldChar w:fldCharType="separate"/>
      </w:r>
      <w:r>
        <w:rPr>
          <w:noProof/>
        </w:rPr>
        <w:t>66</w:t>
      </w:r>
      <w:r>
        <w:rPr>
          <w:noProof/>
        </w:rPr>
        <w:fldChar w:fldCharType="end"/>
      </w:r>
    </w:p>
    <w:p w14:paraId="2D40410B" w14:textId="29B5248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_Toc187929312 \h </w:instrText>
      </w:r>
      <w:r>
        <w:rPr>
          <w:noProof/>
        </w:rPr>
      </w:r>
      <w:r>
        <w:rPr>
          <w:noProof/>
        </w:rPr>
        <w:fldChar w:fldCharType="separate"/>
      </w:r>
      <w:r>
        <w:rPr>
          <w:noProof/>
        </w:rPr>
        <w:t>67</w:t>
      </w:r>
      <w:r>
        <w:rPr>
          <w:noProof/>
        </w:rPr>
        <w:fldChar w:fldCharType="end"/>
      </w:r>
    </w:p>
    <w:p w14:paraId="150C0BE7" w14:textId="168BEB87"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_Toc187929313 \h </w:instrText>
      </w:r>
      <w:r>
        <w:rPr>
          <w:noProof/>
        </w:rPr>
      </w:r>
      <w:r>
        <w:rPr>
          <w:noProof/>
        </w:rPr>
        <w:fldChar w:fldCharType="separate"/>
      </w:r>
      <w:r>
        <w:rPr>
          <w:noProof/>
        </w:rPr>
        <w:t>67</w:t>
      </w:r>
      <w:r>
        <w:rPr>
          <w:noProof/>
        </w:rPr>
        <w:fldChar w:fldCharType="end"/>
      </w:r>
    </w:p>
    <w:p w14:paraId="0A316CA5" w14:textId="54D6557C"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_Toc187929314 \h </w:instrText>
      </w:r>
      <w:r>
        <w:rPr>
          <w:noProof/>
        </w:rPr>
      </w:r>
      <w:r>
        <w:rPr>
          <w:noProof/>
        </w:rPr>
        <w:fldChar w:fldCharType="separate"/>
      </w:r>
      <w:r>
        <w:rPr>
          <w:noProof/>
        </w:rPr>
        <w:t>67</w:t>
      </w:r>
      <w:r>
        <w:rPr>
          <w:noProof/>
        </w:rPr>
        <w:fldChar w:fldCharType="end"/>
      </w:r>
    </w:p>
    <w:p w14:paraId="2521B39C" w14:textId="5F052B01"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_Toc187929315 \h </w:instrText>
      </w:r>
      <w:r>
        <w:rPr>
          <w:noProof/>
        </w:rPr>
      </w:r>
      <w:r>
        <w:rPr>
          <w:noProof/>
        </w:rPr>
        <w:fldChar w:fldCharType="separate"/>
      </w:r>
      <w:r>
        <w:rPr>
          <w:noProof/>
        </w:rPr>
        <w:t>67</w:t>
      </w:r>
      <w:r>
        <w:rPr>
          <w:noProof/>
        </w:rPr>
        <w:fldChar w:fldCharType="end"/>
      </w:r>
    </w:p>
    <w:p w14:paraId="18F42DF5" w14:textId="55D5C91C"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10.4.4.2</w:t>
      </w:r>
      <w:r>
        <w:rPr>
          <w:rFonts w:asciiTheme="minorHAnsi" w:eastAsiaTheme="minorEastAsia" w:hAnsiTheme="minorHAnsi" w:cstheme="minorBidi"/>
          <w:noProof/>
          <w:kern w:val="2"/>
          <w:sz w:val="22"/>
          <w:szCs w:val="22"/>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_Toc187929316 \h </w:instrText>
      </w:r>
      <w:r>
        <w:rPr>
          <w:noProof/>
        </w:rPr>
      </w:r>
      <w:r>
        <w:rPr>
          <w:noProof/>
        </w:rPr>
        <w:fldChar w:fldCharType="separate"/>
      </w:r>
      <w:r>
        <w:rPr>
          <w:noProof/>
        </w:rPr>
        <w:t>68</w:t>
      </w:r>
      <w:r>
        <w:rPr>
          <w:noProof/>
        </w:rPr>
        <w:fldChar w:fldCharType="end"/>
      </w:r>
    </w:p>
    <w:p w14:paraId="6A93D203" w14:textId="17AC3C3B"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_Toc187929317 \h </w:instrText>
      </w:r>
      <w:r>
        <w:rPr>
          <w:noProof/>
        </w:rPr>
      </w:r>
      <w:r>
        <w:rPr>
          <w:noProof/>
        </w:rPr>
        <w:fldChar w:fldCharType="separate"/>
      </w:r>
      <w:r>
        <w:rPr>
          <w:noProof/>
        </w:rPr>
        <w:t>68</w:t>
      </w:r>
      <w:r>
        <w:rPr>
          <w:noProof/>
        </w:rPr>
        <w:fldChar w:fldCharType="end"/>
      </w:r>
    </w:p>
    <w:p w14:paraId="43ECBE44" w14:textId="6DFCEAB2"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_Toc187929318 \h </w:instrText>
      </w:r>
      <w:r>
        <w:rPr>
          <w:noProof/>
        </w:rPr>
      </w:r>
      <w:r>
        <w:rPr>
          <w:noProof/>
        </w:rPr>
        <w:fldChar w:fldCharType="separate"/>
      </w:r>
      <w:r>
        <w:rPr>
          <w:noProof/>
        </w:rPr>
        <w:t>68</w:t>
      </w:r>
      <w:r>
        <w:rPr>
          <w:noProof/>
        </w:rPr>
        <w:fldChar w:fldCharType="end"/>
      </w:r>
    </w:p>
    <w:p w14:paraId="6C4C163C" w14:textId="4BC09D7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10.4.6</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_Toc187929319 \h </w:instrText>
      </w:r>
      <w:r>
        <w:rPr>
          <w:noProof/>
        </w:rPr>
      </w:r>
      <w:r>
        <w:rPr>
          <w:noProof/>
        </w:rPr>
        <w:fldChar w:fldCharType="separate"/>
      </w:r>
      <w:r>
        <w:rPr>
          <w:noProof/>
        </w:rPr>
        <w:t>68</w:t>
      </w:r>
      <w:r>
        <w:rPr>
          <w:noProof/>
        </w:rPr>
        <w:fldChar w:fldCharType="end"/>
      </w:r>
    </w:p>
    <w:p w14:paraId="3DFDEC57" w14:textId="0F4B2FC3"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_Toc187929320 \h </w:instrText>
      </w:r>
      <w:r>
        <w:rPr>
          <w:noProof/>
        </w:rPr>
      </w:r>
      <w:r>
        <w:rPr>
          <w:noProof/>
        </w:rPr>
        <w:fldChar w:fldCharType="separate"/>
      </w:r>
      <w:r>
        <w:rPr>
          <w:noProof/>
        </w:rPr>
        <w:t>68</w:t>
      </w:r>
      <w:r>
        <w:rPr>
          <w:noProof/>
        </w:rPr>
        <w:fldChar w:fldCharType="end"/>
      </w:r>
    </w:p>
    <w:p w14:paraId="516098DA" w14:textId="41EC08B3" w:rsidR="00F150B7" w:rsidRDefault="00F150B7">
      <w:pPr>
        <w:pStyle w:val="TOC4"/>
        <w:rPr>
          <w:rFonts w:asciiTheme="minorHAnsi" w:eastAsiaTheme="minorEastAsia" w:hAnsiTheme="minorHAnsi" w:cstheme="minorBidi"/>
          <w:noProof/>
          <w:kern w:val="2"/>
          <w:sz w:val="22"/>
          <w:szCs w:val="22"/>
          <w:lang w:eastAsia="en-GB"/>
          <w14:ligatures w14:val="standardContextual"/>
        </w:rPr>
      </w:pPr>
      <w:r>
        <w:rPr>
          <w:noProof/>
        </w:rPr>
        <w:t>10.4.6.2</w:t>
      </w:r>
      <w:r>
        <w:rPr>
          <w:rFonts w:asciiTheme="minorHAnsi" w:eastAsiaTheme="minorEastAsia" w:hAnsiTheme="minorHAnsi" w:cstheme="minorBidi"/>
          <w:noProof/>
          <w:kern w:val="2"/>
          <w:sz w:val="22"/>
          <w:szCs w:val="22"/>
          <w:lang w:eastAsia="en-GB"/>
          <w14:ligatures w14:val="standardContextual"/>
        </w:rPr>
        <w:tab/>
      </w:r>
      <w:r>
        <w:rPr>
          <w:noProof/>
        </w:rPr>
        <w:t>List of denied</w:t>
      </w:r>
      <w:r>
        <w:rPr>
          <w:noProof/>
          <w:lang w:eastAsia="zh-CN"/>
        </w:rPr>
        <w:t xml:space="preserve"> UE </w:t>
      </w:r>
      <w:r>
        <w:rPr>
          <w:noProof/>
        </w:rPr>
        <w:t>user info</w:t>
      </w:r>
      <w:r>
        <w:rPr>
          <w:noProof/>
        </w:rPr>
        <w:tab/>
      </w:r>
      <w:r>
        <w:rPr>
          <w:noProof/>
        </w:rPr>
        <w:fldChar w:fldCharType="begin" w:fldLock="1"/>
      </w:r>
      <w:r>
        <w:rPr>
          <w:noProof/>
        </w:rPr>
        <w:instrText xml:space="preserve"> PAGEREF _Toc187929321 \h </w:instrText>
      </w:r>
      <w:r>
        <w:rPr>
          <w:noProof/>
        </w:rPr>
      </w:r>
      <w:r>
        <w:rPr>
          <w:noProof/>
        </w:rPr>
        <w:fldChar w:fldCharType="separate"/>
      </w:r>
      <w:r>
        <w:rPr>
          <w:noProof/>
        </w:rPr>
        <w:t>68</w:t>
      </w:r>
      <w:r>
        <w:rPr>
          <w:noProof/>
        </w:rPr>
        <w:fldChar w:fldCharType="end"/>
      </w:r>
    </w:p>
    <w:p w14:paraId="01D4B578" w14:textId="3508F48C"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_Toc187929322 \h </w:instrText>
      </w:r>
      <w:r>
        <w:rPr>
          <w:noProof/>
        </w:rPr>
      </w:r>
      <w:r>
        <w:rPr>
          <w:noProof/>
        </w:rPr>
        <w:fldChar w:fldCharType="separate"/>
      </w:r>
      <w:r>
        <w:rPr>
          <w:noProof/>
        </w:rPr>
        <w:t>69</w:t>
      </w:r>
      <w:r>
        <w:rPr>
          <w:noProof/>
        </w:rPr>
        <w:fldChar w:fldCharType="end"/>
      </w:r>
    </w:p>
    <w:p w14:paraId="58428101" w14:textId="6A2AE829"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_Toc187929323 \h </w:instrText>
      </w:r>
      <w:r>
        <w:rPr>
          <w:noProof/>
        </w:rPr>
      </w:r>
      <w:r>
        <w:rPr>
          <w:noProof/>
        </w:rPr>
        <w:fldChar w:fldCharType="separate"/>
      </w:r>
      <w:r>
        <w:rPr>
          <w:noProof/>
        </w:rPr>
        <w:t>69</w:t>
      </w:r>
      <w:r>
        <w:rPr>
          <w:noProof/>
        </w:rPr>
        <w:fldChar w:fldCharType="end"/>
      </w:r>
    </w:p>
    <w:p w14:paraId="0A5BD6FD" w14:textId="57258431"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_Toc187929324 \h </w:instrText>
      </w:r>
      <w:r>
        <w:rPr>
          <w:noProof/>
        </w:rPr>
      </w:r>
      <w:r>
        <w:rPr>
          <w:noProof/>
        </w:rPr>
        <w:fldChar w:fldCharType="separate"/>
      </w:r>
      <w:r>
        <w:rPr>
          <w:noProof/>
        </w:rPr>
        <w:t>69</w:t>
      </w:r>
      <w:r>
        <w:rPr>
          <w:noProof/>
        </w:rPr>
        <w:fldChar w:fldCharType="end"/>
      </w:r>
    </w:p>
    <w:p w14:paraId="0053674E" w14:textId="2701721D"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11.2.1</w:t>
      </w:r>
      <w:r>
        <w:rPr>
          <w:rFonts w:asciiTheme="minorHAnsi" w:eastAsiaTheme="minorEastAsia" w:hAnsiTheme="minorHAnsi" w:cstheme="minorBidi"/>
          <w:noProof/>
          <w:kern w:val="2"/>
          <w:sz w:val="22"/>
          <w:szCs w:val="22"/>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_Toc187929325 \h </w:instrText>
      </w:r>
      <w:r>
        <w:rPr>
          <w:noProof/>
        </w:rPr>
      </w:r>
      <w:r>
        <w:rPr>
          <w:noProof/>
        </w:rPr>
        <w:fldChar w:fldCharType="separate"/>
      </w:r>
      <w:r>
        <w:rPr>
          <w:noProof/>
        </w:rPr>
        <w:t>69</w:t>
      </w:r>
      <w:r>
        <w:rPr>
          <w:noProof/>
        </w:rPr>
        <w:fldChar w:fldCharType="end"/>
      </w:r>
    </w:p>
    <w:p w14:paraId="1AAEC214" w14:textId="460CA09C"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11.2.2</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RSPP metadata</w:t>
      </w:r>
      <w:r>
        <w:rPr>
          <w:noProof/>
        </w:rPr>
        <w:tab/>
      </w:r>
      <w:r>
        <w:rPr>
          <w:noProof/>
        </w:rPr>
        <w:fldChar w:fldCharType="begin" w:fldLock="1"/>
      </w:r>
      <w:r>
        <w:rPr>
          <w:noProof/>
        </w:rPr>
        <w:instrText xml:space="preserve"> PAGEREF _Toc187929326 \h </w:instrText>
      </w:r>
      <w:r>
        <w:rPr>
          <w:noProof/>
        </w:rPr>
      </w:r>
      <w:r>
        <w:rPr>
          <w:noProof/>
        </w:rPr>
        <w:fldChar w:fldCharType="separate"/>
      </w:r>
      <w:r>
        <w:rPr>
          <w:noProof/>
        </w:rPr>
        <w:t>69</w:t>
      </w:r>
      <w:r>
        <w:rPr>
          <w:noProof/>
        </w:rPr>
        <w:fldChar w:fldCharType="end"/>
      </w:r>
    </w:p>
    <w:p w14:paraId="3D582939" w14:textId="0CF02514"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11.2.3</w:t>
      </w:r>
      <w:r>
        <w:rPr>
          <w:rFonts w:asciiTheme="minorHAnsi" w:eastAsiaTheme="minorEastAsia" w:hAnsiTheme="minorHAnsi" w:cstheme="minorBidi"/>
          <w:noProof/>
          <w:kern w:val="2"/>
          <w:sz w:val="22"/>
          <w:szCs w:val="22"/>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_Toc187929327 \h </w:instrText>
      </w:r>
      <w:r>
        <w:rPr>
          <w:noProof/>
        </w:rPr>
      </w:r>
      <w:r>
        <w:rPr>
          <w:noProof/>
        </w:rPr>
        <w:fldChar w:fldCharType="separate"/>
      </w:r>
      <w:r>
        <w:rPr>
          <w:noProof/>
        </w:rPr>
        <w:t>69</w:t>
      </w:r>
      <w:r>
        <w:rPr>
          <w:noProof/>
        </w:rPr>
        <w:fldChar w:fldCharType="end"/>
      </w:r>
    </w:p>
    <w:p w14:paraId="7A323B23" w14:textId="08FD873D"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11.2.4</w:t>
      </w:r>
      <w:r>
        <w:rPr>
          <w:rFonts w:asciiTheme="minorHAnsi" w:eastAsiaTheme="minorEastAsia" w:hAnsiTheme="minorHAnsi" w:cstheme="minorBidi"/>
          <w:noProof/>
          <w:kern w:val="2"/>
          <w:sz w:val="22"/>
          <w:szCs w:val="22"/>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_Toc187929328 \h </w:instrText>
      </w:r>
      <w:r>
        <w:rPr>
          <w:noProof/>
        </w:rPr>
      </w:r>
      <w:r>
        <w:rPr>
          <w:noProof/>
        </w:rPr>
        <w:fldChar w:fldCharType="separate"/>
      </w:r>
      <w:r>
        <w:rPr>
          <w:noProof/>
        </w:rPr>
        <w:t>69</w:t>
      </w:r>
      <w:r>
        <w:rPr>
          <w:noProof/>
        </w:rPr>
        <w:fldChar w:fldCharType="end"/>
      </w:r>
    </w:p>
    <w:p w14:paraId="7413B269" w14:textId="4F942D2D"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11.2.5</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Application layer group ID</w:t>
      </w:r>
      <w:r>
        <w:rPr>
          <w:noProof/>
        </w:rPr>
        <w:tab/>
      </w:r>
      <w:r>
        <w:rPr>
          <w:noProof/>
        </w:rPr>
        <w:fldChar w:fldCharType="begin" w:fldLock="1"/>
      </w:r>
      <w:r>
        <w:rPr>
          <w:noProof/>
        </w:rPr>
        <w:instrText xml:space="preserve"> PAGEREF _Toc187929329 \h </w:instrText>
      </w:r>
      <w:r>
        <w:rPr>
          <w:noProof/>
        </w:rPr>
      </w:r>
      <w:r>
        <w:rPr>
          <w:noProof/>
        </w:rPr>
        <w:fldChar w:fldCharType="separate"/>
      </w:r>
      <w:r>
        <w:rPr>
          <w:noProof/>
        </w:rPr>
        <w:t>69</w:t>
      </w:r>
      <w:r>
        <w:rPr>
          <w:noProof/>
        </w:rPr>
        <w:fldChar w:fldCharType="end"/>
      </w:r>
    </w:p>
    <w:p w14:paraId="32B05A5C" w14:textId="6981714E"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_Toc187929330 \h </w:instrText>
      </w:r>
      <w:r>
        <w:rPr>
          <w:noProof/>
        </w:rPr>
      </w:r>
      <w:r>
        <w:rPr>
          <w:noProof/>
        </w:rPr>
        <w:fldChar w:fldCharType="separate"/>
      </w:r>
      <w:r>
        <w:rPr>
          <w:noProof/>
        </w:rPr>
        <w:t>70</w:t>
      </w:r>
      <w:r>
        <w:rPr>
          <w:noProof/>
        </w:rPr>
        <w:fldChar w:fldCharType="end"/>
      </w:r>
    </w:p>
    <w:p w14:paraId="32874AC6" w14:textId="2EA6509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Transition ID</w:t>
      </w:r>
      <w:r>
        <w:rPr>
          <w:noProof/>
        </w:rPr>
        <w:tab/>
      </w:r>
      <w:r>
        <w:rPr>
          <w:noProof/>
        </w:rPr>
        <w:fldChar w:fldCharType="begin" w:fldLock="1"/>
      </w:r>
      <w:r>
        <w:rPr>
          <w:noProof/>
        </w:rPr>
        <w:instrText xml:space="preserve"> PAGEREF _Toc187929331 \h </w:instrText>
      </w:r>
      <w:r>
        <w:rPr>
          <w:noProof/>
        </w:rPr>
      </w:r>
      <w:r>
        <w:rPr>
          <w:noProof/>
        </w:rPr>
        <w:fldChar w:fldCharType="separate"/>
      </w:r>
      <w:r>
        <w:rPr>
          <w:noProof/>
        </w:rPr>
        <w:t>70</w:t>
      </w:r>
      <w:r>
        <w:rPr>
          <w:noProof/>
        </w:rPr>
        <w:fldChar w:fldCharType="end"/>
      </w:r>
    </w:p>
    <w:p w14:paraId="0B4C4F1F" w14:textId="78EEA9B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SLPK</w:t>
      </w:r>
      <w:r>
        <w:rPr>
          <w:noProof/>
        </w:rPr>
        <w:tab/>
      </w:r>
      <w:r>
        <w:rPr>
          <w:noProof/>
        </w:rPr>
        <w:fldChar w:fldCharType="begin" w:fldLock="1"/>
      </w:r>
      <w:r>
        <w:rPr>
          <w:noProof/>
        </w:rPr>
        <w:instrText xml:space="preserve"> PAGEREF _Toc187929332 \h </w:instrText>
      </w:r>
      <w:r>
        <w:rPr>
          <w:noProof/>
        </w:rPr>
      </w:r>
      <w:r>
        <w:rPr>
          <w:noProof/>
        </w:rPr>
        <w:fldChar w:fldCharType="separate"/>
      </w:r>
      <w:r>
        <w:rPr>
          <w:noProof/>
        </w:rPr>
        <w:t>70</w:t>
      </w:r>
      <w:r>
        <w:rPr>
          <w:noProof/>
        </w:rPr>
        <w:fldChar w:fldCharType="end"/>
      </w:r>
    </w:p>
    <w:p w14:paraId="09840CCA" w14:textId="3A7AD63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SLPK-ID</w:t>
      </w:r>
      <w:r>
        <w:rPr>
          <w:noProof/>
        </w:rPr>
        <w:tab/>
      </w:r>
      <w:r>
        <w:rPr>
          <w:noProof/>
        </w:rPr>
        <w:fldChar w:fldCharType="begin" w:fldLock="1"/>
      </w:r>
      <w:r>
        <w:rPr>
          <w:noProof/>
        </w:rPr>
        <w:instrText xml:space="preserve"> PAGEREF _Toc187929333 \h </w:instrText>
      </w:r>
      <w:r>
        <w:rPr>
          <w:noProof/>
        </w:rPr>
      </w:r>
      <w:r>
        <w:rPr>
          <w:noProof/>
        </w:rPr>
        <w:fldChar w:fldCharType="separate"/>
      </w:r>
      <w:r>
        <w:rPr>
          <w:noProof/>
        </w:rPr>
        <w:t>70</w:t>
      </w:r>
      <w:r>
        <w:rPr>
          <w:noProof/>
        </w:rPr>
        <w:fldChar w:fldCharType="end"/>
      </w:r>
    </w:p>
    <w:p w14:paraId="29EB6186" w14:textId="303F870F"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_Toc187929334 \h </w:instrText>
      </w:r>
      <w:r>
        <w:rPr>
          <w:noProof/>
        </w:rPr>
      </w:r>
      <w:r>
        <w:rPr>
          <w:noProof/>
        </w:rPr>
        <w:fldChar w:fldCharType="separate"/>
      </w:r>
      <w:r>
        <w:rPr>
          <w:noProof/>
        </w:rPr>
        <w:t>70</w:t>
      </w:r>
      <w:r>
        <w:rPr>
          <w:noProof/>
        </w:rPr>
        <w:fldChar w:fldCharType="end"/>
      </w:r>
    </w:p>
    <w:p w14:paraId="460917BD" w14:textId="395D0EC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11.3.5</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K</w:t>
      </w:r>
      <w:r w:rsidRPr="00492261">
        <w:rPr>
          <w:noProof/>
          <w:vertAlign w:val="subscript"/>
          <w:lang w:val="en-US" w:eastAsia="zh-CN"/>
        </w:rPr>
        <w:t>SLP</w:t>
      </w:r>
      <w:r>
        <w:rPr>
          <w:noProof/>
        </w:rPr>
        <w:tab/>
      </w:r>
      <w:r>
        <w:rPr>
          <w:noProof/>
        </w:rPr>
        <w:fldChar w:fldCharType="begin" w:fldLock="1"/>
      </w:r>
      <w:r>
        <w:rPr>
          <w:noProof/>
        </w:rPr>
        <w:instrText xml:space="preserve"> PAGEREF _Toc187929335 \h </w:instrText>
      </w:r>
      <w:r>
        <w:rPr>
          <w:noProof/>
        </w:rPr>
      </w:r>
      <w:r>
        <w:rPr>
          <w:noProof/>
        </w:rPr>
        <w:fldChar w:fldCharType="separate"/>
      </w:r>
      <w:r>
        <w:rPr>
          <w:noProof/>
        </w:rPr>
        <w:t>70</w:t>
      </w:r>
      <w:r>
        <w:rPr>
          <w:noProof/>
        </w:rPr>
        <w:fldChar w:fldCharType="end"/>
      </w:r>
    </w:p>
    <w:p w14:paraId="65E08121" w14:textId="33D3379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11.3.6</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K</w:t>
      </w:r>
      <w:r w:rsidRPr="00492261">
        <w:rPr>
          <w:noProof/>
          <w:vertAlign w:val="subscript"/>
          <w:lang w:val="en-US" w:eastAsia="zh-CN"/>
        </w:rPr>
        <w:t>SLP</w:t>
      </w:r>
      <w:r w:rsidRPr="00492261">
        <w:rPr>
          <w:noProof/>
          <w:lang w:val="en-US" w:eastAsia="zh-CN"/>
        </w:rPr>
        <w:t xml:space="preserve"> freshness parameter 1</w:t>
      </w:r>
      <w:r>
        <w:rPr>
          <w:noProof/>
        </w:rPr>
        <w:tab/>
      </w:r>
      <w:r>
        <w:rPr>
          <w:noProof/>
        </w:rPr>
        <w:fldChar w:fldCharType="begin" w:fldLock="1"/>
      </w:r>
      <w:r>
        <w:rPr>
          <w:noProof/>
        </w:rPr>
        <w:instrText xml:space="preserve"> PAGEREF _Toc187929336 \h </w:instrText>
      </w:r>
      <w:r>
        <w:rPr>
          <w:noProof/>
        </w:rPr>
      </w:r>
      <w:r>
        <w:rPr>
          <w:noProof/>
        </w:rPr>
        <w:fldChar w:fldCharType="separate"/>
      </w:r>
      <w:r>
        <w:rPr>
          <w:noProof/>
        </w:rPr>
        <w:t>70</w:t>
      </w:r>
      <w:r>
        <w:rPr>
          <w:noProof/>
        </w:rPr>
        <w:fldChar w:fldCharType="end"/>
      </w:r>
    </w:p>
    <w:p w14:paraId="70C6B629" w14:textId="50DC6AC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11.3.7</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K</w:t>
      </w:r>
      <w:r w:rsidRPr="00492261">
        <w:rPr>
          <w:noProof/>
          <w:vertAlign w:val="subscript"/>
          <w:lang w:val="en-US" w:eastAsia="zh-CN"/>
        </w:rPr>
        <w:t>SLP</w:t>
      </w:r>
      <w:r w:rsidRPr="00492261">
        <w:rPr>
          <w:noProof/>
          <w:lang w:val="en-US" w:eastAsia="zh-CN"/>
        </w:rPr>
        <w:t xml:space="preserve"> freshness parameter 2</w:t>
      </w:r>
      <w:r>
        <w:rPr>
          <w:noProof/>
        </w:rPr>
        <w:tab/>
      </w:r>
      <w:r>
        <w:rPr>
          <w:noProof/>
        </w:rPr>
        <w:fldChar w:fldCharType="begin" w:fldLock="1"/>
      </w:r>
      <w:r>
        <w:rPr>
          <w:noProof/>
        </w:rPr>
        <w:instrText xml:space="preserve"> PAGEREF _Toc187929337 \h </w:instrText>
      </w:r>
      <w:r>
        <w:rPr>
          <w:noProof/>
        </w:rPr>
      </w:r>
      <w:r>
        <w:rPr>
          <w:noProof/>
        </w:rPr>
        <w:fldChar w:fldCharType="separate"/>
      </w:r>
      <w:r>
        <w:rPr>
          <w:noProof/>
        </w:rPr>
        <w:t>70</w:t>
      </w:r>
      <w:r>
        <w:rPr>
          <w:noProof/>
        </w:rPr>
        <w:fldChar w:fldCharType="end"/>
      </w:r>
    </w:p>
    <w:p w14:paraId="124747AC" w14:textId="306AF436"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11.3.8</w:t>
      </w:r>
      <w:r>
        <w:rPr>
          <w:rFonts w:asciiTheme="minorHAnsi" w:eastAsiaTheme="minorEastAsia" w:hAnsiTheme="minorHAnsi" w:cstheme="minorBidi"/>
          <w:noProof/>
          <w:kern w:val="2"/>
          <w:sz w:val="22"/>
          <w:szCs w:val="22"/>
          <w:lang w:eastAsia="en-GB"/>
          <w14:ligatures w14:val="standardContextual"/>
        </w:rPr>
        <w:tab/>
      </w:r>
      <w:r>
        <w:rPr>
          <w:noProof/>
        </w:rPr>
        <w:t>rangingsl-application-</w:t>
      </w:r>
      <w:r w:rsidRPr="00492261">
        <w:rPr>
          <w:noProof/>
          <w:lang w:val="en-US" w:eastAsia="zh-CN"/>
        </w:rPr>
        <w:t>ID</w:t>
      </w:r>
      <w:r>
        <w:rPr>
          <w:noProof/>
        </w:rPr>
        <w:tab/>
      </w:r>
      <w:r>
        <w:rPr>
          <w:noProof/>
        </w:rPr>
        <w:fldChar w:fldCharType="begin" w:fldLock="1"/>
      </w:r>
      <w:r>
        <w:rPr>
          <w:noProof/>
        </w:rPr>
        <w:instrText xml:space="preserve"> PAGEREF _Toc187929338 \h </w:instrText>
      </w:r>
      <w:r>
        <w:rPr>
          <w:noProof/>
        </w:rPr>
      </w:r>
      <w:r>
        <w:rPr>
          <w:noProof/>
        </w:rPr>
        <w:fldChar w:fldCharType="separate"/>
      </w:r>
      <w:r>
        <w:rPr>
          <w:noProof/>
        </w:rPr>
        <w:t>70</w:t>
      </w:r>
      <w:r>
        <w:rPr>
          <w:noProof/>
        </w:rPr>
        <w:fldChar w:fldCharType="end"/>
      </w:r>
    </w:p>
    <w:p w14:paraId="53953FDD" w14:textId="279030A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11.3.9</w:t>
      </w:r>
      <w:r>
        <w:rPr>
          <w:rFonts w:asciiTheme="minorHAnsi" w:eastAsiaTheme="minorEastAsia" w:hAnsiTheme="minorHAnsi" w:cstheme="minorBidi"/>
          <w:noProof/>
          <w:kern w:val="2"/>
          <w:sz w:val="22"/>
          <w:szCs w:val="22"/>
          <w:lang w:eastAsia="en-GB"/>
          <w14:ligatures w14:val="standardContextual"/>
        </w:rPr>
        <w:tab/>
      </w:r>
      <w:r>
        <w:rPr>
          <w:noProof/>
        </w:rPr>
        <w:t>UE role</w:t>
      </w:r>
      <w:r>
        <w:rPr>
          <w:noProof/>
        </w:rPr>
        <w:tab/>
      </w:r>
      <w:r>
        <w:rPr>
          <w:noProof/>
        </w:rPr>
        <w:fldChar w:fldCharType="begin" w:fldLock="1"/>
      </w:r>
      <w:r>
        <w:rPr>
          <w:noProof/>
        </w:rPr>
        <w:instrText xml:space="preserve"> PAGEREF _Toc187929339 \h </w:instrText>
      </w:r>
      <w:r>
        <w:rPr>
          <w:noProof/>
        </w:rPr>
      </w:r>
      <w:r>
        <w:rPr>
          <w:noProof/>
        </w:rPr>
        <w:fldChar w:fldCharType="separate"/>
      </w:r>
      <w:r>
        <w:rPr>
          <w:noProof/>
        </w:rPr>
        <w:t>70</w:t>
      </w:r>
      <w:r>
        <w:rPr>
          <w:noProof/>
        </w:rPr>
        <w:fldChar w:fldCharType="end"/>
      </w:r>
    </w:p>
    <w:p w14:paraId="1FBFEBD6" w14:textId="34BEC185"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11.3.10</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Expiration timer</w:t>
      </w:r>
      <w:r>
        <w:rPr>
          <w:noProof/>
        </w:rPr>
        <w:tab/>
      </w:r>
      <w:r>
        <w:rPr>
          <w:noProof/>
        </w:rPr>
        <w:fldChar w:fldCharType="begin" w:fldLock="1"/>
      </w:r>
      <w:r>
        <w:rPr>
          <w:noProof/>
        </w:rPr>
        <w:instrText xml:space="preserve"> PAGEREF _Toc187929340 \h </w:instrText>
      </w:r>
      <w:r>
        <w:rPr>
          <w:noProof/>
        </w:rPr>
      </w:r>
      <w:r>
        <w:rPr>
          <w:noProof/>
        </w:rPr>
        <w:fldChar w:fldCharType="separate"/>
      </w:r>
      <w:r>
        <w:rPr>
          <w:noProof/>
        </w:rPr>
        <w:t>70</w:t>
      </w:r>
      <w:r>
        <w:rPr>
          <w:noProof/>
        </w:rPr>
        <w:fldChar w:fldCharType="end"/>
      </w:r>
    </w:p>
    <w:p w14:paraId="20C72F76" w14:textId="6E700CE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sidRPr="00492261">
        <w:rPr>
          <w:noProof/>
          <w:lang w:val="en-US" w:eastAsia="zh-CN"/>
        </w:rPr>
        <w:t>11.3.11</w:t>
      </w:r>
      <w:r>
        <w:rPr>
          <w:rFonts w:asciiTheme="minorHAnsi" w:eastAsiaTheme="minorEastAsia" w:hAnsiTheme="minorHAnsi" w:cstheme="minorBidi"/>
          <w:noProof/>
          <w:kern w:val="2"/>
          <w:sz w:val="22"/>
          <w:szCs w:val="22"/>
          <w:lang w:eastAsia="en-GB"/>
          <w14:ligatures w14:val="standardContextual"/>
        </w:rPr>
        <w:tab/>
      </w:r>
      <w:r w:rsidRPr="00492261">
        <w:rPr>
          <w:noProof/>
          <w:lang w:val="en-US" w:eastAsia="zh-CN"/>
        </w:rPr>
        <w:t>Current time</w:t>
      </w:r>
      <w:r>
        <w:rPr>
          <w:noProof/>
        </w:rPr>
        <w:tab/>
      </w:r>
      <w:r>
        <w:rPr>
          <w:noProof/>
        </w:rPr>
        <w:fldChar w:fldCharType="begin" w:fldLock="1"/>
      </w:r>
      <w:r>
        <w:rPr>
          <w:noProof/>
        </w:rPr>
        <w:instrText xml:space="preserve"> PAGEREF _Toc187929341 \h </w:instrText>
      </w:r>
      <w:r>
        <w:rPr>
          <w:noProof/>
        </w:rPr>
      </w:r>
      <w:r>
        <w:rPr>
          <w:noProof/>
        </w:rPr>
        <w:fldChar w:fldCharType="separate"/>
      </w:r>
      <w:r>
        <w:rPr>
          <w:noProof/>
        </w:rPr>
        <w:t>71</w:t>
      </w:r>
      <w:r>
        <w:rPr>
          <w:noProof/>
        </w:rPr>
        <w:fldChar w:fldCharType="end"/>
      </w:r>
    </w:p>
    <w:p w14:paraId="1474769F" w14:textId="5D62EF53"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_Toc187929342 \h </w:instrText>
      </w:r>
      <w:r>
        <w:rPr>
          <w:noProof/>
        </w:rPr>
      </w:r>
      <w:r>
        <w:rPr>
          <w:noProof/>
        </w:rPr>
        <w:fldChar w:fldCharType="separate"/>
      </w:r>
      <w:r>
        <w:rPr>
          <w:noProof/>
        </w:rPr>
        <w:t>71</w:t>
      </w:r>
      <w:r>
        <w:rPr>
          <w:noProof/>
        </w:rPr>
        <w:fldChar w:fldCharType="end"/>
      </w:r>
    </w:p>
    <w:p w14:paraId="52F76071" w14:textId="07097B79"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PC5-U message type</w:t>
      </w:r>
      <w:r>
        <w:rPr>
          <w:noProof/>
        </w:rPr>
        <w:tab/>
      </w:r>
      <w:r>
        <w:rPr>
          <w:noProof/>
        </w:rPr>
        <w:fldChar w:fldCharType="begin" w:fldLock="1"/>
      </w:r>
      <w:r>
        <w:rPr>
          <w:noProof/>
        </w:rPr>
        <w:instrText xml:space="preserve"> PAGEREF _Toc187929343 \h </w:instrText>
      </w:r>
      <w:r>
        <w:rPr>
          <w:noProof/>
        </w:rPr>
      </w:r>
      <w:r>
        <w:rPr>
          <w:noProof/>
        </w:rPr>
        <w:fldChar w:fldCharType="separate"/>
      </w:r>
      <w:r>
        <w:rPr>
          <w:noProof/>
        </w:rPr>
        <w:t>71</w:t>
      </w:r>
      <w:r>
        <w:rPr>
          <w:noProof/>
        </w:rPr>
        <w:fldChar w:fldCharType="end"/>
      </w:r>
    </w:p>
    <w:p w14:paraId="773BAF1B" w14:textId="3B3F07C5"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11.4.2</w:t>
      </w:r>
      <w:r>
        <w:rPr>
          <w:rFonts w:asciiTheme="minorHAnsi" w:eastAsiaTheme="minorEastAsia" w:hAnsiTheme="minorHAnsi" w:cstheme="minorBidi"/>
          <w:noProof/>
          <w:kern w:val="2"/>
          <w:sz w:val="22"/>
          <w:szCs w:val="22"/>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_Toc187929344 \h </w:instrText>
      </w:r>
      <w:r>
        <w:rPr>
          <w:noProof/>
        </w:rPr>
      </w:r>
      <w:r>
        <w:rPr>
          <w:noProof/>
        </w:rPr>
        <w:fldChar w:fldCharType="separate"/>
      </w:r>
      <w:r>
        <w:rPr>
          <w:noProof/>
        </w:rPr>
        <w:t>71</w:t>
      </w:r>
      <w:r>
        <w:rPr>
          <w:noProof/>
        </w:rPr>
        <w:fldChar w:fldCharType="end"/>
      </w:r>
    </w:p>
    <w:p w14:paraId="47B999C4" w14:textId="7D3A734D"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11.4.3</w:t>
      </w:r>
      <w:r>
        <w:rPr>
          <w:rFonts w:asciiTheme="minorHAnsi" w:eastAsiaTheme="minorEastAsia" w:hAnsiTheme="minorHAnsi" w:cstheme="minorBidi"/>
          <w:noProof/>
          <w:kern w:val="2"/>
          <w:sz w:val="22"/>
          <w:szCs w:val="22"/>
          <w:lang w:eastAsia="en-GB"/>
          <w14:ligatures w14:val="standardContextual"/>
        </w:rPr>
        <w:tab/>
      </w:r>
      <w:r>
        <w:rPr>
          <w:noProof/>
        </w:rPr>
        <w:t>Related user info</w:t>
      </w:r>
      <w:r>
        <w:rPr>
          <w:noProof/>
        </w:rPr>
        <w:tab/>
      </w:r>
      <w:r>
        <w:rPr>
          <w:noProof/>
        </w:rPr>
        <w:fldChar w:fldCharType="begin" w:fldLock="1"/>
      </w:r>
      <w:r>
        <w:rPr>
          <w:noProof/>
        </w:rPr>
        <w:instrText xml:space="preserve"> PAGEREF _Toc187929345 \h </w:instrText>
      </w:r>
      <w:r>
        <w:rPr>
          <w:noProof/>
        </w:rPr>
      </w:r>
      <w:r>
        <w:rPr>
          <w:noProof/>
        </w:rPr>
        <w:fldChar w:fldCharType="separate"/>
      </w:r>
      <w:r>
        <w:rPr>
          <w:noProof/>
        </w:rPr>
        <w:t>72</w:t>
      </w:r>
      <w:r>
        <w:rPr>
          <w:noProof/>
        </w:rPr>
        <w:fldChar w:fldCharType="end"/>
      </w:r>
    </w:p>
    <w:p w14:paraId="364CD0E4" w14:textId="413671AE"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11.4.4</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_Toc187929346 \h </w:instrText>
      </w:r>
      <w:r>
        <w:rPr>
          <w:noProof/>
        </w:rPr>
      </w:r>
      <w:r>
        <w:rPr>
          <w:noProof/>
        </w:rPr>
        <w:fldChar w:fldCharType="separate"/>
      </w:r>
      <w:r>
        <w:rPr>
          <w:noProof/>
        </w:rPr>
        <w:t>72</w:t>
      </w:r>
      <w:r>
        <w:rPr>
          <w:noProof/>
        </w:rPr>
        <w:fldChar w:fldCharType="end"/>
      </w:r>
    </w:p>
    <w:p w14:paraId="3BF688C1" w14:textId="28FC93BB"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11.4.5</w:t>
      </w:r>
      <w:r>
        <w:rPr>
          <w:rFonts w:asciiTheme="minorHAnsi" w:eastAsiaTheme="minorEastAsia" w:hAnsiTheme="minorHAnsi" w:cstheme="minorBidi"/>
          <w:noProof/>
          <w:kern w:val="2"/>
          <w:sz w:val="22"/>
          <w:szCs w:val="22"/>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_Toc187929347 \h </w:instrText>
      </w:r>
      <w:r>
        <w:rPr>
          <w:noProof/>
        </w:rPr>
      </w:r>
      <w:r>
        <w:rPr>
          <w:noProof/>
        </w:rPr>
        <w:fldChar w:fldCharType="separate"/>
      </w:r>
      <w:r>
        <w:rPr>
          <w:noProof/>
        </w:rPr>
        <w:t>73</w:t>
      </w:r>
      <w:r>
        <w:rPr>
          <w:noProof/>
        </w:rPr>
        <w:fldChar w:fldCharType="end"/>
      </w:r>
    </w:p>
    <w:p w14:paraId="7BE92A5A" w14:textId="40A0A99B"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11.4.6</w:t>
      </w:r>
      <w:r>
        <w:rPr>
          <w:rFonts w:asciiTheme="minorHAnsi" w:eastAsiaTheme="minorEastAsia" w:hAnsiTheme="minorHAnsi" w:cstheme="minorBidi"/>
          <w:noProof/>
          <w:kern w:val="2"/>
          <w:sz w:val="22"/>
          <w:szCs w:val="22"/>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_Toc187929348 \h </w:instrText>
      </w:r>
      <w:r>
        <w:rPr>
          <w:noProof/>
        </w:rPr>
      </w:r>
      <w:r>
        <w:rPr>
          <w:noProof/>
        </w:rPr>
        <w:fldChar w:fldCharType="separate"/>
      </w:r>
      <w:r>
        <w:rPr>
          <w:noProof/>
        </w:rPr>
        <w:t>74</w:t>
      </w:r>
      <w:r>
        <w:rPr>
          <w:noProof/>
        </w:rPr>
        <w:fldChar w:fldCharType="end"/>
      </w:r>
    </w:p>
    <w:p w14:paraId="3B0AC185" w14:textId="12E02605"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11.4.7</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_Toc187929349 \h </w:instrText>
      </w:r>
      <w:r>
        <w:rPr>
          <w:noProof/>
        </w:rPr>
      </w:r>
      <w:r>
        <w:rPr>
          <w:noProof/>
        </w:rPr>
        <w:fldChar w:fldCharType="separate"/>
      </w:r>
      <w:r>
        <w:rPr>
          <w:noProof/>
        </w:rPr>
        <w:t>78</w:t>
      </w:r>
      <w:r>
        <w:rPr>
          <w:noProof/>
        </w:rPr>
        <w:fldChar w:fldCharType="end"/>
      </w:r>
    </w:p>
    <w:p w14:paraId="26AEEADA" w14:textId="5EEA6FB8"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11.4.8</w:t>
      </w:r>
      <w:r>
        <w:rPr>
          <w:rFonts w:asciiTheme="minorHAnsi" w:eastAsiaTheme="minorEastAsia" w:hAnsiTheme="minorHAnsi" w:cstheme="minorBidi"/>
          <w:noProof/>
          <w:kern w:val="2"/>
          <w:sz w:val="22"/>
          <w:szCs w:val="22"/>
          <w:lang w:eastAsia="en-GB"/>
          <w14:ligatures w14:val="standardContextual"/>
        </w:rPr>
        <w:tab/>
      </w:r>
      <w:r>
        <w:rPr>
          <w:noProof/>
        </w:rPr>
        <w:t>List of SLPP PDUs</w:t>
      </w:r>
      <w:r>
        <w:rPr>
          <w:noProof/>
        </w:rPr>
        <w:tab/>
      </w:r>
      <w:r>
        <w:rPr>
          <w:noProof/>
        </w:rPr>
        <w:fldChar w:fldCharType="begin" w:fldLock="1"/>
      </w:r>
      <w:r>
        <w:rPr>
          <w:noProof/>
        </w:rPr>
        <w:instrText xml:space="preserve"> PAGEREF _Toc187929350 \h </w:instrText>
      </w:r>
      <w:r>
        <w:rPr>
          <w:noProof/>
        </w:rPr>
      </w:r>
      <w:r>
        <w:rPr>
          <w:noProof/>
        </w:rPr>
        <w:fldChar w:fldCharType="separate"/>
      </w:r>
      <w:r>
        <w:rPr>
          <w:noProof/>
        </w:rPr>
        <w:t>83</w:t>
      </w:r>
      <w:r>
        <w:rPr>
          <w:noProof/>
        </w:rPr>
        <w:fldChar w:fldCharType="end"/>
      </w:r>
    </w:p>
    <w:p w14:paraId="1F747760" w14:textId="10219B01" w:rsidR="00F150B7" w:rsidRDefault="00F150B7">
      <w:pPr>
        <w:pStyle w:val="TOC3"/>
        <w:rPr>
          <w:rFonts w:asciiTheme="minorHAnsi" w:eastAsiaTheme="minorEastAsia" w:hAnsiTheme="minorHAnsi" w:cstheme="minorBidi"/>
          <w:noProof/>
          <w:kern w:val="2"/>
          <w:sz w:val="22"/>
          <w:szCs w:val="22"/>
          <w:lang w:eastAsia="en-GB"/>
          <w14:ligatures w14:val="standardContextual"/>
        </w:rPr>
      </w:pPr>
      <w:r>
        <w:rPr>
          <w:noProof/>
        </w:rPr>
        <w:t>11.4.9</w:t>
      </w:r>
      <w:r>
        <w:rPr>
          <w:rFonts w:asciiTheme="minorHAnsi" w:eastAsiaTheme="minorEastAsia" w:hAnsiTheme="minorHAnsi" w:cstheme="minorBidi"/>
          <w:noProof/>
          <w:kern w:val="2"/>
          <w:sz w:val="22"/>
          <w:szCs w:val="22"/>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_Toc187929351 \h </w:instrText>
      </w:r>
      <w:r>
        <w:rPr>
          <w:noProof/>
        </w:rPr>
      </w:r>
      <w:r>
        <w:rPr>
          <w:noProof/>
        </w:rPr>
        <w:fldChar w:fldCharType="separate"/>
      </w:r>
      <w:r>
        <w:rPr>
          <w:noProof/>
        </w:rPr>
        <w:t>84</w:t>
      </w:r>
      <w:r>
        <w:rPr>
          <w:noProof/>
        </w:rPr>
        <w:fldChar w:fldCharType="end"/>
      </w:r>
    </w:p>
    <w:p w14:paraId="521470F8" w14:textId="18BD3950"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_Toc187929352 \h </w:instrText>
      </w:r>
      <w:r>
        <w:rPr>
          <w:noProof/>
        </w:rPr>
      </w:r>
      <w:r>
        <w:rPr>
          <w:noProof/>
        </w:rPr>
        <w:fldChar w:fldCharType="separate"/>
      </w:r>
      <w:r>
        <w:rPr>
          <w:noProof/>
        </w:rPr>
        <w:t>85</w:t>
      </w:r>
      <w:r>
        <w:rPr>
          <w:noProof/>
        </w:rPr>
        <w:fldChar w:fldCharType="end"/>
      </w:r>
    </w:p>
    <w:p w14:paraId="753EC4CA" w14:textId="224A87A3"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_Toc187929353 \h </w:instrText>
      </w:r>
      <w:r>
        <w:rPr>
          <w:noProof/>
        </w:rPr>
      </w:r>
      <w:r>
        <w:rPr>
          <w:noProof/>
        </w:rPr>
        <w:fldChar w:fldCharType="separate"/>
      </w:r>
      <w:r>
        <w:rPr>
          <w:noProof/>
        </w:rPr>
        <w:t>85</w:t>
      </w:r>
      <w:r>
        <w:rPr>
          <w:noProof/>
        </w:rPr>
        <w:fldChar w:fldCharType="end"/>
      </w:r>
    </w:p>
    <w:p w14:paraId="04106C67" w14:textId="433A47D5"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_Toc187929354 \h </w:instrText>
      </w:r>
      <w:r>
        <w:rPr>
          <w:noProof/>
        </w:rPr>
      </w:r>
      <w:r>
        <w:rPr>
          <w:noProof/>
        </w:rPr>
        <w:fldChar w:fldCharType="separate"/>
      </w:r>
      <w:r>
        <w:rPr>
          <w:noProof/>
        </w:rPr>
        <w:t>85</w:t>
      </w:r>
      <w:r>
        <w:rPr>
          <w:noProof/>
        </w:rPr>
        <w:fldChar w:fldCharType="end"/>
      </w:r>
    </w:p>
    <w:p w14:paraId="051B5801" w14:textId="03FAC3BA" w:rsidR="00F150B7" w:rsidRDefault="00F150B7">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_Toc187929355 \h </w:instrText>
      </w:r>
      <w:r>
        <w:rPr>
          <w:noProof/>
        </w:rPr>
      </w:r>
      <w:r>
        <w:rPr>
          <w:noProof/>
        </w:rPr>
        <w:fldChar w:fldCharType="separate"/>
      </w:r>
      <w:r>
        <w:rPr>
          <w:noProof/>
        </w:rPr>
        <w:t>107</w:t>
      </w:r>
      <w:r>
        <w:rPr>
          <w:noProof/>
        </w:rPr>
        <w:fldChar w:fldCharType="end"/>
      </w:r>
    </w:p>
    <w:p w14:paraId="050BD4C4" w14:textId="6803F59F"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_Toc187929356 \h </w:instrText>
      </w:r>
      <w:r>
        <w:rPr>
          <w:noProof/>
        </w:rPr>
      </w:r>
      <w:r>
        <w:rPr>
          <w:noProof/>
        </w:rPr>
        <w:fldChar w:fldCharType="separate"/>
      </w:r>
      <w:r>
        <w:rPr>
          <w:noProof/>
        </w:rPr>
        <w:t>107</w:t>
      </w:r>
      <w:r>
        <w:rPr>
          <w:noProof/>
        </w:rPr>
        <w:fldChar w:fldCharType="end"/>
      </w:r>
    </w:p>
    <w:p w14:paraId="31EE11BC" w14:textId="4A3A6F62"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_Toc187929357 \h </w:instrText>
      </w:r>
      <w:r>
        <w:rPr>
          <w:noProof/>
        </w:rPr>
      </w:r>
      <w:r>
        <w:rPr>
          <w:noProof/>
        </w:rPr>
        <w:fldChar w:fldCharType="separate"/>
      </w:r>
      <w:r>
        <w:rPr>
          <w:noProof/>
        </w:rPr>
        <w:t>107</w:t>
      </w:r>
      <w:r>
        <w:rPr>
          <w:noProof/>
        </w:rPr>
        <w:fldChar w:fldCharType="end"/>
      </w:r>
    </w:p>
    <w:p w14:paraId="152B2B6C" w14:textId="67B67184" w:rsidR="00F150B7" w:rsidRDefault="00F150B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13.3</w:t>
      </w:r>
      <w:r>
        <w:rPr>
          <w:rFonts w:asciiTheme="minorHAnsi" w:eastAsiaTheme="minorEastAsia" w:hAnsiTheme="minorHAnsi" w:cstheme="minorBidi"/>
          <w:noProof/>
          <w:kern w:val="2"/>
          <w:sz w:val="22"/>
          <w:szCs w:val="22"/>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_Toc187929358 \h </w:instrText>
      </w:r>
      <w:r>
        <w:rPr>
          <w:noProof/>
        </w:rPr>
      </w:r>
      <w:r>
        <w:rPr>
          <w:noProof/>
        </w:rPr>
        <w:fldChar w:fldCharType="separate"/>
      </w:r>
      <w:r>
        <w:rPr>
          <w:noProof/>
        </w:rPr>
        <w:t>108</w:t>
      </w:r>
      <w:r>
        <w:rPr>
          <w:noProof/>
        </w:rPr>
        <w:fldChar w:fldCharType="end"/>
      </w:r>
    </w:p>
    <w:p w14:paraId="342D84B5" w14:textId="1B7BAC20" w:rsidR="00F150B7" w:rsidRDefault="00F150B7" w:rsidP="00F150B7">
      <w:pPr>
        <w:pStyle w:val="TOC8"/>
        <w:rPr>
          <w:rFonts w:asciiTheme="minorHAnsi" w:eastAsiaTheme="minorEastAsia" w:hAnsiTheme="minorHAnsi" w:cstheme="minorBidi"/>
          <w:b w:val="0"/>
          <w:noProof/>
          <w:kern w:val="2"/>
          <w:szCs w:val="22"/>
          <w:lang w:eastAsia="en-GB"/>
          <w14:ligatures w14:val="standardContextual"/>
        </w:rPr>
      </w:pPr>
      <w:r w:rsidRPr="00492261">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_Toc187929359 \h </w:instrText>
      </w:r>
      <w:r>
        <w:rPr>
          <w:noProof/>
        </w:rPr>
      </w:r>
      <w:r>
        <w:rPr>
          <w:noProof/>
        </w:rPr>
        <w:fldChar w:fldCharType="separate"/>
      </w:r>
      <w:r>
        <w:rPr>
          <w:noProof/>
        </w:rPr>
        <w:t>109</w:t>
      </w:r>
      <w:r>
        <w:rPr>
          <w:noProof/>
        </w:rPr>
        <w:fldChar w:fldCharType="end"/>
      </w:r>
    </w:p>
    <w:p w14:paraId="0B9E3498" w14:textId="5148EF9E"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lastRenderedPageBreak/>
        <w:br w:type="page"/>
      </w:r>
    </w:p>
    <w:p w14:paraId="03993004" w14:textId="77777777" w:rsidR="00080512" w:rsidRDefault="00080512">
      <w:pPr>
        <w:pStyle w:val="Heading1"/>
      </w:pPr>
      <w:bookmarkStart w:id="16" w:name="foreword"/>
      <w:bookmarkStart w:id="17" w:name="_CRForeword"/>
      <w:bookmarkStart w:id="18" w:name="_Toc157624716"/>
      <w:bookmarkStart w:id="19" w:name="_Toc187929149"/>
      <w:bookmarkEnd w:id="16"/>
      <w:bookmarkEnd w:id="17"/>
      <w:r w:rsidRPr="004D3578">
        <w:lastRenderedPageBreak/>
        <w:t>Foreword</w:t>
      </w:r>
      <w:bookmarkEnd w:id="18"/>
      <w:bookmarkEnd w:id="19"/>
    </w:p>
    <w:p w14:paraId="2511FBFA" w14:textId="3CF6F4DD" w:rsidR="00080512" w:rsidRPr="004626B6" w:rsidRDefault="00080512">
      <w:r w:rsidRPr="004D3578">
        <w:t xml:space="preserve">This Technical </w:t>
      </w:r>
      <w:bookmarkStart w:id="20" w:name="spectype3"/>
      <w:r w:rsidRPr="004626B6">
        <w:t>Specification</w:t>
      </w:r>
      <w:bookmarkEnd w:id="20"/>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1" w:name="introduction"/>
      <w:bookmarkEnd w:id="21"/>
    </w:p>
    <w:p w14:paraId="1D7FA9A7" w14:textId="77777777" w:rsidR="008E1A4E" w:rsidRPr="004D3578" w:rsidRDefault="00080512" w:rsidP="008E1A4E">
      <w:pPr>
        <w:pStyle w:val="Heading1"/>
      </w:pPr>
      <w:bookmarkStart w:id="22" w:name="_CR"/>
      <w:bookmarkEnd w:id="22"/>
      <w:r w:rsidRPr="004D3578">
        <w:br w:type="page"/>
      </w:r>
      <w:bookmarkStart w:id="23" w:name="scope"/>
      <w:bookmarkStart w:id="24" w:name="_Toc131849066"/>
      <w:bookmarkEnd w:id="23"/>
    </w:p>
    <w:p w14:paraId="5268C26B" w14:textId="77777777" w:rsidR="00651050" w:rsidRPr="004D3578" w:rsidRDefault="00651050" w:rsidP="00651050">
      <w:pPr>
        <w:pStyle w:val="Heading1"/>
      </w:pPr>
      <w:bookmarkStart w:id="25" w:name="references"/>
      <w:bookmarkStart w:id="26" w:name="_CR1"/>
      <w:bookmarkStart w:id="27" w:name="_Toc157624717"/>
      <w:bookmarkStart w:id="28" w:name="_Toc187929150"/>
      <w:bookmarkEnd w:id="24"/>
      <w:bookmarkEnd w:id="25"/>
      <w:bookmarkEnd w:id="26"/>
      <w:r w:rsidRPr="004D3578">
        <w:t>1</w:t>
      </w:r>
      <w:r w:rsidRPr="004D3578">
        <w:tab/>
        <w:t>Scope</w:t>
      </w:r>
      <w:bookmarkEnd w:id="27"/>
      <w:bookmarkEnd w:id="28"/>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9" w:name="_CR2"/>
      <w:bookmarkStart w:id="30" w:name="_Toc157624718"/>
      <w:bookmarkStart w:id="31" w:name="_Hlk142839615"/>
      <w:bookmarkStart w:id="32" w:name="_Hlk142919296"/>
      <w:bookmarkStart w:id="33" w:name="_Toc187929151"/>
      <w:bookmarkEnd w:id="29"/>
      <w:r w:rsidRPr="004D3578">
        <w:t>2</w:t>
      </w:r>
      <w:r w:rsidRPr="004D3578">
        <w:tab/>
        <w:t>References</w:t>
      </w:r>
      <w:bookmarkEnd w:id="30"/>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4"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4"/>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31"/>
      <w:bookmarkEnd w:id="32"/>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Pr="003E4A8A"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4ACB616" w14:textId="77777777" w:rsidR="00080512" w:rsidRPr="004D3578" w:rsidRDefault="00080512">
      <w:pPr>
        <w:pStyle w:val="Heading1"/>
      </w:pPr>
      <w:bookmarkStart w:id="35" w:name="definitions"/>
      <w:bookmarkStart w:id="36" w:name="_CR3"/>
      <w:bookmarkStart w:id="37" w:name="_Toc157624719"/>
      <w:bookmarkStart w:id="38" w:name="_Toc187929152"/>
      <w:bookmarkEnd w:id="35"/>
      <w:bookmarkEnd w:id="36"/>
      <w:r w:rsidRPr="004D3578">
        <w:t>3</w:t>
      </w:r>
      <w:r w:rsidRPr="004D3578">
        <w:tab/>
        <w:t>Definitions</w:t>
      </w:r>
      <w:r w:rsidR="00602AEA">
        <w:t xml:space="preserve"> of terms, symbols and abbreviations</w:t>
      </w:r>
      <w:bookmarkEnd w:id="37"/>
      <w:bookmarkEnd w:id="38"/>
    </w:p>
    <w:p w14:paraId="6CBABCF9" w14:textId="77777777" w:rsidR="00080512" w:rsidRPr="004D3578" w:rsidRDefault="00080512">
      <w:pPr>
        <w:pStyle w:val="Heading2"/>
      </w:pPr>
      <w:bookmarkStart w:id="39" w:name="_CR3_1"/>
      <w:bookmarkStart w:id="40" w:name="_Toc157624720"/>
      <w:bookmarkStart w:id="41" w:name="_Toc187929153"/>
      <w:bookmarkEnd w:id="39"/>
      <w:r w:rsidRPr="004D3578">
        <w:t>3.1</w:t>
      </w:r>
      <w:r w:rsidRPr="004D3578">
        <w:tab/>
      </w:r>
      <w:r w:rsidR="002B6339">
        <w:t>Terms</w:t>
      </w:r>
      <w:bookmarkEnd w:id="40"/>
      <w:bookmarkEnd w:id="41"/>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42" w:name="_CR3_2"/>
      <w:bookmarkStart w:id="43" w:name="_Toc157624721"/>
      <w:bookmarkStart w:id="44" w:name="_Toc187929154"/>
      <w:bookmarkEnd w:id="42"/>
      <w:r w:rsidRPr="004D3578">
        <w:t>3.</w:t>
      </w:r>
      <w:r w:rsidR="00F51CB3">
        <w:t>2</w:t>
      </w:r>
      <w:r w:rsidRPr="004D3578">
        <w:tab/>
        <w:t>Abbreviations</w:t>
      </w:r>
      <w:bookmarkEnd w:id="43"/>
      <w:bookmarkEnd w:id="44"/>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45" w:name="clause4"/>
      <w:bookmarkStart w:id="46" w:name="_CR4"/>
      <w:bookmarkStart w:id="47" w:name="_Toc157624722"/>
      <w:bookmarkStart w:id="48" w:name="_Toc187929155"/>
      <w:bookmarkEnd w:id="45"/>
      <w:bookmarkEnd w:id="46"/>
      <w:r w:rsidRPr="004D3578">
        <w:t>4</w:t>
      </w:r>
      <w:r w:rsidRPr="004D3578">
        <w:tab/>
      </w:r>
      <w:r>
        <w:t>General description</w:t>
      </w:r>
      <w:bookmarkEnd w:id="47"/>
      <w:bookmarkEnd w:id="48"/>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9" w:name="_Hlk175145880"/>
      <w:r w:rsidRPr="001D7C31">
        <w:t>The extended PC5 signalling protocol for ranging and sidelink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ProSe, is defined to support UE discovery and selection as defined in clause 6 and Ranging and sidelink positioning communication between UEs as defined in clause 7.2.</w:t>
      </w:r>
      <w:bookmarkEnd w:id="49"/>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50" w:name="_CR5"/>
      <w:bookmarkStart w:id="51" w:name="_Toc157624723"/>
      <w:bookmarkStart w:id="52" w:name="_Toc187929156"/>
      <w:bookmarkEnd w:id="5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51"/>
      <w:bookmarkEnd w:id="52"/>
    </w:p>
    <w:p w14:paraId="32174BD3" w14:textId="0E99A047" w:rsidR="00080512" w:rsidRDefault="00A35866">
      <w:pPr>
        <w:pStyle w:val="Heading2"/>
      </w:pPr>
      <w:bookmarkStart w:id="53" w:name="_CR5_1"/>
      <w:bookmarkStart w:id="54" w:name="_Toc157624724"/>
      <w:bookmarkStart w:id="55" w:name="_Toc187929157"/>
      <w:bookmarkEnd w:id="53"/>
      <w:r>
        <w:t>5</w:t>
      </w:r>
      <w:r w:rsidR="00080512" w:rsidRPr="004D3578">
        <w:t>.</w:t>
      </w:r>
      <w:r>
        <w:t>1</w:t>
      </w:r>
      <w:r w:rsidR="00080512" w:rsidRPr="004D3578">
        <w:tab/>
      </w:r>
      <w:r w:rsidR="005E6B1D">
        <w:t>Overview</w:t>
      </w:r>
      <w:bookmarkEnd w:id="54"/>
      <w:bookmarkEnd w:id="55"/>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t>The procedures to allow the UE to obtain the ranging and sidelink positioning policy (RSLPP) is described in clause 5.3.</w:t>
      </w:r>
    </w:p>
    <w:p w14:paraId="613D53E9" w14:textId="28C8453D" w:rsidR="00A35866" w:rsidRDefault="00A35866" w:rsidP="00A35866">
      <w:pPr>
        <w:pStyle w:val="Heading2"/>
      </w:pPr>
      <w:bookmarkStart w:id="56" w:name="_CR5_2"/>
      <w:bookmarkStart w:id="57" w:name="_Toc157624725"/>
      <w:bookmarkStart w:id="58" w:name="_Toc187929158"/>
      <w:bookmarkEnd w:id="56"/>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57"/>
      <w:bookmarkEnd w:id="58"/>
    </w:p>
    <w:p w14:paraId="377641C2" w14:textId="77777777" w:rsidR="001B27FE" w:rsidRPr="00C33F68" w:rsidRDefault="001B27FE" w:rsidP="001B27FE">
      <w:pPr>
        <w:pStyle w:val="Heading3"/>
        <w:rPr>
          <w:noProof/>
        </w:rPr>
      </w:pPr>
      <w:bookmarkStart w:id="59" w:name="_CR5_2_1"/>
      <w:bookmarkStart w:id="60" w:name="_Toc131694852"/>
      <w:bookmarkStart w:id="61" w:name="_Toc157624726"/>
      <w:bookmarkStart w:id="62" w:name="_Toc187929159"/>
      <w:bookmarkEnd w:id="59"/>
      <w:r w:rsidRPr="00C33F68">
        <w:rPr>
          <w:noProof/>
        </w:rPr>
        <w:t>5.2.</w:t>
      </w:r>
      <w:r w:rsidRPr="00C33F68">
        <w:rPr>
          <w:noProof/>
          <w:lang w:eastAsia="zh-CN"/>
        </w:rPr>
        <w:t>1</w:t>
      </w:r>
      <w:r w:rsidRPr="00C33F68">
        <w:rPr>
          <w:noProof/>
        </w:rPr>
        <w:tab/>
        <w:t>General</w:t>
      </w:r>
      <w:bookmarkEnd w:id="60"/>
      <w:bookmarkEnd w:id="61"/>
      <w:bookmarkEnd w:id="62"/>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63" w:name="_CR5_2_2"/>
      <w:bookmarkStart w:id="64" w:name="_Toc59208540"/>
      <w:bookmarkStart w:id="65" w:name="_Toc51951114"/>
      <w:bookmarkStart w:id="66" w:name="_Toc45882564"/>
      <w:bookmarkStart w:id="67" w:name="_Toc45282178"/>
      <w:bookmarkStart w:id="68" w:name="_Toc34404350"/>
      <w:bookmarkStart w:id="69" w:name="_Toc34388579"/>
      <w:bookmarkStart w:id="70" w:name="_Toc25070664"/>
      <w:bookmarkStart w:id="71" w:name="_Toc22039955"/>
      <w:bookmarkStart w:id="72" w:name="_Toc131694853"/>
      <w:bookmarkStart w:id="73" w:name="_Toc157624727"/>
      <w:bookmarkStart w:id="74" w:name="_Toc187929160"/>
      <w:bookmarkEnd w:id="63"/>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64"/>
      <w:bookmarkEnd w:id="65"/>
      <w:bookmarkEnd w:id="66"/>
      <w:bookmarkEnd w:id="67"/>
      <w:bookmarkEnd w:id="68"/>
      <w:bookmarkEnd w:id="69"/>
      <w:bookmarkEnd w:id="70"/>
      <w:bookmarkEnd w:id="71"/>
      <w:bookmarkEnd w:id="72"/>
      <w:bookmarkEnd w:id="73"/>
      <w:bookmarkEnd w:id="74"/>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75" w:name="_CR5_2_3"/>
      <w:bookmarkStart w:id="76" w:name="_Toc131694854"/>
      <w:bookmarkStart w:id="77" w:name="_Toc157624728"/>
      <w:bookmarkStart w:id="78" w:name="_Hlk150029536"/>
      <w:bookmarkStart w:id="79" w:name="_Toc187929161"/>
      <w:bookmarkEnd w:id="75"/>
      <w:r w:rsidRPr="00C33F68">
        <w:t>5.2.3</w:t>
      </w:r>
      <w:r w:rsidRPr="00C33F68">
        <w:tab/>
        <w:t xml:space="preserve">Configuration parameters for </w:t>
      </w:r>
      <w:bookmarkEnd w:id="76"/>
      <w:r w:rsidRPr="005240FF">
        <w:t>ranging and sidelink positioning</w:t>
      </w:r>
      <w:bookmarkEnd w:id="77"/>
      <w:bookmarkEnd w:id="79"/>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80" w:name="_Hlk150164543"/>
      <w:r w:rsidR="00D90866">
        <w:rPr>
          <w:lang w:eastAsia="zh-CN"/>
        </w:rPr>
        <w:t xml:space="preserve">SL </w:t>
      </w:r>
      <w:r w:rsidR="00044B4E">
        <w:rPr>
          <w:lang w:eastAsia="zh-CN"/>
        </w:rPr>
        <w:t>positioning client UE</w:t>
      </w:r>
      <w:bookmarkEnd w:id="80"/>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4CB1EF01"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p>
    <w:p w14:paraId="5FF9D9D4" w14:textId="77777777" w:rsidR="001B27FE" w:rsidRDefault="001B27FE" w:rsidP="001B27FE">
      <w:pPr>
        <w:pStyle w:val="B1"/>
        <w:rPr>
          <w:noProof/>
        </w:rPr>
      </w:pPr>
      <w:bookmarkStart w:id="81"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81"/>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25CB90F2"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p>
    <w:p w14:paraId="3BEC078D" w14:textId="77777777" w:rsidR="001B27FE" w:rsidRDefault="001B27FE" w:rsidP="001B27FE">
      <w:pPr>
        <w:pStyle w:val="B1"/>
        <w:rPr>
          <w:lang w:eastAsia="zh-CN"/>
        </w:rPr>
      </w:pPr>
      <w:bookmarkStart w:id="82"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78"/>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83" w:name="_CR5_3"/>
      <w:bookmarkStart w:id="84" w:name="_Toc157624729"/>
      <w:bookmarkStart w:id="85" w:name="_Toc187929162"/>
      <w:bookmarkEnd w:id="82"/>
      <w:bookmarkEnd w:id="83"/>
      <w:r w:rsidRPr="00A35866">
        <w:t>5.</w:t>
      </w:r>
      <w:r>
        <w:t>3</w:t>
      </w:r>
      <w:r w:rsidRPr="00A35866">
        <w:tab/>
      </w:r>
      <w:r>
        <w:t>Procedures</w:t>
      </w:r>
      <w:bookmarkEnd w:id="84"/>
      <w:bookmarkEnd w:id="85"/>
    </w:p>
    <w:p w14:paraId="55EBDE64" w14:textId="6B57F1BA" w:rsidR="00177C81" w:rsidRPr="00C33F68" w:rsidRDefault="00177C81" w:rsidP="00177C81">
      <w:pPr>
        <w:pStyle w:val="Heading3"/>
        <w:rPr>
          <w:noProof/>
        </w:rPr>
      </w:pPr>
      <w:bookmarkStart w:id="86" w:name="_CR5_3_1"/>
      <w:bookmarkStart w:id="87" w:name="_Toc59209143"/>
      <w:bookmarkStart w:id="88" w:name="_Toc59208872"/>
      <w:bookmarkStart w:id="89" w:name="_Toc51951118"/>
      <w:bookmarkStart w:id="90" w:name="_Toc45882568"/>
      <w:bookmarkStart w:id="91" w:name="_Toc45282182"/>
      <w:bookmarkStart w:id="92" w:name="_Toc34404354"/>
      <w:bookmarkStart w:id="93" w:name="_Toc34388583"/>
      <w:bookmarkStart w:id="94" w:name="_Toc25070668"/>
      <w:bookmarkStart w:id="95" w:name="_Toc22039959"/>
      <w:bookmarkStart w:id="96" w:name="_Toc533170250"/>
      <w:bookmarkStart w:id="97" w:name="_Toc123634536"/>
      <w:bookmarkStart w:id="98" w:name="_Toc157624730"/>
      <w:bookmarkStart w:id="99" w:name="_Toc533170253"/>
      <w:bookmarkStart w:id="100" w:name="_Toc533170262"/>
      <w:bookmarkStart w:id="101" w:name="_Toc187929163"/>
      <w:bookmarkEnd w:id="86"/>
      <w:r>
        <w:rPr>
          <w:noProof/>
        </w:rPr>
        <w:t>5.3</w:t>
      </w:r>
      <w:r w:rsidRPr="00C33F68">
        <w:rPr>
          <w:noProof/>
        </w:rPr>
        <w:t>.1</w:t>
      </w:r>
      <w:r w:rsidRPr="00C33F68">
        <w:rPr>
          <w:noProof/>
        </w:rPr>
        <w:tab/>
        <w:t>General</w:t>
      </w:r>
      <w:bookmarkEnd w:id="87"/>
      <w:bookmarkEnd w:id="88"/>
      <w:bookmarkEnd w:id="89"/>
      <w:bookmarkEnd w:id="90"/>
      <w:bookmarkEnd w:id="91"/>
      <w:bookmarkEnd w:id="92"/>
      <w:bookmarkEnd w:id="93"/>
      <w:bookmarkEnd w:id="94"/>
      <w:bookmarkEnd w:id="95"/>
      <w:bookmarkEnd w:id="96"/>
      <w:bookmarkEnd w:id="97"/>
      <w:bookmarkEnd w:id="98"/>
      <w:bookmarkEnd w:id="101"/>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102" w:name="_CR5_3_2"/>
      <w:bookmarkStart w:id="103" w:name="_Toc59209144"/>
      <w:bookmarkStart w:id="104" w:name="_Toc59208873"/>
      <w:bookmarkStart w:id="105" w:name="_Toc51951119"/>
      <w:bookmarkStart w:id="106" w:name="_Toc45882569"/>
      <w:bookmarkStart w:id="107" w:name="_Toc45282183"/>
      <w:bookmarkStart w:id="108" w:name="_Toc34404355"/>
      <w:bookmarkStart w:id="109" w:name="_Toc34388584"/>
      <w:bookmarkStart w:id="110" w:name="_Toc25070669"/>
      <w:bookmarkStart w:id="111" w:name="_Toc22039960"/>
      <w:bookmarkStart w:id="112" w:name="_Toc123634537"/>
      <w:bookmarkStart w:id="113" w:name="_Toc157624731"/>
      <w:bookmarkStart w:id="114" w:name="_Toc187929164"/>
      <w:bookmarkEnd w:id="99"/>
      <w:bookmarkEnd w:id="102"/>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3"/>
      <w:bookmarkEnd w:id="104"/>
      <w:bookmarkEnd w:id="105"/>
      <w:bookmarkEnd w:id="106"/>
      <w:bookmarkEnd w:id="107"/>
      <w:bookmarkEnd w:id="108"/>
      <w:bookmarkEnd w:id="109"/>
      <w:bookmarkEnd w:id="110"/>
      <w:bookmarkEnd w:id="111"/>
      <w:bookmarkEnd w:id="112"/>
      <w:bookmarkEnd w:id="113"/>
      <w:bookmarkEnd w:id="114"/>
    </w:p>
    <w:p w14:paraId="027CCBED" w14:textId="174EF577" w:rsidR="00177C81" w:rsidRPr="00C33F68" w:rsidRDefault="00177C81" w:rsidP="00177C81">
      <w:pPr>
        <w:pStyle w:val="Heading4"/>
        <w:rPr>
          <w:noProof/>
        </w:rPr>
      </w:pPr>
      <w:bookmarkStart w:id="115" w:name="_CR5_3_2_1"/>
      <w:bookmarkStart w:id="116" w:name="_Toc59209145"/>
      <w:bookmarkStart w:id="117" w:name="_Toc59208874"/>
      <w:bookmarkStart w:id="118" w:name="_Toc51951120"/>
      <w:bookmarkStart w:id="119" w:name="_Toc45882570"/>
      <w:bookmarkStart w:id="120" w:name="_Toc45282184"/>
      <w:bookmarkStart w:id="121" w:name="_Toc34404356"/>
      <w:bookmarkStart w:id="122" w:name="_Toc34388585"/>
      <w:bookmarkStart w:id="123" w:name="_Toc25070670"/>
      <w:bookmarkStart w:id="124" w:name="_Toc22039961"/>
      <w:bookmarkStart w:id="125" w:name="_Toc123634538"/>
      <w:bookmarkStart w:id="126" w:name="_Toc157624732"/>
      <w:bookmarkStart w:id="127" w:name="_Hlk130388554"/>
      <w:bookmarkStart w:id="128" w:name="_Toc187929165"/>
      <w:bookmarkEnd w:id="115"/>
      <w:r>
        <w:rPr>
          <w:noProof/>
        </w:rPr>
        <w:t>5.3</w:t>
      </w:r>
      <w:r w:rsidRPr="00C33F68">
        <w:rPr>
          <w:noProof/>
        </w:rPr>
        <w:t>.2.1</w:t>
      </w:r>
      <w:r w:rsidRPr="00C33F68">
        <w:rPr>
          <w:noProof/>
        </w:rPr>
        <w:tab/>
        <w:t>General</w:t>
      </w:r>
      <w:bookmarkEnd w:id="116"/>
      <w:bookmarkEnd w:id="117"/>
      <w:bookmarkEnd w:id="118"/>
      <w:bookmarkEnd w:id="119"/>
      <w:bookmarkEnd w:id="120"/>
      <w:bookmarkEnd w:id="121"/>
      <w:bookmarkEnd w:id="122"/>
      <w:bookmarkEnd w:id="123"/>
      <w:bookmarkEnd w:id="124"/>
      <w:bookmarkEnd w:id="125"/>
      <w:bookmarkEnd w:id="126"/>
      <w:bookmarkEnd w:id="12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0A75773B"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29" w:name="_CR5_3_2_2"/>
      <w:bookmarkStart w:id="130" w:name="_Toc59209146"/>
      <w:bookmarkStart w:id="131" w:name="_Toc59208875"/>
      <w:bookmarkStart w:id="132" w:name="_Toc51951121"/>
      <w:bookmarkStart w:id="133" w:name="_Toc45882571"/>
      <w:bookmarkStart w:id="134" w:name="_Toc45282185"/>
      <w:bookmarkStart w:id="135" w:name="_Toc34404357"/>
      <w:bookmarkStart w:id="136" w:name="_Toc34388586"/>
      <w:bookmarkStart w:id="137" w:name="_Toc25070671"/>
      <w:bookmarkStart w:id="138" w:name="_Toc22039962"/>
      <w:bookmarkStart w:id="139" w:name="_Toc533170254"/>
      <w:bookmarkStart w:id="140" w:name="_Toc123634539"/>
      <w:bookmarkStart w:id="141" w:name="_Toc157624733"/>
      <w:bookmarkStart w:id="142" w:name="_Toc187929166"/>
      <w:bookmarkEnd w:id="127"/>
      <w:bookmarkEnd w:id="12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4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35.95pt" o:ole="">
            <v:imagedata r:id="rId12" o:title=""/>
          </v:shape>
          <o:OLEObject Type="Embed" ProgID="Visio.Drawing.15" ShapeID="_x0000_i1025" DrawAspect="Content" ObjectID="_1798541942" r:id="rId13"/>
        </w:object>
      </w:r>
    </w:p>
    <w:p w14:paraId="27B35AC7" w14:textId="2724FE85" w:rsidR="00177C81" w:rsidRPr="00C33F68" w:rsidRDefault="00177C81" w:rsidP="00177C81">
      <w:pPr>
        <w:pStyle w:val="TF"/>
      </w:pPr>
      <w:bookmarkStart w:id="144" w:name="_CRFigure5_3_2_2_1"/>
      <w:bookmarkStart w:id="145" w:name="_Toc34404358"/>
      <w:bookmarkStart w:id="146" w:name="_Toc34388587"/>
      <w:bookmarkStart w:id="147" w:name="_Toc25070672"/>
      <w:bookmarkStart w:id="148" w:name="_Toc22039963"/>
      <w:r w:rsidRPr="00C33F68">
        <w:t>Figure</w:t>
      </w:r>
      <w:r w:rsidRPr="00C33F68">
        <w:rPr>
          <w:rFonts w:cs="Arial"/>
        </w:rPr>
        <w:t> </w:t>
      </w:r>
      <w:bookmarkEnd w:id="144"/>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49" w:name="_CR5_3_2_3"/>
      <w:bookmarkStart w:id="150" w:name="_Toc59209147"/>
      <w:bookmarkStart w:id="151" w:name="_Toc59208876"/>
      <w:bookmarkStart w:id="152" w:name="_Toc51951122"/>
      <w:bookmarkStart w:id="153" w:name="_Toc45882572"/>
      <w:bookmarkStart w:id="154" w:name="_Toc45282186"/>
      <w:bookmarkStart w:id="155" w:name="_Toc123634540"/>
      <w:bookmarkStart w:id="156" w:name="_Toc157624734"/>
      <w:bookmarkStart w:id="157" w:name="_Hlk130388638"/>
      <w:bookmarkStart w:id="158" w:name="_Toc187929167"/>
      <w:bookmarkEnd w:id="149"/>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43"/>
      <w:r w:rsidRPr="00C33F68">
        <w:t>accepted by the network</w:t>
      </w:r>
      <w:bookmarkEnd w:id="145"/>
      <w:bookmarkEnd w:id="146"/>
      <w:bookmarkEnd w:id="147"/>
      <w:bookmarkEnd w:id="148"/>
      <w:bookmarkEnd w:id="150"/>
      <w:bookmarkEnd w:id="151"/>
      <w:bookmarkEnd w:id="152"/>
      <w:bookmarkEnd w:id="153"/>
      <w:bookmarkEnd w:id="154"/>
      <w:bookmarkEnd w:id="155"/>
      <w:bookmarkEnd w:id="156"/>
      <w:bookmarkEnd w:id="158"/>
    </w:p>
    <w:p w14:paraId="0A04F409" w14:textId="7D9602EA" w:rsidR="00177C81" w:rsidRPr="00C33F68" w:rsidRDefault="00177C81" w:rsidP="00177C81">
      <w:bookmarkStart w:id="159" w:name="_Toc533170256"/>
      <w:r w:rsidRPr="00C33F68">
        <w:t>Handling in 3GPP TS 24.587 [</w:t>
      </w:r>
      <w:r w:rsidR="008609C2">
        <w:t>4</w:t>
      </w:r>
      <w:r w:rsidRPr="00C33F68">
        <w:t>] clause 5.3.2.3 shall apply.</w:t>
      </w:r>
    </w:p>
    <w:p w14:paraId="25C2FEAC" w14:textId="0A4A3679" w:rsidR="00177C81" w:rsidRDefault="00177C81" w:rsidP="00177C81">
      <w:bookmarkStart w:id="160" w:name="_Toc22039964"/>
      <w:bookmarkStart w:id="161" w:name="_Toc20233348"/>
      <w:bookmarkEnd w:id="159"/>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62" w:name="_Toc97295821"/>
      <w:bookmarkStart w:id="163" w:name="_Toc59209148"/>
      <w:bookmarkStart w:id="164" w:name="_Toc59208877"/>
      <w:bookmarkStart w:id="165" w:name="_Toc51951123"/>
      <w:bookmarkStart w:id="166" w:name="_Toc45882573"/>
      <w:bookmarkStart w:id="167" w:name="_Toc45282187"/>
      <w:bookmarkStart w:id="168" w:name="_Toc34404359"/>
      <w:bookmarkStart w:id="169" w:name="_Toc34388588"/>
      <w:bookmarkStart w:id="170" w:name="_Toc25070673"/>
    </w:p>
    <w:p w14:paraId="44B0C3C8" w14:textId="648ADAFE" w:rsidR="00177C81" w:rsidRPr="00C33F68" w:rsidRDefault="00177C81" w:rsidP="00177C81">
      <w:pPr>
        <w:pStyle w:val="Heading4"/>
      </w:pPr>
      <w:bookmarkStart w:id="171" w:name="_CR5_3_2_4"/>
      <w:bookmarkStart w:id="172" w:name="_Toc123634541"/>
      <w:bookmarkStart w:id="173" w:name="_Toc157624735"/>
      <w:bookmarkStart w:id="174" w:name="_Toc187929168"/>
      <w:bookmarkEnd w:id="157"/>
      <w:bookmarkEnd w:id="162"/>
      <w:bookmarkEnd w:id="17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60"/>
      <w:bookmarkEnd w:id="163"/>
      <w:bookmarkEnd w:id="164"/>
      <w:bookmarkEnd w:id="165"/>
      <w:bookmarkEnd w:id="166"/>
      <w:bookmarkEnd w:id="167"/>
      <w:bookmarkEnd w:id="168"/>
      <w:bookmarkEnd w:id="169"/>
      <w:bookmarkEnd w:id="170"/>
      <w:bookmarkEnd w:id="172"/>
      <w:bookmarkEnd w:id="173"/>
      <w:bookmarkEnd w:id="174"/>
    </w:p>
    <w:p w14:paraId="4C53AB71" w14:textId="7EFABADF" w:rsidR="00177C81" w:rsidRPr="00C33F68" w:rsidRDefault="00177C81" w:rsidP="00177C81">
      <w:bookmarkStart w:id="175" w:name="_Toc59209149"/>
      <w:bookmarkStart w:id="176" w:name="_Toc59208878"/>
      <w:bookmarkStart w:id="177" w:name="_Toc51951124"/>
      <w:bookmarkStart w:id="178" w:name="_Toc45882574"/>
      <w:bookmarkStart w:id="179" w:name="_Toc45282188"/>
      <w:bookmarkStart w:id="180" w:name="_Toc34404360"/>
      <w:bookmarkStart w:id="181" w:name="_Toc34388589"/>
      <w:bookmarkStart w:id="182" w:name="_Toc25070674"/>
      <w:bookmarkStart w:id="183"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84" w:name="_CR5_3_2_5"/>
      <w:bookmarkStart w:id="185" w:name="_Toc123634542"/>
      <w:bookmarkStart w:id="186" w:name="_Toc157624736"/>
      <w:bookmarkStart w:id="187" w:name="_Toc187929169"/>
      <w:bookmarkEnd w:id="184"/>
      <w:r>
        <w:t>5.3</w:t>
      </w:r>
      <w:r w:rsidRPr="00C33F68">
        <w:t>.2.5</w:t>
      </w:r>
      <w:r w:rsidRPr="00C33F68">
        <w:tab/>
        <w:t>Abnormal cases on the network side</w:t>
      </w:r>
      <w:bookmarkEnd w:id="161"/>
      <w:bookmarkEnd w:id="175"/>
      <w:bookmarkEnd w:id="176"/>
      <w:bookmarkEnd w:id="177"/>
      <w:bookmarkEnd w:id="178"/>
      <w:bookmarkEnd w:id="179"/>
      <w:bookmarkEnd w:id="180"/>
      <w:bookmarkEnd w:id="181"/>
      <w:bookmarkEnd w:id="182"/>
      <w:bookmarkEnd w:id="183"/>
      <w:bookmarkEnd w:id="185"/>
      <w:bookmarkEnd w:id="186"/>
      <w:bookmarkEnd w:id="187"/>
    </w:p>
    <w:p w14:paraId="2B8F25BF" w14:textId="73E0048E" w:rsidR="00177C81" w:rsidRPr="00C33F68" w:rsidRDefault="00177C81" w:rsidP="00177C81">
      <w:bookmarkStart w:id="188" w:name="_Toc25070675"/>
      <w:bookmarkStart w:id="189"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90" w:name="_CR5_3_2_6"/>
      <w:bookmarkStart w:id="191" w:name="_Toc59209150"/>
      <w:bookmarkStart w:id="192" w:name="_Toc59208879"/>
      <w:bookmarkStart w:id="193" w:name="_Toc51951125"/>
      <w:bookmarkStart w:id="194" w:name="_Toc45882575"/>
      <w:bookmarkStart w:id="195" w:name="_Toc45282189"/>
      <w:bookmarkStart w:id="196" w:name="_Toc34404361"/>
      <w:bookmarkStart w:id="197" w:name="_Toc34388590"/>
      <w:bookmarkStart w:id="198" w:name="_Toc123634543"/>
      <w:bookmarkStart w:id="199" w:name="_Toc157624737"/>
      <w:bookmarkStart w:id="200" w:name="_Toc187929170"/>
      <w:bookmarkEnd w:id="190"/>
      <w:r>
        <w:t>5.3</w:t>
      </w:r>
      <w:r w:rsidRPr="00C33F68">
        <w:t>.2.6</w:t>
      </w:r>
      <w:r w:rsidRPr="00C33F68">
        <w:tab/>
        <w:t>Abnormal cases on the UE</w:t>
      </w:r>
      <w:bookmarkEnd w:id="188"/>
      <w:bookmarkEnd w:id="191"/>
      <w:bookmarkEnd w:id="192"/>
      <w:bookmarkEnd w:id="193"/>
      <w:bookmarkEnd w:id="194"/>
      <w:bookmarkEnd w:id="195"/>
      <w:bookmarkEnd w:id="196"/>
      <w:bookmarkEnd w:id="197"/>
      <w:bookmarkEnd w:id="198"/>
      <w:bookmarkEnd w:id="199"/>
      <w:bookmarkEnd w:id="200"/>
    </w:p>
    <w:p w14:paraId="6B733DA0" w14:textId="741BAC0D" w:rsidR="00177C81" w:rsidRPr="00A35866" w:rsidRDefault="00177C81" w:rsidP="00F51CB3">
      <w:bookmarkStart w:id="201" w:name="_Toc59209151"/>
      <w:bookmarkStart w:id="202" w:name="_Toc59208880"/>
      <w:bookmarkStart w:id="203" w:name="_Toc51951126"/>
      <w:bookmarkStart w:id="204" w:name="_Toc45882576"/>
      <w:bookmarkStart w:id="205" w:name="_Toc45282190"/>
      <w:bookmarkStart w:id="206" w:name="_Toc34404362"/>
      <w:bookmarkStart w:id="207" w:name="_Toc34388591"/>
      <w:bookmarkStart w:id="208" w:name="_Toc25070676"/>
      <w:r w:rsidRPr="00C33F68">
        <w:t>Handling in 3GPP TS 24.587 [</w:t>
      </w:r>
      <w:r w:rsidR="008609C2">
        <w:t>4</w:t>
      </w:r>
      <w:r w:rsidRPr="00C33F68">
        <w:t>] clause 5.3.2.6 shall apply.</w:t>
      </w:r>
      <w:bookmarkEnd w:id="100"/>
      <w:bookmarkEnd w:id="189"/>
      <w:bookmarkEnd w:id="201"/>
      <w:bookmarkEnd w:id="202"/>
      <w:bookmarkEnd w:id="203"/>
      <w:bookmarkEnd w:id="204"/>
      <w:bookmarkEnd w:id="205"/>
      <w:bookmarkEnd w:id="206"/>
      <w:bookmarkEnd w:id="207"/>
      <w:bookmarkEnd w:id="208"/>
    </w:p>
    <w:p w14:paraId="12C4199E" w14:textId="6B2B2AEC" w:rsidR="00080512" w:rsidRDefault="00A35866" w:rsidP="00A35866">
      <w:pPr>
        <w:pStyle w:val="Heading1"/>
      </w:pPr>
      <w:bookmarkStart w:id="209" w:name="_CR6"/>
      <w:bookmarkStart w:id="210" w:name="_Toc157624738"/>
      <w:bookmarkStart w:id="211" w:name="_Toc187929171"/>
      <w:bookmarkEnd w:id="209"/>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210"/>
      <w:bookmarkEnd w:id="211"/>
    </w:p>
    <w:p w14:paraId="639140D3" w14:textId="6B585684" w:rsidR="004E12FA" w:rsidRDefault="004E12FA" w:rsidP="004E12FA">
      <w:pPr>
        <w:pStyle w:val="Heading2"/>
      </w:pPr>
      <w:bookmarkStart w:id="212" w:name="_CR6_1"/>
      <w:bookmarkStart w:id="213" w:name="_Toc157624739"/>
      <w:bookmarkStart w:id="214" w:name="_Hlk150151957"/>
      <w:bookmarkStart w:id="215" w:name="_Toc187929172"/>
      <w:bookmarkEnd w:id="212"/>
      <w:r>
        <w:t>6.1</w:t>
      </w:r>
      <w:r>
        <w:tab/>
      </w:r>
      <w:r w:rsidR="008B2D7E">
        <w:t>Overview</w:t>
      </w:r>
      <w:bookmarkEnd w:id="213"/>
      <w:bookmarkEnd w:id="215"/>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216" w:name="_Hlk150152135"/>
      <w:r w:rsidR="00052CF6" w:rsidRPr="008E0800">
        <w:rPr>
          <w:noProof/>
        </w:rPr>
        <w:t xml:space="preserve">positioning </w:t>
      </w:r>
      <w:bookmarkEnd w:id="216"/>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217" w:name="_CR6_2"/>
      <w:bookmarkStart w:id="218" w:name="_Toc157624740"/>
      <w:bookmarkStart w:id="219" w:name="_Toc187929173"/>
      <w:bookmarkEnd w:id="214"/>
      <w:bookmarkEnd w:id="217"/>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218"/>
      <w:bookmarkEnd w:id="219"/>
    </w:p>
    <w:p w14:paraId="648A387A" w14:textId="446C57C7" w:rsidR="008B2D7E" w:rsidRDefault="008B2D7E" w:rsidP="008B2D7E">
      <w:pPr>
        <w:pStyle w:val="Heading3"/>
      </w:pPr>
      <w:bookmarkStart w:id="220" w:name="_CR6_2_1"/>
      <w:bookmarkStart w:id="221" w:name="_Toc157624741"/>
      <w:bookmarkStart w:id="222" w:name="_Toc187929174"/>
      <w:bookmarkEnd w:id="220"/>
      <w:r>
        <w:t>6.2.1</w:t>
      </w:r>
      <w:r>
        <w:tab/>
        <w:t>General</w:t>
      </w:r>
      <w:bookmarkEnd w:id="221"/>
      <w:bookmarkEnd w:id="222"/>
    </w:p>
    <w:p w14:paraId="1CA81FD8" w14:textId="77777777" w:rsidR="00312B9F" w:rsidRDefault="00312B9F" w:rsidP="00312B9F">
      <w:bookmarkStart w:id="223" w:name="_Hlk136354806"/>
      <w:r w:rsidRPr="00C33F68">
        <w:t xml:space="preserve">This clause describes the procedures </w:t>
      </w:r>
      <w:r>
        <w:t xml:space="preserve">of </w:t>
      </w:r>
      <w:r w:rsidRPr="00C33F68">
        <w:t>5G ProSe direct discovery</w:t>
      </w:r>
      <w:r>
        <w:t xml:space="preserve"> </w:t>
      </w:r>
      <w:r w:rsidRPr="00C33F68">
        <w:t>f</w:t>
      </w:r>
      <w:bookmarkStart w:id="224" w:name="_Hlk134892790"/>
      <w:r w:rsidRPr="00C33F68">
        <w:t xml:space="preserve">or </w:t>
      </w:r>
      <w:r>
        <w:t>ranging and sidelink positioning</w:t>
      </w:r>
      <w:bookmarkEnd w:id="224"/>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225" w:name="_CR6_2_2"/>
      <w:bookmarkStart w:id="226" w:name="_Toc131694995"/>
      <w:bookmarkStart w:id="227" w:name="_Toc157624742"/>
      <w:bookmarkStart w:id="228" w:name="_Toc187929175"/>
      <w:bookmarkEnd w:id="223"/>
      <w:bookmarkEnd w:id="225"/>
      <w:r w:rsidRPr="00C33F68">
        <w:rPr>
          <w:lang w:eastAsia="zh-CN"/>
        </w:rPr>
        <w:t>6.</w:t>
      </w:r>
      <w:r>
        <w:rPr>
          <w:lang w:eastAsia="zh-CN"/>
        </w:rPr>
        <w:t>2.2</w:t>
      </w:r>
      <w:r w:rsidRPr="00C33F68">
        <w:rPr>
          <w:lang w:eastAsia="zh-CN"/>
        </w:rPr>
        <w:tab/>
        <w:t>Procedures</w:t>
      </w:r>
      <w:bookmarkEnd w:id="226"/>
      <w:bookmarkEnd w:id="227"/>
      <w:bookmarkEnd w:id="228"/>
    </w:p>
    <w:p w14:paraId="2107C28C" w14:textId="7B0B09DF" w:rsidR="009F6B1C" w:rsidRPr="00C33F68" w:rsidRDefault="009F6B1C" w:rsidP="00FB3F96">
      <w:pPr>
        <w:pStyle w:val="Heading4"/>
        <w:rPr>
          <w:lang w:eastAsia="zh-CN"/>
        </w:rPr>
      </w:pPr>
      <w:bookmarkStart w:id="229" w:name="_CR6_2_2_1"/>
      <w:bookmarkStart w:id="230" w:name="_Toc131694996"/>
      <w:bookmarkStart w:id="231" w:name="_Toc157624743"/>
      <w:bookmarkStart w:id="232" w:name="_Hlk142833057"/>
      <w:bookmarkStart w:id="233" w:name="_Toc187929176"/>
      <w:bookmarkEnd w:id="229"/>
      <w:r w:rsidRPr="00C33F68">
        <w:rPr>
          <w:lang w:eastAsia="zh-CN"/>
        </w:rPr>
        <w:t>6.</w:t>
      </w:r>
      <w:r>
        <w:rPr>
          <w:lang w:eastAsia="zh-CN"/>
        </w:rPr>
        <w:t>2.2</w:t>
      </w:r>
      <w:r w:rsidRPr="00C33F68">
        <w:rPr>
          <w:lang w:eastAsia="zh-CN"/>
        </w:rPr>
        <w:t>.1</w:t>
      </w:r>
      <w:r w:rsidRPr="00C33F68">
        <w:rPr>
          <w:lang w:eastAsia="zh-CN"/>
        </w:rPr>
        <w:tab/>
      </w:r>
      <w:bookmarkStart w:id="234" w:name="_Hlk135909770"/>
      <w:bookmarkStart w:id="235" w:name="_Hlk134893005"/>
      <w:r w:rsidRPr="00C33F68">
        <w:t>5G ProSe direct discovery</w:t>
      </w:r>
      <w:r>
        <w:t xml:space="preserve"> for ranging and sidelink positioning</w:t>
      </w:r>
      <w:bookmarkEnd w:id="234"/>
      <w:r>
        <w:t xml:space="preserve"> procedure</w:t>
      </w:r>
      <w:r w:rsidRPr="00C33F68">
        <w:rPr>
          <w:lang w:eastAsia="zh-CN"/>
        </w:rPr>
        <w:t xml:space="preserve"> over PC5 interface with model A</w:t>
      </w:r>
      <w:bookmarkEnd w:id="230"/>
      <w:bookmarkEnd w:id="231"/>
      <w:bookmarkEnd w:id="235"/>
      <w:bookmarkEnd w:id="233"/>
    </w:p>
    <w:p w14:paraId="41BF4C00" w14:textId="7186BAED" w:rsidR="009F6B1C" w:rsidRPr="00C33F68" w:rsidRDefault="009F6B1C" w:rsidP="00FB3F96">
      <w:pPr>
        <w:pStyle w:val="Heading5"/>
        <w:rPr>
          <w:lang w:eastAsia="zh-CN"/>
        </w:rPr>
      </w:pPr>
      <w:bookmarkStart w:id="236" w:name="_CR6_2_2_1_1"/>
      <w:bookmarkStart w:id="237" w:name="_Toc131694997"/>
      <w:bookmarkStart w:id="238" w:name="_Toc157624744"/>
      <w:bookmarkStart w:id="239" w:name="_Hlk150164063"/>
      <w:bookmarkStart w:id="240" w:name="_Toc187929177"/>
      <w:bookmarkEnd w:id="236"/>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37"/>
      <w:bookmarkEnd w:id="238"/>
      <w:bookmarkEnd w:id="240"/>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41" w:name="_CR6_2_2_1_2"/>
      <w:bookmarkStart w:id="242" w:name="_Toc131694998"/>
      <w:bookmarkStart w:id="243" w:name="_Toc157624745"/>
      <w:bookmarkStart w:id="244" w:name="_Hlk132028071"/>
      <w:bookmarkStart w:id="245" w:name="_Toc187929178"/>
      <w:bookmarkEnd w:id="239"/>
      <w:bookmarkEnd w:id="24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46" w:name="_Hlk135894090"/>
      <w:r w:rsidRPr="00C33F68">
        <w:t>5G ProSe direct discovery</w:t>
      </w:r>
      <w:r>
        <w:t xml:space="preserve"> for ranging and sidelink positioning</w:t>
      </w:r>
      <w:bookmarkEnd w:id="246"/>
      <w:r w:rsidRPr="00C33F68">
        <w:rPr>
          <w:lang w:eastAsia="zh-CN"/>
        </w:rPr>
        <w:t xml:space="preserve"> initiation</w:t>
      </w:r>
      <w:bookmarkEnd w:id="242"/>
      <w:bookmarkEnd w:id="243"/>
      <w:bookmarkEnd w:id="245"/>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6pt;height:73.45pt" o:ole="">
            <v:imagedata r:id="rId14" o:title=""/>
          </v:shape>
          <o:OLEObject Type="Embed" ProgID="Visio.Drawing.15" ShapeID="_x0000_i1026" DrawAspect="Content" ObjectID="_1798541943" r:id="rId15"/>
        </w:object>
      </w:r>
    </w:p>
    <w:p w14:paraId="11D399E8" w14:textId="4CFF2552" w:rsidR="009F6B1C" w:rsidRPr="00C33F68" w:rsidRDefault="009F6B1C" w:rsidP="009F6B1C">
      <w:pPr>
        <w:pStyle w:val="TF"/>
      </w:pPr>
      <w:bookmarkStart w:id="247" w:name="_CRFigure6_2_2_1_2_1"/>
      <w:r w:rsidRPr="00C33F68">
        <w:t>Figure </w:t>
      </w:r>
      <w:bookmarkEnd w:id="247"/>
      <w:r w:rsidRPr="00C33F68">
        <w:t>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48" w:name="_CR6_2_2_1_3"/>
      <w:bookmarkStart w:id="249" w:name="_Toc131694999"/>
      <w:bookmarkStart w:id="250" w:name="_Toc157624746"/>
      <w:bookmarkStart w:id="251" w:name="_Toc187929179"/>
      <w:bookmarkEnd w:id="244"/>
      <w:bookmarkEnd w:id="248"/>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49"/>
      <w:bookmarkEnd w:id="250"/>
      <w:bookmarkEnd w:id="251"/>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52" w:name="_CR6_2_2_1_4"/>
      <w:bookmarkStart w:id="253" w:name="_Toc131695000"/>
      <w:bookmarkStart w:id="254" w:name="_Toc157624747"/>
      <w:bookmarkStart w:id="255" w:name="_Toc187929180"/>
      <w:bookmarkEnd w:id="252"/>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53"/>
      <w:bookmarkEnd w:id="254"/>
      <w:bookmarkEnd w:id="255"/>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9pt;height:68.45pt" o:ole="">
            <v:imagedata r:id="rId16" o:title=""/>
          </v:shape>
          <o:OLEObject Type="Embed" ProgID="Visio.Drawing.15" ShapeID="_x0000_i1027" DrawAspect="Content" ObjectID="_1798541944" r:id="rId17"/>
        </w:object>
      </w:r>
    </w:p>
    <w:p w14:paraId="12C2456A" w14:textId="512EF623" w:rsidR="009F6B1C" w:rsidRPr="00C33F68" w:rsidRDefault="009F6B1C" w:rsidP="009F6B1C">
      <w:pPr>
        <w:pStyle w:val="TF"/>
      </w:pPr>
      <w:bookmarkStart w:id="256" w:name="_CRFigure6_2_2_1_4_1"/>
      <w:r w:rsidRPr="00C33F68">
        <w:t>Figure </w:t>
      </w:r>
      <w:bookmarkEnd w:id="256"/>
      <w:r w:rsidRPr="00C33F68">
        <w:t>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57" w:name="_CR6_2_2_1_5"/>
      <w:bookmarkStart w:id="258" w:name="_Toc131695001"/>
      <w:bookmarkStart w:id="259" w:name="_Toc157624748"/>
      <w:bookmarkStart w:id="260" w:name="_Toc187929181"/>
      <w:bookmarkEnd w:id="257"/>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58"/>
      <w:bookmarkEnd w:id="259"/>
      <w:bookmarkEnd w:id="260"/>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61" w:name="_CR6_2_2_2"/>
      <w:bookmarkStart w:id="262" w:name="_Toc157624749"/>
      <w:bookmarkStart w:id="263" w:name="_Toc187929182"/>
      <w:bookmarkEnd w:id="232"/>
      <w:bookmarkEnd w:id="261"/>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62"/>
      <w:bookmarkEnd w:id="263"/>
    </w:p>
    <w:p w14:paraId="1459F41D" w14:textId="25534BEC" w:rsidR="0061198C" w:rsidRPr="00C33F68" w:rsidRDefault="0061198C" w:rsidP="00FB3F96">
      <w:pPr>
        <w:pStyle w:val="Heading5"/>
        <w:rPr>
          <w:lang w:eastAsia="zh-CN"/>
        </w:rPr>
      </w:pPr>
      <w:bookmarkStart w:id="264" w:name="_CR6_2_2_2_1"/>
      <w:bookmarkStart w:id="265" w:name="_Toc157624750"/>
      <w:bookmarkStart w:id="266" w:name="_Toc187929183"/>
      <w:bookmarkEnd w:id="264"/>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65"/>
      <w:bookmarkEnd w:id="26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67" w:name="_CR6_2_2_2_2"/>
      <w:bookmarkStart w:id="268" w:name="_Toc157624751"/>
      <w:bookmarkStart w:id="269" w:name="_Hlk150164128"/>
      <w:bookmarkStart w:id="270" w:name="_Toc187929184"/>
      <w:bookmarkEnd w:id="267"/>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68"/>
      <w:bookmarkEnd w:id="270"/>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9pt;height:111.2pt" o:ole="">
            <v:imagedata r:id="rId18" o:title=""/>
          </v:shape>
          <o:OLEObject Type="Embed" ProgID="Visio.Drawing.15" ShapeID="_x0000_i1028" DrawAspect="Content" ObjectID="_1798541945" r:id="rId19"/>
        </w:object>
      </w:r>
    </w:p>
    <w:p w14:paraId="0C709C9C" w14:textId="69F70757" w:rsidR="0061198C" w:rsidRPr="00C33F68" w:rsidRDefault="0061198C" w:rsidP="0061198C">
      <w:pPr>
        <w:pStyle w:val="TF"/>
      </w:pPr>
      <w:bookmarkStart w:id="271" w:name="_CRFigure6_2_2_2_2_1"/>
      <w:r w:rsidRPr="00C33F68">
        <w:t>Figure </w:t>
      </w:r>
      <w:bookmarkEnd w:id="271"/>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72" w:name="_CR6_2_2_2_3"/>
      <w:bookmarkStart w:id="273" w:name="_Toc157624752"/>
      <w:bookmarkStart w:id="274" w:name="_Toc187929185"/>
      <w:bookmarkEnd w:id="269"/>
      <w:bookmarkEnd w:id="272"/>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73"/>
      <w:bookmarkEnd w:id="274"/>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75" w:name="_CR6_2_2_2_4"/>
      <w:bookmarkStart w:id="276" w:name="_Toc157624753"/>
      <w:bookmarkStart w:id="277" w:name="_Hlk150164160"/>
      <w:bookmarkStart w:id="278" w:name="_Toc187929186"/>
      <w:bookmarkEnd w:id="27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76"/>
      <w:bookmarkEnd w:id="278"/>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798541946" r:id="rId21"/>
        </w:object>
      </w:r>
    </w:p>
    <w:p w14:paraId="78534FAE" w14:textId="206B9982" w:rsidR="0061198C" w:rsidRPr="00C33F68" w:rsidRDefault="0061198C" w:rsidP="0061198C">
      <w:pPr>
        <w:pStyle w:val="TF"/>
      </w:pPr>
      <w:bookmarkStart w:id="279" w:name="_CRFigure6_2_2_2_4_1"/>
      <w:r w:rsidRPr="00C33F68">
        <w:t>Figure </w:t>
      </w:r>
      <w:bookmarkEnd w:id="27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07824A08"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0E2E55" w:rsidRPr="00647E19">
        <w:rPr>
          <w:lang w:eastAsia="zh-CN"/>
        </w:rPr>
        <w:t>.2.3</w:t>
      </w:r>
      <w:r w:rsidRPr="00C33F68">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80" w:name="_CR6_2_2_2_5"/>
      <w:bookmarkStart w:id="281" w:name="_Toc157624754"/>
      <w:bookmarkStart w:id="282" w:name="_Toc187929187"/>
      <w:bookmarkEnd w:id="277"/>
      <w:bookmarkEnd w:id="28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81"/>
      <w:bookmarkEnd w:id="282"/>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83" w:name="_CR6_2_2_3"/>
      <w:bookmarkStart w:id="284" w:name="_Toc157624755"/>
      <w:bookmarkStart w:id="285" w:name="_Toc187929188"/>
      <w:bookmarkEnd w:id="283"/>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84"/>
      <w:bookmarkEnd w:id="285"/>
    </w:p>
    <w:p w14:paraId="4F145231" w14:textId="1EEB9954" w:rsidR="00D16764" w:rsidRPr="00C33F68" w:rsidRDefault="00D16764" w:rsidP="00FB3F96">
      <w:pPr>
        <w:pStyle w:val="Heading5"/>
        <w:rPr>
          <w:lang w:eastAsia="zh-CN"/>
        </w:rPr>
      </w:pPr>
      <w:bookmarkStart w:id="286" w:name="_CR6_2_2_3_1"/>
      <w:bookmarkStart w:id="287" w:name="_Toc157624756"/>
      <w:bookmarkStart w:id="288" w:name="_Toc187929189"/>
      <w:bookmarkEnd w:id="286"/>
      <w:r>
        <w:rPr>
          <w:lang w:eastAsia="zh-CN"/>
        </w:rPr>
        <w:t>6.2.2.3</w:t>
      </w:r>
      <w:r w:rsidRPr="00C33F68">
        <w:rPr>
          <w:lang w:eastAsia="zh-CN"/>
        </w:rPr>
        <w:t>.1</w:t>
      </w:r>
      <w:r>
        <w:rPr>
          <w:lang w:eastAsia="zh-CN"/>
        </w:rPr>
        <w:tab/>
      </w:r>
      <w:r w:rsidRPr="00C33F68">
        <w:rPr>
          <w:lang w:eastAsia="zh-CN"/>
        </w:rPr>
        <w:t>General</w:t>
      </w:r>
      <w:bookmarkEnd w:id="287"/>
      <w:bookmarkEnd w:id="288"/>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89" w:name="_CR6_2_2_3_2"/>
      <w:bookmarkStart w:id="290" w:name="_Toc157624757"/>
      <w:bookmarkStart w:id="291" w:name="_Hlk150164184"/>
      <w:bookmarkStart w:id="292" w:name="_Toc187929190"/>
      <w:bookmarkEnd w:id="289"/>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90"/>
      <w:bookmarkEnd w:id="29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6pt;height:73.45pt" o:ole="">
            <v:imagedata r:id="rId14" o:title=""/>
          </v:shape>
          <o:OLEObject Type="Embed" ProgID="Visio.Drawing.15" ShapeID="_x0000_i1030" DrawAspect="Content" ObjectID="_1798541947" r:id="rId22"/>
        </w:object>
      </w:r>
    </w:p>
    <w:p w14:paraId="5978767B" w14:textId="61F56BFC" w:rsidR="00D16764" w:rsidRPr="00C33F68" w:rsidRDefault="00D16764" w:rsidP="00D16764">
      <w:pPr>
        <w:pStyle w:val="TF"/>
      </w:pPr>
      <w:bookmarkStart w:id="293" w:name="_CRFigure6_2_2_3_2_1"/>
      <w:r w:rsidRPr="00C33F68">
        <w:t>Figure </w:t>
      </w:r>
      <w:bookmarkEnd w:id="293"/>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91"/>
    </w:p>
    <w:p w14:paraId="33929415" w14:textId="6F516A10" w:rsidR="00D16764" w:rsidRPr="00C33F68" w:rsidRDefault="00D16764" w:rsidP="00FB3F96">
      <w:pPr>
        <w:pStyle w:val="Heading5"/>
        <w:rPr>
          <w:lang w:eastAsia="zh-CN"/>
        </w:rPr>
      </w:pPr>
      <w:bookmarkStart w:id="294" w:name="_CR6_2_2_3_3"/>
      <w:bookmarkStart w:id="295" w:name="_Toc157624758"/>
      <w:bookmarkStart w:id="296" w:name="_Toc187929191"/>
      <w:bookmarkEnd w:id="294"/>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95"/>
      <w:bookmarkEnd w:id="296"/>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97" w:name="_CR6_2_2_3_4"/>
      <w:bookmarkStart w:id="298" w:name="_Toc157624759"/>
      <w:bookmarkStart w:id="299" w:name="_Toc187929192"/>
      <w:bookmarkEnd w:id="297"/>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98"/>
      <w:bookmarkEnd w:id="299"/>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3.4pt" o:ole="">
            <v:imagedata r:id="rId23" o:title=""/>
          </v:shape>
          <o:OLEObject Type="Embed" ProgID="Visio.Drawing.15" ShapeID="_x0000_i1031" DrawAspect="Content" ObjectID="_1798541948" r:id="rId24"/>
        </w:object>
      </w:r>
    </w:p>
    <w:p w14:paraId="3561C233" w14:textId="05792A16" w:rsidR="00D16764" w:rsidRPr="00C33F68" w:rsidRDefault="00D16764" w:rsidP="00D16764">
      <w:pPr>
        <w:pStyle w:val="TF"/>
      </w:pPr>
      <w:bookmarkStart w:id="300" w:name="_CRFigure6_2_2_3_4_1"/>
      <w:r w:rsidRPr="00C33F68">
        <w:t>Figure </w:t>
      </w:r>
      <w:bookmarkEnd w:id="300"/>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301" w:name="_CR6_2_2_3_5"/>
      <w:bookmarkStart w:id="302" w:name="_Toc157624760"/>
      <w:bookmarkStart w:id="303" w:name="_Toc187929193"/>
      <w:bookmarkEnd w:id="301"/>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302"/>
      <w:bookmarkEnd w:id="303"/>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304" w:name="_CR6_2_2_4"/>
      <w:bookmarkStart w:id="305" w:name="_Toc157624761"/>
      <w:bookmarkStart w:id="306" w:name="_Toc187929194"/>
      <w:bookmarkEnd w:id="304"/>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305"/>
      <w:bookmarkEnd w:id="306"/>
    </w:p>
    <w:p w14:paraId="739AF95A" w14:textId="5C3E2E83" w:rsidR="005B7025" w:rsidRPr="00C33F68" w:rsidRDefault="005B7025" w:rsidP="00FB3F96">
      <w:pPr>
        <w:pStyle w:val="Heading5"/>
        <w:rPr>
          <w:lang w:eastAsia="zh-CN"/>
        </w:rPr>
      </w:pPr>
      <w:bookmarkStart w:id="307" w:name="_CR6_2_2_4_1"/>
      <w:bookmarkStart w:id="308" w:name="_Toc157624762"/>
      <w:bookmarkStart w:id="309" w:name="_Toc187929195"/>
      <w:bookmarkEnd w:id="307"/>
      <w:r>
        <w:rPr>
          <w:lang w:eastAsia="zh-CN"/>
        </w:rPr>
        <w:t>6.2.2.4</w:t>
      </w:r>
      <w:r w:rsidRPr="00C33F68">
        <w:rPr>
          <w:lang w:eastAsia="zh-CN"/>
        </w:rPr>
        <w:t>.1</w:t>
      </w:r>
      <w:r>
        <w:rPr>
          <w:lang w:eastAsia="zh-CN"/>
        </w:rPr>
        <w:tab/>
      </w:r>
      <w:r w:rsidRPr="00C33F68">
        <w:rPr>
          <w:lang w:eastAsia="zh-CN"/>
        </w:rPr>
        <w:t>General</w:t>
      </w:r>
      <w:bookmarkEnd w:id="308"/>
      <w:bookmarkEnd w:id="309"/>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310" w:name="_CR6_2_2_4_2"/>
      <w:bookmarkStart w:id="311" w:name="_Toc157624763"/>
      <w:bookmarkStart w:id="312" w:name="_Hlk150164223"/>
      <w:bookmarkStart w:id="313" w:name="_Toc187929196"/>
      <w:bookmarkEnd w:id="310"/>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311"/>
      <w:bookmarkEnd w:id="313"/>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1.9pt" o:ole="">
            <v:imagedata r:id="rId25" o:title=""/>
          </v:shape>
          <o:OLEObject Type="Embed" ProgID="Visio.Drawing.15" ShapeID="_x0000_i1032" DrawAspect="Content" ObjectID="_1798541949" r:id="rId26"/>
        </w:object>
      </w:r>
    </w:p>
    <w:p w14:paraId="0760A179" w14:textId="39F9A99B" w:rsidR="005B7025" w:rsidRPr="00C33F68" w:rsidRDefault="005B7025" w:rsidP="005B7025">
      <w:pPr>
        <w:pStyle w:val="TF"/>
      </w:pPr>
      <w:bookmarkStart w:id="314" w:name="_CRFigure6_2_2_4_2_1"/>
      <w:r w:rsidRPr="00C33F68">
        <w:t>Figure </w:t>
      </w:r>
      <w:bookmarkEnd w:id="314"/>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312"/>
    </w:p>
    <w:p w14:paraId="15509B46" w14:textId="3F667EAF" w:rsidR="005B7025" w:rsidRPr="00C33F68" w:rsidRDefault="005B7025" w:rsidP="00FB3F96">
      <w:pPr>
        <w:pStyle w:val="Heading5"/>
        <w:rPr>
          <w:lang w:eastAsia="zh-CN"/>
        </w:rPr>
      </w:pPr>
      <w:bookmarkStart w:id="315" w:name="_CR6_2_2_4_3"/>
      <w:bookmarkStart w:id="316" w:name="_Toc157624764"/>
      <w:bookmarkStart w:id="317" w:name="_Toc187929197"/>
      <w:bookmarkEnd w:id="315"/>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316"/>
      <w:bookmarkEnd w:id="317"/>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318" w:name="_CR6_2_2_4_4"/>
      <w:bookmarkStart w:id="319" w:name="_Toc157624765"/>
      <w:bookmarkStart w:id="320" w:name="_Toc187929198"/>
      <w:bookmarkEnd w:id="318"/>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319"/>
      <w:bookmarkEnd w:id="32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6pt;height:121.9pt" o:ole="">
            <v:imagedata r:id="rId27" o:title=""/>
          </v:shape>
          <o:OLEObject Type="Embed" ProgID="Visio.Drawing.15" ShapeID="_x0000_i1033" DrawAspect="Content" ObjectID="_1798541950" r:id="rId28"/>
        </w:object>
      </w:r>
    </w:p>
    <w:p w14:paraId="23DBE108" w14:textId="725EB2B0" w:rsidR="005B7025" w:rsidRPr="00C33F68" w:rsidRDefault="005B7025" w:rsidP="005B7025">
      <w:pPr>
        <w:pStyle w:val="TF"/>
      </w:pPr>
      <w:bookmarkStart w:id="321" w:name="_CRFigure6_2_2_4_4_1"/>
      <w:r w:rsidRPr="00C33F68">
        <w:t>Figure </w:t>
      </w:r>
      <w:bookmarkEnd w:id="32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32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32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78403579"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323" w:name="_CR6_2_2_4_5"/>
      <w:bookmarkStart w:id="324" w:name="_Toc157624766"/>
      <w:bookmarkStart w:id="325" w:name="_Toc187929199"/>
      <w:bookmarkEnd w:id="32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324"/>
      <w:bookmarkEnd w:id="325"/>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326" w:name="_CR6_3"/>
      <w:bookmarkStart w:id="327" w:name="_Toc157624767"/>
      <w:bookmarkStart w:id="328" w:name="_Hlk135000904"/>
      <w:bookmarkStart w:id="329" w:name="_Toc187929200"/>
      <w:bookmarkEnd w:id="326"/>
      <w:r>
        <w:t>6.3</w:t>
      </w:r>
      <w:r>
        <w:tab/>
      </w:r>
      <w:r w:rsidR="002A16FA">
        <w:t>Ranging and sidelink positioning UE discovery with V2X capable UEs</w:t>
      </w:r>
      <w:bookmarkEnd w:id="327"/>
      <w:bookmarkEnd w:id="329"/>
    </w:p>
    <w:bookmarkEnd w:id="328"/>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330" w:name="_CR6_4"/>
      <w:bookmarkStart w:id="331" w:name="_Toc157624768"/>
      <w:bookmarkStart w:id="332" w:name="_Hlk150151944"/>
      <w:bookmarkStart w:id="333" w:name="_Toc187929201"/>
      <w:bookmarkEnd w:id="330"/>
      <w:r>
        <w:t>6.</w:t>
      </w:r>
      <w:r w:rsidR="002A16FA">
        <w:t>4</w:t>
      </w:r>
      <w:r>
        <w:tab/>
      </w:r>
      <w:r w:rsidR="00BD46AD" w:rsidRPr="00BD46AD">
        <w:t>Located UE</w:t>
      </w:r>
      <w:r w:rsidR="00545440">
        <w:rPr>
          <w:lang w:eastAsia="zh-CN"/>
        </w:rPr>
        <w:t xml:space="preserve"> selection</w:t>
      </w:r>
      <w:bookmarkEnd w:id="331"/>
      <w:bookmarkEnd w:id="333"/>
    </w:p>
    <w:p w14:paraId="7BFDF7D0" w14:textId="77777777" w:rsidR="00545440" w:rsidRDefault="00545440" w:rsidP="00545440">
      <w:pPr>
        <w:pStyle w:val="Heading3"/>
      </w:pPr>
      <w:bookmarkStart w:id="334" w:name="_CR6_4_1"/>
      <w:bookmarkStart w:id="335" w:name="_Toc157624769"/>
      <w:bookmarkStart w:id="336" w:name="_Hlk150155221"/>
      <w:bookmarkStart w:id="337" w:name="_Toc187929202"/>
      <w:bookmarkEnd w:id="332"/>
      <w:bookmarkEnd w:id="334"/>
      <w:r>
        <w:t>6.4.1</w:t>
      </w:r>
      <w:r>
        <w:tab/>
        <w:t>General</w:t>
      </w:r>
      <w:bookmarkEnd w:id="335"/>
      <w:bookmarkEnd w:id="337"/>
    </w:p>
    <w:p w14:paraId="290DCAF0" w14:textId="71C23B84"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338" w:name="_CR6_4_2"/>
      <w:bookmarkStart w:id="339" w:name="_Toc157624770"/>
      <w:bookmarkStart w:id="340" w:name="_Toc187929203"/>
      <w:bookmarkEnd w:id="338"/>
      <w:r w:rsidRPr="00C33F68">
        <w:rPr>
          <w:lang w:eastAsia="zh-CN"/>
        </w:rPr>
        <w:t>6.</w:t>
      </w:r>
      <w:r>
        <w:rPr>
          <w:lang w:eastAsia="zh-CN"/>
        </w:rPr>
        <w:t>4.2</w:t>
      </w:r>
      <w:r w:rsidRPr="00C33F68">
        <w:rPr>
          <w:lang w:eastAsia="zh-CN"/>
        </w:rPr>
        <w:tab/>
        <w:t>Procedures</w:t>
      </w:r>
      <w:bookmarkEnd w:id="339"/>
      <w:bookmarkEnd w:id="340"/>
    </w:p>
    <w:p w14:paraId="5AAB8661" w14:textId="77777777" w:rsidR="00545440" w:rsidRPr="00F4424B" w:rsidRDefault="00545440" w:rsidP="00545440">
      <w:pPr>
        <w:pStyle w:val="Heading4"/>
        <w:rPr>
          <w:lang w:eastAsia="zh-CN"/>
        </w:rPr>
      </w:pPr>
      <w:bookmarkStart w:id="341" w:name="_CR6_4_2_1"/>
      <w:bookmarkStart w:id="342" w:name="_Toc157624771"/>
      <w:bookmarkStart w:id="343" w:name="_Toc187929204"/>
      <w:bookmarkEnd w:id="341"/>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342"/>
      <w:bookmarkEnd w:id="343"/>
    </w:p>
    <w:p w14:paraId="7BF3ACF3" w14:textId="19DD9A60" w:rsidR="00A753E7" w:rsidRPr="003421E4" w:rsidRDefault="00C64992" w:rsidP="00A753E7">
      <w:pPr>
        <w:pStyle w:val="Heading5"/>
      </w:pPr>
      <w:bookmarkStart w:id="344" w:name="_CR6_4_2_1_1"/>
      <w:bookmarkStart w:id="345" w:name="_Toc157624772"/>
      <w:bookmarkStart w:id="346" w:name="_Toc68190852"/>
      <w:bookmarkStart w:id="347" w:name="_Toc59198701"/>
      <w:bookmarkStart w:id="348" w:name="_Toc525231301"/>
      <w:bookmarkStart w:id="349" w:name="_Toc155372017"/>
      <w:bookmarkStart w:id="350" w:name="_Toc187929205"/>
      <w:bookmarkEnd w:id="344"/>
      <w:r>
        <w:rPr>
          <w:lang w:eastAsia="zh-CN"/>
        </w:rPr>
        <w:t>6.4.2.1.1</w:t>
      </w:r>
      <w:r w:rsidR="00A753E7" w:rsidRPr="003421E4">
        <w:tab/>
        <w:t>General</w:t>
      </w:r>
      <w:bookmarkEnd w:id="345"/>
      <w:bookmarkEnd w:id="346"/>
      <w:bookmarkEnd w:id="347"/>
      <w:bookmarkEnd w:id="348"/>
      <w:bookmarkEnd w:id="349"/>
      <w:bookmarkEnd w:id="350"/>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351" w:name="_CR6_4_2_1_2"/>
      <w:bookmarkStart w:id="352" w:name="_Toc68190853"/>
      <w:bookmarkStart w:id="353" w:name="_Toc59198702"/>
      <w:bookmarkStart w:id="354" w:name="_Toc525231302"/>
      <w:bookmarkStart w:id="355" w:name="_Toc155372018"/>
      <w:bookmarkStart w:id="356" w:name="_Toc157624773"/>
      <w:bookmarkStart w:id="357" w:name="_Toc187929206"/>
      <w:bookmarkEnd w:id="351"/>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352"/>
      <w:bookmarkEnd w:id="353"/>
      <w:bookmarkEnd w:id="354"/>
      <w:bookmarkEnd w:id="355"/>
      <w:bookmarkEnd w:id="356"/>
      <w:bookmarkEnd w:id="357"/>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0B511E2E"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358"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359" w:name="_CR6_4_2_1_3"/>
      <w:bookmarkStart w:id="360" w:name="_Toc68190854"/>
      <w:bookmarkStart w:id="361" w:name="_Toc59198703"/>
      <w:bookmarkStart w:id="362" w:name="_Toc525231303"/>
      <w:bookmarkStart w:id="363" w:name="_Toc155372019"/>
      <w:bookmarkStart w:id="364" w:name="_Toc157624774"/>
      <w:bookmarkStart w:id="365" w:name="_Toc187929207"/>
      <w:bookmarkEnd w:id="358"/>
      <w:bookmarkEnd w:id="359"/>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360"/>
      <w:bookmarkEnd w:id="361"/>
      <w:bookmarkEnd w:id="362"/>
      <w:bookmarkEnd w:id="363"/>
      <w:bookmarkEnd w:id="364"/>
      <w:bookmarkEnd w:id="36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41FF93FE"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366" w:name="_CR6_4_2_2"/>
      <w:bookmarkStart w:id="367" w:name="_Toc157624775"/>
      <w:bookmarkStart w:id="368" w:name="_Toc187929208"/>
      <w:bookmarkEnd w:id="366"/>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367"/>
      <w:bookmarkEnd w:id="368"/>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7726EBF"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369" w:name="_CR6_5"/>
      <w:bookmarkStart w:id="370" w:name="_Toc157624776"/>
      <w:bookmarkStart w:id="371" w:name="_Toc187929209"/>
      <w:bookmarkEnd w:id="369"/>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370"/>
      <w:bookmarkEnd w:id="371"/>
    </w:p>
    <w:p w14:paraId="7A4FE3EE" w14:textId="21B44FEB" w:rsidR="00CD3B62" w:rsidRDefault="00CD3B62" w:rsidP="00CD3B62">
      <w:pPr>
        <w:pStyle w:val="Heading3"/>
      </w:pPr>
      <w:bookmarkStart w:id="372" w:name="_CR6_5_1"/>
      <w:bookmarkStart w:id="373" w:name="_Toc157624777"/>
      <w:bookmarkStart w:id="374" w:name="_Toc187929210"/>
      <w:bookmarkEnd w:id="372"/>
      <w:r>
        <w:t>6.</w:t>
      </w:r>
      <w:r w:rsidR="005F017E">
        <w:t>5</w:t>
      </w:r>
      <w:r>
        <w:t>.1</w:t>
      </w:r>
      <w:r>
        <w:tab/>
        <w:t>General</w:t>
      </w:r>
      <w:bookmarkEnd w:id="373"/>
      <w:bookmarkEnd w:id="374"/>
    </w:p>
    <w:p w14:paraId="5B15D94F" w14:textId="3A06C298" w:rsidR="00691F18" w:rsidRDefault="00691F18" w:rsidP="00F150B7">
      <w:r>
        <w:t>When ranging and sidelink positioning service is applied, SL positioning server UE is required in case of out-of-coverage or for UE-only operation if the serving network does not support ranging and sidelink positioning, SL positioning server UE can be discovered and selected by the target UE</w:t>
      </w:r>
      <w:r>
        <w:rPr>
          <w:rFonts w:hint="eastAsia"/>
          <w:lang w:eastAsia="zh-CN"/>
        </w:rPr>
        <w:t>.</w:t>
      </w:r>
    </w:p>
    <w:p w14:paraId="2C36728B" w14:textId="77777777" w:rsidR="00691F18" w:rsidRDefault="00691F18" w:rsidP="00F150B7">
      <w:pPr>
        <w:pStyle w:val="NO"/>
        <w:rPr>
          <w:lang w:eastAsia="zh-CN"/>
        </w:rPr>
      </w:pPr>
      <w:r>
        <w:rPr>
          <w:rFonts w:hint="eastAsia"/>
          <w:lang w:eastAsia="zh-CN"/>
        </w:rPr>
        <w:t>N</w:t>
      </w:r>
      <w:r>
        <w:rPr>
          <w:lang w:eastAsia="zh-CN"/>
        </w:rPr>
        <w:t>OTE:</w:t>
      </w:r>
      <w:r>
        <w:rPr>
          <w:lang w:eastAsia="zh-CN"/>
        </w:rPr>
        <w:tab/>
        <w:t>An SL positioning server UE can be a standalone SL positioning server UE, or co-located with a target UE, a SL reference UE or a located UE.</w:t>
      </w:r>
    </w:p>
    <w:p w14:paraId="3FD512A4" w14:textId="77777777" w:rsidR="00691F18" w:rsidRDefault="00691F18" w:rsidP="00691F18">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Pr>
          <w:lang w:eastAsia="zh-CN"/>
        </w:rPr>
        <w:t xml:space="preserve"> positioning server UE discovery is performed by the target UE. If the target UE is capable of performing SL positioning server UE functionalities, the target UE may select itself as the SL positioning server UE. Otherwise, the target UE shall execute t</w:t>
      </w:r>
      <w:r>
        <w:t>arget UE selecting SL positioning server UE as specified in</w:t>
      </w:r>
      <w:r>
        <w:rPr>
          <w:lang w:eastAsia="zh-CN"/>
        </w:rPr>
        <w:t xml:space="preserve"> clause</w:t>
      </w:r>
      <w:r>
        <w:rPr>
          <w:lang w:val="en-US" w:eastAsia="zh-CN"/>
        </w:rPr>
        <w:t> </w:t>
      </w:r>
      <w:r>
        <w:rPr>
          <w:lang w:eastAsia="zh-CN"/>
        </w:rPr>
        <w:t>6.5.2.</w:t>
      </w:r>
    </w:p>
    <w:p w14:paraId="45F719C2" w14:textId="62C8BF92" w:rsidR="00CD3B62" w:rsidRPr="00F4424B" w:rsidRDefault="00CD3B62" w:rsidP="00B1074C">
      <w:pPr>
        <w:pStyle w:val="Heading3"/>
      </w:pPr>
      <w:bookmarkStart w:id="375" w:name="_CR6_5_2"/>
      <w:bookmarkStart w:id="376" w:name="_Toc157624778"/>
      <w:bookmarkStart w:id="377" w:name="_Toc187929211"/>
      <w:bookmarkEnd w:id="375"/>
      <w:r w:rsidRPr="00C33F68">
        <w:t>6.</w:t>
      </w:r>
      <w:r w:rsidR="005F017E">
        <w:t>5</w:t>
      </w:r>
      <w:r>
        <w:t>.2</w:t>
      </w:r>
      <w:r w:rsidRPr="00C33F68">
        <w:tab/>
      </w:r>
      <w:bookmarkStart w:id="378" w:name="_Toc157624779"/>
      <w:bookmarkStart w:id="379" w:name="_Hlk157624981"/>
      <w:bookmarkEnd w:id="376"/>
      <w:r>
        <w:t xml:space="preserve">Target UE selecting </w:t>
      </w:r>
      <w:r w:rsidR="00B1074C">
        <w:t xml:space="preserve">SL </w:t>
      </w:r>
      <w:r>
        <w:t>positioning server</w:t>
      </w:r>
      <w:r w:rsidRPr="004733EF">
        <w:t xml:space="preserve"> UE</w:t>
      </w:r>
      <w:bookmarkEnd w:id="378"/>
      <w:bookmarkEnd w:id="377"/>
    </w:p>
    <w:bookmarkEnd w:id="379"/>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04FA64DC" w:rsidR="00D26FB9" w:rsidRDefault="00D26FB9" w:rsidP="00D26FB9">
      <w:pPr>
        <w:pStyle w:val="NO"/>
        <w:rPr>
          <w:rFonts w:eastAsia="Times New Roman"/>
          <w:lang w:eastAsia="en-GB"/>
        </w:rPr>
      </w:pPr>
      <w:bookmarkStart w:id="380" w:name="_Hlk159230128"/>
      <w:r>
        <w:t>NOTE</w:t>
      </w:r>
      <w:r w:rsidR="00691F18">
        <w:t> 1</w:t>
      </w:r>
      <w:r>
        <w:t>:</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80"/>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65546397" w14:textId="33A835E5" w:rsidR="004A480D" w:rsidRDefault="004A480D" w:rsidP="00F150B7">
      <w:pPr>
        <w:pStyle w:val="B2"/>
        <w:overflowPunct w:val="0"/>
        <w:autoSpaceDE w:val="0"/>
        <w:autoSpaceDN w:val="0"/>
        <w:adjustRightInd w:val="0"/>
        <w:ind w:left="0" w:firstLine="0"/>
        <w:textAlignment w:val="baseline"/>
        <w:rPr>
          <w:rFonts w:eastAsia="Times New Roman"/>
          <w:lang w:eastAsia="en-GB"/>
        </w:rPr>
      </w:pPr>
      <w:r w:rsidRPr="001C7BCB">
        <w:t xml:space="preserve">The list of SL positioning server UE candidate(s) should </w:t>
      </w:r>
      <w:r>
        <w:t>not include a</w:t>
      </w:r>
      <w:r w:rsidRPr="001C7BCB">
        <w:t xml:space="preserve"> UE </w:t>
      </w:r>
      <w:r>
        <w:t xml:space="preserve">which </w:t>
      </w:r>
      <w:r w:rsidRPr="001C7BCB">
        <w:t>was previously selected by the target UE as SL positioning server UE and the privacy check against the UE fails as defined in clause</w:t>
      </w:r>
      <w:r>
        <w:t> </w:t>
      </w:r>
      <w:r w:rsidRPr="001C7BCB">
        <w:t>7.4.4.</w:t>
      </w:r>
    </w:p>
    <w:p w14:paraId="4B6D14FF" w14:textId="0BA5E1FC" w:rsidR="00691F18" w:rsidRPr="00436420" w:rsidRDefault="00691F18" w:rsidP="00F150B7">
      <w:pPr>
        <w:pStyle w:val="B2"/>
        <w:overflowPunct w:val="0"/>
        <w:autoSpaceDE w:val="0"/>
        <w:autoSpaceDN w:val="0"/>
        <w:adjustRightInd w:val="0"/>
        <w:ind w:left="0" w:firstLine="0"/>
        <w:textAlignment w:val="baseline"/>
        <w:rPr>
          <w:rFonts w:eastAsia="Times New Roman"/>
          <w:lang w:eastAsia="en-GB"/>
        </w:rPr>
      </w:pPr>
      <w:r>
        <w:rPr>
          <w:lang w:eastAsia="zh-CN"/>
        </w:rPr>
        <w:t xml:space="preserve">A discovered UE can be selected as an SL positioning server UE if the UE role in the RSPP metadata in the </w:t>
      </w:r>
      <w:r>
        <w:t xml:space="preserve">PROSE </w:t>
      </w:r>
      <w:r>
        <w:rPr>
          <w:lang w:eastAsia="zh-CN"/>
        </w:rPr>
        <w:t xml:space="preserve">PC5 DISCOVERY message or, for V2X capable UEs, in the </w:t>
      </w:r>
      <w:r>
        <w:t>DIRECT LINK ESTABLISHMENT ACCEPT message</w:t>
      </w:r>
      <w:r>
        <w:rPr>
          <w:lang w:eastAsia="zh-CN"/>
        </w:rPr>
        <w:t xml:space="preserve"> indicates that the UE supports SL positioning server UE role (see 3GPP</w:t>
      </w:r>
      <w:r>
        <w:rPr>
          <w:lang w:val="en-US" w:eastAsia="zh-CN"/>
        </w:rPr>
        <w:t> TS 38.355</w:t>
      </w:r>
      <w:r>
        <w:t> [12]</w:t>
      </w:r>
      <w:r>
        <w:rPr>
          <w:lang w:eastAsia="zh-CN"/>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301FDDF2" w14:textId="77777777" w:rsidR="00691F18" w:rsidRDefault="00691F18" w:rsidP="00F150B7">
      <w:pPr>
        <w:pStyle w:val="B1"/>
      </w:pPr>
      <w:r>
        <w:t>a)</w:t>
      </w:r>
      <w:r>
        <w:tab/>
        <w:t>any SL reference UE or located UE for the ranging and sidelink positioning service capable of performing SL positioning server UE functionalities; and</w:t>
      </w:r>
    </w:p>
    <w:p w14:paraId="51926302" w14:textId="77777777" w:rsidR="00691F18" w:rsidRDefault="00691F18" w:rsidP="00F150B7">
      <w:pPr>
        <w:pStyle w:val="B1"/>
      </w:pPr>
      <w:r>
        <w:t>b)</w:t>
      </w:r>
      <w:r>
        <w:tab/>
        <w:t>a UE other than the SL reference UE or located UE for the ranging and sidelink positioning service capable of performing SL positioning server UE functionalities.</w:t>
      </w:r>
    </w:p>
    <w:p w14:paraId="77ED1240" w14:textId="77777777" w:rsidR="00691F18" w:rsidRDefault="00691F18" w:rsidP="00691F18">
      <w:r>
        <w:t>The target UE can consider capabilities of the candidate SL positioning server UE(s) if available (i.e., by exchanging SLPP message as specified in 3GPP TS 38.355 [12], or from local configuration).</w:t>
      </w:r>
    </w:p>
    <w:p w14:paraId="1EC9B411" w14:textId="3D0FB55D" w:rsidR="00356EE6" w:rsidRDefault="00691F18" w:rsidP="00356EE6">
      <w:pPr>
        <w:pStyle w:val="B1"/>
        <w:numPr>
          <w:ilvl w:val="0"/>
          <w:numId w:val="13"/>
        </w:numPr>
      </w:pPr>
      <w:r>
        <w:t>NOTE 2:</w:t>
      </w:r>
      <w:r>
        <w:tab/>
        <w:t>How to use the information of the capabilities of the candidate SL positioning server UE(s) for the SL positioning server UE selection is up to implementation.</w:t>
      </w:r>
    </w:p>
    <w:p w14:paraId="3DF3D8BB" w14:textId="77777777" w:rsidR="00D327BE" w:rsidRPr="00AC335E" w:rsidRDefault="00D327BE" w:rsidP="00D327BE">
      <w:pPr>
        <w:pStyle w:val="Heading2"/>
      </w:pPr>
      <w:bookmarkStart w:id="381" w:name="_CR6_6"/>
      <w:bookmarkStart w:id="382" w:name="_Toc187929212"/>
      <w:bookmarkEnd w:id="381"/>
      <w:r w:rsidRPr="00AC335E">
        <w:t>6.6</w:t>
      </w:r>
      <w:r w:rsidRPr="00AC335E">
        <w:tab/>
        <w:t>SL reference UE selection</w:t>
      </w:r>
      <w:bookmarkEnd w:id="382"/>
    </w:p>
    <w:p w14:paraId="4ECE6269" w14:textId="77777777" w:rsidR="00D327BE" w:rsidRPr="00AC335E" w:rsidRDefault="00D327BE" w:rsidP="00D327BE">
      <w:pPr>
        <w:pStyle w:val="Heading3"/>
      </w:pPr>
      <w:bookmarkStart w:id="383" w:name="_CR6_6_1"/>
      <w:bookmarkStart w:id="384" w:name="_Toc187929213"/>
      <w:bookmarkEnd w:id="383"/>
      <w:r w:rsidRPr="00AC335E">
        <w:t>6.6.1</w:t>
      </w:r>
      <w:r w:rsidRPr="00AC335E">
        <w:tab/>
        <w:t>General</w:t>
      </w:r>
      <w:bookmarkEnd w:id="384"/>
    </w:p>
    <w:p w14:paraId="5EA2463C" w14:textId="07D732F4"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85" w:name="_CR6_6_2"/>
      <w:bookmarkStart w:id="386" w:name="_Toc187929214"/>
      <w:bookmarkEnd w:id="385"/>
      <w:r w:rsidRPr="00AC335E">
        <w:t>6.</w:t>
      </w:r>
      <w:r>
        <w:t>6</w:t>
      </w:r>
      <w:r w:rsidRPr="00AC335E">
        <w:t>.2</w:t>
      </w:r>
      <w:r w:rsidRPr="00AC335E">
        <w:tab/>
        <w:t>Procedures</w:t>
      </w:r>
      <w:bookmarkEnd w:id="386"/>
    </w:p>
    <w:p w14:paraId="151217BF" w14:textId="0A3329CC" w:rsidR="00D327BE" w:rsidRPr="003421E4" w:rsidRDefault="00D327BE" w:rsidP="00D327BE">
      <w:pPr>
        <w:pStyle w:val="Heading4"/>
        <w:rPr>
          <w:lang w:eastAsia="zh-CN"/>
        </w:rPr>
      </w:pPr>
      <w:bookmarkStart w:id="387" w:name="_CR6_6_2_1"/>
      <w:bookmarkStart w:id="388" w:name="_Toc187929215"/>
      <w:bookmarkEnd w:id="387"/>
      <w:r>
        <w:rPr>
          <w:lang w:eastAsia="zh-CN"/>
        </w:rPr>
        <w:t>6.6.2.1</w:t>
      </w:r>
      <w:r w:rsidRPr="003421E4">
        <w:rPr>
          <w:lang w:eastAsia="zh-CN"/>
        </w:rPr>
        <w:tab/>
      </w:r>
      <w:bookmarkStart w:id="389" w:name="_Hlk157777935"/>
      <w:r w:rsidRPr="003421E4">
        <w:rPr>
          <w:lang w:eastAsia="zh-CN"/>
        </w:rPr>
        <w:t xml:space="preserve">Target UE selecting </w:t>
      </w:r>
      <w:r>
        <w:rPr>
          <w:lang w:eastAsia="zh-CN"/>
        </w:rPr>
        <w:t>SL reference</w:t>
      </w:r>
      <w:r w:rsidRPr="003421E4">
        <w:rPr>
          <w:lang w:eastAsia="zh-CN"/>
        </w:rPr>
        <w:t xml:space="preserve"> UE</w:t>
      </w:r>
      <w:bookmarkEnd w:id="388"/>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6BD3C7E1"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90" w:name="_Hlk175143462"/>
      <w:r w:rsidR="00E12528">
        <w:t> 1</w:t>
      </w:r>
      <w:bookmarkEnd w:id="390"/>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89"/>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91" w:name="_CR7"/>
      <w:bookmarkStart w:id="392" w:name="_Toc157624780"/>
      <w:bookmarkStart w:id="393" w:name="_Toc187929216"/>
      <w:bookmarkEnd w:id="336"/>
      <w:bookmarkEnd w:id="391"/>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92"/>
      <w:bookmarkEnd w:id="393"/>
    </w:p>
    <w:p w14:paraId="13562397" w14:textId="7A5C7A36" w:rsidR="00481A86" w:rsidRDefault="00481A86" w:rsidP="00481A86">
      <w:pPr>
        <w:pStyle w:val="Heading2"/>
      </w:pPr>
      <w:bookmarkStart w:id="394" w:name="_CR7_1"/>
      <w:bookmarkStart w:id="395" w:name="_Toc157624781"/>
      <w:bookmarkStart w:id="396" w:name="_Toc187929217"/>
      <w:bookmarkEnd w:id="394"/>
      <w:r>
        <w:t>7.1</w:t>
      </w:r>
      <w:r>
        <w:tab/>
      </w:r>
      <w:r w:rsidR="00D15DBC">
        <w:t>Overview</w:t>
      </w:r>
      <w:bookmarkEnd w:id="395"/>
      <w:bookmarkEnd w:id="396"/>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97" w:name="_CR7_2"/>
      <w:bookmarkStart w:id="398" w:name="_Toc157624782"/>
      <w:bookmarkStart w:id="399" w:name="_Toc187929218"/>
      <w:bookmarkEnd w:id="397"/>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98"/>
      <w:bookmarkEnd w:id="399"/>
    </w:p>
    <w:p w14:paraId="5E72CA35" w14:textId="1785294C" w:rsidR="00D15DBC" w:rsidRDefault="00D15DBC" w:rsidP="00D15DBC">
      <w:pPr>
        <w:pStyle w:val="Heading3"/>
      </w:pPr>
      <w:bookmarkStart w:id="400" w:name="_CR7_2_1"/>
      <w:bookmarkStart w:id="401" w:name="_Toc157624783"/>
      <w:bookmarkStart w:id="402" w:name="_Hlk135037510"/>
      <w:bookmarkStart w:id="403" w:name="_Toc187929219"/>
      <w:bookmarkEnd w:id="400"/>
      <w:r>
        <w:t>7.2.1</w:t>
      </w:r>
      <w:r>
        <w:tab/>
        <w:t>General</w:t>
      </w:r>
      <w:bookmarkEnd w:id="401"/>
      <w:bookmarkEnd w:id="403"/>
    </w:p>
    <w:p w14:paraId="25B1528F" w14:textId="21105A3E"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404" w:name="_CR7_2_2"/>
      <w:bookmarkStart w:id="405" w:name="_Toc157624784"/>
      <w:bookmarkStart w:id="406" w:name="_Hlk135037523"/>
      <w:bookmarkStart w:id="407" w:name="_Hlk132706548"/>
      <w:bookmarkStart w:id="408" w:name="_Toc187929220"/>
      <w:bookmarkEnd w:id="402"/>
      <w:bookmarkEnd w:id="404"/>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405"/>
      <w:bookmarkEnd w:id="408"/>
    </w:p>
    <w:p w14:paraId="224181DA" w14:textId="0CF4BCF2" w:rsidR="00172994" w:rsidRDefault="00172994" w:rsidP="00172994">
      <w:pPr>
        <w:pStyle w:val="Heading4"/>
      </w:pPr>
      <w:bookmarkStart w:id="409" w:name="_CR7_2_2_1"/>
      <w:bookmarkStart w:id="410" w:name="_Toc157624785"/>
      <w:bookmarkStart w:id="411" w:name="_Toc187929221"/>
      <w:bookmarkEnd w:id="40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410"/>
      <w:bookmarkEnd w:id="411"/>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412" w:name="_CR7_2_2_2"/>
      <w:bookmarkStart w:id="413" w:name="_Toc157624786"/>
      <w:bookmarkStart w:id="414" w:name="_Toc187929222"/>
      <w:bookmarkEnd w:id="412"/>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413"/>
      <w:bookmarkEnd w:id="414"/>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406"/>
    <w:bookmarkEnd w:id="407"/>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415" w:name="_CR7_3"/>
      <w:bookmarkStart w:id="416" w:name="_Toc157624789"/>
      <w:bookmarkStart w:id="417" w:name="_Hlk142919722"/>
      <w:bookmarkStart w:id="418" w:name="_Toc187929223"/>
      <w:bookmarkEnd w:id="415"/>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416"/>
      <w:bookmarkEnd w:id="418"/>
    </w:p>
    <w:p w14:paraId="5A634C6F" w14:textId="6BBA2FDF" w:rsidR="005B3141" w:rsidRDefault="005B3141" w:rsidP="005B3141">
      <w:pPr>
        <w:rPr>
          <w:rFonts w:eastAsia="Malgun Gothic"/>
        </w:rPr>
      </w:pPr>
      <w:bookmarkStart w:id="419" w:name="_Toc132660979"/>
      <w:bookmarkEnd w:id="417"/>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419"/>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396BBCD4"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 and</w:t>
      </w:r>
    </w:p>
    <w:p w14:paraId="5AE98579" w14:textId="7537DBF1"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p>
    <w:p w14:paraId="3A2026DF" w14:textId="60A490E4" w:rsidR="000D3F0B" w:rsidRDefault="000D3F0B" w:rsidP="000D3F0B">
      <w:pPr>
        <w:pStyle w:val="Heading2"/>
      </w:pPr>
      <w:bookmarkStart w:id="420" w:name="_CR7_4"/>
      <w:bookmarkStart w:id="421" w:name="_Toc157624790"/>
      <w:bookmarkStart w:id="422" w:name="_Toc187929224"/>
      <w:bookmarkEnd w:id="420"/>
      <w:r>
        <w:t>7.</w:t>
      </w:r>
      <w:r w:rsidR="005F017E">
        <w:t>4</w:t>
      </w:r>
      <w:r>
        <w:tab/>
      </w:r>
      <w:r w:rsidR="00EA2282">
        <w:t xml:space="preserve">Supplementary RSPP signaling </w:t>
      </w:r>
      <w:r>
        <w:rPr>
          <w:lang w:eastAsia="zh-CN"/>
        </w:rPr>
        <w:t>over PC5-U</w:t>
      </w:r>
      <w:bookmarkEnd w:id="421"/>
      <w:bookmarkEnd w:id="422"/>
    </w:p>
    <w:p w14:paraId="7E8003F0" w14:textId="7B4031B7" w:rsidR="000D3F0B" w:rsidRDefault="000D3F0B" w:rsidP="000D3F0B">
      <w:pPr>
        <w:pStyle w:val="Heading3"/>
      </w:pPr>
      <w:bookmarkStart w:id="423" w:name="_CR7_4_1"/>
      <w:bookmarkStart w:id="424" w:name="_Toc157624791"/>
      <w:bookmarkStart w:id="425" w:name="_Toc187929225"/>
      <w:bookmarkEnd w:id="423"/>
      <w:r>
        <w:t>7.</w:t>
      </w:r>
      <w:r w:rsidR="005F017E">
        <w:t>4</w:t>
      </w:r>
      <w:r>
        <w:t>.1</w:t>
      </w:r>
      <w:r>
        <w:tab/>
        <w:t>General</w:t>
      </w:r>
      <w:bookmarkEnd w:id="424"/>
      <w:bookmarkEnd w:id="425"/>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426"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426"/>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B0C2D28" w:rsidR="008D3733" w:rsidRDefault="008D3733" w:rsidP="001E3DAA">
      <w:pPr>
        <w:ind w:left="282"/>
      </w:pPr>
      <w:r>
        <w:rPr>
          <w:lang w:eastAsia="zh-CN"/>
        </w:rPr>
        <w:t>c)</w:t>
      </w:r>
      <w:r>
        <w:rPr>
          <w:lang w:eastAsia="zh-CN"/>
        </w:rPr>
        <w:tab/>
        <w:t>sidelink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427" w:name="_CR7_4_2"/>
      <w:bookmarkStart w:id="428" w:name="_Toc157624792"/>
      <w:bookmarkStart w:id="429" w:name="_Toc187929226"/>
      <w:bookmarkEnd w:id="427"/>
      <w:r>
        <w:t>7.</w:t>
      </w:r>
      <w:r w:rsidR="005F017E">
        <w:t>4</w:t>
      </w:r>
      <w:r>
        <w:t>.2</w:t>
      </w:r>
      <w:r>
        <w:tab/>
      </w:r>
      <w:r w:rsidR="00E959E1">
        <w:t>S</w:t>
      </w:r>
      <w:r w:rsidRPr="00E0251B">
        <w:t>idelink positioning service request</w:t>
      </w:r>
      <w:r>
        <w:t xml:space="preserve"> procedure</w:t>
      </w:r>
      <w:bookmarkEnd w:id="428"/>
      <w:bookmarkEnd w:id="429"/>
    </w:p>
    <w:p w14:paraId="7267782A" w14:textId="4D01E9F4" w:rsidR="000D3F0B" w:rsidRDefault="000D3F0B" w:rsidP="000D3F0B">
      <w:pPr>
        <w:pStyle w:val="Heading4"/>
      </w:pPr>
      <w:bookmarkStart w:id="430" w:name="_CR7_4_2_1"/>
      <w:bookmarkStart w:id="431" w:name="_Toc157624793"/>
      <w:bookmarkStart w:id="432" w:name="_Toc187929227"/>
      <w:bookmarkEnd w:id="430"/>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431"/>
      <w:bookmarkEnd w:id="432"/>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2D2D3DE3"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433" w:name="_Hlk171935436"/>
      <w:r>
        <w:rPr>
          <w:lang w:eastAsia="zh-CN"/>
        </w:rPr>
        <w:t xml:space="preserve"> for ranging and sidelink positioning</w:t>
      </w:r>
      <w:bookmarkEnd w:id="433"/>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4C524B59"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or SL reference UE or located UE</w:t>
      </w:r>
      <w:r>
        <w:t xml:space="preserve"> to request the ranging and sidelink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434" w:name="_CR7_4_2_2"/>
      <w:bookmarkStart w:id="435" w:name="_Toc157624794"/>
      <w:bookmarkStart w:id="436" w:name="_Toc187929228"/>
      <w:bookmarkEnd w:id="434"/>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435"/>
      <w:bookmarkEnd w:id="436"/>
    </w:p>
    <w:p w14:paraId="3D5718C5" w14:textId="782A9518"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3BABE596" w:rsidR="00E959E1" w:rsidRPr="002221C8" w:rsidRDefault="00E959E1" w:rsidP="002221C8">
      <w:pPr>
        <w:pStyle w:val="B1"/>
        <w:rPr>
          <w:rFonts w:eastAsiaTheme="minorEastAsia"/>
        </w:rPr>
      </w:pPr>
      <w:r w:rsidRPr="002221C8">
        <w:rPr>
          <w:rFonts w:eastAsiaTheme="minorEastAsia"/>
        </w:rPr>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D49A4F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5B3DAE">
      <w:pPr>
        <w:pStyle w:val="NO"/>
        <w:keepLines w:val="0"/>
        <w:numPr>
          <w:ilvl w:val="0"/>
          <w:numId w:val="10"/>
        </w:numPr>
      </w:pPr>
      <w:r>
        <w:t>f)</w:t>
      </w:r>
      <w:r>
        <w:tab/>
        <w:t xml:space="preserve">for case a2) or a3), may include the Location QoS </w:t>
      </w:r>
      <w:r>
        <w:rPr>
          <w:lang w:eastAsia="zh-CN"/>
        </w:rPr>
        <w:t xml:space="preserve">including </w:t>
      </w:r>
      <w:r>
        <w:t xml:space="preserve">the required QoS for </w:t>
      </w:r>
      <w:r>
        <w:rPr>
          <w:lang w:eastAsia="zh-CN"/>
        </w:rPr>
        <w:t>ranging and sidelink positioning as specified in clause</w:t>
      </w:r>
      <w:r>
        <w:rPr>
          <w:lang w:val="en-US" w:eastAsia="zh-CN"/>
        </w:rPr>
        <w:t> </w:t>
      </w:r>
      <w:r>
        <w:rPr>
          <w:lang w:eastAsia="zh-CN"/>
        </w:rPr>
        <w:t>10.4.1.6</w:t>
      </w:r>
      <w:r>
        <w:t>.</w:t>
      </w:r>
    </w:p>
    <w:p w14:paraId="5DACDFC7" w14:textId="4D221FA2" w:rsidR="000D3F0B" w:rsidRPr="002F79B0" w:rsidRDefault="000D3F0B" w:rsidP="000D3F0B">
      <w:pPr>
        <w:pStyle w:val="Heading4"/>
      </w:pPr>
      <w:bookmarkStart w:id="437" w:name="_CR7_4_2_3"/>
      <w:bookmarkStart w:id="438" w:name="_Toc157624795"/>
      <w:bookmarkStart w:id="439" w:name="_Toc187929229"/>
      <w:bookmarkEnd w:id="437"/>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438"/>
      <w:bookmarkEnd w:id="439"/>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C000D7">
      <w:pPr>
        <w:pStyle w:val="B1"/>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C000D7">
        <w:rPr>
          <w:rFonts w:eastAsia="Times New Roman"/>
          <w:lang w:eastAsia="en-GB"/>
        </w:rPr>
        <w:t xml:space="preserve"> sidelink positioning service response message including</w:t>
      </w:r>
      <w:r w:rsidR="000D3F0B">
        <w:rPr>
          <w:rFonts w:eastAsia="Times New Roman"/>
          <w:lang w:eastAsia="en-GB"/>
        </w:rPr>
        <w:t xml:space="preserve"> the </w:t>
      </w:r>
      <w:r w:rsidR="000D3F0B" w:rsidRPr="00C000D7">
        <w:rPr>
          <w:rFonts w:eastAsia="Times New Roman"/>
          <w:lang w:eastAsia="en-GB"/>
        </w:rPr>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440" w:name="_CR7_4_2_4"/>
      <w:bookmarkStart w:id="441" w:name="_Toc187929230"/>
      <w:bookmarkEnd w:id="440"/>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441"/>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442" w:name="_CR7_4_3_1"/>
      <w:bookmarkStart w:id="443" w:name="_Toc157624796"/>
      <w:bookmarkStart w:id="444" w:name="_Toc187929231"/>
      <w:bookmarkEnd w:id="442"/>
      <w:r>
        <w:rPr>
          <w:lang w:eastAsia="zh-CN"/>
        </w:rPr>
        <w:t>7.4.3</w:t>
      </w:r>
      <w:r w:rsidR="00BD6A2B" w:rsidRPr="005C78AB">
        <w:rPr>
          <w:lang w:eastAsia="zh-CN"/>
        </w:rPr>
        <w:t>.1</w:t>
      </w:r>
      <w:r w:rsidR="00BD6A2B" w:rsidRPr="005C78AB">
        <w:rPr>
          <w:lang w:eastAsia="zh-CN"/>
        </w:rPr>
        <w:tab/>
      </w:r>
      <w:r w:rsidR="00BD6A2B" w:rsidRPr="005C78AB">
        <w:t>General</w:t>
      </w:r>
      <w:bookmarkEnd w:id="443"/>
      <w:bookmarkEnd w:id="444"/>
    </w:p>
    <w:p w14:paraId="346A6C5D" w14:textId="5D8DE875"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445" w:name="_CR7_4_3_2"/>
      <w:bookmarkStart w:id="446" w:name="_Toc157624797"/>
      <w:bookmarkStart w:id="447" w:name="_Toc187929232"/>
      <w:bookmarkEnd w:id="445"/>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446"/>
      <w:bookmarkEnd w:id="447"/>
    </w:p>
    <w:p w14:paraId="3B1D5B81" w14:textId="4CDAD02B" w:rsidR="00BD6A2B" w:rsidRDefault="00BD6A2B" w:rsidP="00BD6A2B">
      <w:bookmarkStart w:id="448"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43691A" w:rsidRPr="005C78AB">
        <w:t xml:space="preserve"> </w:t>
      </w:r>
      <w:r w:rsidRPr="005C78AB">
        <w:t xml:space="preserve">or SL reference UE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0043691A">
        <w:t xml:space="preserve"> </w:t>
      </w:r>
      <w:r w:rsidRPr="005C78AB">
        <w:t>where 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448"/>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55E00E0F" w:rsidR="00BD6A2B" w:rsidRDefault="0043691A" w:rsidP="0043691A">
      <w:pPr>
        <w:pStyle w:val="B1"/>
      </w:pPr>
      <w:r>
        <w:t>b)</w:t>
      </w:r>
      <w:r>
        <w:tab/>
        <w:t>if the target UE is the target UE for ranging and sidelink positioning or SL reference UE, the target UE proceed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449" w:name="_CR7_4_4"/>
      <w:bookmarkStart w:id="450" w:name="_Toc187929233"/>
      <w:bookmarkEnd w:id="449"/>
      <w:r>
        <w:t>7.4.</w:t>
      </w:r>
      <w:r w:rsidR="00C4022D">
        <w:t>4</w:t>
      </w:r>
      <w:r w:rsidRPr="005C78AB">
        <w:tab/>
      </w:r>
      <w:r>
        <w:t>S</w:t>
      </w:r>
      <w:r w:rsidRPr="00930C52">
        <w:t>idelink positioning privacy check procedure</w:t>
      </w:r>
      <w:bookmarkEnd w:id="450"/>
    </w:p>
    <w:p w14:paraId="791E1CFB" w14:textId="1B83FE69" w:rsidR="008D3733" w:rsidRDefault="008D3733" w:rsidP="008D3733">
      <w:pPr>
        <w:pStyle w:val="Heading4"/>
      </w:pPr>
      <w:bookmarkStart w:id="451" w:name="_CR7_4_4_1"/>
      <w:bookmarkStart w:id="452" w:name="_Toc187929234"/>
      <w:bookmarkEnd w:id="451"/>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452"/>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5290AD72" w:rsidR="008D3733" w:rsidRDefault="008D3733" w:rsidP="002221C8">
      <w:pPr>
        <w:pStyle w:val="B1"/>
      </w:pPr>
      <w:r>
        <w:t>-</w:t>
      </w:r>
      <w:r>
        <w:tab/>
        <w:t xml:space="preserve">for </w:t>
      </w:r>
      <w:r w:rsidRPr="00B37F42">
        <w:t>case</w:t>
      </w:r>
      <w:r>
        <w:t> a), upon receiving a sidelink positioning service request from a</w:t>
      </w:r>
      <w:r w:rsidR="00E12528">
        <w:t>n</w:t>
      </w:r>
      <w:r>
        <w:t xml:space="preserve"> SL positioning client UE:</w:t>
      </w:r>
    </w:p>
    <w:p w14:paraId="62F9E067" w14:textId="135874E7" w:rsidR="008D3733" w:rsidRDefault="008D3733" w:rsidP="002221C8">
      <w:pPr>
        <w:pStyle w:val="B2"/>
      </w:pPr>
      <w:r>
        <w:t>-</w:t>
      </w:r>
      <w:r>
        <w:tab/>
        <w:t>to enable a target UE for the ranging and sidelink positioning to request the privacy check of exposure to the SL positioning client UE from a</w:t>
      </w:r>
      <w:r w:rsidR="00E12528">
        <w:t>n</w:t>
      </w:r>
      <w:r>
        <w:t xml:space="preserve"> SL reference UE if relative location is requested, or from a located UE if absolute location is requested.</w:t>
      </w:r>
      <w:r w:rsidR="008C4AC7">
        <w:t xml:space="preserve"> </w:t>
      </w:r>
      <w:r w:rsidR="008C4AC7">
        <w:rPr>
          <w:lang w:eastAsia="zh-CN"/>
        </w:rPr>
        <w:t xml:space="preserve">The user info ID of the SL positioning server UE if selected by the </w:t>
      </w:r>
      <w:r w:rsidR="008C4AC7">
        <w:t xml:space="preserve">target UE for the ranging and sidelink positioning is included to request the privacy check of exposure to </w:t>
      </w:r>
      <w:r w:rsidR="008C4AC7">
        <w:rPr>
          <w:lang w:eastAsia="zh-CN"/>
        </w:rPr>
        <w:t>SL positioning server UE.</w:t>
      </w:r>
      <w:r>
        <w:t xml:space="preserve"> 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65BCEF48"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sidelink positioning service</w:t>
      </w:r>
      <w:r w:rsidRPr="00C33F68">
        <w:rPr>
          <w:lang w:eastAsia="zh-CN"/>
        </w:rPr>
        <w:t xml:space="preserve"> </w:t>
      </w:r>
      <w:r>
        <w:t>if relative location is requested.</w:t>
      </w:r>
      <w:r w:rsidR="008C4AC7">
        <w:t xml:space="preserve"> </w:t>
      </w:r>
      <w:r w:rsidR="008C4AC7">
        <w:rPr>
          <w:lang w:eastAsia="zh-CN"/>
        </w:rPr>
        <w:t xml:space="preserve">The user info ID of the SL positioning server UE if selected by the </w:t>
      </w:r>
      <w:r w:rsidR="008C4AC7">
        <w:t xml:space="preserve">SL reference UE is included to request the privacy check of exposure to </w:t>
      </w:r>
      <w:r w:rsidR="008C4AC7">
        <w:rPr>
          <w:lang w:eastAsia="zh-CN"/>
        </w:rPr>
        <w:t>SL positioning server UE.</w:t>
      </w:r>
      <w:r>
        <w:t xml:space="preserve"> 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2A1D7D5D"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w:t>
      </w:r>
      <w:r w:rsidR="008C4AC7">
        <w:rPr>
          <w:lang w:eastAsia="zh-CN"/>
        </w:rPr>
        <w:t>The user info ID of the SL positioning server UE if selected by the</w:t>
      </w:r>
      <w:r w:rsidR="008C4AC7" w:rsidRPr="00C158D7">
        <w:t xml:space="preserve"> </w:t>
      </w:r>
      <w:r w:rsidR="008C4AC7">
        <w:t xml:space="preserve">located UE is included to request the privacy check of exposure to </w:t>
      </w:r>
      <w:r w:rsidR="008C4AC7">
        <w:rPr>
          <w:lang w:eastAsia="zh-CN"/>
        </w:rPr>
        <w:t>SL</w:t>
      </w:r>
      <w:r w:rsidR="008C4AC7" w:rsidRPr="00A548F1">
        <w:rPr>
          <w:lang w:eastAsia="zh-CN"/>
        </w:rPr>
        <w:t xml:space="preserve"> </w:t>
      </w:r>
      <w:r w:rsidR="008C4AC7">
        <w:rPr>
          <w:lang w:eastAsia="zh-CN"/>
        </w:rPr>
        <w:t xml:space="preserve">positioning server UE. </w:t>
      </w:r>
      <w:r>
        <w:t xml:space="preserve">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0C2FD7FD" w:rsidR="008D3733" w:rsidRDefault="008D3733" w:rsidP="002221C8">
      <w:pPr>
        <w:pStyle w:val="B2"/>
      </w:pPr>
      <w:r>
        <w:t>-</w:t>
      </w:r>
      <w:r>
        <w:tab/>
        <w:t>to enable a target UE for the ranging and sidelink positioning to request the privacy check of exposure to the target UE for the ranging and sidelink positioning from a</w:t>
      </w:r>
      <w:r w:rsidR="00E12528">
        <w:t>n</w:t>
      </w:r>
      <w:r>
        <w:t xml:space="preserve"> SL reference UE if relative location is requested, or from a located UE if absolute location is requested. </w:t>
      </w:r>
      <w:r w:rsidR="008C4AC7">
        <w:rPr>
          <w:lang w:eastAsia="zh-CN"/>
        </w:rPr>
        <w:t xml:space="preserve">The user info ID of the SL positioning server UE if selected by the </w:t>
      </w:r>
      <w:r w:rsidR="008C4AC7">
        <w:t xml:space="preserve">target UE for the ranging and sidelink positioning is included to request the privacy check of exposure to </w:t>
      </w:r>
      <w:r w:rsidR="008C4AC7">
        <w:rPr>
          <w:lang w:eastAsia="zh-CN"/>
        </w:rPr>
        <w:t xml:space="preserve">SL positioning server UE. </w:t>
      </w:r>
      <w:r>
        <w:t>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453" w:name="_CR7_4_4_2"/>
      <w:bookmarkStart w:id="454" w:name="_Toc187929235"/>
      <w:bookmarkEnd w:id="453"/>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454"/>
    </w:p>
    <w:p w14:paraId="1897F6D9" w14:textId="5E9B595B" w:rsidR="008D3733" w:rsidRDefault="008D3733" w:rsidP="002221C8">
      <w:pPr>
        <w:rPr>
          <w:lang w:eastAsia="zh-CN"/>
        </w:rPr>
      </w:pPr>
      <w:r>
        <w:t>When a sidelink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or a sidelink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the initiating UE performs the s</w:t>
      </w:r>
      <w:r w:rsidRPr="00FB5AEB">
        <w:t>idelink positioning privacy check procedure</w:t>
      </w:r>
      <w:r>
        <w:t xml:space="preserve"> the while the following pre-conditions are met</w:t>
      </w:r>
      <w:r>
        <w:rPr>
          <w:lang w:eastAsia="zh-CN"/>
        </w:rPr>
        <w:t>:</w:t>
      </w:r>
    </w:p>
    <w:p w14:paraId="18E59137" w14:textId="08BFE17D"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37C13F58"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p>
    <w:p w14:paraId="01D25A82" w14:textId="0BA7E40B" w:rsidR="008D3733"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rsidR="008C4AC7">
        <w:t>; and</w:t>
      </w:r>
    </w:p>
    <w:p w14:paraId="03542778" w14:textId="36AB242C" w:rsidR="008C4AC7" w:rsidRDefault="008C4AC7" w:rsidP="008D3733">
      <w:pPr>
        <w:pStyle w:val="B1"/>
      </w:pPr>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r w:rsidRPr="00A548F1">
        <w:rPr>
          <w:lang w:eastAsia="zh-CN"/>
        </w:rPr>
        <w:t xml:space="preserve"> </w:t>
      </w:r>
      <w:r>
        <w:rPr>
          <w:lang w:eastAsia="zh-CN"/>
        </w:rPr>
        <w:t>positioning server UE's</w:t>
      </w:r>
      <w:r w:rsidRPr="00F643F0">
        <w:t xml:space="preserve"> application layer ID</w:t>
      </w:r>
      <w:r>
        <w:t xml:space="preserve"> and the SL</w:t>
      </w:r>
      <w:r>
        <w:rPr>
          <w:lang w:eastAsia="zh-CN"/>
        </w:rPr>
        <w:t xml:space="preserve"> positioning server UE role, if the SL positioning server UE is selected to perform </w:t>
      </w:r>
      <w:r>
        <w:t>the ranging and sidelink positioning procedure.</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455" w:name="_CR7_4_4_3"/>
      <w:bookmarkStart w:id="456" w:name="_Toc187929236"/>
      <w:bookmarkEnd w:id="455"/>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456"/>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457" w:name="_CR7_4_4_4"/>
      <w:bookmarkStart w:id="458" w:name="_Toc187929237"/>
      <w:bookmarkEnd w:id="457"/>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458"/>
    </w:p>
    <w:p w14:paraId="66561CDC" w14:textId="42E44201" w:rsidR="00174FFF" w:rsidRDefault="00174FFF" w:rsidP="00174FFF">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r>
        <w:t>:</w:t>
      </w:r>
    </w:p>
    <w:p w14:paraId="109E1405" w14:textId="77777777" w:rsidR="00174FFF" w:rsidRPr="00F150B7" w:rsidRDefault="00174FFF" w:rsidP="00174FFF">
      <w:pPr>
        <w:pStyle w:val="B1"/>
        <w:rPr>
          <w:rFonts w:eastAsiaTheme="minorEastAsia"/>
        </w:rPr>
      </w:pPr>
      <w:r>
        <w:t>a)</w:t>
      </w:r>
      <w:r>
        <w:tab/>
      </w:r>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 xml:space="preserve">SIDELINK POSITIONING PRIVACY CHECK </w:t>
      </w:r>
      <w:r w:rsidRPr="00F150B7">
        <w:rPr>
          <w:rFonts w:eastAsiaTheme="minorEastAsia"/>
        </w:rPr>
        <w:t>REQUEST message; and</w:t>
      </w:r>
    </w:p>
    <w:p w14:paraId="77883FE6" w14:textId="14BBC5AE" w:rsidR="008D3733" w:rsidRDefault="00174FFF" w:rsidP="00F150B7">
      <w:pPr>
        <w:pStyle w:val="B1"/>
      </w:pPr>
      <w:r w:rsidRPr="00F150B7">
        <w:rPr>
          <w:rFonts w:eastAsiaTheme="minorEastAsia"/>
        </w:rPr>
        <w:t>b)</w:t>
      </w:r>
      <w:r w:rsidRPr="00F150B7">
        <w:rPr>
          <w:rFonts w:eastAsiaTheme="minorEastAsia"/>
        </w:rPr>
        <w:tab/>
        <w:t>shall include the info of denied UE(s) against which the privacy check in the target UE is unsuccessful. Upon receiving the SIDELINK POSITIONING PRIVACY CHECK REJECT message, the initiating UE should react based on the info of denied UE(s) according to 3GPP TS 33.533 [5].</w:t>
      </w:r>
    </w:p>
    <w:p w14:paraId="7EED82E6" w14:textId="6324AB79" w:rsidR="001E1E71" w:rsidRDefault="002259A9" w:rsidP="001E1E71">
      <w:pPr>
        <w:pStyle w:val="Heading1"/>
      </w:pPr>
      <w:bookmarkStart w:id="459" w:name="_CR8"/>
      <w:bookmarkStart w:id="460" w:name="_Toc157624798"/>
      <w:bookmarkStart w:id="461" w:name="_Toc187929238"/>
      <w:bookmarkEnd w:id="459"/>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460"/>
      <w:bookmarkEnd w:id="461"/>
    </w:p>
    <w:p w14:paraId="78C3B98C" w14:textId="53B3DE62" w:rsidR="001E1E71" w:rsidRDefault="002259A9" w:rsidP="001E1E71">
      <w:pPr>
        <w:pStyle w:val="Heading2"/>
      </w:pPr>
      <w:bookmarkStart w:id="462" w:name="_CR8_1"/>
      <w:bookmarkStart w:id="463" w:name="_Toc157624799"/>
      <w:bookmarkStart w:id="464" w:name="_Hlk150077401"/>
      <w:bookmarkStart w:id="465" w:name="_Toc187929239"/>
      <w:bookmarkEnd w:id="462"/>
      <w:r>
        <w:t>8.</w:t>
      </w:r>
      <w:r w:rsidR="001E1E71">
        <w:t>1</w:t>
      </w:r>
      <w:r w:rsidR="001E1E71">
        <w:tab/>
        <w:t>Overview</w:t>
      </w:r>
      <w:bookmarkEnd w:id="463"/>
      <w:bookmarkEnd w:id="46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466" w:name="_Hlk147067608"/>
      <w:r w:rsidRPr="00727BAC">
        <w:t>security materials</w:t>
      </w:r>
      <w:bookmarkEnd w:id="466"/>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467" w:name="_CR8_1_1"/>
      <w:bookmarkStart w:id="468" w:name="_Toc146712304"/>
      <w:bookmarkStart w:id="469" w:name="_Toc157624800"/>
      <w:bookmarkStart w:id="470" w:name="_Hlk150029814"/>
      <w:bookmarkStart w:id="471" w:name="_Toc187929240"/>
      <w:bookmarkEnd w:id="464"/>
      <w:bookmarkEnd w:id="467"/>
      <w:r>
        <w:t>8.</w:t>
      </w:r>
      <w:r w:rsidR="001E1E71">
        <w:t>1.1</w:t>
      </w:r>
      <w:r w:rsidR="001E1E71">
        <w:tab/>
        <w:t>Overview for procedures over PC8* interface</w:t>
      </w:r>
      <w:bookmarkEnd w:id="468"/>
      <w:bookmarkEnd w:id="469"/>
      <w:bookmarkEnd w:id="471"/>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472" w:name="_CR8_2"/>
      <w:bookmarkStart w:id="473" w:name="_Toc157624801"/>
      <w:bookmarkStart w:id="474" w:name="_Toc187929241"/>
      <w:bookmarkEnd w:id="470"/>
      <w:bookmarkEnd w:id="472"/>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473"/>
      <w:bookmarkEnd w:id="474"/>
    </w:p>
    <w:p w14:paraId="501EFE82" w14:textId="0A7257BC" w:rsidR="001E1E71" w:rsidRDefault="002259A9" w:rsidP="001E1E71">
      <w:pPr>
        <w:pStyle w:val="Heading3"/>
      </w:pPr>
      <w:bookmarkStart w:id="475" w:name="_CR8_2_1"/>
      <w:bookmarkStart w:id="476" w:name="_Toc157624802"/>
      <w:bookmarkStart w:id="477" w:name="_Toc187929242"/>
      <w:bookmarkEnd w:id="475"/>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476"/>
      <w:bookmarkEnd w:id="477"/>
    </w:p>
    <w:p w14:paraId="795BE787" w14:textId="77777777" w:rsidR="006F1B26" w:rsidRDefault="006F1B26" w:rsidP="006F1B26">
      <w:pPr>
        <w:pStyle w:val="Heading4"/>
      </w:pPr>
      <w:bookmarkStart w:id="478" w:name="_CR8_2_1_1"/>
      <w:bookmarkStart w:id="479" w:name="_Toc157624803"/>
      <w:bookmarkStart w:id="480" w:name="_Toc187929243"/>
      <w:bookmarkEnd w:id="478"/>
      <w:r>
        <w:t>8.2.1.1</w:t>
      </w:r>
      <w:r>
        <w:tab/>
        <w:t>General</w:t>
      </w:r>
      <w:bookmarkEnd w:id="479"/>
      <w:bookmarkEnd w:id="480"/>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481" w:name="_CR8_2_1_2"/>
      <w:bookmarkStart w:id="482" w:name="_Toc157624804"/>
      <w:bookmarkStart w:id="483" w:name="_Toc187929244"/>
      <w:bookmarkEnd w:id="481"/>
      <w:r>
        <w:t>8.2.1.2</w:t>
      </w:r>
      <w:r w:rsidRPr="00C6761E">
        <w:tab/>
      </w:r>
      <w:r>
        <w:t>Ranging and sidelink positioning d</w:t>
      </w:r>
      <w:r w:rsidRPr="00C6761E">
        <w:t xml:space="preserve">iscovery </w:t>
      </w:r>
      <w:r>
        <w:t>key</w:t>
      </w:r>
      <w:r w:rsidRPr="00C6761E">
        <w:t xml:space="preserve"> request procedure</w:t>
      </w:r>
      <w:bookmarkEnd w:id="482"/>
      <w:bookmarkEnd w:id="483"/>
    </w:p>
    <w:p w14:paraId="224807A3" w14:textId="77777777" w:rsidR="006F1B26" w:rsidRPr="00C6761E" w:rsidRDefault="006F1B26" w:rsidP="006F1B26">
      <w:pPr>
        <w:pStyle w:val="Heading5"/>
      </w:pPr>
      <w:bookmarkStart w:id="484" w:name="_CR8_2_10_2_2_1"/>
      <w:bookmarkStart w:id="485" w:name="_CR8_2_1_2_1"/>
      <w:bookmarkStart w:id="486" w:name="_Toc155372063"/>
      <w:bookmarkStart w:id="487" w:name="_Toc157624805"/>
      <w:bookmarkStart w:id="488" w:name="_Toc187929245"/>
      <w:bookmarkEnd w:id="484"/>
      <w:bookmarkEnd w:id="485"/>
      <w:r>
        <w:t>8.2.1.2</w:t>
      </w:r>
      <w:r w:rsidRPr="00C6761E">
        <w:t>.1</w:t>
      </w:r>
      <w:r w:rsidRPr="00C6761E">
        <w:tab/>
        <w:t>General</w:t>
      </w:r>
      <w:bookmarkEnd w:id="486"/>
      <w:bookmarkEnd w:id="487"/>
      <w:bookmarkEnd w:id="488"/>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489" w:name="_CR8_2_10_2_2_2"/>
      <w:bookmarkStart w:id="490" w:name="_CR8_2_1_2_2"/>
      <w:bookmarkStart w:id="491" w:name="_Toc155372064"/>
      <w:bookmarkStart w:id="492" w:name="_Toc157624806"/>
      <w:bookmarkStart w:id="493" w:name="_Toc187929246"/>
      <w:bookmarkEnd w:id="489"/>
      <w:bookmarkEnd w:id="490"/>
      <w:r>
        <w:t>8.2.1.2</w:t>
      </w:r>
      <w:r w:rsidRPr="00C6761E">
        <w:t>.2</w:t>
      </w:r>
      <w:r w:rsidRPr="00C6761E">
        <w:tab/>
      </w:r>
      <w:r>
        <w:t>Ranging and sidelink positioning discovery key request</w:t>
      </w:r>
      <w:r w:rsidRPr="00C6761E">
        <w:t xml:space="preserve"> procedure initiation</w:t>
      </w:r>
      <w:bookmarkEnd w:id="491"/>
      <w:bookmarkEnd w:id="492"/>
      <w:bookmarkEnd w:id="493"/>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494"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494"/>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495" w:name="_CR8_2_10_2_2_3"/>
      <w:bookmarkStart w:id="496" w:name="_Toc155372065"/>
      <w:bookmarkEnd w:id="495"/>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2pt;height:317.95pt" o:ole="">
            <v:imagedata r:id="rId29" o:title=""/>
          </v:shape>
          <o:OLEObject Type="Embed" ProgID="Visio.Drawing.11" ShapeID="_x0000_i1034" DrawAspect="Content" ObjectID="_1798541951" r:id="rId30"/>
        </w:object>
      </w:r>
    </w:p>
    <w:p w14:paraId="1FD826F3" w14:textId="77777777" w:rsidR="006F1B26" w:rsidRPr="00C6761E" w:rsidRDefault="006F1B26" w:rsidP="006F1B26">
      <w:pPr>
        <w:pStyle w:val="TF"/>
      </w:pPr>
      <w:bookmarkStart w:id="497" w:name="_CRFigure8_2_10_2_2_2_1"/>
      <w:bookmarkStart w:id="498" w:name="_CRFigure8_2_1_2_2_1"/>
      <w:r w:rsidRPr="00C6761E">
        <w:t>Figure</w:t>
      </w:r>
      <w:bookmarkEnd w:id="497"/>
      <w:r w:rsidRPr="00C6761E">
        <w:t> </w:t>
      </w:r>
      <w:bookmarkEnd w:id="498"/>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499" w:name="_CR8_2_1_2_3"/>
      <w:bookmarkStart w:id="500" w:name="_Toc157624807"/>
      <w:bookmarkStart w:id="501" w:name="_Toc187929247"/>
      <w:bookmarkEnd w:id="499"/>
      <w:r>
        <w:t>8.2.1.2</w:t>
      </w:r>
      <w:r w:rsidRPr="00C6761E">
        <w:t>.3</w:t>
      </w:r>
      <w:r w:rsidRPr="00C6761E">
        <w:tab/>
      </w:r>
      <w:r>
        <w:t>Ranging and sidelink positioning discovery key request</w:t>
      </w:r>
      <w:r w:rsidRPr="00C6761E">
        <w:t xml:space="preserve"> procedure accepted by the </w:t>
      </w:r>
      <w:r>
        <w:t>SLPKMF</w:t>
      </w:r>
      <w:bookmarkEnd w:id="496"/>
      <w:bookmarkEnd w:id="500"/>
      <w:bookmarkEnd w:id="501"/>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502" w:name="_CR8_2_10_2_2_4"/>
      <w:bookmarkStart w:id="503" w:name="_CR8_2_1_2_4"/>
      <w:bookmarkStart w:id="504" w:name="_Toc155372066"/>
      <w:bookmarkStart w:id="505" w:name="_Toc157624808"/>
      <w:bookmarkStart w:id="506" w:name="_Toc187929248"/>
      <w:bookmarkEnd w:id="502"/>
      <w:bookmarkEnd w:id="503"/>
      <w:r>
        <w:t>8.2.1.2</w:t>
      </w:r>
      <w:r w:rsidRPr="00C6761E">
        <w:t>.4</w:t>
      </w:r>
      <w:r w:rsidRPr="00C6761E">
        <w:tab/>
      </w:r>
      <w:r>
        <w:t>Ranging and sidelink positioning discovery key request</w:t>
      </w:r>
      <w:r w:rsidRPr="00C6761E">
        <w:t xml:space="preserve"> procedure completion by the UE</w:t>
      </w:r>
      <w:bookmarkEnd w:id="504"/>
      <w:bookmarkEnd w:id="505"/>
      <w:bookmarkEnd w:id="506"/>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175B2946"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507" w:name="_CR8_2_10_2_2_5"/>
      <w:bookmarkStart w:id="508" w:name="_CR8_2_1_2_5"/>
      <w:bookmarkStart w:id="509" w:name="_Toc155372067"/>
      <w:bookmarkStart w:id="510" w:name="_Toc157624809"/>
      <w:bookmarkStart w:id="511" w:name="_Toc187929249"/>
      <w:bookmarkEnd w:id="507"/>
      <w:bookmarkEnd w:id="508"/>
      <w:r>
        <w:t>8.2.1.2</w:t>
      </w:r>
      <w:r w:rsidRPr="00C6761E">
        <w:t>.5</w:t>
      </w:r>
      <w:r w:rsidRPr="00C6761E">
        <w:tab/>
      </w:r>
      <w:r>
        <w:t>Ranging and sidelink positioning discovery key request</w:t>
      </w:r>
      <w:r w:rsidRPr="00C6761E">
        <w:t xml:space="preserve"> procedure not accepted by the </w:t>
      </w:r>
      <w:r>
        <w:t>SLPKMF</w:t>
      </w:r>
      <w:bookmarkEnd w:id="509"/>
      <w:bookmarkEnd w:id="510"/>
      <w:bookmarkEnd w:id="51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512" w:name="_CR8_2_10_2_2_6"/>
      <w:bookmarkStart w:id="513" w:name="_CR8_2_1_2_6"/>
      <w:bookmarkStart w:id="514" w:name="_Toc155372068"/>
      <w:bookmarkStart w:id="515" w:name="_Toc157624810"/>
      <w:bookmarkStart w:id="516" w:name="_Toc187929250"/>
      <w:bookmarkEnd w:id="512"/>
      <w:bookmarkEnd w:id="513"/>
      <w:r>
        <w:t>8.2.1.2</w:t>
      </w:r>
      <w:r w:rsidRPr="00C6761E">
        <w:t>.6</w:t>
      </w:r>
      <w:r w:rsidRPr="00C6761E">
        <w:tab/>
        <w:t>Abnormal cases in the UE</w:t>
      </w:r>
      <w:bookmarkEnd w:id="514"/>
      <w:bookmarkEnd w:id="515"/>
      <w:bookmarkEnd w:id="516"/>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517" w:name="_CR8_2_10_2_2_7"/>
      <w:bookmarkStart w:id="518" w:name="_CR8_2_1_2_7"/>
      <w:bookmarkStart w:id="519" w:name="_Toc155372069"/>
      <w:bookmarkStart w:id="520" w:name="_Toc157624811"/>
      <w:bookmarkStart w:id="521" w:name="_Toc187929251"/>
      <w:bookmarkEnd w:id="517"/>
      <w:bookmarkEnd w:id="518"/>
      <w:r>
        <w:t>8.2.1.2</w:t>
      </w:r>
      <w:r w:rsidRPr="00C6761E">
        <w:t>.7</w:t>
      </w:r>
      <w:r w:rsidRPr="00C6761E">
        <w:tab/>
        <w:t xml:space="preserve">Abnormal cases in the </w:t>
      </w:r>
      <w:r>
        <w:t>SLPKMF</w:t>
      </w:r>
      <w:bookmarkEnd w:id="519"/>
      <w:bookmarkEnd w:id="520"/>
      <w:bookmarkEnd w:id="521"/>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522" w:name="_CR8_2_2"/>
      <w:bookmarkStart w:id="523" w:name="_Toc157624812"/>
      <w:bookmarkStart w:id="524" w:name="_Toc187929252"/>
      <w:bookmarkEnd w:id="522"/>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523"/>
      <w:bookmarkEnd w:id="524"/>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525" w:name="_CR8_3"/>
      <w:bookmarkStart w:id="526" w:name="_Toc157624813"/>
      <w:bookmarkStart w:id="527" w:name="_Toc187929253"/>
      <w:bookmarkEnd w:id="525"/>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526"/>
      <w:bookmarkEnd w:id="527"/>
    </w:p>
    <w:p w14:paraId="64C9F0BD" w14:textId="788C680F" w:rsidR="001E1E71" w:rsidRDefault="002259A9" w:rsidP="001E1E71">
      <w:pPr>
        <w:pStyle w:val="Heading3"/>
      </w:pPr>
      <w:bookmarkStart w:id="528" w:name="_CR8_3_1"/>
      <w:bookmarkStart w:id="529" w:name="_Toc157624814"/>
      <w:bookmarkStart w:id="530" w:name="_Hlk150077216"/>
      <w:bookmarkStart w:id="531" w:name="_Toc187929254"/>
      <w:bookmarkEnd w:id="528"/>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529"/>
      <w:bookmarkEnd w:id="531"/>
    </w:p>
    <w:p w14:paraId="629BDB28" w14:textId="06F3089D" w:rsidR="001E1E71" w:rsidRDefault="002259A9" w:rsidP="001E1E71">
      <w:pPr>
        <w:pStyle w:val="Heading4"/>
      </w:pPr>
      <w:bookmarkStart w:id="532" w:name="_CR8_3_1_1"/>
      <w:bookmarkStart w:id="533" w:name="_Toc157624815"/>
      <w:bookmarkStart w:id="534" w:name="_Toc187929255"/>
      <w:bookmarkEnd w:id="532"/>
      <w:r>
        <w:t>8.</w:t>
      </w:r>
      <w:r w:rsidR="001E1E71">
        <w:t>3.1.1</w:t>
      </w:r>
      <w:r w:rsidR="001E1E71">
        <w:tab/>
      </w:r>
      <w:r w:rsidR="001E1E71" w:rsidRPr="00C97509">
        <w:t>Security for</w:t>
      </w:r>
      <w:r w:rsidR="001E1E71" w:rsidRPr="009414E9">
        <w:t xml:space="preserve"> unicast direct communication over RSPP</w:t>
      </w:r>
      <w:bookmarkEnd w:id="533"/>
      <w:bookmarkEnd w:id="534"/>
    </w:p>
    <w:p w14:paraId="7C614DC6" w14:textId="4E793A9B" w:rsidR="0025180E" w:rsidRDefault="002259A9" w:rsidP="0025180E">
      <w:pPr>
        <w:pStyle w:val="Heading5"/>
      </w:pPr>
      <w:bookmarkStart w:id="535" w:name="_CR8_3_1_1_1"/>
      <w:bookmarkStart w:id="536" w:name="_Toc146712319"/>
      <w:bookmarkStart w:id="537" w:name="_Toc157624816"/>
      <w:bookmarkStart w:id="538" w:name="_Toc187929256"/>
      <w:bookmarkEnd w:id="535"/>
      <w:r>
        <w:t>8.</w:t>
      </w:r>
      <w:r w:rsidR="0025180E">
        <w:t>3.1.1.1</w:t>
      </w:r>
      <w:r w:rsidR="0025180E">
        <w:tab/>
        <w:t>General</w:t>
      </w:r>
      <w:bookmarkEnd w:id="536"/>
      <w:bookmarkEnd w:id="537"/>
      <w:bookmarkEnd w:id="538"/>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043731B9"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539" w:name="_CR8_3_1_1_2"/>
      <w:bookmarkStart w:id="540" w:name="_Toc157624817"/>
      <w:bookmarkStart w:id="541" w:name="_Toc187929257"/>
      <w:bookmarkEnd w:id="539"/>
      <w:r>
        <w:t>8.</w:t>
      </w:r>
      <w:r w:rsidR="0025180E">
        <w:t>3.1.1.2</w:t>
      </w:r>
      <w:r w:rsidR="0025180E">
        <w:tab/>
        <w:t>5G ProSe UE SLP key request procedure</w:t>
      </w:r>
      <w:bookmarkEnd w:id="540"/>
      <w:bookmarkEnd w:id="541"/>
    </w:p>
    <w:p w14:paraId="533D9603" w14:textId="51FD99B1" w:rsidR="0025180E" w:rsidRDefault="002259A9" w:rsidP="0025180E">
      <w:pPr>
        <w:pStyle w:val="Heading6"/>
      </w:pPr>
      <w:bookmarkStart w:id="542" w:name="_CR8_3_1_1_2_1"/>
      <w:bookmarkStart w:id="543" w:name="_Toc157624818"/>
      <w:bookmarkStart w:id="544" w:name="_Toc146712320"/>
      <w:bookmarkStart w:id="545" w:name="_Toc187929258"/>
      <w:bookmarkEnd w:id="542"/>
      <w:r>
        <w:t>8.</w:t>
      </w:r>
      <w:r w:rsidR="0025180E">
        <w:t>3.1.1.2.1</w:t>
      </w:r>
      <w:r w:rsidR="0025180E">
        <w:tab/>
        <w:t>General</w:t>
      </w:r>
      <w:bookmarkEnd w:id="543"/>
      <w:bookmarkEnd w:id="545"/>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546" w:name="_CR8_3_1_1_2_2"/>
      <w:bookmarkStart w:id="547" w:name="_Toc157624819"/>
      <w:bookmarkStart w:id="548" w:name="_Toc187929259"/>
      <w:bookmarkEnd w:id="546"/>
      <w:r>
        <w:t>8.</w:t>
      </w:r>
      <w:r w:rsidR="0025180E">
        <w:t>3.1.1.2.2</w:t>
      </w:r>
      <w:r w:rsidR="0025180E">
        <w:tab/>
        <w:t>UE SLP key request procedure initiation</w:t>
      </w:r>
      <w:bookmarkEnd w:id="544"/>
      <w:bookmarkEnd w:id="547"/>
      <w:bookmarkEnd w:id="54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47B2F44"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4.45pt" o:ole="">
            <v:imagedata r:id="rId31" o:title=""/>
          </v:shape>
          <o:OLEObject Type="Embed" ProgID="Visio.Drawing.11" ShapeID="_x0000_i1035" DrawAspect="Content" ObjectID="_1798541952" r:id="rId32"/>
        </w:object>
      </w:r>
      <w:r w:rsidR="00C7169C">
        <w:rPr>
          <w:lang w:eastAsia="x-none"/>
        </w:rPr>
        <w:fldChar w:fldCharType="begin"/>
      </w:r>
      <w:r w:rsidR="00F150B7">
        <w:rPr>
          <w:lang w:eastAsia="x-none"/>
        </w:rPr>
        <w:fldChar w:fldCharType="separate"/>
      </w:r>
      <w:r w:rsidR="00C7169C">
        <w:rPr>
          <w:lang w:eastAsia="x-none"/>
        </w:rPr>
        <w:fldChar w:fldCharType="end"/>
      </w:r>
    </w:p>
    <w:p w14:paraId="18CEF191" w14:textId="14D1323A" w:rsidR="0025180E" w:rsidRDefault="0025180E" w:rsidP="0025180E">
      <w:pPr>
        <w:pStyle w:val="TF"/>
      </w:pPr>
      <w:bookmarkStart w:id="549" w:name="_CRFigure8_3_1_1_2_2_1"/>
      <w:r>
        <w:t>Figure</w:t>
      </w:r>
      <w:r w:rsidR="008C0A74" w:rsidRPr="00C6761E">
        <w:t> </w:t>
      </w:r>
      <w:bookmarkEnd w:id="549"/>
      <w:r w:rsidR="002259A9">
        <w:t>8.</w:t>
      </w:r>
      <w:r>
        <w:t>3.1.1.2.2.1: UE SLP key request procedure</w:t>
      </w:r>
    </w:p>
    <w:p w14:paraId="5615F59B" w14:textId="0DDB62A1" w:rsidR="0025180E" w:rsidRDefault="002259A9" w:rsidP="0025180E">
      <w:pPr>
        <w:pStyle w:val="Heading6"/>
      </w:pPr>
      <w:bookmarkStart w:id="550" w:name="_CR8_3_1_1_2_3"/>
      <w:bookmarkStart w:id="551" w:name="_Toc146712321"/>
      <w:bookmarkStart w:id="552" w:name="_Toc157624820"/>
      <w:bookmarkStart w:id="553" w:name="_Toc187929260"/>
      <w:bookmarkEnd w:id="550"/>
      <w:r>
        <w:t>8.</w:t>
      </w:r>
      <w:r w:rsidR="0025180E">
        <w:t>3.1.1.2.3</w:t>
      </w:r>
      <w:r w:rsidR="0025180E">
        <w:tab/>
        <w:t xml:space="preserve">UE SLP key request procedure accepted by the </w:t>
      </w:r>
      <w:bookmarkEnd w:id="551"/>
      <w:r w:rsidR="0025180E">
        <w:t>SLPKMF</w:t>
      </w:r>
      <w:bookmarkEnd w:id="552"/>
      <w:bookmarkEnd w:id="553"/>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554" w:name="_Hlk147998276"/>
      <w:r>
        <w:t xml:space="preserve">any UE role for </w:t>
      </w:r>
      <w:r>
        <w:rPr>
          <w:noProof/>
        </w:rPr>
        <w:t>ranging and sidelink positioning</w:t>
      </w:r>
      <w:bookmarkEnd w:id="554"/>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555" w:name="_CR8_3_1_1_2_4"/>
      <w:bookmarkStart w:id="556" w:name="_Toc146712322"/>
      <w:bookmarkStart w:id="557" w:name="_Toc157624821"/>
      <w:bookmarkStart w:id="558" w:name="_Toc187929261"/>
      <w:bookmarkEnd w:id="555"/>
      <w:r>
        <w:t>8.</w:t>
      </w:r>
      <w:r w:rsidR="0025180E">
        <w:t>3.1.1.2.4</w:t>
      </w:r>
      <w:r w:rsidR="0025180E">
        <w:tab/>
        <w:t>UE SLP key request procedure completion by the UE</w:t>
      </w:r>
      <w:bookmarkEnd w:id="556"/>
      <w:bookmarkEnd w:id="557"/>
      <w:bookmarkEnd w:id="558"/>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559" w:name="_CR8_3_1_1_2_5"/>
      <w:bookmarkStart w:id="560" w:name="_Toc146712323"/>
      <w:bookmarkStart w:id="561" w:name="_Toc157624822"/>
      <w:bookmarkStart w:id="562" w:name="_Toc187929262"/>
      <w:bookmarkEnd w:id="559"/>
      <w:r>
        <w:t>8.</w:t>
      </w:r>
      <w:r w:rsidR="0025180E">
        <w:t>3.1.1.2.5</w:t>
      </w:r>
      <w:r w:rsidR="0025180E">
        <w:tab/>
        <w:t xml:space="preserve">5G ProSe UE SLP key request procedure not accepted by the </w:t>
      </w:r>
      <w:bookmarkEnd w:id="560"/>
      <w:r w:rsidR="0025180E">
        <w:t>SLPKMF</w:t>
      </w:r>
      <w:bookmarkEnd w:id="561"/>
      <w:bookmarkEnd w:id="562"/>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563" w:name="_CR8_3_1_1_2_6"/>
      <w:bookmarkStart w:id="564" w:name="_Toc146712324"/>
      <w:bookmarkStart w:id="565" w:name="_Toc157624823"/>
      <w:bookmarkStart w:id="566" w:name="_Toc187929263"/>
      <w:bookmarkEnd w:id="563"/>
      <w:r>
        <w:t>8.</w:t>
      </w:r>
      <w:r w:rsidR="0025180E">
        <w:t>3.1.1.2.6</w:t>
      </w:r>
      <w:r w:rsidR="0025180E">
        <w:tab/>
        <w:t>Abnormal cases in the UE</w:t>
      </w:r>
      <w:bookmarkEnd w:id="564"/>
      <w:bookmarkEnd w:id="565"/>
      <w:bookmarkEnd w:id="566"/>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567" w:name="_CR8_3_1_1_2_7"/>
      <w:bookmarkStart w:id="568" w:name="_Toc146712325"/>
      <w:bookmarkStart w:id="569" w:name="_Toc157624824"/>
      <w:bookmarkStart w:id="570" w:name="_Toc187929264"/>
      <w:bookmarkEnd w:id="567"/>
      <w:r>
        <w:t>8.</w:t>
      </w:r>
      <w:r w:rsidR="0025180E">
        <w:t>3.1.1.2.7</w:t>
      </w:r>
      <w:r w:rsidR="0025180E">
        <w:tab/>
        <w:t xml:space="preserve">Abnormal cases in the </w:t>
      </w:r>
      <w:bookmarkEnd w:id="568"/>
      <w:r w:rsidR="0025180E">
        <w:t>SLPKMF</w:t>
      </w:r>
      <w:bookmarkEnd w:id="569"/>
      <w:bookmarkEnd w:id="570"/>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571" w:name="_Hlk150072575"/>
      <w:bookmarkEnd w:id="530"/>
    </w:p>
    <w:p w14:paraId="682E08F5" w14:textId="16896C56" w:rsidR="007D2211" w:rsidRDefault="007D2211" w:rsidP="007D2211">
      <w:pPr>
        <w:pStyle w:val="Heading5"/>
      </w:pPr>
      <w:bookmarkStart w:id="572" w:name="_CR8_3_1_1_3"/>
      <w:bookmarkStart w:id="573" w:name="_Toc157624825"/>
      <w:bookmarkStart w:id="574" w:name="_Toc187929265"/>
      <w:bookmarkEnd w:id="572"/>
      <w:r>
        <w:t>8.3.1.1.</w:t>
      </w:r>
      <w:r w:rsidR="00F64358">
        <w:t>3</w:t>
      </w:r>
      <w:r>
        <w:tab/>
      </w:r>
      <w:bookmarkStart w:id="575" w:name="_Hlk150072234"/>
      <w:r>
        <w:t>SLP key request procedure</w:t>
      </w:r>
      <w:bookmarkEnd w:id="573"/>
      <w:bookmarkEnd w:id="575"/>
      <w:bookmarkEnd w:id="574"/>
    </w:p>
    <w:p w14:paraId="491A904C" w14:textId="310DD21F" w:rsidR="007D2211" w:rsidRDefault="007D2211" w:rsidP="007D2211">
      <w:pPr>
        <w:pStyle w:val="Heading6"/>
      </w:pPr>
      <w:bookmarkStart w:id="576" w:name="_CR8_3_1_1_3_1"/>
      <w:bookmarkStart w:id="577" w:name="_Toc157624826"/>
      <w:bookmarkStart w:id="578" w:name="_Toc187929266"/>
      <w:bookmarkEnd w:id="576"/>
      <w:r>
        <w:t>8.3.1.1.</w:t>
      </w:r>
      <w:r w:rsidR="00F64358">
        <w:t>3</w:t>
      </w:r>
      <w:r>
        <w:t>.1</w:t>
      </w:r>
      <w:r>
        <w:tab/>
        <w:t>General</w:t>
      </w:r>
      <w:bookmarkEnd w:id="577"/>
      <w:bookmarkEnd w:id="578"/>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579" w:name="_CR8_3_1_1_3_2"/>
      <w:bookmarkStart w:id="580" w:name="_Toc157624827"/>
      <w:bookmarkStart w:id="581" w:name="_Toc187929267"/>
      <w:bookmarkEnd w:id="579"/>
      <w:r>
        <w:t>8.3.1.1.</w:t>
      </w:r>
      <w:r w:rsidR="00AE640D">
        <w:t>3</w:t>
      </w:r>
      <w:r>
        <w:t>.2</w:t>
      </w:r>
      <w:r>
        <w:tab/>
        <w:t>SLP key request procedure initiation</w:t>
      </w:r>
      <w:bookmarkEnd w:id="580"/>
      <w:bookmarkEnd w:id="581"/>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38808B7A"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6.55pt" o:ole="">
            <v:imagedata r:id="rId33" o:title=""/>
          </v:shape>
          <o:OLEObject Type="Embed" ProgID="Visio.Drawing.11" ShapeID="_x0000_i1036" DrawAspect="Content" ObjectID="_1798541953" r:id="rId34"/>
        </w:object>
      </w:r>
    </w:p>
    <w:p w14:paraId="51DCD2FB" w14:textId="367387D6" w:rsidR="007D2211" w:rsidRDefault="007D2211" w:rsidP="007D2211">
      <w:pPr>
        <w:pStyle w:val="TF"/>
      </w:pPr>
      <w:bookmarkStart w:id="582" w:name="_CRFigure8_3_1_1_3_2_1"/>
      <w:r>
        <w:t>Figure</w:t>
      </w:r>
      <w:r w:rsidR="008C0A74" w:rsidRPr="00C6761E">
        <w:t> </w:t>
      </w:r>
      <w:bookmarkEnd w:id="582"/>
      <w:r>
        <w:t>8.3.1.1.</w:t>
      </w:r>
      <w:r w:rsidR="00AE640D">
        <w:t>3</w:t>
      </w:r>
      <w:r>
        <w:t>.2.1: SLP key request procedure</w:t>
      </w:r>
    </w:p>
    <w:p w14:paraId="1F96CC30" w14:textId="7A6183E8" w:rsidR="007D2211" w:rsidRDefault="007D2211" w:rsidP="007D2211">
      <w:pPr>
        <w:pStyle w:val="Heading6"/>
      </w:pPr>
      <w:bookmarkStart w:id="583" w:name="_CR8_3_1_1_3_3"/>
      <w:bookmarkStart w:id="584" w:name="_Toc157624828"/>
      <w:bookmarkStart w:id="585" w:name="_Toc187929268"/>
      <w:bookmarkEnd w:id="583"/>
      <w:r>
        <w:t>8.3.1.1.</w:t>
      </w:r>
      <w:r w:rsidR="00AE640D">
        <w:t>3</w:t>
      </w:r>
      <w:r>
        <w:t>.3</w:t>
      </w:r>
      <w:r>
        <w:tab/>
        <w:t>SLP key request procedure accepted by the SLPKMF</w:t>
      </w:r>
      <w:bookmarkEnd w:id="584"/>
      <w:bookmarkEnd w:id="585"/>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586" w:name="_CR8_3_1_1_3_4"/>
      <w:bookmarkStart w:id="587" w:name="_Toc157624829"/>
      <w:bookmarkStart w:id="588" w:name="_Toc187929269"/>
      <w:bookmarkEnd w:id="586"/>
      <w:r>
        <w:t>8.3.1.1.</w:t>
      </w:r>
      <w:r w:rsidR="00AE640D">
        <w:t>3</w:t>
      </w:r>
      <w:r>
        <w:t>.4</w:t>
      </w:r>
      <w:r>
        <w:tab/>
        <w:t>SLP key request procedure completion by the UE</w:t>
      </w:r>
      <w:bookmarkEnd w:id="587"/>
      <w:bookmarkEnd w:id="588"/>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589" w:name="_CR8_3_1_1_3_5"/>
      <w:bookmarkStart w:id="590" w:name="_Toc157624830"/>
      <w:bookmarkStart w:id="591" w:name="_Toc187929270"/>
      <w:bookmarkEnd w:id="589"/>
      <w:r>
        <w:t>8.3.1.1.</w:t>
      </w:r>
      <w:r w:rsidR="00AE640D">
        <w:t>3</w:t>
      </w:r>
      <w:r>
        <w:t>.5</w:t>
      </w:r>
      <w:r>
        <w:tab/>
        <w:t>SLP key request procedure not accepted by the SLPKMF</w:t>
      </w:r>
      <w:bookmarkEnd w:id="590"/>
      <w:bookmarkEnd w:id="591"/>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592" w:name="_CR8_3_1_1_3_6"/>
      <w:bookmarkStart w:id="593" w:name="_Toc157624831"/>
      <w:bookmarkStart w:id="594" w:name="_Toc187929271"/>
      <w:bookmarkEnd w:id="592"/>
      <w:r>
        <w:t>8.3.1.1.</w:t>
      </w:r>
      <w:r w:rsidR="00AE640D">
        <w:t>3</w:t>
      </w:r>
      <w:r>
        <w:t>.6</w:t>
      </w:r>
      <w:r>
        <w:tab/>
        <w:t>Abnormal cases in the UE</w:t>
      </w:r>
      <w:bookmarkEnd w:id="593"/>
      <w:bookmarkEnd w:id="594"/>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595" w:name="_CR8_3_1_1_3_7"/>
      <w:bookmarkStart w:id="596" w:name="_Toc157624832"/>
      <w:bookmarkStart w:id="597" w:name="_Toc187929272"/>
      <w:bookmarkEnd w:id="595"/>
      <w:r>
        <w:t>8.3.1.1.</w:t>
      </w:r>
      <w:r w:rsidR="00AE640D">
        <w:t>3</w:t>
      </w:r>
      <w:r>
        <w:t>.7</w:t>
      </w:r>
      <w:r>
        <w:tab/>
        <w:t>Abnormal cases in the SLPKMF</w:t>
      </w:r>
      <w:bookmarkEnd w:id="596"/>
      <w:bookmarkEnd w:id="597"/>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598" w:name="_CR8_3_2"/>
      <w:bookmarkStart w:id="599" w:name="_Toc157624833"/>
      <w:bookmarkStart w:id="600" w:name="_Toc187929273"/>
      <w:bookmarkEnd w:id="571"/>
      <w:bookmarkEnd w:id="598"/>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599"/>
      <w:bookmarkEnd w:id="600"/>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601" w:name="_CR9_"/>
      <w:bookmarkStart w:id="602" w:name="_Toc157624834"/>
      <w:bookmarkStart w:id="603" w:name="_Toc187929274"/>
      <w:bookmarkEnd w:id="601"/>
      <w:r>
        <w:t>9</w:t>
      </w:r>
      <w:r w:rsidR="004E12FA">
        <w:t>.</w:t>
      </w:r>
      <w:r w:rsidR="004E12FA">
        <w:tab/>
      </w:r>
      <w:r w:rsidR="00481A86" w:rsidRPr="00481A86">
        <w:t>Handling of unknown, unforeseen, and erroneous signalling protocol data</w:t>
      </w:r>
      <w:bookmarkEnd w:id="602"/>
      <w:bookmarkEnd w:id="603"/>
    </w:p>
    <w:p w14:paraId="17597001" w14:textId="41D1D140" w:rsidR="00481A86" w:rsidRDefault="00B500FC" w:rsidP="00E2211A">
      <w:pPr>
        <w:pStyle w:val="Heading2"/>
      </w:pPr>
      <w:bookmarkStart w:id="604" w:name="_CR9_1"/>
      <w:bookmarkStart w:id="605" w:name="_Toc157624835"/>
      <w:bookmarkStart w:id="606" w:name="_Toc187929275"/>
      <w:bookmarkEnd w:id="604"/>
      <w:r>
        <w:t>9</w:t>
      </w:r>
      <w:r w:rsidR="00481A86">
        <w:t>.1</w:t>
      </w:r>
      <w:r w:rsidR="00481A86">
        <w:tab/>
        <w:t>General</w:t>
      </w:r>
      <w:bookmarkEnd w:id="605"/>
      <w:bookmarkEnd w:id="606"/>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607" w:name="_CR9_2"/>
      <w:bookmarkStart w:id="608" w:name="_Toc146712413"/>
      <w:bookmarkStart w:id="609" w:name="_Toc157624836"/>
      <w:bookmarkStart w:id="610" w:name="_Toc187929276"/>
      <w:bookmarkEnd w:id="607"/>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608"/>
      <w:bookmarkEnd w:id="609"/>
      <w:bookmarkEnd w:id="610"/>
    </w:p>
    <w:p w14:paraId="757D4991" w14:textId="123630DA" w:rsidR="0025180E" w:rsidRPr="00C33F68" w:rsidRDefault="00B500FC" w:rsidP="0025180E">
      <w:pPr>
        <w:pStyle w:val="Heading3"/>
        <w:rPr>
          <w:noProof/>
        </w:rPr>
      </w:pPr>
      <w:bookmarkStart w:id="611" w:name="_CR9_2_1"/>
      <w:bookmarkStart w:id="612" w:name="_Toc525231162"/>
      <w:bookmarkStart w:id="613" w:name="_Toc59198562"/>
      <w:bookmarkStart w:id="614" w:name="_Toc59199153"/>
      <w:bookmarkStart w:id="615" w:name="_Toc146712414"/>
      <w:bookmarkStart w:id="616" w:name="_Toc157624837"/>
      <w:bookmarkStart w:id="617" w:name="_Toc187929277"/>
      <w:bookmarkEnd w:id="611"/>
      <w:r>
        <w:rPr>
          <w:noProof/>
        </w:rPr>
        <w:t>9.</w:t>
      </w:r>
      <w:r w:rsidR="0025180E" w:rsidRPr="00C33F68">
        <w:rPr>
          <w:noProof/>
        </w:rPr>
        <w:t>2.1</w:t>
      </w:r>
      <w:r w:rsidR="0025180E" w:rsidRPr="00C33F68">
        <w:rPr>
          <w:noProof/>
        </w:rPr>
        <w:tab/>
        <w:t>Unforeseen message type</w:t>
      </w:r>
      <w:bookmarkEnd w:id="612"/>
      <w:bookmarkEnd w:id="613"/>
      <w:bookmarkEnd w:id="614"/>
      <w:bookmarkEnd w:id="615"/>
      <w:bookmarkEnd w:id="616"/>
      <w:bookmarkEnd w:id="61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618" w:name="_CR9_3"/>
      <w:bookmarkStart w:id="619" w:name="_Toc525231160"/>
      <w:bookmarkStart w:id="620" w:name="_Toc59198560"/>
      <w:bookmarkStart w:id="621" w:name="_Toc59199151"/>
      <w:bookmarkStart w:id="622" w:name="_Toc146712415"/>
      <w:bookmarkStart w:id="623" w:name="_Toc157624838"/>
      <w:bookmarkStart w:id="624" w:name="_Toc187929278"/>
      <w:bookmarkEnd w:id="618"/>
      <w:r>
        <w:t>9.</w:t>
      </w:r>
      <w:r w:rsidR="0025180E" w:rsidRPr="00C33F68">
        <w:t>3</w:t>
      </w:r>
      <w:r w:rsidR="0025180E" w:rsidRPr="00C33F68">
        <w:tab/>
        <w:t>Handling of unknown, unforeseen and erroneous protocol data in messages sent over the PC5 interface</w:t>
      </w:r>
      <w:bookmarkEnd w:id="619"/>
      <w:bookmarkEnd w:id="620"/>
      <w:bookmarkEnd w:id="621"/>
      <w:bookmarkEnd w:id="622"/>
      <w:bookmarkEnd w:id="623"/>
      <w:bookmarkEnd w:id="624"/>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625" w:name="_CR10_"/>
      <w:bookmarkStart w:id="626" w:name="_Toc157624839"/>
      <w:bookmarkStart w:id="627" w:name="_Hlk142812264"/>
      <w:bookmarkStart w:id="628" w:name="_Toc187929279"/>
      <w:bookmarkEnd w:id="625"/>
      <w:r>
        <w:t>10</w:t>
      </w:r>
      <w:r w:rsidR="00481A86">
        <w:t>.</w:t>
      </w:r>
      <w:r w:rsidR="00481A86">
        <w:tab/>
      </w:r>
      <w:r w:rsidR="00A35866" w:rsidRPr="00A35866">
        <w:t>Message functional definition and contents</w:t>
      </w:r>
      <w:bookmarkEnd w:id="626"/>
      <w:bookmarkEnd w:id="628"/>
    </w:p>
    <w:p w14:paraId="195FE5D4" w14:textId="617E3F6A" w:rsidR="00A35866" w:rsidRDefault="00B500FC" w:rsidP="00A35866">
      <w:pPr>
        <w:pStyle w:val="Heading2"/>
      </w:pPr>
      <w:bookmarkStart w:id="629" w:name="_CR10_1"/>
      <w:bookmarkStart w:id="630" w:name="_Toc157624840"/>
      <w:bookmarkStart w:id="631" w:name="_Toc187929280"/>
      <w:bookmarkEnd w:id="629"/>
      <w:r>
        <w:t>10</w:t>
      </w:r>
      <w:r w:rsidR="00A35866">
        <w:t>.1</w:t>
      </w:r>
      <w:r w:rsidR="00A35866">
        <w:tab/>
        <w:t>Overview</w:t>
      </w:r>
      <w:bookmarkEnd w:id="630"/>
      <w:bookmarkEnd w:id="631"/>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632" w:name="_CR10_2"/>
      <w:bookmarkStart w:id="633" w:name="_Toc131695362"/>
      <w:bookmarkStart w:id="634" w:name="_Toc157624841"/>
      <w:bookmarkStart w:id="635" w:name="_Toc59199328"/>
      <w:bookmarkStart w:id="636" w:name="_Toc59198737"/>
      <w:bookmarkStart w:id="637" w:name="_Toc525231337"/>
      <w:bookmarkStart w:id="638" w:name="_Toc131695363"/>
      <w:bookmarkStart w:id="639" w:name="_Hlk131957087"/>
      <w:bookmarkStart w:id="640" w:name="_Toc187929281"/>
      <w:bookmarkEnd w:id="632"/>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633"/>
      <w:bookmarkEnd w:id="634"/>
      <w:bookmarkEnd w:id="640"/>
    </w:p>
    <w:p w14:paraId="6F916E34" w14:textId="44CB1C65" w:rsidR="00393801" w:rsidRPr="00C33F68" w:rsidRDefault="00B500FC" w:rsidP="00393801">
      <w:pPr>
        <w:pStyle w:val="Heading3"/>
      </w:pPr>
      <w:bookmarkStart w:id="641" w:name="_CR10_2_1"/>
      <w:bookmarkStart w:id="642" w:name="_Toc157624842"/>
      <w:bookmarkStart w:id="643" w:name="_Toc187929282"/>
      <w:bookmarkEnd w:id="641"/>
      <w:r>
        <w:t>10.</w:t>
      </w:r>
      <w:r w:rsidR="00393801" w:rsidRPr="00C33F68">
        <w:t>2.1</w:t>
      </w:r>
      <w:r w:rsidR="00393801" w:rsidRPr="00C33F68">
        <w:tab/>
        <w:t>Message definition</w:t>
      </w:r>
      <w:bookmarkEnd w:id="635"/>
      <w:bookmarkEnd w:id="636"/>
      <w:bookmarkEnd w:id="637"/>
      <w:bookmarkEnd w:id="638"/>
      <w:bookmarkEnd w:id="642"/>
      <w:bookmarkEnd w:id="643"/>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639"/>
    <w:p w14:paraId="48430CB6" w14:textId="77777777" w:rsidR="00393801" w:rsidRPr="00B36751" w:rsidRDefault="00393801" w:rsidP="00393801"/>
    <w:p w14:paraId="4F4B8FBD" w14:textId="66E77563" w:rsidR="00393801" w:rsidRPr="00C33F68" w:rsidRDefault="00393801" w:rsidP="00393801">
      <w:pPr>
        <w:pStyle w:val="TH"/>
        <w:rPr>
          <w:lang w:eastAsia="zh-CN"/>
        </w:rPr>
      </w:pPr>
      <w:bookmarkStart w:id="644" w:name="_CRTable10_2_1_1"/>
      <w:r w:rsidRPr="00C33F68">
        <w:t>Table </w:t>
      </w:r>
      <w:bookmarkEnd w:id="644"/>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627"/>
    </w:tbl>
    <w:p w14:paraId="7D350D94" w14:textId="5A4F7A95" w:rsidR="00481A86" w:rsidRDefault="00481A86" w:rsidP="00393801"/>
    <w:p w14:paraId="48BDE6A1" w14:textId="72FD0083" w:rsidR="0061198C" w:rsidRPr="00772733" w:rsidRDefault="0061198C" w:rsidP="0061198C">
      <w:pPr>
        <w:pStyle w:val="TH"/>
        <w:jc w:val="left"/>
        <w:rPr>
          <w:lang w:eastAsia="zh-CN"/>
        </w:rPr>
      </w:pPr>
      <w:bookmarkStart w:id="645" w:name="_CRTable10_2_1_2"/>
      <w:r w:rsidRPr="00772733">
        <w:t>Table </w:t>
      </w:r>
      <w:bookmarkEnd w:id="645"/>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0AF5BCC4"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bookmarkStart w:id="646" w:name="_CRTable10_2_1_3"/>
      <w:r w:rsidRPr="00772733">
        <w:t>Table </w:t>
      </w:r>
      <w:bookmarkEnd w:id="646"/>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bookmarkStart w:id="647" w:name="_CRTable10_2_1_4"/>
      <w:r w:rsidRPr="00C33F68">
        <w:t>Table </w:t>
      </w:r>
      <w:bookmarkEnd w:id="647"/>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bookmarkStart w:id="648" w:name="_CRTable10_2_1_5"/>
      <w:r w:rsidRPr="00C33F68">
        <w:t>Table </w:t>
      </w:r>
      <w:bookmarkEnd w:id="648"/>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bookmarkStart w:id="649" w:name="_CRTable10_2_1_6"/>
      <w:r w:rsidRPr="00C33F68">
        <w:t>Table </w:t>
      </w:r>
      <w:bookmarkEnd w:id="649"/>
      <w:r w:rsidR="00B500FC">
        <w:t>10.</w:t>
      </w:r>
      <w:r w:rsidRPr="00C33F68">
        <w:t>2.1.</w:t>
      </w:r>
      <w:r>
        <w:t>6</w:t>
      </w:r>
      <w:r w:rsidRPr="00C33F68">
        <w:t>: PROSE PC5 DISCOVERY message for group member discovery response</w:t>
      </w:r>
      <w:r>
        <w:t xml:space="preserve"> for ranging and sidelink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650" w:name="_CR10_2_2"/>
      <w:bookmarkStart w:id="651" w:name="_Toc157624843"/>
      <w:bookmarkStart w:id="652" w:name="_Hlk155789395"/>
      <w:bookmarkStart w:id="653" w:name="_Toc187929283"/>
      <w:bookmarkEnd w:id="650"/>
      <w:r w:rsidRPr="00C6761E">
        <w:t>10.2.</w:t>
      </w:r>
      <w:r>
        <w:t>2</w:t>
      </w:r>
      <w:r w:rsidRPr="00C6761E">
        <w:tab/>
      </w:r>
      <w:r>
        <w:t xml:space="preserve">Serving </w:t>
      </w:r>
      <w:r w:rsidRPr="00E82946">
        <w:t>PLMN ID</w:t>
      </w:r>
      <w:bookmarkEnd w:id="653"/>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response as described in Table 10.2.1.3 or PROSE PC5 DISCOVERY message for group member discovery response for 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654" w:name="_CR10_2_3"/>
      <w:bookmarkStart w:id="655" w:name="_Toc187929284"/>
      <w:bookmarkEnd w:id="654"/>
      <w:r w:rsidRPr="00C6761E">
        <w:rPr>
          <w:lang w:eastAsia="zh-CN"/>
        </w:rPr>
        <w:t>10.2.</w:t>
      </w:r>
      <w:r w:rsidR="00FE606B">
        <w:rPr>
          <w:lang w:eastAsia="zh-CN"/>
        </w:rPr>
        <w:t>3</w:t>
      </w:r>
      <w:r w:rsidRPr="00C6761E">
        <w:rPr>
          <w:lang w:eastAsia="zh-CN"/>
        </w:rPr>
        <w:tab/>
      </w:r>
      <w:r w:rsidRPr="009B2420">
        <w:t>RSPP metadata</w:t>
      </w:r>
      <w:bookmarkEnd w:id="655"/>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656" w:name="_CR10_2_4"/>
      <w:bookmarkStart w:id="657" w:name="_Toc187929285"/>
      <w:bookmarkEnd w:id="656"/>
      <w:r w:rsidRPr="00C6761E">
        <w:rPr>
          <w:lang w:eastAsia="zh-CN"/>
        </w:rPr>
        <w:t>10.2.</w:t>
      </w:r>
      <w:r w:rsidR="00FE606B">
        <w:rPr>
          <w:lang w:eastAsia="zh-CN"/>
        </w:rPr>
        <w:t>4</w:t>
      </w:r>
      <w:r w:rsidRPr="00C6761E">
        <w:rPr>
          <w:lang w:eastAsia="zh-CN"/>
        </w:rPr>
        <w:tab/>
      </w:r>
      <w:r>
        <w:t>Discoveree user info</w:t>
      </w:r>
      <w:bookmarkEnd w:id="657"/>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658" w:name="_CR10_2_5"/>
      <w:bookmarkStart w:id="659" w:name="_Toc187929286"/>
      <w:bookmarkEnd w:id="658"/>
      <w:r w:rsidRPr="00C6761E">
        <w:rPr>
          <w:lang w:eastAsia="zh-CN"/>
        </w:rPr>
        <w:t>10.2.</w:t>
      </w:r>
      <w:r w:rsidR="00FE606B">
        <w:rPr>
          <w:lang w:eastAsia="zh-CN"/>
        </w:rPr>
        <w:t>5</w:t>
      </w:r>
      <w:r w:rsidRPr="00C6761E">
        <w:rPr>
          <w:lang w:eastAsia="zh-CN"/>
        </w:rPr>
        <w:tab/>
      </w:r>
      <w:r>
        <w:t>Discoverer user info</w:t>
      </w:r>
      <w:bookmarkEnd w:id="659"/>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660" w:name="_CR10_2_6"/>
      <w:bookmarkStart w:id="661" w:name="_Toc187929287"/>
      <w:bookmarkEnd w:id="660"/>
      <w:r w:rsidRPr="00C6761E">
        <w:rPr>
          <w:lang w:eastAsia="zh-CN"/>
        </w:rPr>
        <w:t>10.2.</w:t>
      </w:r>
      <w:r w:rsidR="00FE606B">
        <w:rPr>
          <w:lang w:eastAsia="zh-CN"/>
        </w:rPr>
        <w:t>6</w:t>
      </w:r>
      <w:r w:rsidRPr="00C6761E">
        <w:rPr>
          <w:lang w:eastAsia="zh-CN"/>
        </w:rPr>
        <w:tab/>
        <w:t>Target user info</w:t>
      </w:r>
      <w:bookmarkEnd w:id="661"/>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662" w:name="_CR10_3"/>
      <w:bookmarkStart w:id="663" w:name="_Toc187929288"/>
      <w:bookmarkEnd w:id="662"/>
      <w:r>
        <w:t>10.3</w:t>
      </w:r>
      <w:r w:rsidR="00445EBC">
        <w:tab/>
        <w:t>Coding of Security for ranging and sidelink positioning messages</w:t>
      </w:r>
      <w:bookmarkEnd w:id="651"/>
      <w:bookmarkEnd w:id="663"/>
    </w:p>
    <w:p w14:paraId="3DD44A2C" w14:textId="4185BC66" w:rsidR="00445EBC" w:rsidRDefault="005026B3" w:rsidP="00445EBC">
      <w:pPr>
        <w:pStyle w:val="Heading3"/>
      </w:pPr>
      <w:bookmarkStart w:id="664" w:name="_CR10_3_1"/>
      <w:bookmarkStart w:id="665" w:name="_Toc157624844"/>
      <w:bookmarkStart w:id="666" w:name="_Hlk156236152"/>
      <w:bookmarkStart w:id="667" w:name="_Toc187929289"/>
      <w:bookmarkEnd w:id="652"/>
      <w:bookmarkEnd w:id="664"/>
      <w:r>
        <w:rPr>
          <w:rFonts w:hint="eastAsia"/>
        </w:rPr>
        <w:t>10.3</w:t>
      </w:r>
      <w:r w:rsidR="00445EBC">
        <w:rPr>
          <w:rFonts w:hint="eastAsia"/>
        </w:rPr>
        <w:t>.1</w:t>
      </w:r>
      <w:r w:rsidR="00445EBC">
        <w:tab/>
      </w:r>
      <w:r w:rsidR="00445EBC">
        <w:rPr>
          <w:rFonts w:hint="eastAsia"/>
        </w:rPr>
        <w:t>General</w:t>
      </w:r>
      <w:bookmarkEnd w:id="665"/>
      <w:bookmarkEnd w:id="667"/>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668" w:name="_CR10_3_2"/>
      <w:bookmarkStart w:id="669" w:name="_Toc157624845"/>
      <w:bookmarkStart w:id="670" w:name="_Toc187929290"/>
      <w:bookmarkEnd w:id="666"/>
      <w:bookmarkEnd w:id="668"/>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669"/>
      <w:bookmarkEnd w:id="670"/>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671"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671"/>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672" w:name="_CR10_3_3"/>
      <w:bookmarkStart w:id="673" w:name="_Toc157624846"/>
      <w:bookmarkStart w:id="674" w:name="_Hlk156235846"/>
      <w:bookmarkStart w:id="675" w:name="_Toc187929291"/>
      <w:bookmarkEnd w:id="672"/>
      <w:r>
        <w:rPr>
          <w:rFonts w:hint="eastAsia"/>
        </w:rPr>
        <w:t>10.3</w:t>
      </w:r>
      <w:r w:rsidR="00445EBC" w:rsidRPr="00357E16">
        <w:rPr>
          <w:rFonts w:hint="eastAsia"/>
        </w:rPr>
        <w:t>.3</w:t>
      </w:r>
      <w:r w:rsidR="00445EBC" w:rsidRPr="00357E16">
        <w:tab/>
      </w:r>
      <w:r w:rsidR="00445EBC" w:rsidRPr="00357E16">
        <w:rPr>
          <w:rFonts w:hint="eastAsia"/>
        </w:rPr>
        <w:t>XML schema</w:t>
      </w:r>
      <w:bookmarkEnd w:id="673"/>
      <w:bookmarkEnd w:id="675"/>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674"/>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676"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676"/>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677" w:name="_Hlk157105683"/>
      <w:r>
        <w:t>rangingsl-</w:t>
      </w:r>
      <w:r w:rsidRPr="00C6761E">
        <w:t>application-</w:t>
      </w:r>
      <w:r>
        <w:rPr>
          <w:lang w:val="en-US" w:eastAsia="zh-CN"/>
        </w:rPr>
        <w:t>ID</w:t>
      </w:r>
      <w:bookmarkEnd w:id="677"/>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678" w:name="_Hlk157113201"/>
    </w:p>
    <w:p w14:paraId="68E872FF" w14:textId="77777777" w:rsidR="00445EBC" w:rsidRPr="00C6761E" w:rsidRDefault="00445EBC" w:rsidP="00445EBC">
      <w:pPr>
        <w:pStyle w:val="PL"/>
      </w:pPr>
      <w:r w:rsidRPr="00C6761E">
        <w:t xml:space="preserve">  &lt;xs:complexType name="anyExtType"&gt;</w:t>
      </w:r>
    </w:p>
    <w:bookmarkEnd w:id="678"/>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679" w:name="_CR10_3_4"/>
      <w:bookmarkStart w:id="680" w:name="_Toc157624847"/>
      <w:bookmarkStart w:id="681" w:name="_Toc187929292"/>
      <w:bookmarkEnd w:id="679"/>
      <w:r>
        <w:rPr>
          <w:rFonts w:hint="eastAsia"/>
        </w:rPr>
        <w:t>10.3</w:t>
      </w:r>
      <w:r w:rsidR="00445EBC" w:rsidRPr="00357E16">
        <w:rPr>
          <w:rFonts w:hint="eastAsia"/>
        </w:rPr>
        <w:t>.4</w:t>
      </w:r>
      <w:r w:rsidR="00445EBC" w:rsidRPr="00357E16">
        <w:rPr>
          <w:rFonts w:hint="eastAsia"/>
        </w:rPr>
        <w:tab/>
        <w:t>Semantics</w:t>
      </w:r>
      <w:bookmarkEnd w:id="680"/>
      <w:bookmarkEnd w:id="681"/>
    </w:p>
    <w:p w14:paraId="65CF65C6" w14:textId="18A56482" w:rsidR="00445EBC" w:rsidRDefault="005026B3" w:rsidP="00445EBC">
      <w:pPr>
        <w:pStyle w:val="Heading4"/>
      </w:pPr>
      <w:bookmarkStart w:id="682" w:name="_CR10_3_4_1"/>
      <w:bookmarkStart w:id="683" w:name="_Toc157624848"/>
      <w:bookmarkStart w:id="684" w:name="_Toc187929293"/>
      <w:bookmarkEnd w:id="682"/>
      <w:r>
        <w:rPr>
          <w:rFonts w:hint="eastAsia"/>
        </w:rPr>
        <w:t>10.3</w:t>
      </w:r>
      <w:r w:rsidR="00445EBC">
        <w:rPr>
          <w:rFonts w:hint="eastAsia"/>
        </w:rPr>
        <w:t>.4.1</w:t>
      </w:r>
      <w:r w:rsidR="00445EBC">
        <w:rPr>
          <w:rFonts w:hint="eastAsia"/>
        </w:rPr>
        <w:tab/>
        <w:t>General</w:t>
      </w:r>
      <w:bookmarkEnd w:id="683"/>
      <w:bookmarkEnd w:id="684"/>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685" w:name="_CR10_3_4_2"/>
      <w:bookmarkStart w:id="686" w:name="_Toc157624849"/>
      <w:bookmarkStart w:id="687" w:name="_Toc187929294"/>
      <w:bookmarkEnd w:id="685"/>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686"/>
      <w:bookmarkEnd w:id="687"/>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688" w:name="_CR10_3_4_3"/>
      <w:bookmarkStart w:id="689" w:name="_Toc155372447"/>
      <w:bookmarkStart w:id="690" w:name="_Toc157624850"/>
      <w:bookmarkStart w:id="691" w:name="_Toc187929295"/>
      <w:bookmarkEnd w:id="688"/>
      <w:r>
        <w:t>10.3</w:t>
      </w:r>
      <w:r w:rsidR="00445EBC">
        <w:t>.4.</w:t>
      </w:r>
      <w:r w:rsidR="00445EBC">
        <w:rPr>
          <w:rFonts w:hint="eastAsia"/>
        </w:rPr>
        <w:t>3</w:t>
      </w:r>
      <w:r w:rsidR="00445EBC">
        <w:tab/>
        <w:t>Semantics of &lt;PROSE_</w:t>
      </w:r>
      <w:r w:rsidR="00445EBC">
        <w:rPr>
          <w:rFonts w:hint="eastAsia"/>
        </w:rPr>
        <w:t>UE_SLPK</w:t>
      </w:r>
      <w:r w:rsidR="00445EBC">
        <w:t>_RESPONSE&gt; element</w:t>
      </w:r>
      <w:bookmarkEnd w:id="689"/>
      <w:bookmarkEnd w:id="690"/>
      <w:bookmarkEnd w:id="691"/>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692" w:name="_CR10_3_4_4"/>
      <w:bookmarkStart w:id="693" w:name="_Toc157624851"/>
      <w:bookmarkStart w:id="694" w:name="_Toc187929296"/>
      <w:bookmarkEnd w:id="692"/>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693"/>
      <w:bookmarkEnd w:id="69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695" w:name="_CR10_3_4_5"/>
      <w:bookmarkStart w:id="696" w:name="_Toc157624852"/>
      <w:bookmarkStart w:id="697" w:name="_Toc187929297"/>
      <w:bookmarkEnd w:id="695"/>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696"/>
      <w:bookmarkEnd w:id="697"/>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698" w:name="_CR10_3_4_6"/>
      <w:bookmarkStart w:id="699" w:name="_Toc162969624"/>
      <w:bookmarkStart w:id="700" w:name="_Toc187929298"/>
      <w:bookmarkEnd w:id="698"/>
      <w:r>
        <w:t>10.3.4</w:t>
      </w:r>
      <w:r w:rsidRPr="00C6761E">
        <w:t>.</w:t>
      </w:r>
      <w:r>
        <w:t>6</w:t>
      </w:r>
      <w:r w:rsidRPr="00C6761E">
        <w:tab/>
        <w:t>Semantics of &lt;PROSE_SECURITY_PARAM_REQUEST&gt; element</w:t>
      </w:r>
      <w:bookmarkEnd w:id="699"/>
      <w:bookmarkEnd w:id="700"/>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00936503"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701" w:name="_Hlk167109257"/>
      <w:r>
        <w:t>ranging and sidelink positioning UE discovery</w:t>
      </w:r>
      <w:bookmarkEnd w:id="701"/>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702" w:name="_CR10_3_4_7"/>
      <w:bookmarkStart w:id="703" w:name="_Toc187929299"/>
      <w:bookmarkEnd w:id="702"/>
      <w:r>
        <w:t>10.3.4</w:t>
      </w:r>
      <w:r w:rsidRPr="00C6761E">
        <w:t>.</w:t>
      </w:r>
      <w:r>
        <w:t>7</w:t>
      </w:r>
      <w:r w:rsidRPr="00C6761E">
        <w:tab/>
        <w:t>Semantics of &lt;PROSE_SECURITY_PARAM_RESPONSE&gt; element</w:t>
      </w:r>
      <w:bookmarkEnd w:id="703"/>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3196CB94"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010CBC0C"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704" w:name="_CR10_4"/>
      <w:bookmarkStart w:id="705" w:name="_Toc187929300"/>
      <w:bookmarkEnd w:id="704"/>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705"/>
    </w:p>
    <w:p w14:paraId="03FEA40B" w14:textId="23DF0B51" w:rsidR="008F3D7A" w:rsidRPr="00C6761E" w:rsidRDefault="0015625A" w:rsidP="008F3D7A">
      <w:pPr>
        <w:pStyle w:val="Heading3"/>
      </w:pPr>
      <w:bookmarkStart w:id="706" w:name="_CR10_4_1"/>
      <w:bookmarkStart w:id="707" w:name="_Toc68196341"/>
      <w:bookmarkStart w:id="708" w:name="_Toc59209012"/>
      <w:bookmarkStart w:id="709" w:name="_Toc51951240"/>
      <w:bookmarkStart w:id="710" w:name="_Toc45882690"/>
      <w:bookmarkStart w:id="711" w:name="_Toc45282304"/>
      <w:bookmarkStart w:id="712" w:name="_Toc34404459"/>
      <w:bookmarkStart w:id="713" w:name="_Toc34388688"/>
      <w:bookmarkStart w:id="714" w:name="_Toc25070711"/>
      <w:bookmarkStart w:id="715" w:name="_Toc525231348"/>
      <w:bookmarkStart w:id="716" w:name="_Toc155372237"/>
      <w:bookmarkStart w:id="717" w:name="_Toc187929301"/>
      <w:bookmarkEnd w:id="706"/>
      <w:r>
        <w:t>10.4</w:t>
      </w:r>
      <w:r w:rsidR="008F3D7A" w:rsidRPr="00C6761E">
        <w:t>.1</w:t>
      </w:r>
      <w:r w:rsidR="008F3D7A" w:rsidRPr="00C6761E">
        <w:tab/>
      </w:r>
      <w:bookmarkEnd w:id="707"/>
      <w:bookmarkEnd w:id="708"/>
      <w:bookmarkEnd w:id="709"/>
      <w:bookmarkEnd w:id="710"/>
      <w:bookmarkEnd w:id="711"/>
      <w:bookmarkEnd w:id="712"/>
      <w:bookmarkEnd w:id="713"/>
      <w:bookmarkEnd w:id="714"/>
      <w:bookmarkEnd w:id="715"/>
      <w:bookmarkEnd w:id="716"/>
      <w:r w:rsidR="00A94123">
        <w:t>S</w:t>
      </w:r>
      <w:r w:rsidR="008F3D7A" w:rsidRPr="00C33462">
        <w:t>idelink positioning service request</w:t>
      </w:r>
      <w:bookmarkEnd w:id="717"/>
    </w:p>
    <w:p w14:paraId="5AE7E1B5" w14:textId="042100E9" w:rsidR="008F3D7A" w:rsidRPr="00C6761E" w:rsidRDefault="0015625A" w:rsidP="008F3D7A">
      <w:pPr>
        <w:pStyle w:val="Heading4"/>
      </w:pPr>
      <w:bookmarkStart w:id="718" w:name="_CR10_4_1_1"/>
      <w:bookmarkStart w:id="719" w:name="_Toc68196342"/>
      <w:bookmarkStart w:id="720" w:name="_Toc59209013"/>
      <w:bookmarkStart w:id="721" w:name="_Toc51951241"/>
      <w:bookmarkStart w:id="722" w:name="_Toc45882691"/>
      <w:bookmarkStart w:id="723" w:name="_Toc45282305"/>
      <w:bookmarkStart w:id="724" w:name="_Toc34404460"/>
      <w:bookmarkStart w:id="725" w:name="_Toc34388689"/>
      <w:bookmarkStart w:id="726" w:name="_Toc25070712"/>
      <w:bookmarkStart w:id="727" w:name="_Toc525231349"/>
      <w:bookmarkStart w:id="728" w:name="_Toc155372238"/>
      <w:bookmarkStart w:id="729" w:name="_Toc187929302"/>
      <w:bookmarkEnd w:id="718"/>
      <w:r>
        <w:t>10.4</w:t>
      </w:r>
      <w:r w:rsidR="008F3D7A" w:rsidRPr="00C6761E">
        <w:t>.1.1</w:t>
      </w:r>
      <w:r w:rsidR="008F3D7A" w:rsidRPr="00C6761E">
        <w:tab/>
        <w:t>Message definition</w:t>
      </w:r>
      <w:bookmarkEnd w:id="719"/>
      <w:bookmarkEnd w:id="720"/>
      <w:bookmarkEnd w:id="721"/>
      <w:bookmarkEnd w:id="722"/>
      <w:bookmarkEnd w:id="723"/>
      <w:bookmarkEnd w:id="724"/>
      <w:bookmarkEnd w:id="725"/>
      <w:bookmarkEnd w:id="726"/>
      <w:bookmarkEnd w:id="727"/>
      <w:bookmarkEnd w:id="728"/>
      <w:bookmarkEnd w:id="72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112D524"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5DEF847C" w:rsidR="008F3D7A" w:rsidRPr="008564C0" w:rsidRDefault="008E41B7" w:rsidP="00C000D7">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730" w:name="_CR10_4_1_2"/>
      <w:bookmarkStart w:id="731" w:name="_Toc68196343"/>
      <w:bookmarkStart w:id="732" w:name="_Toc59209014"/>
      <w:bookmarkStart w:id="733" w:name="_Toc51951242"/>
      <w:bookmarkStart w:id="734" w:name="_Toc45882692"/>
      <w:bookmarkStart w:id="735" w:name="_Toc45282306"/>
      <w:bookmarkStart w:id="736" w:name="_Toc34404461"/>
      <w:bookmarkStart w:id="737" w:name="_Toc34388690"/>
      <w:bookmarkStart w:id="738" w:name="_Toc155372239"/>
      <w:bookmarkStart w:id="739" w:name="_Toc187929303"/>
      <w:bookmarkEnd w:id="730"/>
      <w:r>
        <w:t>10.4</w:t>
      </w:r>
      <w:r w:rsidR="008F3D7A" w:rsidRPr="00C6761E">
        <w:t>.1.2</w:t>
      </w:r>
      <w:r w:rsidR="008F3D7A" w:rsidRPr="00C6761E">
        <w:tab/>
        <w:t xml:space="preserve">Target </w:t>
      </w:r>
      <w:r w:rsidR="008F3D7A">
        <w:t>UE</w:t>
      </w:r>
      <w:bookmarkEnd w:id="731"/>
      <w:bookmarkEnd w:id="732"/>
      <w:bookmarkEnd w:id="733"/>
      <w:bookmarkEnd w:id="734"/>
      <w:bookmarkEnd w:id="735"/>
      <w:bookmarkEnd w:id="736"/>
      <w:bookmarkEnd w:id="737"/>
      <w:bookmarkEnd w:id="738"/>
      <w:bookmarkEnd w:id="739"/>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740" w:name="_CR10_3_1_3"/>
      <w:bookmarkStart w:id="741" w:name="_CR10_4_1_3"/>
      <w:bookmarkStart w:id="742" w:name="_Toc68196344"/>
      <w:bookmarkStart w:id="743" w:name="_Toc59209015"/>
      <w:bookmarkStart w:id="744" w:name="_Toc51951243"/>
      <w:bookmarkStart w:id="745" w:name="_Toc45882693"/>
      <w:bookmarkStart w:id="746" w:name="_Toc45282307"/>
      <w:bookmarkStart w:id="747" w:name="_Toc155372240"/>
      <w:bookmarkStart w:id="748" w:name="_Toc187929304"/>
      <w:bookmarkEnd w:id="740"/>
      <w:bookmarkEnd w:id="741"/>
      <w:r>
        <w:t>10.4</w:t>
      </w:r>
      <w:r w:rsidR="008F3D7A" w:rsidRPr="00C6761E">
        <w:t>.1.3</w:t>
      </w:r>
      <w:r w:rsidR="008F3D7A" w:rsidRPr="00C6761E">
        <w:tab/>
      </w:r>
      <w:bookmarkEnd w:id="742"/>
      <w:bookmarkEnd w:id="743"/>
      <w:bookmarkEnd w:id="744"/>
      <w:bookmarkEnd w:id="745"/>
      <w:bookmarkEnd w:id="746"/>
      <w:bookmarkEnd w:id="747"/>
      <w:r w:rsidR="008F3D7A" w:rsidRPr="002925B1">
        <w:t>SL reference UE list</w:t>
      </w:r>
      <w:bookmarkEnd w:id="748"/>
    </w:p>
    <w:p w14:paraId="49445E05" w14:textId="77777777" w:rsidR="008F3D7A" w:rsidRPr="00C6761E" w:rsidRDefault="008F3D7A" w:rsidP="008F3D7A">
      <w:bookmarkStart w:id="749" w:name="_CR10_3_1_4"/>
      <w:bookmarkStart w:id="750" w:name="_Toc68196345"/>
      <w:bookmarkStart w:id="751" w:name="_Toc59209016"/>
      <w:bookmarkStart w:id="752" w:name="_Toc51951244"/>
      <w:bookmarkStart w:id="753" w:name="_Toc45882694"/>
      <w:bookmarkStart w:id="754" w:name="_Toc45282308"/>
      <w:bookmarkStart w:id="755" w:name="_Toc155372241"/>
      <w:bookmarkEnd w:id="749"/>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756" w:name="_CR10_4_1_4"/>
      <w:bookmarkStart w:id="757" w:name="_Toc187929305"/>
      <w:bookmarkEnd w:id="756"/>
      <w:r>
        <w:t>10.4</w:t>
      </w:r>
      <w:r w:rsidR="008F3D7A" w:rsidRPr="00C6761E">
        <w:t>.1.4</w:t>
      </w:r>
      <w:r w:rsidR="008F3D7A" w:rsidRPr="00C6761E">
        <w:tab/>
      </w:r>
      <w:bookmarkEnd w:id="750"/>
      <w:bookmarkEnd w:id="751"/>
      <w:bookmarkEnd w:id="752"/>
      <w:bookmarkEnd w:id="753"/>
      <w:bookmarkEnd w:id="754"/>
      <w:bookmarkEnd w:id="755"/>
      <w:r w:rsidR="008F3D7A" w:rsidRPr="00D31B17">
        <w:t>Requested sideli</w:t>
      </w:r>
      <w:r w:rsidR="00DC41EF">
        <w:t>n</w:t>
      </w:r>
      <w:r w:rsidR="008F3D7A" w:rsidRPr="00D31B17">
        <w:t>k results</w:t>
      </w:r>
      <w:bookmarkEnd w:id="757"/>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48BA6E0D"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758" w:name="_CR10_3_1_5"/>
      <w:bookmarkStart w:id="759" w:name="_CR10_4_1_5"/>
      <w:bookmarkStart w:id="760" w:name="_Toc68196346"/>
      <w:bookmarkStart w:id="761" w:name="_Toc59209017"/>
      <w:bookmarkStart w:id="762" w:name="_Toc51951245"/>
      <w:bookmarkStart w:id="763" w:name="_Toc45882695"/>
      <w:bookmarkStart w:id="764" w:name="_Toc45282309"/>
      <w:bookmarkStart w:id="765" w:name="_Toc155372242"/>
      <w:bookmarkStart w:id="766" w:name="_Toc187929306"/>
      <w:bookmarkEnd w:id="758"/>
      <w:bookmarkEnd w:id="759"/>
      <w:r>
        <w:t>10.4</w:t>
      </w:r>
      <w:r w:rsidR="008F3D7A" w:rsidRPr="00C6761E">
        <w:t>.1.5</w:t>
      </w:r>
      <w:r w:rsidR="008F3D7A" w:rsidRPr="00C6761E">
        <w:tab/>
      </w:r>
      <w:bookmarkEnd w:id="760"/>
      <w:bookmarkEnd w:id="761"/>
      <w:bookmarkEnd w:id="762"/>
      <w:bookmarkEnd w:id="763"/>
      <w:bookmarkEnd w:id="764"/>
      <w:bookmarkEnd w:id="765"/>
      <w:r w:rsidR="008F3D7A" w:rsidRPr="00D31B17">
        <w:rPr>
          <w:lang w:eastAsia="x-none"/>
        </w:rPr>
        <w:t>Related UE list</w:t>
      </w:r>
      <w:bookmarkEnd w:id="766"/>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767" w:name="_CR10_3_1_6"/>
      <w:bookmarkStart w:id="768" w:name="_CR10_4_1_6"/>
      <w:bookmarkStart w:id="769" w:name="_Toc68196347"/>
      <w:bookmarkStart w:id="770" w:name="_Toc59209018"/>
      <w:bookmarkStart w:id="771" w:name="_Toc51951246"/>
      <w:bookmarkStart w:id="772" w:name="_Toc45882696"/>
      <w:bookmarkStart w:id="773" w:name="_Toc45282310"/>
      <w:bookmarkStart w:id="774" w:name="_Toc155372243"/>
      <w:bookmarkStart w:id="775" w:name="_Toc187929307"/>
      <w:bookmarkEnd w:id="767"/>
      <w:bookmarkEnd w:id="768"/>
      <w:r>
        <w:t>10.4</w:t>
      </w:r>
      <w:r w:rsidR="008F3D7A" w:rsidRPr="00C6761E">
        <w:t>.1.6</w:t>
      </w:r>
      <w:r w:rsidR="008F3D7A" w:rsidRPr="00C6761E">
        <w:tab/>
      </w:r>
      <w:bookmarkEnd w:id="769"/>
      <w:bookmarkEnd w:id="770"/>
      <w:bookmarkEnd w:id="771"/>
      <w:bookmarkEnd w:id="772"/>
      <w:bookmarkEnd w:id="773"/>
      <w:bookmarkEnd w:id="774"/>
      <w:r w:rsidR="008F3D7A" w:rsidRPr="00D31B17">
        <w:rPr>
          <w:rFonts w:cs="Arial"/>
          <w:szCs w:val="18"/>
        </w:rPr>
        <w:t>Location QoS</w:t>
      </w:r>
      <w:bookmarkEnd w:id="775"/>
    </w:p>
    <w:p w14:paraId="03F193BB" w14:textId="2722EDEF" w:rsidR="008F3D7A" w:rsidRPr="00873FE1" w:rsidRDefault="008F3D7A" w:rsidP="008F3D7A">
      <w:r w:rsidRPr="00C6761E">
        <w:t xml:space="preserve">The UE may include this IE </w:t>
      </w:r>
      <w:bookmarkStart w:id="776" w:name="_CR10_3_1_7"/>
      <w:bookmarkEnd w:id="776"/>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777" w:name="_CR10_4_2"/>
      <w:bookmarkStart w:id="778" w:name="_Toc187929308"/>
      <w:bookmarkEnd w:id="777"/>
      <w:r>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778"/>
    </w:p>
    <w:p w14:paraId="22CAD6BE" w14:textId="44D039EB" w:rsidR="008F3D7A" w:rsidRPr="00C6761E" w:rsidRDefault="0015625A" w:rsidP="008F3D7A">
      <w:pPr>
        <w:pStyle w:val="Heading4"/>
      </w:pPr>
      <w:bookmarkStart w:id="779" w:name="_CR10_4_2_1"/>
      <w:bookmarkStart w:id="780" w:name="_Toc187929309"/>
      <w:bookmarkEnd w:id="779"/>
      <w:r>
        <w:t>10.4</w:t>
      </w:r>
      <w:r w:rsidR="008F3D7A" w:rsidRPr="00C6761E">
        <w:t>.</w:t>
      </w:r>
      <w:r w:rsidR="008F3D7A">
        <w:t>2</w:t>
      </w:r>
      <w:r w:rsidR="008F3D7A" w:rsidRPr="00C6761E">
        <w:t>.1</w:t>
      </w:r>
      <w:r w:rsidR="008F3D7A" w:rsidRPr="00C6761E">
        <w:tab/>
        <w:t>Message definition</w:t>
      </w:r>
      <w:bookmarkEnd w:id="780"/>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781"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781"/>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08669C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782" w:name="_CR10_4_2A"/>
      <w:bookmarkStart w:id="783" w:name="_Toc187929310"/>
      <w:bookmarkEnd w:id="782"/>
      <w:r>
        <w:t>10.4</w:t>
      </w:r>
      <w:r w:rsidRPr="00C6761E">
        <w:t>.</w:t>
      </w:r>
      <w:r>
        <w:t>2A</w:t>
      </w:r>
      <w:r w:rsidRPr="00C6761E">
        <w:tab/>
      </w:r>
      <w:r>
        <w:t>S</w:t>
      </w:r>
      <w:r w:rsidRPr="00C33462">
        <w:t xml:space="preserve">idelink positioning service </w:t>
      </w:r>
      <w:r>
        <w:rPr>
          <w:lang w:eastAsia="zh-CN"/>
        </w:rPr>
        <w:t>reject</w:t>
      </w:r>
      <w:bookmarkEnd w:id="783"/>
    </w:p>
    <w:p w14:paraId="59835AA0" w14:textId="77777777" w:rsidR="0031372D" w:rsidRPr="00C6761E" w:rsidRDefault="0031372D" w:rsidP="0031372D">
      <w:pPr>
        <w:pStyle w:val="Heading4"/>
      </w:pPr>
      <w:bookmarkStart w:id="784" w:name="_CR10_4_2A_1"/>
      <w:bookmarkStart w:id="785" w:name="_Toc187929311"/>
      <w:bookmarkEnd w:id="784"/>
      <w:r>
        <w:t>10.4</w:t>
      </w:r>
      <w:r w:rsidRPr="00C6761E">
        <w:t>.</w:t>
      </w:r>
      <w:r>
        <w:t>2A</w:t>
      </w:r>
      <w:r w:rsidRPr="00C6761E">
        <w:t>.1</w:t>
      </w:r>
      <w:r w:rsidRPr="00C6761E">
        <w:tab/>
        <w:t>Message definition</w:t>
      </w:r>
      <w:bookmarkEnd w:id="785"/>
    </w:p>
    <w:p w14:paraId="1F389D7E" w14:textId="6F96303E" w:rsidR="0031372D" w:rsidRPr="008564C0" w:rsidRDefault="0031372D" w:rsidP="0031372D">
      <w:r w:rsidRPr="008564C0">
        <w:t xml:space="preserve">This message is sent </w:t>
      </w:r>
      <w:r w:rsidRPr="00C6761E">
        <w:t>by a UE to another peer UE to</w:t>
      </w:r>
      <w:r>
        <w:t xml:space="preserve"> indicate that the sidelink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bookmarkStart w:id="786" w:name="_CRTable10_4_2A_1_1SIDELINKPOSITIONINGS"/>
      <w:r w:rsidRPr="008F124A">
        <w:t>Table </w:t>
      </w:r>
      <w:bookmarkEnd w:id="786"/>
      <w:r w:rsidRPr="008F124A">
        <w:t>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787" w:name="_CR10_4_3"/>
      <w:bookmarkStart w:id="788" w:name="_Toc187929312"/>
      <w:bookmarkEnd w:id="787"/>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788"/>
    </w:p>
    <w:p w14:paraId="5D881D9B" w14:textId="09F9B312" w:rsidR="00B379B8" w:rsidRPr="00C6761E" w:rsidRDefault="0015625A" w:rsidP="00B379B8">
      <w:pPr>
        <w:pStyle w:val="Heading4"/>
      </w:pPr>
      <w:bookmarkStart w:id="789" w:name="_CR10_3_1_1"/>
      <w:bookmarkStart w:id="790" w:name="_CR10_4_3_1"/>
      <w:bookmarkStart w:id="791" w:name="_Toc187929313"/>
      <w:bookmarkEnd w:id="789"/>
      <w:bookmarkEnd w:id="790"/>
      <w:r>
        <w:t>10.4</w:t>
      </w:r>
      <w:r w:rsidR="00B379B8" w:rsidRPr="00C6761E">
        <w:t>.</w:t>
      </w:r>
      <w:r>
        <w:t>3</w:t>
      </w:r>
      <w:r w:rsidR="00B379B8" w:rsidRPr="00C6761E">
        <w:t>.1</w:t>
      </w:r>
      <w:r w:rsidR="00B379B8" w:rsidRPr="00C6761E">
        <w:tab/>
        <w:t>Message definition</w:t>
      </w:r>
      <w:bookmarkEnd w:id="791"/>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792" w:name="_CRTable10_3_1_1_1"/>
      <w:bookmarkStart w:id="793" w:name="_CRTable10_4_3_1_1"/>
      <w:r w:rsidRPr="00C6761E">
        <w:t>Table </w:t>
      </w:r>
      <w:bookmarkEnd w:id="792"/>
      <w:bookmarkEnd w:id="793"/>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794" w:name="_CR10_4_4"/>
      <w:bookmarkStart w:id="795" w:name="_Toc187929314"/>
      <w:bookmarkEnd w:id="794"/>
      <w:r>
        <w:t>10.4</w:t>
      </w:r>
      <w:r w:rsidRPr="00C6761E">
        <w:t>.</w:t>
      </w:r>
      <w:r>
        <w:t>4</w:t>
      </w:r>
      <w:r w:rsidRPr="00C6761E">
        <w:tab/>
      </w:r>
      <w:r>
        <w:t>S</w:t>
      </w:r>
      <w:r w:rsidRPr="00520680">
        <w:t>idelink positioning privacy check request</w:t>
      </w:r>
      <w:bookmarkEnd w:id="795"/>
    </w:p>
    <w:p w14:paraId="355B4C7C" w14:textId="3F55DFA6" w:rsidR="00C4022D" w:rsidRPr="00C6761E" w:rsidRDefault="00C4022D" w:rsidP="00C4022D">
      <w:pPr>
        <w:pStyle w:val="Heading4"/>
      </w:pPr>
      <w:bookmarkStart w:id="796" w:name="_CR10_4_4_1"/>
      <w:bookmarkStart w:id="797" w:name="_Toc187929315"/>
      <w:bookmarkEnd w:id="796"/>
      <w:r>
        <w:t>10.4</w:t>
      </w:r>
      <w:r w:rsidRPr="00C6761E">
        <w:t>.</w:t>
      </w:r>
      <w:r>
        <w:t>4</w:t>
      </w:r>
      <w:r w:rsidRPr="00C6761E">
        <w:t>.1</w:t>
      </w:r>
      <w:r w:rsidRPr="00C6761E">
        <w:tab/>
        <w:t>Message definition</w:t>
      </w:r>
      <w:bookmarkEnd w:id="797"/>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0F5A062A"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29C13564" w:rsidR="00C4022D" w:rsidRPr="00C6761E" w:rsidRDefault="00C4022D" w:rsidP="00C4022D">
      <w:pPr>
        <w:pStyle w:val="TH"/>
      </w:pPr>
      <w:bookmarkStart w:id="798" w:name="_CRTable10_4_4_1_1"/>
      <w:r w:rsidRPr="00C6761E">
        <w:t>Table </w:t>
      </w:r>
      <w:bookmarkEnd w:id="798"/>
      <w:r>
        <w:t>10.4</w:t>
      </w:r>
      <w:r w:rsidRPr="00C6761E">
        <w:t>.</w:t>
      </w:r>
      <w:r>
        <w:t>4</w:t>
      </w:r>
      <w:r w:rsidRPr="00C6761E">
        <w:t>.1.1:</w:t>
      </w:r>
      <w:r w:rsidR="00207DC8">
        <w:t xml:space="preserve"> </w:t>
      </w:r>
      <w:r w:rsidRPr="00FB5AEB">
        <w:t xml:space="preserve">SIDELINK POSITIONING PRIVACY CHECK </w:t>
      </w:r>
      <w:r>
        <w:t xml:space="preserve">REQUEST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4486F76B"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C4022D" w:rsidRPr="008564C0" w14:paraId="3F440C11"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C4022D" w:rsidRPr="007D7A7E" w:rsidRDefault="00C4022D" w:rsidP="00A1355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C4022D" w:rsidRDefault="00C4022D" w:rsidP="00A13552">
            <w:pPr>
              <w:pStyle w:val="TAL"/>
            </w:pPr>
            <w:r w:rsidRPr="00AB623C">
              <w:t>Related user info</w:t>
            </w:r>
          </w:p>
          <w:p w14:paraId="416DB2DB" w14:textId="77777777" w:rsidR="00C4022D" w:rsidRPr="007D7A7E" w:rsidRDefault="00C4022D" w:rsidP="00A13552">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C4022D"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C4022D" w:rsidRDefault="00C4022D" w:rsidP="00A13552">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48C97F70" w:rsidR="00C4022D" w:rsidRDefault="00207DC8" w:rsidP="00A13552">
            <w:pPr>
              <w:pStyle w:val="TAC"/>
            </w:pPr>
            <w:r>
              <w:t>3-256</w:t>
            </w:r>
          </w:p>
        </w:tc>
      </w:tr>
      <w:tr w:rsidR="00C4022D" w:rsidRPr="008564C0" w14:paraId="05BD00DE"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43F39689"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053ED9D7" w:rsidR="00C4022D" w:rsidRPr="002221C8" w:rsidRDefault="00207DC8" w:rsidP="002221C8">
            <w:pPr>
              <w:pStyle w:val="TAC"/>
            </w:pPr>
            <w:r>
              <w:t>4-257</w:t>
            </w:r>
          </w:p>
        </w:tc>
      </w:tr>
      <w:tr w:rsidR="00174FFF" w14:paraId="02B613AC" w14:textId="77777777" w:rsidTr="00F150B7">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4F268D33" w14:textId="77777777" w:rsidR="00174FFF" w:rsidRDefault="00174FFF" w:rsidP="009B0E70">
            <w:pPr>
              <w:pStyle w:val="TAL"/>
            </w:pPr>
            <w:r>
              <w:t>21</w:t>
            </w:r>
          </w:p>
        </w:tc>
        <w:tc>
          <w:tcPr>
            <w:tcW w:w="2843" w:type="dxa"/>
            <w:tcBorders>
              <w:top w:val="single" w:sz="6" w:space="0" w:color="000000"/>
              <w:left w:val="single" w:sz="6" w:space="0" w:color="000000"/>
              <w:bottom w:val="single" w:sz="6" w:space="0" w:color="000000"/>
              <w:right w:val="single" w:sz="6" w:space="0" w:color="000000"/>
            </w:tcBorders>
          </w:tcPr>
          <w:p w14:paraId="1503B8F1" w14:textId="77777777" w:rsidR="00174FFF" w:rsidRDefault="00174FFF" w:rsidP="009B0E70">
            <w:pPr>
              <w:pStyle w:val="TAL"/>
            </w:pPr>
            <w:r>
              <w:t>SL</w:t>
            </w:r>
            <w:r>
              <w:rPr>
                <w:lang w:eastAsia="zh-CN"/>
              </w:rPr>
              <w:t xml:space="preserve"> positioning </w:t>
            </w:r>
            <w:r w:rsidRPr="007A2CFF">
              <w:rPr>
                <w:lang w:eastAsia="zh-CN"/>
              </w:rPr>
              <w:t xml:space="preserve">server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4ADAC01B" w14:textId="77777777" w:rsidR="00174FFF" w:rsidRDefault="00174FFF" w:rsidP="009B0E70">
            <w:pPr>
              <w:pStyle w:val="TAL"/>
            </w:pPr>
            <w:r w:rsidRPr="00AB623C">
              <w:t>Related user info</w:t>
            </w:r>
          </w:p>
          <w:p w14:paraId="45089B62" w14:textId="77777777" w:rsidR="00174FFF" w:rsidRPr="00AB623C" w:rsidRDefault="00174FFF" w:rsidP="009B0E70">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763DD4B1" w14:textId="77777777" w:rsidR="00174FFF" w:rsidRDefault="00174FFF" w:rsidP="009B0E7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157F30" w14:textId="77777777" w:rsidR="00174FFF" w:rsidRDefault="00174FFF" w:rsidP="009B0E70">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CBD3C0F" w14:textId="77777777" w:rsidR="00174FFF" w:rsidRDefault="00174FFF" w:rsidP="009B0E70">
            <w:pPr>
              <w:pStyle w:val="TAC"/>
            </w:pPr>
            <w:r>
              <w:t>4-257</w:t>
            </w:r>
          </w:p>
        </w:tc>
      </w:tr>
    </w:tbl>
    <w:p w14:paraId="3ED6EA56" w14:textId="77777777" w:rsidR="00C4022D" w:rsidRPr="00C6761E" w:rsidRDefault="00C4022D" w:rsidP="00C4022D"/>
    <w:p w14:paraId="55E8CD17" w14:textId="0A6BD96E" w:rsidR="00C4022D" w:rsidRDefault="00C4022D" w:rsidP="00C4022D">
      <w:pPr>
        <w:pStyle w:val="Heading4"/>
      </w:pPr>
      <w:bookmarkStart w:id="799" w:name="_CR10_4_4_2"/>
      <w:bookmarkStart w:id="800" w:name="_Toc187929316"/>
      <w:bookmarkEnd w:id="799"/>
      <w:r>
        <w:t>10.4.4.2</w:t>
      </w:r>
      <w:r>
        <w:tab/>
        <w:t>SL positioning client UE user info</w:t>
      </w:r>
      <w:bookmarkEnd w:id="800"/>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801" w:name="_CR10_4_5"/>
      <w:bookmarkStart w:id="802" w:name="_Toc187929317"/>
      <w:bookmarkEnd w:id="801"/>
      <w:r>
        <w:t>10.4</w:t>
      </w:r>
      <w:r w:rsidRPr="00C6761E">
        <w:t>.</w:t>
      </w:r>
      <w:r>
        <w:t>5</w:t>
      </w:r>
      <w:r w:rsidRPr="00C6761E">
        <w:tab/>
      </w:r>
      <w:r>
        <w:t>S</w:t>
      </w:r>
      <w:r w:rsidRPr="00520680">
        <w:t xml:space="preserve">idelink positioning privacy check </w:t>
      </w:r>
      <w:r>
        <w:t>accept</w:t>
      </w:r>
      <w:bookmarkEnd w:id="802"/>
    </w:p>
    <w:p w14:paraId="3C0EF4EE" w14:textId="2C29AF2A" w:rsidR="00C4022D" w:rsidRPr="00C6761E" w:rsidRDefault="00C4022D" w:rsidP="00C4022D">
      <w:pPr>
        <w:pStyle w:val="Heading4"/>
      </w:pPr>
      <w:bookmarkStart w:id="803" w:name="_CR10_4_5_1"/>
      <w:bookmarkStart w:id="804" w:name="_Toc187929318"/>
      <w:bookmarkEnd w:id="803"/>
      <w:r>
        <w:t>10.4</w:t>
      </w:r>
      <w:r w:rsidRPr="00C6761E">
        <w:t>.</w:t>
      </w:r>
      <w:r>
        <w:t>5</w:t>
      </w:r>
      <w:r w:rsidRPr="00C6761E">
        <w:t>.1</w:t>
      </w:r>
      <w:r w:rsidRPr="00C6761E">
        <w:tab/>
        <w:t>Message definition</w:t>
      </w:r>
      <w:bookmarkEnd w:id="804"/>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0219D2D6"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33B9FB70" w:rsidR="00C4022D" w:rsidRPr="00C6761E" w:rsidRDefault="00C4022D" w:rsidP="00C4022D">
      <w:pPr>
        <w:pStyle w:val="TH"/>
      </w:pPr>
      <w:bookmarkStart w:id="805" w:name="_CRTable10_4_5_1_1"/>
      <w:r w:rsidRPr="00C6761E">
        <w:t>Table </w:t>
      </w:r>
      <w:bookmarkEnd w:id="805"/>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806" w:name="_CR10_4_6"/>
      <w:bookmarkStart w:id="807" w:name="_Toc187929319"/>
      <w:bookmarkEnd w:id="806"/>
      <w:r>
        <w:t>10.4</w:t>
      </w:r>
      <w:r w:rsidRPr="00C6761E">
        <w:t>.</w:t>
      </w:r>
      <w:r w:rsidR="00C75BD1">
        <w:t>6</w:t>
      </w:r>
      <w:r w:rsidRPr="00C6761E">
        <w:tab/>
      </w:r>
      <w:r>
        <w:t>S</w:t>
      </w:r>
      <w:r w:rsidRPr="00520680">
        <w:t xml:space="preserve">idelink positioning privacy check </w:t>
      </w:r>
      <w:r>
        <w:t>reject</w:t>
      </w:r>
      <w:bookmarkEnd w:id="807"/>
    </w:p>
    <w:p w14:paraId="36FC4BDE" w14:textId="3F577EC9" w:rsidR="00C4022D" w:rsidRPr="00C6761E" w:rsidRDefault="00C4022D" w:rsidP="00C4022D">
      <w:pPr>
        <w:pStyle w:val="Heading4"/>
      </w:pPr>
      <w:bookmarkStart w:id="808" w:name="_CR10_4_6_1"/>
      <w:bookmarkStart w:id="809" w:name="_Toc187929320"/>
      <w:bookmarkEnd w:id="808"/>
      <w:r>
        <w:t>10.4</w:t>
      </w:r>
      <w:r w:rsidRPr="00C6761E">
        <w:t>.</w:t>
      </w:r>
      <w:r w:rsidR="00C75BD1">
        <w:t>6</w:t>
      </w:r>
      <w:r w:rsidRPr="00C6761E">
        <w:t>.1</w:t>
      </w:r>
      <w:r w:rsidRPr="00C6761E">
        <w:tab/>
        <w:t>Message definition</w:t>
      </w:r>
      <w:bookmarkEnd w:id="809"/>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0A51BBB7"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C9B0A75" w:rsidR="00C4022D" w:rsidRPr="00C6761E" w:rsidRDefault="00C4022D" w:rsidP="00C4022D">
      <w:pPr>
        <w:pStyle w:val="TH"/>
      </w:pPr>
      <w:bookmarkStart w:id="810" w:name="_CRTable10_4_6_1_1"/>
      <w:r w:rsidRPr="00C6761E">
        <w:t>Table </w:t>
      </w:r>
      <w:bookmarkEnd w:id="810"/>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561D24C8"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F150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r w:rsidR="00174FFF" w14:paraId="489CD14B" w14:textId="77777777" w:rsidTr="00F150B7">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79B97303" w14:textId="77777777" w:rsidR="00174FFF" w:rsidRPr="007D7A7E" w:rsidRDefault="00174FFF" w:rsidP="009B0E70">
            <w:pPr>
              <w:pStyle w:val="TAL"/>
            </w:pPr>
            <w:r>
              <w:t>72</w:t>
            </w:r>
          </w:p>
        </w:tc>
        <w:tc>
          <w:tcPr>
            <w:tcW w:w="2843" w:type="dxa"/>
            <w:tcBorders>
              <w:top w:val="single" w:sz="6" w:space="0" w:color="000000"/>
              <w:left w:val="single" w:sz="6" w:space="0" w:color="000000"/>
              <w:bottom w:val="single" w:sz="6" w:space="0" w:color="000000"/>
              <w:right w:val="single" w:sz="6" w:space="0" w:color="000000"/>
            </w:tcBorders>
          </w:tcPr>
          <w:p w14:paraId="5A7E2D1A" w14:textId="77777777" w:rsidR="00174FFF" w:rsidRDefault="00174FFF" w:rsidP="009B0E70">
            <w:pPr>
              <w:pStyle w:val="TAL"/>
            </w:pPr>
            <w:r>
              <w:t>List of denied</w:t>
            </w:r>
            <w:r w:rsidRPr="007A2CFF">
              <w:rPr>
                <w:lang w:eastAsia="zh-CN"/>
              </w:rPr>
              <w:t xml:space="preserve">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359537C1" w14:textId="77777777" w:rsidR="00174FFF" w:rsidRDefault="00174FFF" w:rsidP="009B0E70">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3888C3E0" w14:textId="77777777" w:rsidR="00174FFF" w:rsidRDefault="00174FFF" w:rsidP="009B0E70">
            <w:pPr>
              <w:pStyle w:val="TAL"/>
            </w:pPr>
            <w:r>
              <w:t>11.4.4</w:t>
            </w:r>
          </w:p>
        </w:tc>
        <w:tc>
          <w:tcPr>
            <w:tcW w:w="1134" w:type="dxa"/>
            <w:tcBorders>
              <w:top w:val="single" w:sz="6" w:space="0" w:color="000000"/>
              <w:left w:val="single" w:sz="6" w:space="0" w:color="000000"/>
              <w:bottom w:val="single" w:sz="6" w:space="0" w:color="000000"/>
              <w:right w:val="single" w:sz="6" w:space="0" w:color="000000"/>
            </w:tcBorders>
          </w:tcPr>
          <w:p w14:paraId="71CF3D44" w14:textId="77777777" w:rsidR="00174FFF" w:rsidRDefault="00174FFF" w:rsidP="009B0E7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6E5230" w14:textId="77777777" w:rsidR="00174FFF" w:rsidRDefault="00174FFF" w:rsidP="009B0E70">
            <w:pPr>
              <w:pStyle w:val="TAC"/>
            </w:pPr>
            <w:r>
              <w:rPr>
                <w:rFonts w:hint="eastAsia"/>
                <w:lang w:eastAsia="zh-CN"/>
              </w:rPr>
              <w:t>T</w:t>
            </w:r>
            <w:r>
              <w:rPr>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4153D846" w14:textId="77777777" w:rsidR="00174FFF" w:rsidRDefault="00174FFF" w:rsidP="009B0E70">
            <w:pPr>
              <w:pStyle w:val="TAC"/>
            </w:pPr>
            <w:r>
              <w:rPr>
                <w:lang w:eastAsia="zh-CN"/>
              </w:rPr>
              <w:t>6-</w:t>
            </w:r>
            <w:r>
              <w:rPr>
                <w:rFonts w:hint="eastAsia"/>
                <w:lang w:eastAsia="zh-CN"/>
              </w:rPr>
              <w:t>16131</w:t>
            </w:r>
          </w:p>
        </w:tc>
      </w:tr>
    </w:tbl>
    <w:p w14:paraId="745AC1B7" w14:textId="77777777" w:rsidR="008F3D7A" w:rsidRDefault="008F3D7A" w:rsidP="001006EE"/>
    <w:p w14:paraId="32195E15" w14:textId="77777777" w:rsidR="00174FFF" w:rsidRPr="00C6761E" w:rsidRDefault="00174FFF" w:rsidP="00174FFF">
      <w:pPr>
        <w:pStyle w:val="Heading4"/>
      </w:pPr>
      <w:bookmarkStart w:id="811" w:name="_Toc187929321"/>
      <w:r>
        <w:t>10.4</w:t>
      </w:r>
      <w:r w:rsidRPr="00C6761E">
        <w:t>.</w:t>
      </w:r>
      <w:r>
        <w:t>6</w:t>
      </w:r>
      <w:r w:rsidRPr="00C6761E">
        <w:t>.</w:t>
      </w:r>
      <w:r>
        <w:t>2</w:t>
      </w:r>
      <w:r w:rsidRPr="00C6761E">
        <w:tab/>
      </w:r>
      <w:r>
        <w:t>List of denied</w:t>
      </w:r>
      <w:r w:rsidRPr="007A2CFF">
        <w:rPr>
          <w:lang w:eastAsia="zh-CN"/>
        </w:rPr>
        <w:t xml:space="preserve"> UE </w:t>
      </w:r>
      <w:r w:rsidRPr="00F643F0">
        <w:t>user info</w:t>
      </w:r>
      <w:bookmarkEnd w:id="811"/>
    </w:p>
    <w:p w14:paraId="3AFFF228" w14:textId="123B1A3B" w:rsidR="00174FFF" w:rsidRPr="006B0CAD" w:rsidRDefault="00174FFF" w:rsidP="00174FFF">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each UE if the privacy check against the UE(s) in the target UE of the request is unsuccessful</w:t>
      </w:r>
      <w:r w:rsidRPr="00C6761E">
        <w:rPr>
          <w:lang w:eastAsia="x-none"/>
        </w:rPr>
        <w:t>.</w:t>
      </w:r>
    </w:p>
    <w:p w14:paraId="4199A3B2" w14:textId="094311FD" w:rsidR="00A35866" w:rsidRDefault="00481A86" w:rsidP="00A35866">
      <w:pPr>
        <w:pStyle w:val="Heading1"/>
      </w:pPr>
      <w:bookmarkStart w:id="812" w:name="_CR11_"/>
      <w:bookmarkStart w:id="813" w:name="_Toc157624853"/>
      <w:bookmarkStart w:id="814" w:name="_Toc187929322"/>
      <w:bookmarkEnd w:id="812"/>
      <w:r>
        <w:t>1</w:t>
      </w:r>
      <w:r w:rsidR="00B500FC">
        <w:t>1</w:t>
      </w:r>
      <w:r w:rsidR="00A35866">
        <w:t>.</w:t>
      </w:r>
      <w:r w:rsidR="00A35866">
        <w:tab/>
        <w:t>Information elements coding</w:t>
      </w:r>
      <w:bookmarkEnd w:id="813"/>
      <w:bookmarkEnd w:id="814"/>
    </w:p>
    <w:p w14:paraId="0866878B" w14:textId="1BE2CAF8" w:rsidR="00A35866" w:rsidRDefault="00B500FC" w:rsidP="00A35866">
      <w:pPr>
        <w:pStyle w:val="Heading2"/>
      </w:pPr>
      <w:bookmarkStart w:id="815" w:name="_CR11_1"/>
      <w:bookmarkStart w:id="816" w:name="_Toc157624854"/>
      <w:bookmarkStart w:id="817" w:name="_Toc187929323"/>
      <w:bookmarkEnd w:id="815"/>
      <w:r>
        <w:t>11</w:t>
      </w:r>
      <w:r w:rsidR="00A35866">
        <w:t>.1</w:t>
      </w:r>
      <w:r w:rsidR="00A35866">
        <w:tab/>
        <w:t>Overview</w:t>
      </w:r>
      <w:bookmarkEnd w:id="816"/>
      <w:bookmarkEnd w:id="817"/>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818" w:name="_CR11_2"/>
      <w:bookmarkStart w:id="819" w:name="_Toc157624855"/>
      <w:bookmarkStart w:id="820" w:name="_Toc187929324"/>
      <w:bookmarkEnd w:id="81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819"/>
      <w:bookmarkEnd w:id="820"/>
    </w:p>
    <w:p w14:paraId="100227A7" w14:textId="77777777" w:rsidR="00362AB3" w:rsidRPr="003D3E77" w:rsidRDefault="00362AB3" w:rsidP="00362AB3">
      <w:pPr>
        <w:pStyle w:val="Heading3"/>
        <w:rPr>
          <w:lang w:eastAsia="en-GB"/>
        </w:rPr>
      </w:pPr>
      <w:bookmarkStart w:id="821" w:name="_CR11_2_1"/>
      <w:bookmarkStart w:id="822" w:name="_Toc59199394"/>
      <w:bookmarkStart w:id="823" w:name="_Toc59198803"/>
      <w:bookmarkStart w:id="824" w:name="_Toc525231403"/>
      <w:bookmarkStart w:id="825" w:name="_Toc146712659"/>
      <w:bookmarkStart w:id="826" w:name="_Toc157624856"/>
      <w:bookmarkStart w:id="827" w:name="_Toc187929325"/>
      <w:bookmarkEnd w:id="821"/>
      <w:r w:rsidRPr="003D3E77">
        <w:rPr>
          <w:lang w:eastAsia="en-GB"/>
        </w:rPr>
        <w:t>11.2.1</w:t>
      </w:r>
      <w:r w:rsidRPr="003D3E77">
        <w:rPr>
          <w:lang w:eastAsia="en-GB"/>
        </w:rPr>
        <w:tab/>
        <w:t xml:space="preserve">ProSe direct discovery PC5 </w:t>
      </w:r>
      <w:bookmarkEnd w:id="822"/>
      <w:bookmarkEnd w:id="823"/>
      <w:bookmarkEnd w:id="824"/>
      <w:r w:rsidRPr="003D3E77">
        <w:rPr>
          <w:lang w:eastAsia="en-GB"/>
        </w:rPr>
        <w:t>message type</w:t>
      </w:r>
      <w:bookmarkEnd w:id="825"/>
      <w:bookmarkEnd w:id="826"/>
      <w:bookmarkEnd w:id="827"/>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828" w:name="_CR11_2_2"/>
      <w:bookmarkStart w:id="829" w:name="_Toc157624857"/>
      <w:bookmarkStart w:id="830" w:name="_Toc187929326"/>
      <w:bookmarkEnd w:id="828"/>
      <w:r>
        <w:rPr>
          <w:rFonts w:hint="eastAsia"/>
          <w:lang w:val="en-US" w:eastAsia="zh-CN"/>
        </w:rPr>
        <w:t>11.2.2</w:t>
      </w:r>
      <w:r w:rsidR="005A59C7">
        <w:rPr>
          <w:lang w:val="en-US" w:eastAsia="zh-CN"/>
        </w:rPr>
        <w:tab/>
      </w:r>
      <w:r w:rsidR="005A59C7">
        <w:rPr>
          <w:rFonts w:hint="eastAsia"/>
          <w:lang w:val="en-US" w:eastAsia="zh-CN"/>
        </w:rPr>
        <w:t>RSPP metadata</w:t>
      </w:r>
      <w:bookmarkEnd w:id="829"/>
      <w:bookmarkEnd w:id="830"/>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831" w:name="_CRFigure11_2_13_1"/>
      <w:bookmarkStart w:id="832" w:name="_CRFigure11_2_2_1"/>
      <w:r>
        <w:t>Figure </w:t>
      </w:r>
      <w:bookmarkEnd w:id="831"/>
      <w:bookmarkEnd w:id="832"/>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833" w:name="_CRTable11_2_13_1"/>
      <w:bookmarkStart w:id="834" w:name="_CRTable11_2_2_1"/>
      <w:r>
        <w:t>Table </w:t>
      </w:r>
      <w:bookmarkEnd w:id="833"/>
      <w:bookmarkEnd w:id="83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835" w:name="_CR11_2_3"/>
      <w:bookmarkStart w:id="836" w:name="_Toc157624858"/>
      <w:bookmarkStart w:id="837" w:name="_Toc187929327"/>
      <w:bookmarkEnd w:id="835"/>
      <w:r>
        <w:rPr>
          <w:rFonts w:hint="eastAsia"/>
          <w:lang w:val="en-US" w:eastAsia="zh-CN"/>
        </w:rPr>
        <w:t>11.2.3</w:t>
      </w:r>
      <w:r w:rsidR="00915149">
        <w:rPr>
          <w:lang w:val="en-US" w:eastAsia="zh-CN"/>
        </w:rPr>
        <w:tab/>
      </w:r>
      <w:r w:rsidR="005A59C7" w:rsidRPr="00003C5A">
        <w:rPr>
          <w:lang w:eastAsia="en-GB"/>
        </w:rPr>
        <w:t>Application layer ID</w:t>
      </w:r>
      <w:bookmarkEnd w:id="836"/>
      <w:bookmarkEnd w:id="837"/>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838" w:name="_CR11_2_4"/>
      <w:bookmarkStart w:id="839" w:name="_Toc157624859"/>
      <w:bookmarkStart w:id="840" w:name="_Toc187929328"/>
      <w:bookmarkEnd w:id="838"/>
      <w:r>
        <w:rPr>
          <w:rFonts w:hint="eastAsia"/>
          <w:lang w:val="en-US" w:eastAsia="zh-CN"/>
        </w:rPr>
        <w:t>11.2.4</w:t>
      </w:r>
      <w:r w:rsidR="00915149">
        <w:rPr>
          <w:lang w:val="en-US" w:eastAsia="zh-CN"/>
        </w:rPr>
        <w:tab/>
      </w:r>
      <w:r w:rsidR="005A59C7">
        <w:rPr>
          <w:lang w:eastAsia="en-GB"/>
        </w:rPr>
        <w:t>PLMN ID</w:t>
      </w:r>
      <w:bookmarkEnd w:id="839"/>
      <w:bookmarkEnd w:id="840"/>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841" w:name="_CR11_2_5"/>
      <w:bookmarkStart w:id="842" w:name="_Toc157624860"/>
      <w:bookmarkStart w:id="843" w:name="_Toc187929329"/>
      <w:bookmarkEnd w:id="841"/>
      <w:r>
        <w:rPr>
          <w:rFonts w:hint="eastAsia"/>
          <w:lang w:val="en-US" w:eastAsia="zh-CN"/>
        </w:rPr>
        <w:t>11.2.5</w:t>
      </w:r>
      <w:r w:rsidR="00915149">
        <w:rPr>
          <w:lang w:val="en-US" w:eastAsia="zh-CN"/>
        </w:rPr>
        <w:tab/>
      </w:r>
      <w:r w:rsidR="005A59C7">
        <w:rPr>
          <w:rFonts w:hint="eastAsia"/>
          <w:lang w:val="en-US" w:eastAsia="zh-CN"/>
        </w:rPr>
        <w:t>Application layer group ID</w:t>
      </w:r>
      <w:bookmarkEnd w:id="842"/>
      <w:bookmarkEnd w:id="843"/>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844" w:name="_CR11_3"/>
      <w:bookmarkStart w:id="845" w:name="_Toc157624861"/>
      <w:bookmarkStart w:id="846" w:name="_Toc187929330"/>
      <w:bookmarkEnd w:id="844"/>
      <w:r>
        <w:t>11.3</w:t>
      </w:r>
      <w:r w:rsidR="00445EBC">
        <w:tab/>
        <w:t>Security for ranging and sidelink positioning message formats</w:t>
      </w:r>
      <w:bookmarkEnd w:id="845"/>
      <w:bookmarkEnd w:id="846"/>
    </w:p>
    <w:p w14:paraId="0AC6D58D" w14:textId="5A5B9240" w:rsidR="00445EBC" w:rsidRDefault="007A3055" w:rsidP="00445EBC">
      <w:pPr>
        <w:pStyle w:val="Heading3"/>
      </w:pPr>
      <w:bookmarkStart w:id="847" w:name="_CR11_3_1"/>
      <w:bookmarkStart w:id="848" w:name="_Toc157624862"/>
      <w:bookmarkStart w:id="849" w:name="_Toc187929331"/>
      <w:bookmarkEnd w:id="847"/>
      <w:r>
        <w:t>11.3</w:t>
      </w:r>
      <w:r w:rsidR="00445EBC" w:rsidRPr="00357E16">
        <w:t>.1</w:t>
      </w:r>
      <w:r w:rsidR="00445EBC" w:rsidRPr="00357E16">
        <w:tab/>
      </w:r>
      <w:r w:rsidR="00445EBC">
        <w:rPr>
          <w:rFonts w:hint="eastAsia"/>
        </w:rPr>
        <w:t>Transition ID</w:t>
      </w:r>
      <w:bookmarkEnd w:id="848"/>
      <w:bookmarkEnd w:id="849"/>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850" w:name="_CR11_3_2"/>
      <w:bookmarkStart w:id="851" w:name="_Toc157624863"/>
      <w:bookmarkStart w:id="852" w:name="_Toc187929332"/>
      <w:bookmarkEnd w:id="850"/>
      <w:r>
        <w:rPr>
          <w:rFonts w:hint="eastAsia"/>
        </w:rPr>
        <w:t>11.3</w:t>
      </w:r>
      <w:r w:rsidR="00445EBC">
        <w:rPr>
          <w:rFonts w:hint="eastAsia"/>
        </w:rPr>
        <w:t>.2</w:t>
      </w:r>
      <w:r w:rsidR="00445EBC" w:rsidRPr="00357E16">
        <w:tab/>
      </w:r>
      <w:r w:rsidR="00445EBC">
        <w:rPr>
          <w:rFonts w:hint="eastAsia"/>
        </w:rPr>
        <w:t>SLPK</w:t>
      </w:r>
      <w:bookmarkEnd w:id="851"/>
      <w:bookmarkEnd w:id="852"/>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853" w:name="_CR11_3_3"/>
      <w:bookmarkStart w:id="854" w:name="_Toc157624864"/>
      <w:bookmarkStart w:id="855" w:name="_Toc187929333"/>
      <w:bookmarkEnd w:id="853"/>
      <w:r>
        <w:rPr>
          <w:rFonts w:hint="eastAsia"/>
        </w:rPr>
        <w:t>11.3</w:t>
      </w:r>
      <w:r w:rsidR="00445EBC" w:rsidRPr="00357E16">
        <w:rPr>
          <w:rFonts w:hint="eastAsia"/>
        </w:rPr>
        <w:t>.3</w:t>
      </w:r>
      <w:r w:rsidR="00445EBC" w:rsidRPr="00357E16">
        <w:tab/>
      </w:r>
      <w:r w:rsidR="00445EBC" w:rsidRPr="00357E16">
        <w:rPr>
          <w:rFonts w:hint="eastAsia"/>
        </w:rPr>
        <w:t>SLPK-ID</w:t>
      </w:r>
      <w:bookmarkEnd w:id="854"/>
      <w:bookmarkEnd w:id="855"/>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856" w:name="_CR11_3_4"/>
      <w:bookmarkStart w:id="857" w:name="_Toc155372615"/>
      <w:bookmarkStart w:id="858" w:name="_Toc157624865"/>
      <w:bookmarkStart w:id="859" w:name="_Toc187929334"/>
      <w:bookmarkEnd w:id="856"/>
      <w:r>
        <w:t>11.3</w:t>
      </w:r>
      <w:r w:rsidR="00445EBC" w:rsidRPr="00C6761E">
        <w:t>.</w:t>
      </w:r>
      <w:r w:rsidR="00445EBC">
        <w:t>4</w:t>
      </w:r>
      <w:r w:rsidR="00445EBC" w:rsidRPr="00C6761E">
        <w:tab/>
        <w:t>PC8</w:t>
      </w:r>
      <w:r w:rsidR="00445EBC">
        <w:t>*</w:t>
      </w:r>
      <w:r w:rsidR="00445EBC" w:rsidRPr="00C6761E">
        <w:t xml:space="preserve"> control protocol cause value</w:t>
      </w:r>
      <w:bookmarkEnd w:id="857"/>
      <w:bookmarkEnd w:id="858"/>
      <w:bookmarkEnd w:id="859"/>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860" w:name="_CRTable11_6_2_20_1"/>
      <w:bookmarkStart w:id="861" w:name="_CRTable11_3_4"/>
      <w:r w:rsidRPr="00C6761E">
        <w:t>Table</w:t>
      </w:r>
      <w:bookmarkEnd w:id="860"/>
      <w:r>
        <w:t> </w:t>
      </w:r>
      <w:bookmarkEnd w:id="861"/>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862" w:name="_CR11_3_5"/>
      <w:bookmarkStart w:id="863" w:name="_Toc157624866"/>
      <w:bookmarkStart w:id="864" w:name="_Toc187929335"/>
      <w:bookmarkEnd w:id="862"/>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863"/>
      <w:bookmarkEnd w:id="86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865" w:name="_CR11_3_6"/>
      <w:bookmarkStart w:id="866" w:name="_Toc157624867"/>
      <w:bookmarkStart w:id="867" w:name="_Toc187929336"/>
      <w:bookmarkEnd w:id="865"/>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866"/>
      <w:bookmarkEnd w:id="867"/>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868" w:name="_CR11_3_7"/>
      <w:bookmarkStart w:id="869" w:name="_Toc157624868"/>
      <w:bookmarkStart w:id="870" w:name="_Toc187929337"/>
      <w:bookmarkEnd w:id="868"/>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869"/>
      <w:bookmarkEnd w:id="870"/>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871" w:name="_CR11_3_8"/>
      <w:bookmarkStart w:id="872" w:name="_Toc157624869"/>
      <w:bookmarkStart w:id="873" w:name="_Toc187929338"/>
      <w:bookmarkEnd w:id="871"/>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872"/>
      <w:bookmarkEnd w:id="873"/>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874" w:name="_CR11_3_9"/>
      <w:bookmarkStart w:id="875" w:name="_Toc187929339"/>
      <w:bookmarkEnd w:id="874"/>
      <w:r>
        <w:rPr>
          <w:rFonts w:hint="eastAsia"/>
          <w:lang w:val="en-US" w:eastAsia="zh-CN"/>
        </w:rPr>
        <w:t>11.3.</w:t>
      </w:r>
      <w:r w:rsidR="006074DE">
        <w:rPr>
          <w:lang w:val="en-US" w:eastAsia="zh-CN"/>
        </w:rPr>
        <w:t>9</w:t>
      </w:r>
      <w:r w:rsidRPr="003D3E77">
        <w:rPr>
          <w:lang w:eastAsia="en-GB"/>
        </w:rPr>
        <w:tab/>
      </w:r>
      <w:r>
        <w:t>UE role</w:t>
      </w:r>
      <w:bookmarkEnd w:id="875"/>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876" w:name="_CR11_3_10"/>
      <w:bookmarkStart w:id="877" w:name="_Toc187929340"/>
      <w:bookmarkEnd w:id="876"/>
      <w:r w:rsidRPr="00D93981">
        <w:rPr>
          <w:lang w:val="en-US" w:eastAsia="zh-CN"/>
        </w:rPr>
        <w:t>11.</w:t>
      </w:r>
      <w:r>
        <w:rPr>
          <w:lang w:val="en-US" w:eastAsia="zh-CN"/>
        </w:rPr>
        <w:t>3.10</w:t>
      </w:r>
      <w:r w:rsidRPr="00D93981">
        <w:rPr>
          <w:lang w:val="en-US" w:eastAsia="zh-CN"/>
        </w:rPr>
        <w:tab/>
        <w:t>Expiration timer</w:t>
      </w:r>
      <w:bookmarkEnd w:id="877"/>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878" w:name="_CR11_3_11"/>
      <w:bookmarkStart w:id="879" w:name="_Toc187929341"/>
      <w:bookmarkEnd w:id="878"/>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879"/>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880" w:name="_CR11_4"/>
      <w:bookmarkStart w:id="881" w:name="_Toc187929342"/>
      <w:bookmarkEnd w:id="880"/>
      <w:r>
        <w:t>11.4</w:t>
      </w:r>
      <w:r w:rsidR="008F3D7A">
        <w:tab/>
      </w:r>
      <w:r w:rsidR="008F3D7A" w:rsidRPr="003D5515">
        <w:t>Supplementary RSPP signal</w:t>
      </w:r>
      <w:r w:rsidR="00390CC4">
        <w:t>l</w:t>
      </w:r>
      <w:r w:rsidR="008F3D7A" w:rsidRPr="003D5515">
        <w:t xml:space="preserve">ing </w:t>
      </w:r>
      <w:r w:rsidR="008F3D7A" w:rsidRPr="00C6761E">
        <w:t>message formats</w:t>
      </w:r>
      <w:bookmarkEnd w:id="881"/>
    </w:p>
    <w:p w14:paraId="115C18A7" w14:textId="74F1AD7F" w:rsidR="008F3D7A" w:rsidRPr="00C6761E" w:rsidRDefault="00E06AF2" w:rsidP="008F3D7A">
      <w:pPr>
        <w:pStyle w:val="Heading3"/>
      </w:pPr>
      <w:bookmarkStart w:id="882" w:name="_CR11_4_1"/>
      <w:bookmarkStart w:id="883" w:name="_Toc525231502"/>
      <w:bookmarkStart w:id="884" w:name="_Toc68196425"/>
      <w:bookmarkStart w:id="885" w:name="_Toc59209093"/>
      <w:bookmarkStart w:id="886" w:name="_Toc51951316"/>
      <w:bookmarkStart w:id="887" w:name="_Toc45882766"/>
      <w:bookmarkStart w:id="888" w:name="_Toc45282380"/>
      <w:bookmarkStart w:id="889" w:name="_Toc34404484"/>
      <w:bookmarkStart w:id="890" w:name="_Toc34388713"/>
      <w:bookmarkStart w:id="891" w:name="_Toc25070722"/>
      <w:bookmarkStart w:id="892" w:name="_Toc155372480"/>
      <w:bookmarkStart w:id="893" w:name="_Toc187929343"/>
      <w:bookmarkEnd w:id="882"/>
      <w:r>
        <w:t>11.4.1</w:t>
      </w:r>
      <w:r w:rsidR="008F3D7A" w:rsidRPr="00C6761E">
        <w:tab/>
      </w:r>
      <w:bookmarkEnd w:id="883"/>
      <w:r w:rsidR="008F3D7A" w:rsidRPr="00C6761E">
        <w:t>PC5</w:t>
      </w:r>
      <w:r w:rsidR="008F3D7A">
        <w:t>-U</w:t>
      </w:r>
      <w:r w:rsidR="008F3D7A" w:rsidRPr="00C6761E">
        <w:t xml:space="preserve"> message type</w:t>
      </w:r>
      <w:bookmarkEnd w:id="884"/>
      <w:bookmarkEnd w:id="885"/>
      <w:bookmarkEnd w:id="886"/>
      <w:bookmarkEnd w:id="887"/>
      <w:bookmarkEnd w:id="888"/>
      <w:bookmarkEnd w:id="889"/>
      <w:bookmarkEnd w:id="890"/>
      <w:bookmarkEnd w:id="891"/>
      <w:bookmarkEnd w:id="892"/>
      <w:bookmarkEnd w:id="893"/>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bookmarkStart w:id="894" w:name="_CRTable11_4_1_1"/>
      <w:r w:rsidRPr="00C6761E">
        <w:t>Table </w:t>
      </w:r>
      <w:bookmarkEnd w:id="894"/>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C000D7">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C000D7">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C000D7">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C000D7">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C000D7">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C000D7">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C000D7">
        <w:trPr>
          <w:cantSplit/>
          <w:jc w:val="center"/>
        </w:trPr>
        <w:tc>
          <w:tcPr>
            <w:tcW w:w="362" w:type="dxa"/>
            <w:gridSpan w:val="2"/>
            <w:tcBorders>
              <w:top w:val="nil"/>
              <w:left w:val="single" w:sz="4" w:space="0" w:color="auto"/>
              <w:bottom w:val="nil"/>
              <w:right w:val="nil"/>
            </w:tcBorders>
          </w:tcPr>
          <w:p w14:paraId="0BE14D31" w14:textId="28D9C11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44D2148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4A6B6D11"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16440B1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B69D94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36C25369"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5806C75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17198F60"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C000D7">
        <w:trPr>
          <w:cantSplit/>
          <w:jc w:val="center"/>
        </w:trPr>
        <w:tc>
          <w:tcPr>
            <w:tcW w:w="362" w:type="dxa"/>
            <w:gridSpan w:val="2"/>
            <w:tcBorders>
              <w:top w:val="nil"/>
              <w:left w:val="single" w:sz="4" w:space="0" w:color="auto"/>
              <w:bottom w:val="nil"/>
              <w:right w:val="nil"/>
            </w:tcBorders>
          </w:tcPr>
          <w:p w14:paraId="09130AC2" w14:textId="4A9E0FA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2CCB0881"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0412155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44CA0B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623D22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7742A97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536C1F0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75EE756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C000D7">
        <w:trPr>
          <w:cantSplit/>
          <w:jc w:val="center"/>
        </w:trPr>
        <w:tc>
          <w:tcPr>
            <w:tcW w:w="362" w:type="dxa"/>
            <w:gridSpan w:val="2"/>
            <w:tcBorders>
              <w:top w:val="nil"/>
              <w:left w:val="single" w:sz="4" w:space="0" w:color="auto"/>
              <w:bottom w:val="nil"/>
              <w:right w:val="nil"/>
            </w:tcBorders>
          </w:tcPr>
          <w:p w14:paraId="1BD4C494" w14:textId="581ADCE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999D77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3DEB137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7E56C160"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6145777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4104BFC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6E3F4F26"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0DCC54AD"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C000D7">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895"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895"/>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896" w:name="_CR11_4_2"/>
      <w:bookmarkStart w:id="897" w:name="_Toc187929344"/>
      <w:bookmarkEnd w:id="896"/>
      <w:r>
        <w:rPr>
          <w:lang w:eastAsia="en-GB"/>
        </w:rPr>
        <w:t>11.4.2</w:t>
      </w:r>
      <w:r w:rsidR="008F3D7A" w:rsidRPr="003D3E77">
        <w:rPr>
          <w:lang w:eastAsia="en-GB"/>
        </w:rPr>
        <w:tab/>
      </w:r>
      <w:r w:rsidR="005310AE">
        <w:rPr>
          <w:lang w:eastAsia="en-GB"/>
        </w:rPr>
        <w:t>Procedure t</w:t>
      </w:r>
      <w:r w:rsidR="008F3D7A" w:rsidRPr="00AC3F65">
        <w:t>ransaction ID</w:t>
      </w:r>
      <w:bookmarkEnd w:id="897"/>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898"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898"/>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bookmarkStart w:id="899" w:name="_CRFigure11_4_2_1"/>
      <w:r>
        <w:t>Figure </w:t>
      </w:r>
      <w:bookmarkEnd w:id="899"/>
      <w:r>
        <w:rPr>
          <w:lang w:eastAsia="zh-CN"/>
        </w:rPr>
        <w:t>11.4.2.1</w:t>
      </w:r>
      <w:r>
        <w:t>: Procedure transaction ID information element</w:t>
      </w:r>
    </w:p>
    <w:p w14:paraId="57DBEAA7" w14:textId="77777777" w:rsidR="005310AE" w:rsidRDefault="005310AE" w:rsidP="005310AE">
      <w:pPr>
        <w:pStyle w:val="TH"/>
      </w:pPr>
      <w:bookmarkStart w:id="900" w:name="_CRTable11_4_2_1"/>
      <w:r>
        <w:t>Table </w:t>
      </w:r>
      <w:bookmarkEnd w:id="900"/>
      <w:r>
        <w:t>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901"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901"/>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902" w:name="_CR11_4_3"/>
      <w:bookmarkStart w:id="903" w:name="_Toc187929345"/>
      <w:bookmarkEnd w:id="902"/>
      <w:r>
        <w:rPr>
          <w:lang w:eastAsia="en-GB"/>
        </w:rPr>
        <w:t>11.4.3</w:t>
      </w:r>
      <w:r w:rsidR="008F3D7A" w:rsidRPr="003D3E77">
        <w:rPr>
          <w:lang w:eastAsia="en-GB"/>
        </w:rPr>
        <w:tab/>
      </w:r>
      <w:r w:rsidR="008F3D7A" w:rsidRPr="00AB623C">
        <w:t>Related user info</w:t>
      </w:r>
      <w:bookmarkEnd w:id="903"/>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904"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bookmarkStart w:id="905" w:name="_CRFigure11_4_3_1"/>
      <w:r w:rsidRPr="00C6761E">
        <w:t>Figure </w:t>
      </w:r>
      <w:bookmarkEnd w:id="904"/>
      <w:bookmarkEnd w:id="905"/>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906" w:name="_CRTable11_3_48_2"/>
      <w:bookmarkStart w:id="907" w:name="_CRTable11_4_3_1"/>
      <w:r w:rsidRPr="00C6761E">
        <w:t>Table </w:t>
      </w:r>
      <w:bookmarkEnd w:id="906"/>
      <w:bookmarkEnd w:id="90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90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506B7D1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909" w:name="_CRTable11_3_1_1"/>
      <w:bookmarkStart w:id="910" w:name="_CRTable11_4_3_2"/>
      <w:bookmarkEnd w:id="908"/>
      <w:r w:rsidRPr="00C6761E">
        <w:t>Table </w:t>
      </w:r>
      <w:bookmarkEnd w:id="909"/>
      <w:bookmarkEnd w:id="910"/>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C000D7">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C000D7">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C000D7">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C000D7">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C000D7">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C000D7">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C000D7">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C000D7">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911" w:name="_CR11_4_4"/>
      <w:bookmarkStart w:id="912" w:name="_Toc187929346"/>
      <w:bookmarkEnd w:id="911"/>
      <w:r>
        <w:rPr>
          <w:lang w:eastAsia="en-GB"/>
        </w:rPr>
        <w:t>11.4.4</w:t>
      </w:r>
      <w:r w:rsidR="008F3D7A" w:rsidRPr="009848F9">
        <w:rPr>
          <w:lang w:eastAsia="en-GB"/>
        </w:rPr>
        <w:tab/>
      </w:r>
      <w:bookmarkStart w:id="913"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912"/>
    </w:p>
    <w:bookmarkEnd w:id="913"/>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59ADC022"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C000D7">
      <w:pPr>
        <w:pStyle w:val="NO"/>
      </w:pPr>
      <w:r>
        <w:rPr>
          <w:lang w:eastAsia="zh-CN"/>
        </w:rPr>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UEs supported for ranging and sidelink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bookmarkStart w:id="914" w:name="_CRFigure11_4_4_1"/>
      <w:r w:rsidRPr="00C6761E">
        <w:t>Figure </w:t>
      </w:r>
      <w:bookmarkEnd w:id="914"/>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bookmarkStart w:id="915" w:name="_CRTable11_4_4_1"/>
      <w:r w:rsidRPr="007E2092">
        <w:t>Table </w:t>
      </w:r>
      <w:bookmarkEnd w:id="915"/>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916" w:name="_CR11_4_5"/>
      <w:bookmarkStart w:id="917" w:name="_Toc187929347"/>
      <w:bookmarkEnd w:id="91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917"/>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5E755984" w14:textId="5E911EC9" w:rsidR="008F3D7A" w:rsidRPr="00C6761E" w:rsidRDefault="008F3D7A" w:rsidP="008F3D7A">
      <w:pPr>
        <w:pStyle w:val="TH"/>
      </w:pPr>
      <w:bookmarkStart w:id="918" w:name="_CRTable11_4_5_1"/>
      <w:r w:rsidRPr="00C6761E">
        <w:t>Table </w:t>
      </w:r>
      <w:bookmarkEnd w:id="918"/>
      <w:r w:rsidR="00C92403">
        <w:rPr>
          <w:lang w:eastAsia="en-GB"/>
        </w:rPr>
        <w:t>11.4.5</w:t>
      </w:r>
      <w:r>
        <w:rPr>
          <w:lang w:eastAsia="en-GB"/>
        </w:rPr>
        <w:t>.</w:t>
      </w:r>
      <w:r w:rsidR="00390CC4">
        <w:rPr>
          <w:lang w:eastAsia="en-GB"/>
        </w:rPr>
        <w:t>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0056DAE4"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rsidR="00DC41EF">
              <w:t>3</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919" w:name="MCCQCTEMPBM_00000042"/>
          </w:p>
        </w:tc>
      </w:tr>
      <w:bookmarkEnd w:id="919"/>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A220767" w:rsidR="008F3D7A" w:rsidRPr="00C6761E" w:rsidRDefault="008F3D7A" w:rsidP="00ED3FC2">
            <w:pPr>
              <w:pStyle w:val="TAL"/>
            </w:pPr>
            <w:r>
              <w:t>A</w:t>
            </w:r>
            <w:r w:rsidRPr="008172F8">
              <w:t>bsolute location</w:t>
            </w:r>
            <w:r w:rsidRPr="00C6761E">
              <w:t xml:space="preserve"> </w:t>
            </w:r>
            <w:r>
              <w:t>requested</w:t>
            </w:r>
            <w:r w:rsidRPr="00C6761E">
              <w:t xml:space="preserve"> (octet </w:t>
            </w:r>
            <w:r w:rsidR="00DC41EF">
              <w:t>3</w:t>
            </w:r>
            <w:r w:rsidRPr="00C6761E">
              <w:t xml:space="preserve">, bit </w:t>
            </w:r>
            <w:r w:rsidR="00DC41EF">
              <w:t>1</w:t>
            </w:r>
            <w:r w:rsidRPr="00C6761E">
              <w:t>)</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920" w:name="MCCQCTEMPBM_00000043"/>
          </w:p>
        </w:tc>
      </w:tr>
      <w:bookmarkEnd w:id="920"/>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0682E98A" w:rsidR="008F3D7A" w:rsidRPr="00C6761E" w:rsidRDefault="008F3D7A" w:rsidP="00ED3FC2">
            <w:pPr>
              <w:pStyle w:val="TAL"/>
            </w:pPr>
            <w:r>
              <w:t>Relative location requested</w:t>
            </w:r>
            <w:r w:rsidRPr="00C6761E">
              <w:t xml:space="preserve"> (octet 3, bit </w:t>
            </w:r>
            <w:r w:rsidR="00DC41EF">
              <w:t>2</w:t>
            </w:r>
            <w:r w:rsidRPr="00C6761E">
              <w:t>)</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921" w:name="MCCQCTEMPBM_00000044"/>
          </w:p>
        </w:tc>
      </w:tr>
      <w:bookmarkEnd w:id="921"/>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674614FE" w:rsidR="008F3D7A" w:rsidRPr="00C6761E" w:rsidRDefault="008F3D7A" w:rsidP="00ED3FC2">
            <w:pPr>
              <w:pStyle w:val="TAL"/>
            </w:pPr>
            <w:r>
              <w:t xml:space="preserve">Range and direction requested </w:t>
            </w:r>
            <w:r w:rsidRPr="00C6761E">
              <w:t xml:space="preserve">(octet 3, bit </w:t>
            </w:r>
            <w:r w:rsidR="00DC41EF">
              <w:t>3</w:t>
            </w:r>
            <w:r w:rsidRPr="00C6761E">
              <w:t>)</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922" w:name="MCCQCTEMPBM_00000045"/>
          </w:p>
        </w:tc>
      </w:tr>
      <w:bookmarkEnd w:id="922"/>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06A04784" w:rsidR="008F3D7A" w:rsidRPr="00C6761E" w:rsidRDefault="008F3D7A" w:rsidP="00ED3FC2">
            <w:pPr>
              <w:pStyle w:val="TAL"/>
            </w:pPr>
            <w:r>
              <w:t xml:space="preserve">Range requested </w:t>
            </w:r>
            <w:r w:rsidRPr="00C6761E">
              <w:t xml:space="preserve">(octet 3, bit </w:t>
            </w:r>
            <w:r w:rsidR="00DC41EF">
              <w:t>4</w:t>
            </w:r>
            <w:r w:rsidRPr="00C6761E">
              <w:t>)</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923" w:name="MCCQCTEMPBM_00000046"/>
          </w:p>
        </w:tc>
      </w:tr>
      <w:bookmarkEnd w:id="923"/>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4DE4545D" w:rsidR="008F3D7A" w:rsidRPr="00C6761E" w:rsidRDefault="008F3D7A" w:rsidP="00ED3FC2">
            <w:pPr>
              <w:pStyle w:val="TAL"/>
            </w:pPr>
            <w:r>
              <w:t>Direction requested</w:t>
            </w:r>
            <w:r w:rsidRPr="00C6761E">
              <w:t xml:space="preserve"> (octet 3, bit </w:t>
            </w:r>
            <w:r w:rsidR="00DC41EF">
              <w:t>5</w:t>
            </w:r>
            <w:r w:rsidRPr="00C6761E">
              <w:t>)</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924" w:name="MCCQCTEMPBM_00000047"/>
          </w:p>
        </w:tc>
      </w:tr>
      <w:bookmarkEnd w:id="924"/>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4B856394" w:rsidR="008F3D7A" w:rsidRPr="00C6761E" w:rsidRDefault="008F3D7A" w:rsidP="00ED3FC2">
            <w:pPr>
              <w:pStyle w:val="TAL"/>
            </w:pPr>
            <w:r>
              <w:t>V</w:t>
            </w:r>
            <w:r w:rsidRPr="00A4685D">
              <w:t>elocities</w:t>
            </w:r>
            <w:r>
              <w:t xml:space="preserve"> requested</w:t>
            </w:r>
            <w:r w:rsidRPr="00C6761E">
              <w:t xml:space="preserve"> (octet 3, bit </w:t>
            </w:r>
            <w:r w:rsidR="00DC41EF">
              <w:t>6</w:t>
            </w:r>
            <w:r w:rsidRPr="00C6761E">
              <w:t>)</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925" w:name="MCCQCTEMPBM_00000048"/>
          </w:p>
        </w:tc>
      </w:tr>
      <w:bookmarkEnd w:id="925"/>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5749FEE7" w:rsidR="008F3D7A" w:rsidRPr="00C6761E" w:rsidRDefault="008F3D7A" w:rsidP="00ED3FC2">
            <w:pPr>
              <w:pStyle w:val="TAL"/>
            </w:pPr>
            <w:r>
              <w:t>Relative v</w:t>
            </w:r>
            <w:r w:rsidRPr="00A4685D">
              <w:t>elocities</w:t>
            </w:r>
            <w:r>
              <w:t xml:space="preserve"> requested</w:t>
            </w:r>
            <w:r w:rsidRPr="00C6761E">
              <w:t xml:space="preserve"> (octet 3, bit </w:t>
            </w:r>
            <w:r w:rsidR="00DC41EF">
              <w:t>7</w:t>
            </w:r>
            <w:r w:rsidRPr="00C6761E">
              <w:t>)</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6FF841CE" w14:textId="77777777" w:rsidR="008F3D7A" w:rsidRPr="002221C8" w:rsidRDefault="008F3D7A" w:rsidP="002221C8">
            <w:pPr>
              <w:pStyle w:val="TAL"/>
              <w:rPr>
                <w:rFonts w:eastAsiaTheme="minorEastAsia"/>
              </w:rPr>
            </w:pPr>
          </w:p>
        </w:tc>
        <w:tc>
          <w:tcPr>
            <w:tcW w:w="283" w:type="dxa"/>
            <w:tcBorders>
              <w:top w:val="nil"/>
              <w:left w:val="nil"/>
              <w:bottom w:val="nil"/>
              <w:right w:val="nil"/>
            </w:tcBorders>
          </w:tcPr>
          <w:p w14:paraId="220176F2" w14:textId="77777777" w:rsidR="008F3D7A" w:rsidRPr="002221C8" w:rsidRDefault="008F3D7A" w:rsidP="002221C8">
            <w:pPr>
              <w:pStyle w:val="TAL"/>
              <w:rPr>
                <w:rFonts w:eastAsiaTheme="minorEastAsia"/>
              </w:rPr>
            </w:pPr>
          </w:p>
        </w:tc>
        <w:tc>
          <w:tcPr>
            <w:tcW w:w="236" w:type="dxa"/>
            <w:tcBorders>
              <w:top w:val="nil"/>
              <w:left w:val="nil"/>
              <w:bottom w:val="nil"/>
              <w:right w:val="nil"/>
            </w:tcBorders>
          </w:tcPr>
          <w:p w14:paraId="2D3CE62D" w14:textId="77777777" w:rsidR="008F3D7A" w:rsidRPr="002221C8" w:rsidRDefault="008F3D7A" w:rsidP="002221C8">
            <w:pPr>
              <w:pStyle w:val="TAL"/>
              <w:rPr>
                <w:rFonts w:eastAsiaTheme="minorEastAsia"/>
              </w:rPr>
            </w:pPr>
          </w:p>
        </w:tc>
        <w:tc>
          <w:tcPr>
            <w:tcW w:w="6014" w:type="dxa"/>
            <w:tcBorders>
              <w:top w:val="nil"/>
              <w:left w:val="nil"/>
              <w:bottom w:val="nil"/>
              <w:right w:val="single" w:sz="4" w:space="0" w:color="auto"/>
            </w:tcBorders>
            <w:hideMark/>
          </w:tcPr>
          <w:p w14:paraId="14571209" w14:textId="77777777" w:rsidR="008F3D7A" w:rsidRPr="002221C8" w:rsidRDefault="008F3D7A" w:rsidP="00921D72">
            <w:pPr>
              <w:pStyle w:val="TAL"/>
              <w:rPr>
                <w:rFonts w:eastAsiaTheme="minorEastAsia"/>
              </w:rPr>
            </w:pPr>
            <w:r w:rsidRPr="002221C8">
              <w:rPr>
                <w:rFonts w:eastAsiaTheme="minorEastAsia"/>
              </w:rPr>
              <w:t>The velocities of the target UE relative to other UEs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926" w:name="MCCQCTEMPBM_00000049"/>
          </w:p>
        </w:tc>
      </w:tr>
      <w:tr w:rsidR="00DC41EF" w:rsidRPr="00C6761E" w14:paraId="498AD019" w14:textId="77777777" w:rsidTr="00A13552">
        <w:trPr>
          <w:cantSplit/>
          <w:jc w:val="center"/>
        </w:trPr>
        <w:tc>
          <w:tcPr>
            <w:tcW w:w="7073" w:type="dxa"/>
            <w:gridSpan w:val="6"/>
            <w:tcBorders>
              <w:top w:val="nil"/>
              <w:left w:val="single" w:sz="4" w:space="0" w:color="auto"/>
              <w:bottom w:val="nil"/>
              <w:right w:val="single" w:sz="4" w:space="0" w:color="auto"/>
            </w:tcBorders>
          </w:tcPr>
          <w:p w14:paraId="213D58F7" w14:textId="77777777" w:rsidR="00DC41EF" w:rsidRPr="00C6761E" w:rsidRDefault="00DC41EF" w:rsidP="00A13552">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21D72" w:rsidRPr="00C6761E" w14:paraId="70A03893" w14:textId="77777777" w:rsidTr="00A13552">
        <w:trPr>
          <w:cantSplit/>
          <w:jc w:val="center"/>
        </w:trPr>
        <w:tc>
          <w:tcPr>
            <w:tcW w:w="7073" w:type="dxa"/>
            <w:gridSpan w:val="6"/>
            <w:tcBorders>
              <w:top w:val="nil"/>
              <w:left w:val="single" w:sz="4" w:space="0" w:color="auto"/>
              <w:bottom w:val="nil"/>
              <w:right w:val="single" w:sz="4" w:space="0" w:color="auto"/>
            </w:tcBorders>
          </w:tcPr>
          <w:p w14:paraId="6D765B7A" w14:textId="77777777" w:rsidR="00921D72" w:rsidRPr="00990237" w:rsidRDefault="00921D72" w:rsidP="00A13552">
            <w:pPr>
              <w:keepNext/>
              <w:keepLines/>
              <w:spacing w:after="0"/>
              <w:rPr>
                <w:rFonts w:ascii="Arial" w:hAnsi="Arial"/>
                <w:sz w:val="18"/>
              </w:rPr>
            </w:pPr>
          </w:p>
        </w:tc>
      </w:tr>
    </w:tbl>
    <w:p w14:paraId="392CFDDF" w14:textId="77777777" w:rsidR="008F3D7A" w:rsidRPr="00C61C41" w:rsidRDefault="008F3D7A" w:rsidP="008F3D7A">
      <w:bookmarkStart w:id="927" w:name="_PERM_MCCTEMPBM_CRPT33550191___2"/>
      <w:bookmarkEnd w:id="927"/>
      <w:bookmarkEnd w:id="926"/>
    </w:p>
    <w:p w14:paraId="0E1435F2" w14:textId="51F81FAF" w:rsidR="008F3D7A" w:rsidRPr="009848F9" w:rsidRDefault="00C92403" w:rsidP="008F3D7A">
      <w:pPr>
        <w:pStyle w:val="Heading3"/>
        <w:rPr>
          <w:lang w:eastAsia="en-GB"/>
        </w:rPr>
      </w:pPr>
      <w:bookmarkStart w:id="928" w:name="_CR11_4_6"/>
      <w:bookmarkStart w:id="929" w:name="_Toc187929348"/>
      <w:bookmarkEnd w:id="928"/>
      <w:r>
        <w:rPr>
          <w:rFonts w:hint="eastAsia"/>
          <w:lang w:eastAsia="en-GB"/>
        </w:rPr>
        <w:t>11.4.6</w:t>
      </w:r>
      <w:r w:rsidR="008F3D7A" w:rsidRPr="009848F9">
        <w:rPr>
          <w:lang w:eastAsia="en-GB"/>
        </w:rPr>
        <w:tab/>
        <w:t>Location QoS</w:t>
      </w:r>
      <w:bookmarkEnd w:id="929"/>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bookmarkStart w:id="930" w:name="_CRFigure11_4_6_1"/>
      <w:r w:rsidRPr="002221C8">
        <w:rPr>
          <w:lang w:val="fr-FR"/>
        </w:rPr>
        <w:t>Figure </w:t>
      </w:r>
      <w:bookmarkEnd w:id="930"/>
      <w:r w:rsidRPr="002221C8">
        <w:rPr>
          <w:lang w:val="fr-FR"/>
        </w:rPr>
        <w:t>11.4.6.1: Location QoS information element</w:t>
      </w:r>
    </w:p>
    <w:p w14:paraId="40E5BAE5" w14:textId="77777777" w:rsidR="00206802" w:rsidRPr="00890A90" w:rsidRDefault="00206802" w:rsidP="00206802">
      <w:pPr>
        <w:pStyle w:val="TH"/>
      </w:pPr>
      <w:bookmarkStart w:id="931" w:name="_CRTable11_4_6_1"/>
      <w:r w:rsidRPr="00042094">
        <w:t>Table </w:t>
      </w:r>
      <w:bookmarkEnd w:id="931"/>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932" w:name="_CR11_4_7"/>
      <w:bookmarkStart w:id="933" w:name="_Toc187929349"/>
      <w:bookmarkEnd w:id="932"/>
      <w:r>
        <w:rPr>
          <w:rFonts w:hint="eastAsia"/>
          <w:lang w:eastAsia="en-GB"/>
        </w:rPr>
        <w:t>11.4.7</w:t>
      </w:r>
      <w:r w:rsidR="008F3D7A" w:rsidRPr="001F5753">
        <w:rPr>
          <w:lang w:eastAsia="en-GB"/>
        </w:rPr>
        <w:tab/>
      </w:r>
      <w:r w:rsidR="008F3D7A" w:rsidRPr="00273CF3">
        <w:rPr>
          <w:lang w:eastAsia="en-GB"/>
        </w:rPr>
        <w:t>List of sidelink positioning results</w:t>
      </w:r>
      <w:bookmarkEnd w:id="933"/>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79B0B7BB" w:rsidR="007C5CCB" w:rsidRDefault="007C5CCB" w:rsidP="008F3D7A">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C000D7">
      <w:pPr>
        <w:pStyle w:val="NO"/>
      </w:pPr>
      <w:r>
        <w:rPr>
          <w:lang w:eastAsia="zh-CN"/>
        </w:rPr>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bookmarkStart w:id="934" w:name="_CRFigure11_4_7_1"/>
      <w:r w:rsidRPr="00C6761E">
        <w:t>Figure </w:t>
      </w:r>
      <w:bookmarkEnd w:id="934"/>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bookmarkStart w:id="935" w:name="_CRFigure11_4_7_2"/>
      <w:r w:rsidRPr="00C6761E">
        <w:t>Figure </w:t>
      </w:r>
      <w:bookmarkEnd w:id="935"/>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bookmarkStart w:id="936" w:name="_CRFigure11_4_7_3"/>
      <w:r w:rsidRPr="00C6761E">
        <w:t>Figure </w:t>
      </w:r>
      <w:bookmarkEnd w:id="936"/>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bookmarkStart w:id="937" w:name="_CRFigure11_4_7_4"/>
      <w:r w:rsidRPr="00C6761E">
        <w:t>Figure </w:t>
      </w:r>
      <w:bookmarkEnd w:id="937"/>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bookmarkStart w:id="938" w:name="_CRTable11_4_7_1"/>
      <w:r w:rsidRPr="00C6761E">
        <w:t>Table </w:t>
      </w:r>
      <w:bookmarkEnd w:id="938"/>
      <w:r w:rsidRPr="00C6761E">
        <w:t>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41B0CCD8"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C000D7">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77777777"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p w14:paraId="74AA37E2" w14:textId="77777777" w:rsidR="008E41B7" w:rsidRPr="00AD4FB8" w:rsidRDefault="008E41B7" w:rsidP="00ED3FC2">
            <w:pPr>
              <w:pStyle w:val="TAL"/>
            </w:pPr>
          </w:p>
        </w:tc>
      </w:tr>
      <w:tr w:rsidR="008F3D7A" w:rsidRPr="00064A38" w14:paraId="38571319" w14:textId="77777777" w:rsidTr="00C000D7">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939" w:name="_CR11_4_8"/>
      <w:bookmarkStart w:id="940" w:name="_Toc187929350"/>
      <w:bookmarkEnd w:id="939"/>
      <w:r>
        <w:rPr>
          <w:lang w:eastAsia="en-GB"/>
        </w:rPr>
        <w:t>11.4.8</w:t>
      </w:r>
      <w:r w:rsidR="00B379B8" w:rsidRPr="003D3E77">
        <w:rPr>
          <w:lang w:eastAsia="en-GB"/>
        </w:rPr>
        <w:tab/>
      </w:r>
      <w:r w:rsidR="00B379B8" w:rsidRPr="0076613D">
        <w:t>List of SLPP PDUs</w:t>
      </w:r>
      <w:bookmarkEnd w:id="940"/>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941" w:name="_CRFigure11_3_48_1"/>
      <w:bookmarkStart w:id="942" w:name="_CRFigure11_4_8"/>
      <w:r w:rsidRPr="00C6761E">
        <w:t>Figure </w:t>
      </w:r>
      <w:bookmarkEnd w:id="941"/>
      <w:bookmarkEnd w:id="942"/>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943" w:name="_CRTable11_3_48_1"/>
      <w:bookmarkStart w:id="944" w:name="_CRTable11_4_8"/>
      <w:r w:rsidRPr="00C6761E">
        <w:t>Table </w:t>
      </w:r>
      <w:bookmarkEnd w:id="943"/>
      <w:bookmarkEnd w:id="944"/>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945" w:name="_CRFigure11_3_48_2"/>
      <w:bookmarkStart w:id="946" w:name="_CRFigure11_4_8_2"/>
      <w:r w:rsidRPr="00C6761E">
        <w:t>Figure </w:t>
      </w:r>
      <w:bookmarkEnd w:id="945"/>
      <w:bookmarkEnd w:id="946"/>
      <w:r w:rsidR="00E06AF2">
        <w:t>11.4.8</w:t>
      </w:r>
      <w:r w:rsidRPr="00C6761E">
        <w:t xml:space="preserve">.2: </w:t>
      </w:r>
      <w:r>
        <w:t>SLPP PDU</w:t>
      </w:r>
    </w:p>
    <w:p w14:paraId="3B886FB2" w14:textId="570E47B1" w:rsidR="00B379B8" w:rsidRPr="00C6761E" w:rsidRDefault="00B379B8" w:rsidP="00B379B8">
      <w:pPr>
        <w:pStyle w:val="TH"/>
      </w:pPr>
      <w:bookmarkStart w:id="947" w:name="_CRTable11_4_8_2"/>
      <w:r w:rsidRPr="00C6761E">
        <w:t>Table </w:t>
      </w:r>
      <w:bookmarkEnd w:id="947"/>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649EC2B1"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948" w:name="_CR11_4_9"/>
      <w:bookmarkStart w:id="949" w:name="_Toc187929351"/>
      <w:bookmarkEnd w:id="948"/>
      <w:r w:rsidRPr="00C6761E">
        <w:t>11.</w:t>
      </w:r>
      <w:r>
        <w:t>4</w:t>
      </w:r>
      <w:r w:rsidRPr="00C6761E">
        <w:t>.</w:t>
      </w:r>
      <w:r>
        <w:t>9</w:t>
      </w:r>
      <w:r w:rsidRPr="00C6761E">
        <w:tab/>
      </w:r>
      <w:r>
        <w:t>Sidelink positioning p</w:t>
      </w:r>
      <w:r w:rsidRPr="00C6761E">
        <w:t>rotocol cause</w:t>
      </w:r>
      <w:bookmarkEnd w:id="949"/>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950" w:name="_CRFigure11_3_8_1"/>
      <w:bookmarkStart w:id="951" w:name="_CRFigure11_4_9_1"/>
      <w:r w:rsidRPr="00C6761E">
        <w:t>Figure </w:t>
      </w:r>
      <w:bookmarkEnd w:id="950"/>
      <w:bookmarkEnd w:id="951"/>
      <w:r w:rsidRPr="00C6761E">
        <w:t>11.</w:t>
      </w:r>
      <w:r>
        <w:t>4</w:t>
      </w:r>
      <w:r w:rsidRPr="00C6761E">
        <w:t>.</w:t>
      </w:r>
      <w:r>
        <w:t xml:space="preserve">9.1: Sidelink positioning </w:t>
      </w:r>
      <w:r w:rsidRPr="00C6761E">
        <w:t>protocol cause information element</w:t>
      </w:r>
    </w:p>
    <w:p w14:paraId="511A5EEB" w14:textId="2BAD0586" w:rsidR="00B4537F" w:rsidRDefault="00B4537F" w:rsidP="0031372D">
      <w:pPr>
        <w:pStyle w:val="TF"/>
      </w:pPr>
      <w:r w:rsidRPr="002221C8">
        <w:t>Table 11.4.9.1: Sidelink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0B8589E8" w:rsidR="0031372D" w:rsidRPr="00C6761E" w:rsidRDefault="0031372D" w:rsidP="00C000D7">
            <w:pPr>
              <w:pStyle w:val="TAL"/>
            </w:pP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952" w:name="_CR12"/>
      <w:bookmarkStart w:id="953" w:name="_Toc157624870"/>
      <w:bookmarkStart w:id="954" w:name="_Toc187929352"/>
      <w:bookmarkEnd w:id="952"/>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953"/>
      <w:bookmarkEnd w:id="954"/>
    </w:p>
    <w:p w14:paraId="6B0CD35B" w14:textId="787F61A9" w:rsidR="006F41C9" w:rsidRDefault="004A37E9" w:rsidP="006F41C9">
      <w:pPr>
        <w:pStyle w:val="Heading2"/>
        <w:rPr>
          <w:lang w:eastAsia="zh-CN"/>
        </w:rPr>
      </w:pPr>
      <w:bookmarkStart w:id="955" w:name="_CR12_1"/>
      <w:bookmarkStart w:id="956" w:name="_Toc157624871"/>
      <w:bookmarkStart w:id="957" w:name="_Toc187929353"/>
      <w:bookmarkEnd w:id="955"/>
      <w:r>
        <w:rPr>
          <w:lang w:eastAsia="zh-CN"/>
        </w:rPr>
        <w:t>12.</w:t>
      </w:r>
      <w:r w:rsidR="006F41C9">
        <w:rPr>
          <w:lang w:eastAsia="zh-CN"/>
        </w:rPr>
        <w:t>1</w:t>
      </w:r>
      <w:r w:rsidR="006F41C9">
        <w:rPr>
          <w:lang w:eastAsia="zh-CN"/>
        </w:rPr>
        <w:tab/>
        <w:t>General</w:t>
      </w:r>
      <w:bookmarkEnd w:id="956"/>
      <w:bookmarkEnd w:id="957"/>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958" w:name="_CR12_2"/>
      <w:bookmarkStart w:id="959" w:name="_Toc157624872"/>
      <w:bookmarkStart w:id="960" w:name="_Hlk150029869"/>
      <w:bookmarkStart w:id="961" w:name="_Toc187929354"/>
      <w:bookmarkEnd w:id="958"/>
      <w:r>
        <w:rPr>
          <w:lang w:eastAsia="zh-CN"/>
        </w:rPr>
        <w:t>12.</w:t>
      </w:r>
      <w:r w:rsidR="006F41C9">
        <w:rPr>
          <w:lang w:eastAsia="zh-CN"/>
        </w:rPr>
        <w:t>2</w:t>
      </w:r>
      <w:r w:rsidR="006F41C9">
        <w:rPr>
          <w:lang w:eastAsia="zh-CN"/>
        </w:rPr>
        <w:tab/>
        <w:t>Information elements coding</w:t>
      </w:r>
      <w:bookmarkEnd w:id="959"/>
      <w:bookmarkEnd w:id="961"/>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962"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962"/>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bookmarkStart w:id="963" w:name="_CRFigure12_2_1"/>
      <w:r>
        <w:t>Figure </w:t>
      </w:r>
      <w:bookmarkEnd w:id="963"/>
      <w:r w:rsidR="004A37E9">
        <w:t>12.</w:t>
      </w:r>
      <w:r>
        <w:t>2.1: UE policy part when UE policy part type = {RSLPP}</w:t>
      </w:r>
    </w:p>
    <w:p w14:paraId="5A20FD6E" w14:textId="0D6662F9" w:rsidR="006F41C9" w:rsidRDefault="006F41C9" w:rsidP="006F41C9">
      <w:pPr>
        <w:pStyle w:val="TH"/>
        <w:rPr>
          <w:lang w:eastAsia="zh-CN"/>
        </w:rPr>
      </w:pPr>
      <w:bookmarkStart w:id="964" w:name="_CRTable12_2_1"/>
      <w:r>
        <w:t>Table </w:t>
      </w:r>
      <w:bookmarkEnd w:id="964"/>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bookmarkStart w:id="965" w:name="_CRFigure12_2_2"/>
      <w:r w:rsidRPr="00042094">
        <w:t>Figure </w:t>
      </w:r>
      <w:bookmarkEnd w:id="965"/>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bookmarkStart w:id="966" w:name="_CRTable12_2_2"/>
      <w:r w:rsidRPr="00042094">
        <w:t>Table </w:t>
      </w:r>
      <w:bookmarkEnd w:id="966"/>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bookmarkStart w:id="967" w:name="_CRFigure12_2_3"/>
      <w:r w:rsidRPr="00042094">
        <w:t>Figure </w:t>
      </w:r>
      <w:bookmarkEnd w:id="967"/>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bookmarkStart w:id="968" w:name="_CRTable12_2_3"/>
      <w:r w:rsidRPr="00042094">
        <w:t>Table </w:t>
      </w:r>
      <w:bookmarkEnd w:id="968"/>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bookmarkStart w:id="969" w:name="_CRFigure12_2_4"/>
      <w:r w:rsidRPr="00042094">
        <w:t>Figure </w:t>
      </w:r>
      <w:bookmarkEnd w:id="969"/>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bookmarkStart w:id="970" w:name="_CRTable12_2_4"/>
      <w:r w:rsidRPr="00042094">
        <w:t>Table </w:t>
      </w:r>
      <w:bookmarkEnd w:id="970"/>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bookmarkStart w:id="971" w:name="_CRFigure12_2_5"/>
      <w:r w:rsidRPr="00042094">
        <w:t>Figure </w:t>
      </w:r>
      <w:bookmarkEnd w:id="971"/>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bookmarkStart w:id="972" w:name="_CRTable12_2_5"/>
      <w:r w:rsidRPr="00042094">
        <w:t>Table </w:t>
      </w:r>
      <w:bookmarkEnd w:id="972"/>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bookmarkStart w:id="973" w:name="_CRFigure12_2_6"/>
      <w:r w:rsidRPr="00042094">
        <w:t>Figure </w:t>
      </w:r>
      <w:bookmarkEnd w:id="973"/>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bookmarkStart w:id="974" w:name="_CRTable12_2_6"/>
      <w:r w:rsidRPr="00042094">
        <w:t>Table </w:t>
      </w:r>
      <w:bookmarkEnd w:id="974"/>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bookmarkStart w:id="975" w:name="_CRFigure12_2_7a"/>
      <w:r>
        <w:t>Figure </w:t>
      </w:r>
      <w:bookmarkEnd w:id="975"/>
      <w:r>
        <w:t>12.2.</w:t>
      </w:r>
      <w:r w:rsidR="00082294">
        <w:t>7a</w:t>
      </w:r>
      <w:r>
        <w:t>: Not served by NG-RAN</w:t>
      </w:r>
    </w:p>
    <w:p w14:paraId="4B164E95" w14:textId="5892B450" w:rsidR="00CF50E8" w:rsidRDefault="00CF50E8" w:rsidP="00CF50E8">
      <w:pPr>
        <w:pStyle w:val="TH"/>
      </w:pPr>
      <w:bookmarkStart w:id="976" w:name="_CRTable12_2_7a"/>
      <w:r>
        <w:t>Table </w:t>
      </w:r>
      <w:bookmarkEnd w:id="976"/>
      <w:r>
        <w:t>12.2.</w:t>
      </w:r>
      <w:r w:rsidR="00082294">
        <w:t>7a</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bookmarkStart w:id="977" w:name="_CRFigure12_2_7"/>
      <w:r w:rsidRPr="00042094">
        <w:t>Figure </w:t>
      </w:r>
      <w:bookmarkEnd w:id="977"/>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bookmarkStart w:id="978" w:name="_CRTable12_2_7"/>
      <w:r w:rsidRPr="00042094">
        <w:t>Table </w:t>
      </w:r>
      <w:bookmarkEnd w:id="978"/>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bookmarkStart w:id="979" w:name="_CRFigure12_2_8"/>
      <w:r w:rsidRPr="00042094">
        <w:t>Figure </w:t>
      </w:r>
      <w:bookmarkEnd w:id="979"/>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bookmarkStart w:id="980" w:name="_CRTable12_2_8"/>
      <w:r w:rsidRPr="00042094">
        <w:t>Table </w:t>
      </w:r>
      <w:bookmarkEnd w:id="980"/>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bookmarkStart w:id="981" w:name="_CRFigure12_2_9"/>
      <w:r>
        <w:t>Figure </w:t>
      </w:r>
      <w:bookmarkEnd w:id="981"/>
      <w:r>
        <w:t>12.2.9: ProSe identifier for ranging and sidelink positioning to QoS parameters mapping rule</w:t>
      </w:r>
    </w:p>
    <w:p w14:paraId="59310B3D" w14:textId="2B1DCE38" w:rsidR="00082294" w:rsidRDefault="006F41C9" w:rsidP="00082294">
      <w:pPr>
        <w:pStyle w:val="TH"/>
      </w:pPr>
      <w:bookmarkStart w:id="982" w:name="_CRTable12_2_9"/>
      <w:r w:rsidRPr="00042094">
        <w:t>Table </w:t>
      </w:r>
      <w:bookmarkEnd w:id="982"/>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983" w:name="_Hlk171934312"/>
            <w:r>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983"/>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bookmarkStart w:id="984" w:name="_CRFigure12_2_10"/>
      <w:r>
        <w:t>Figure </w:t>
      </w:r>
      <w:bookmarkEnd w:id="984"/>
      <w:r w:rsidR="004A37E9">
        <w:t>12.</w:t>
      </w:r>
      <w:r>
        <w:t>2.10: ProSe identifiers</w:t>
      </w:r>
    </w:p>
    <w:p w14:paraId="486C9976" w14:textId="44DA54BB" w:rsidR="006F41C9" w:rsidRDefault="006F41C9" w:rsidP="006F41C9">
      <w:pPr>
        <w:pStyle w:val="TH"/>
      </w:pPr>
      <w:bookmarkStart w:id="985" w:name="_CRTable12_2_10"/>
      <w:r>
        <w:t>Table </w:t>
      </w:r>
      <w:bookmarkEnd w:id="985"/>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986" w:name="_MCCTEMPBM_CRPT07670003___7"/>
            <w:bookmarkEnd w:id="98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bookmarkStart w:id="987" w:name="_CRFigure12_2_11"/>
      <w:r w:rsidRPr="00042094">
        <w:t>Figure </w:t>
      </w:r>
      <w:bookmarkEnd w:id="987"/>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bookmarkStart w:id="988" w:name="_CRTable12_2_11"/>
      <w:r w:rsidRPr="00042094">
        <w:t>Table </w:t>
      </w:r>
      <w:bookmarkEnd w:id="988"/>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bookmarkStart w:id="989" w:name="_CRFigure12_2_12"/>
      <w:r w:rsidRPr="00042094">
        <w:t>Figure </w:t>
      </w:r>
      <w:bookmarkEnd w:id="989"/>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bookmarkStart w:id="990" w:name="_CRTable12_2_12"/>
      <w:r w:rsidRPr="00042094">
        <w:t>Table </w:t>
      </w:r>
      <w:bookmarkEnd w:id="990"/>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bookmarkStart w:id="991" w:name="_CRFigure12_2_13"/>
      <w:r w:rsidRPr="00042094">
        <w:t>Figure </w:t>
      </w:r>
      <w:bookmarkEnd w:id="991"/>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bookmarkStart w:id="992" w:name="_CRTable12_2_13"/>
      <w:r w:rsidRPr="00042094">
        <w:t>Table </w:t>
      </w:r>
      <w:bookmarkEnd w:id="992"/>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bookmarkStart w:id="993" w:name="_CRFigure12_2_14"/>
      <w:r w:rsidRPr="00042094">
        <w:t>Figure </w:t>
      </w:r>
      <w:bookmarkEnd w:id="993"/>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bookmarkStart w:id="994" w:name="_CRTable12_2_14"/>
      <w:r w:rsidRPr="00042094">
        <w:t>Table </w:t>
      </w:r>
      <w:bookmarkEnd w:id="994"/>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bookmarkStart w:id="995" w:name="_CRFigure12_2_15"/>
      <w:r w:rsidRPr="00042094">
        <w:t>Figure </w:t>
      </w:r>
      <w:bookmarkEnd w:id="995"/>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bookmarkStart w:id="996" w:name="_CRTable12_2_15"/>
      <w:r>
        <w:t>Table </w:t>
      </w:r>
      <w:bookmarkEnd w:id="996"/>
      <w:r>
        <w:t xml:space="preserve">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bookmarkStart w:id="997" w:name="_CRFigure12_2_16"/>
      <w:r>
        <w:t>Figure </w:t>
      </w:r>
      <w:bookmarkEnd w:id="997"/>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bookmarkStart w:id="998" w:name="_CRTable12_2_16"/>
      <w:r>
        <w:t>Table </w:t>
      </w:r>
      <w:bookmarkEnd w:id="998"/>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bookmarkStart w:id="999" w:name="_CRFigure12_2_17"/>
      <w:r w:rsidRPr="00042094">
        <w:t>Figure </w:t>
      </w:r>
      <w:bookmarkEnd w:id="999"/>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bookmarkStart w:id="1000" w:name="_CRTable12_2_17"/>
      <w:r w:rsidRPr="00042094">
        <w:t>Table </w:t>
      </w:r>
      <w:bookmarkEnd w:id="1000"/>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bookmarkStart w:id="1001" w:name="_CRFigure12_2_18"/>
      <w:r w:rsidRPr="00042094">
        <w:t>Figure </w:t>
      </w:r>
      <w:bookmarkEnd w:id="1001"/>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bookmarkStart w:id="1002" w:name="_CRTable12_2_18"/>
      <w:r w:rsidRPr="00042094">
        <w:t>Table </w:t>
      </w:r>
      <w:bookmarkEnd w:id="1002"/>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bookmarkStart w:id="1003" w:name="_CRFigure12_2_19"/>
      <w:r w:rsidRPr="00042094">
        <w:t>Figure </w:t>
      </w:r>
      <w:bookmarkEnd w:id="1003"/>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bookmarkStart w:id="1004" w:name="_CRFigure12_2_20"/>
      <w:r w:rsidRPr="00042094">
        <w:t>Figure </w:t>
      </w:r>
      <w:bookmarkEnd w:id="1004"/>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bookmarkStart w:id="1005" w:name="_CRFigure12_2_21"/>
      <w:r w:rsidRPr="00042094">
        <w:t>Figure </w:t>
      </w:r>
      <w:bookmarkEnd w:id="1005"/>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bookmarkStart w:id="1006" w:name="_CRTable12_2_19"/>
      <w:r>
        <w:rPr>
          <w:lang w:eastAsia="zh-CN"/>
        </w:rPr>
        <w:t>Table</w:t>
      </w:r>
      <w:r w:rsidRPr="00042094">
        <w:t> </w:t>
      </w:r>
      <w:bookmarkEnd w:id="1006"/>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1D083E42"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20</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60492D8F"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21</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39F13023" w:rsidR="00782693" w:rsidRDefault="00782693" w:rsidP="00E8418D">
            <w:pPr>
              <w:pStyle w:val="TAL"/>
              <w:rPr>
                <w:lang w:eastAsia="zh-CN"/>
              </w:rPr>
            </w:pPr>
            <w:r w:rsidRPr="001D06A2">
              <w:rPr>
                <w:lang w:eastAsia="zh-CN"/>
              </w:rPr>
              <w:t xml:space="preserve">FQDN field contains </w:t>
            </w:r>
            <w:r w:rsidRPr="001D06A2">
              <w:t>a sequence of one octet FQDN length field and a</w:t>
            </w:r>
            <w:r w:rsidR="00B4537F">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rsidR="00EB4F68">
              <w:t>8</w:t>
            </w:r>
            <w:r w:rsidRPr="001D06A2">
              <w:t>]</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1007" w:name="_CR13"/>
      <w:bookmarkStart w:id="1008" w:name="_Toc138361721"/>
      <w:bookmarkStart w:id="1009" w:name="_Toc157624873"/>
      <w:bookmarkStart w:id="1010" w:name="_Toc187929355"/>
      <w:bookmarkEnd w:id="960"/>
      <w:bookmarkEnd w:id="1007"/>
      <w:r>
        <w:t>13</w:t>
      </w:r>
      <w:r w:rsidR="008D714C" w:rsidRPr="00C33F68">
        <w:tab/>
        <w:t>List of system parameters</w:t>
      </w:r>
      <w:bookmarkEnd w:id="1008"/>
      <w:bookmarkEnd w:id="1009"/>
      <w:bookmarkEnd w:id="1010"/>
    </w:p>
    <w:p w14:paraId="66C1FCAE" w14:textId="7784F1F9" w:rsidR="008D714C" w:rsidRPr="00C33F68" w:rsidRDefault="004A37E9" w:rsidP="008D714C">
      <w:pPr>
        <w:pStyle w:val="Heading2"/>
      </w:pPr>
      <w:bookmarkStart w:id="1011" w:name="_CR13_1"/>
      <w:bookmarkStart w:id="1012" w:name="_Toc138361722"/>
      <w:bookmarkStart w:id="1013" w:name="_Toc157624874"/>
      <w:bookmarkStart w:id="1014" w:name="_Toc187929356"/>
      <w:bookmarkEnd w:id="1011"/>
      <w:r>
        <w:t>13</w:t>
      </w:r>
      <w:r w:rsidR="008D714C" w:rsidRPr="00C33F68">
        <w:t>.1</w:t>
      </w:r>
      <w:r w:rsidR="008D714C" w:rsidRPr="00C33F68">
        <w:tab/>
        <w:t>Overview</w:t>
      </w:r>
      <w:bookmarkEnd w:id="1012"/>
      <w:bookmarkEnd w:id="1013"/>
      <w:bookmarkEnd w:id="1014"/>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1015" w:name="_CR13_2"/>
      <w:bookmarkStart w:id="1016" w:name="_Toc25070731"/>
      <w:bookmarkStart w:id="1017" w:name="_Toc34388730"/>
      <w:bookmarkStart w:id="1018" w:name="_Toc34404501"/>
      <w:bookmarkStart w:id="1019" w:name="_Toc45282411"/>
      <w:bookmarkStart w:id="1020" w:name="_Toc45882797"/>
      <w:bookmarkStart w:id="1021" w:name="_Toc51951345"/>
      <w:bookmarkStart w:id="1022" w:name="_Toc59209123"/>
      <w:bookmarkStart w:id="1023" w:name="_Toc59209394"/>
      <w:bookmarkStart w:id="1024" w:name="_Toc138361723"/>
      <w:bookmarkStart w:id="1025" w:name="_Toc157624875"/>
      <w:bookmarkStart w:id="1026" w:name="_Toc187929357"/>
      <w:bookmarkEnd w:id="101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1016"/>
      <w:bookmarkEnd w:id="1017"/>
      <w:bookmarkEnd w:id="1018"/>
      <w:bookmarkEnd w:id="1019"/>
      <w:bookmarkEnd w:id="1020"/>
      <w:bookmarkEnd w:id="1021"/>
      <w:bookmarkEnd w:id="1022"/>
      <w:bookmarkEnd w:id="1023"/>
      <w:bookmarkEnd w:id="1024"/>
      <w:bookmarkEnd w:id="1025"/>
      <w:bookmarkEnd w:id="1026"/>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bookmarkStart w:id="1027" w:name="_CRTable13_2_1"/>
      <w:r w:rsidRPr="00C33F68">
        <w:t>Table </w:t>
      </w:r>
      <w:bookmarkEnd w:id="1027"/>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1028" w:name="_CR13_3"/>
      <w:bookmarkStart w:id="1029" w:name="_Toc162969838"/>
      <w:bookmarkStart w:id="1030" w:name="_Toc187929358"/>
      <w:bookmarkEnd w:id="1028"/>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1029"/>
      <w:bookmarkEnd w:id="1030"/>
    </w:p>
    <w:p w14:paraId="5C5A7BC0" w14:textId="0073E6BD" w:rsidR="001E359C" w:rsidRPr="00C6761E" w:rsidRDefault="001E359C" w:rsidP="001E359C">
      <w:pPr>
        <w:pStyle w:val="TH"/>
      </w:pPr>
      <w:bookmarkStart w:id="1031" w:name="_CRTable12_8_1"/>
      <w:bookmarkStart w:id="1032" w:name="_CRTable13_3_1"/>
      <w:r w:rsidRPr="00C6761E">
        <w:t>Table</w:t>
      </w:r>
      <w:r w:rsidR="00B4537F" w:rsidRPr="00C6761E">
        <w:t> </w:t>
      </w:r>
      <w:bookmarkEnd w:id="1031"/>
      <w:bookmarkEnd w:id="1032"/>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bookmarkStart w:id="1033" w:name="_CRAnnexAinformative"/>
      <w:bookmarkEnd w:id="1033"/>
      <w:r w:rsidRPr="004D3578">
        <w:rPr>
          <w:i/>
        </w:rPr>
        <w:br w:type="page"/>
      </w:r>
      <w:bookmarkStart w:id="1034" w:name="_Toc157624876"/>
      <w:bookmarkStart w:id="1035" w:name="_Toc187929359"/>
      <w:r w:rsidRPr="00172A8D">
        <w:rPr>
          <w:rFonts w:eastAsia="Times New Roman"/>
          <w:lang w:eastAsia="en-GB"/>
        </w:rPr>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1036" w:name="historyclause"/>
      <w:bookmarkEnd w:id="1034"/>
      <w:bookmarkEnd w:id="1036"/>
      <w:bookmarkEnd w:id="10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00D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000D7">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C000D7">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C000D7">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C000D7">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C000D7">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C000D7">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C000D7">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C000D7">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C000D7">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C000D7">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C000D7">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C000D7">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C000D7">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C000D7">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C000D7">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C000D7">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C000D7">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C000D7">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C000D7">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C000D7">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C000D7">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C000D7">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C000D7">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C000D7">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C000D7">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C000D7">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C000D7">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C000D7">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C000D7">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C000D7">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C000D7">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C000D7">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C000D7">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C000D7">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C000D7">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C000D7">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Aligning the extended PC5 signalling protocol for ranging and sidelink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C000D7">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C000D7">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r w:rsidR="00120433" w:rsidRPr="006B0D02" w14:paraId="5E7393FD" w14:textId="77777777" w:rsidTr="00C9557D">
        <w:tc>
          <w:tcPr>
            <w:tcW w:w="800" w:type="dxa"/>
            <w:shd w:val="solid" w:color="FFFFFF" w:fill="auto"/>
          </w:tcPr>
          <w:p w14:paraId="00FB1CE7" w14:textId="13014C18" w:rsidR="00120433" w:rsidRDefault="00120433" w:rsidP="00611CCB">
            <w:pPr>
              <w:pStyle w:val="TAC"/>
              <w:rPr>
                <w:sz w:val="16"/>
                <w:szCs w:val="16"/>
                <w:lang w:eastAsia="zh-CN"/>
              </w:rPr>
            </w:pPr>
            <w:r>
              <w:rPr>
                <w:sz w:val="16"/>
                <w:szCs w:val="16"/>
                <w:lang w:eastAsia="zh-CN"/>
              </w:rPr>
              <w:t>2024-12</w:t>
            </w:r>
          </w:p>
        </w:tc>
        <w:tc>
          <w:tcPr>
            <w:tcW w:w="853" w:type="dxa"/>
            <w:shd w:val="solid" w:color="FFFFFF" w:fill="auto"/>
          </w:tcPr>
          <w:p w14:paraId="3C9082B7" w14:textId="33D0FFDF" w:rsidR="00120433" w:rsidRDefault="00120433" w:rsidP="00611CCB">
            <w:pPr>
              <w:pStyle w:val="TAC"/>
              <w:rPr>
                <w:sz w:val="16"/>
                <w:szCs w:val="16"/>
                <w:lang w:eastAsia="zh-CN"/>
              </w:rPr>
            </w:pPr>
            <w:r>
              <w:rPr>
                <w:sz w:val="16"/>
                <w:szCs w:val="16"/>
                <w:lang w:eastAsia="zh-CN"/>
              </w:rPr>
              <w:t>CT#106</w:t>
            </w:r>
          </w:p>
        </w:tc>
        <w:tc>
          <w:tcPr>
            <w:tcW w:w="1041" w:type="dxa"/>
            <w:shd w:val="solid" w:color="FFFFFF" w:fill="auto"/>
          </w:tcPr>
          <w:p w14:paraId="0EF37430" w14:textId="060F5255" w:rsidR="00120433" w:rsidRPr="00F150B7" w:rsidRDefault="00120433" w:rsidP="00120433">
            <w:pPr>
              <w:spacing w:after="0"/>
              <w:jc w:val="center"/>
              <w:rPr>
                <w:rFonts w:ascii="Arial" w:hAnsi="Arial" w:cs="Arial"/>
                <w:b/>
                <w:bCs/>
                <w:color w:val="0000FF"/>
                <w:sz w:val="16"/>
                <w:szCs w:val="16"/>
                <w:u w:val="single"/>
                <w:lang w:eastAsia="en-GB"/>
              </w:rPr>
            </w:pPr>
            <w:hyperlink r:id="rId35" w:history="1">
              <w:r>
                <w:rPr>
                  <w:rStyle w:val="Hyperlink"/>
                  <w:rFonts w:ascii="Arial" w:hAnsi="Arial" w:cs="Arial"/>
                  <w:b/>
                  <w:bCs/>
                  <w:color w:val="0000FF"/>
                  <w:sz w:val="16"/>
                  <w:szCs w:val="16"/>
                </w:rPr>
                <w:t>CP-243297</w:t>
              </w:r>
            </w:hyperlink>
          </w:p>
        </w:tc>
        <w:tc>
          <w:tcPr>
            <w:tcW w:w="660" w:type="dxa"/>
            <w:shd w:val="solid" w:color="FFFFFF" w:fill="auto"/>
          </w:tcPr>
          <w:p w14:paraId="2CBCFBE1" w14:textId="73F4EEF7" w:rsidR="00120433" w:rsidRDefault="00120433" w:rsidP="00611CCB">
            <w:pPr>
              <w:pStyle w:val="TAL"/>
              <w:rPr>
                <w:sz w:val="16"/>
                <w:szCs w:val="16"/>
              </w:rPr>
            </w:pPr>
            <w:r>
              <w:rPr>
                <w:sz w:val="16"/>
                <w:szCs w:val="16"/>
              </w:rPr>
              <w:t>0053</w:t>
            </w:r>
          </w:p>
        </w:tc>
        <w:tc>
          <w:tcPr>
            <w:tcW w:w="190" w:type="dxa"/>
            <w:shd w:val="solid" w:color="FFFFFF" w:fill="auto"/>
          </w:tcPr>
          <w:p w14:paraId="6917A12E" w14:textId="16807B96" w:rsidR="00120433" w:rsidRDefault="00120433" w:rsidP="00611CCB">
            <w:pPr>
              <w:pStyle w:val="TAR"/>
              <w:rPr>
                <w:sz w:val="16"/>
                <w:szCs w:val="16"/>
              </w:rPr>
            </w:pPr>
            <w:r>
              <w:rPr>
                <w:sz w:val="16"/>
                <w:szCs w:val="16"/>
              </w:rPr>
              <w:t>-</w:t>
            </w:r>
          </w:p>
        </w:tc>
        <w:tc>
          <w:tcPr>
            <w:tcW w:w="425" w:type="dxa"/>
            <w:shd w:val="solid" w:color="FFFFFF" w:fill="auto"/>
          </w:tcPr>
          <w:p w14:paraId="4A8F55A0" w14:textId="5A11D4B9" w:rsidR="00120433" w:rsidRDefault="00120433" w:rsidP="00611CCB">
            <w:pPr>
              <w:pStyle w:val="TAC"/>
              <w:rPr>
                <w:sz w:val="16"/>
                <w:szCs w:val="16"/>
              </w:rPr>
            </w:pPr>
            <w:r>
              <w:rPr>
                <w:sz w:val="16"/>
                <w:szCs w:val="16"/>
              </w:rPr>
              <w:t>F</w:t>
            </w:r>
          </w:p>
        </w:tc>
        <w:tc>
          <w:tcPr>
            <w:tcW w:w="4962" w:type="dxa"/>
            <w:shd w:val="solid" w:color="FFFFFF" w:fill="auto"/>
          </w:tcPr>
          <w:p w14:paraId="77D4B4E3" w14:textId="791AB5FD" w:rsidR="00120433" w:rsidRDefault="00120433" w:rsidP="00611CCB">
            <w:pPr>
              <w:pStyle w:val="TAL"/>
              <w:rPr>
                <w:bCs/>
                <w:snapToGrid w:val="0"/>
                <w:sz w:val="16"/>
              </w:rPr>
            </w:pPr>
            <w:r>
              <w:rPr>
                <w:bCs/>
                <w:snapToGrid w:val="0"/>
                <w:sz w:val="16"/>
              </w:rPr>
              <w:t>Correction to related user info IE length</w:t>
            </w:r>
          </w:p>
        </w:tc>
        <w:tc>
          <w:tcPr>
            <w:tcW w:w="708" w:type="dxa"/>
            <w:shd w:val="solid" w:color="FFFFFF" w:fill="auto"/>
          </w:tcPr>
          <w:p w14:paraId="362C5988" w14:textId="10C4A39F" w:rsidR="00120433" w:rsidRDefault="00120433" w:rsidP="00611CCB">
            <w:pPr>
              <w:pStyle w:val="TAC"/>
              <w:rPr>
                <w:sz w:val="16"/>
                <w:szCs w:val="16"/>
                <w:lang w:eastAsia="zh-CN"/>
              </w:rPr>
            </w:pPr>
            <w:r>
              <w:rPr>
                <w:sz w:val="16"/>
                <w:szCs w:val="16"/>
                <w:lang w:eastAsia="zh-CN"/>
              </w:rPr>
              <w:t>18.3.0</w:t>
            </w:r>
          </w:p>
        </w:tc>
      </w:tr>
      <w:tr w:rsidR="00A72D6C" w:rsidRPr="006B0D02" w14:paraId="728669BB" w14:textId="77777777" w:rsidTr="00C9557D">
        <w:tc>
          <w:tcPr>
            <w:tcW w:w="800" w:type="dxa"/>
            <w:shd w:val="solid" w:color="FFFFFF" w:fill="auto"/>
          </w:tcPr>
          <w:p w14:paraId="04865F67" w14:textId="29930D17" w:rsidR="00A72D6C" w:rsidRDefault="00A72D6C" w:rsidP="00611CCB">
            <w:pPr>
              <w:pStyle w:val="TAC"/>
              <w:rPr>
                <w:sz w:val="16"/>
                <w:szCs w:val="16"/>
                <w:lang w:eastAsia="zh-CN"/>
              </w:rPr>
            </w:pPr>
            <w:r>
              <w:rPr>
                <w:sz w:val="16"/>
                <w:szCs w:val="16"/>
                <w:lang w:eastAsia="zh-CN"/>
              </w:rPr>
              <w:t>2024-12</w:t>
            </w:r>
          </w:p>
        </w:tc>
        <w:tc>
          <w:tcPr>
            <w:tcW w:w="853" w:type="dxa"/>
            <w:shd w:val="solid" w:color="FFFFFF" w:fill="auto"/>
          </w:tcPr>
          <w:p w14:paraId="3206AB37" w14:textId="61C6ADB8" w:rsidR="00A72D6C" w:rsidRDefault="00A72D6C" w:rsidP="00611CCB">
            <w:pPr>
              <w:pStyle w:val="TAC"/>
              <w:rPr>
                <w:sz w:val="16"/>
                <w:szCs w:val="16"/>
                <w:lang w:eastAsia="zh-CN"/>
              </w:rPr>
            </w:pPr>
            <w:r>
              <w:rPr>
                <w:sz w:val="16"/>
                <w:szCs w:val="16"/>
                <w:lang w:eastAsia="zh-CN"/>
              </w:rPr>
              <w:t>CT#106</w:t>
            </w:r>
          </w:p>
        </w:tc>
        <w:tc>
          <w:tcPr>
            <w:tcW w:w="1041" w:type="dxa"/>
            <w:shd w:val="solid" w:color="FFFFFF" w:fill="auto"/>
          </w:tcPr>
          <w:p w14:paraId="44E32AAE" w14:textId="34960CF8" w:rsidR="00A72D6C" w:rsidRDefault="00A72D6C" w:rsidP="00A72D6C">
            <w:pPr>
              <w:spacing w:after="0"/>
              <w:jc w:val="center"/>
              <w:rPr>
                <w:rFonts w:ascii="Arial" w:hAnsi="Arial" w:cs="Arial"/>
                <w:b/>
                <w:bCs/>
                <w:color w:val="0000FF"/>
                <w:sz w:val="16"/>
                <w:szCs w:val="16"/>
                <w:u w:val="single"/>
                <w:lang w:eastAsia="en-GB"/>
              </w:rPr>
            </w:pPr>
            <w:hyperlink r:id="rId36" w:history="1">
              <w:r>
                <w:rPr>
                  <w:rStyle w:val="Hyperlink"/>
                  <w:rFonts w:ascii="Arial" w:hAnsi="Arial" w:cs="Arial"/>
                  <w:b/>
                  <w:bCs/>
                  <w:color w:val="0000FF"/>
                  <w:sz w:val="16"/>
                  <w:szCs w:val="16"/>
                </w:rPr>
                <w:t>CP-243195</w:t>
              </w:r>
            </w:hyperlink>
          </w:p>
        </w:tc>
        <w:tc>
          <w:tcPr>
            <w:tcW w:w="660" w:type="dxa"/>
            <w:shd w:val="solid" w:color="FFFFFF" w:fill="auto"/>
          </w:tcPr>
          <w:p w14:paraId="59E93CE9" w14:textId="1E0362AF" w:rsidR="00A72D6C" w:rsidRDefault="00A72D6C" w:rsidP="00611CCB">
            <w:pPr>
              <w:pStyle w:val="TAL"/>
              <w:rPr>
                <w:sz w:val="16"/>
                <w:szCs w:val="16"/>
              </w:rPr>
            </w:pPr>
            <w:r>
              <w:rPr>
                <w:sz w:val="16"/>
                <w:szCs w:val="16"/>
              </w:rPr>
              <w:t>0051</w:t>
            </w:r>
          </w:p>
        </w:tc>
        <w:tc>
          <w:tcPr>
            <w:tcW w:w="190" w:type="dxa"/>
            <w:shd w:val="solid" w:color="FFFFFF" w:fill="auto"/>
          </w:tcPr>
          <w:p w14:paraId="63D29F78" w14:textId="02ED8A33" w:rsidR="00A72D6C" w:rsidRDefault="00A72D6C" w:rsidP="00611CCB">
            <w:pPr>
              <w:pStyle w:val="TAR"/>
              <w:rPr>
                <w:sz w:val="16"/>
                <w:szCs w:val="16"/>
              </w:rPr>
            </w:pPr>
            <w:r>
              <w:rPr>
                <w:sz w:val="16"/>
                <w:szCs w:val="16"/>
              </w:rPr>
              <w:t>2</w:t>
            </w:r>
          </w:p>
        </w:tc>
        <w:tc>
          <w:tcPr>
            <w:tcW w:w="425" w:type="dxa"/>
            <w:shd w:val="solid" w:color="FFFFFF" w:fill="auto"/>
          </w:tcPr>
          <w:p w14:paraId="223C9CDB" w14:textId="6DDB89F6" w:rsidR="00A72D6C" w:rsidRDefault="00A72D6C" w:rsidP="00611CCB">
            <w:pPr>
              <w:pStyle w:val="TAC"/>
              <w:rPr>
                <w:sz w:val="16"/>
                <w:szCs w:val="16"/>
              </w:rPr>
            </w:pPr>
            <w:r>
              <w:rPr>
                <w:sz w:val="16"/>
                <w:szCs w:val="16"/>
              </w:rPr>
              <w:t>F</w:t>
            </w:r>
          </w:p>
        </w:tc>
        <w:tc>
          <w:tcPr>
            <w:tcW w:w="4962" w:type="dxa"/>
            <w:shd w:val="solid" w:color="FFFFFF" w:fill="auto"/>
          </w:tcPr>
          <w:p w14:paraId="0A5A445F" w14:textId="1A488E7E" w:rsidR="00A72D6C" w:rsidRDefault="00A72D6C" w:rsidP="00611CCB">
            <w:pPr>
              <w:pStyle w:val="TAL"/>
              <w:rPr>
                <w:bCs/>
                <w:snapToGrid w:val="0"/>
                <w:sz w:val="16"/>
              </w:rPr>
            </w:pPr>
            <w:r>
              <w:rPr>
                <w:bCs/>
                <w:snapToGrid w:val="0"/>
                <w:sz w:val="16"/>
              </w:rPr>
              <w:t>Correction to SL positioning server UE selection description</w:t>
            </w:r>
          </w:p>
        </w:tc>
        <w:tc>
          <w:tcPr>
            <w:tcW w:w="708" w:type="dxa"/>
            <w:shd w:val="solid" w:color="FFFFFF" w:fill="auto"/>
          </w:tcPr>
          <w:p w14:paraId="43FD9693" w14:textId="6C8F465F" w:rsidR="00A72D6C" w:rsidRDefault="00A72D6C" w:rsidP="00611CCB">
            <w:pPr>
              <w:pStyle w:val="TAC"/>
              <w:rPr>
                <w:sz w:val="16"/>
                <w:szCs w:val="16"/>
                <w:lang w:eastAsia="zh-CN"/>
              </w:rPr>
            </w:pPr>
            <w:r>
              <w:rPr>
                <w:sz w:val="16"/>
                <w:szCs w:val="16"/>
                <w:lang w:eastAsia="zh-CN"/>
              </w:rPr>
              <w:t>18.3.0</w:t>
            </w:r>
          </w:p>
        </w:tc>
      </w:tr>
      <w:tr w:rsidR="004D2E81" w:rsidRPr="006B0D02" w14:paraId="17EFED0E" w14:textId="77777777" w:rsidTr="00C9557D">
        <w:tc>
          <w:tcPr>
            <w:tcW w:w="800" w:type="dxa"/>
            <w:shd w:val="solid" w:color="FFFFFF" w:fill="auto"/>
          </w:tcPr>
          <w:p w14:paraId="393D60AD" w14:textId="6A65ECE7" w:rsidR="004D2E81" w:rsidRDefault="004D2E81" w:rsidP="00611CCB">
            <w:pPr>
              <w:pStyle w:val="TAC"/>
              <w:rPr>
                <w:sz w:val="16"/>
                <w:szCs w:val="16"/>
                <w:lang w:eastAsia="zh-CN"/>
              </w:rPr>
            </w:pPr>
            <w:r>
              <w:rPr>
                <w:sz w:val="16"/>
                <w:szCs w:val="16"/>
                <w:lang w:eastAsia="zh-CN"/>
              </w:rPr>
              <w:t>2024-12</w:t>
            </w:r>
          </w:p>
        </w:tc>
        <w:tc>
          <w:tcPr>
            <w:tcW w:w="853" w:type="dxa"/>
            <w:shd w:val="solid" w:color="FFFFFF" w:fill="auto"/>
          </w:tcPr>
          <w:p w14:paraId="02B2B082" w14:textId="114B884F" w:rsidR="004D2E81" w:rsidRDefault="004D2E81" w:rsidP="00611CCB">
            <w:pPr>
              <w:pStyle w:val="TAC"/>
              <w:rPr>
                <w:sz w:val="16"/>
                <w:szCs w:val="16"/>
                <w:lang w:eastAsia="zh-CN"/>
              </w:rPr>
            </w:pPr>
            <w:r>
              <w:rPr>
                <w:sz w:val="16"/>
                <w:szCs w:val="16"/>
                <w:lang w:eastAsia="zh-CN"/>
              </w:rPr>
              <w:t>CT#106</w:t>
            </w:r>
          </w:p>
        </w:tc>
        <w:tc>
          <w:tcPr>
            <w:tcW w:w="1041" w:type="dxa"/>
            <w:shd w:val="solid" w:color="FFFFFF" w:fill="auto"/>
          </w:tcPr>
          <w:p w14:paraId="1C2A0EAC" w14:textId="62843FCF" w:rsidR="004D2E81" w:rsidRDefault="004D2E81" w:rsidP="004D2E81">
            <w:pPr>
              <w:spacing w:after="0"/>
              <w:jc w:val="center"/>
              <w:rPr>
                <w:rFonts w:ascii="Arial" w:hAnsi="Arial" w:cs="Arial"/>
                <w:b/>
                <w:bCs/>
                <w:color w:val="0000FF"/>
                <w:sz w:val="16"/>
                <w:szCs w:val="16"/>
                <w:u w:val="single"/>
                <w:lang w:eastAsia="en-GB"/>
              </w:rPr>
            </w:pPr>
            <w:hyperlink r:id="rId37" w:history="1">
              <w:r>
                <w:rPr>
                  <w:rStyle w:val="Hyperlink"/>
                  <w:rFonts w:ascii="Arial" w:hAnsi="Arial" w:cs="Arial"/>
                  <w:b/>
                  <w:bCs/>
                  <w:color w:val="0000FF"/>
                  <w:sz w:val="16"/>
                  <w:szCs w:val="16"/>
                </w:rPr>
                <w:t>CP-243297</w:t>
              </w:r>
            </w:hyperlink>
          </w:p>
        </w:tc>
        <w:tc>
          <w:tcPr>
            <w:tcW w:w="660" w:type="dxa"/>
            <w:shd w:val="solid" w:color="FFFFFF" w:fill="auto"/>
          </w:tcPr>
          <w:p w14:paraId="14818CBE" w14:textId="19B8EF08" w:rsidR="004D2E81" w:rsidRDefault="004D2E81" w:rsidP="00611CCB">
            <w:pPr>
              <w:pStyle w:val="TAL"/>
              <w:rPr>
                <w:sz w:val="16"/>
                <w:szCs w:val="16"/>
              </w:rPr>
            </w:pPr>
            <w:r>
              <w:rPr>
                <w:sz w:val="16"/>
                <w:szCs w:val="16"/>
              </w:rPr>
              <w:t>0055</w:t>
            </w:r>
          </w:p>
        </w:tc>
        <w:tc>
          <w:tcPr>
            <w:tcW w:w="190" w:type="dxa"/>
            <w:shd w:val="solid" w:color="FFFFFF" w:fill="auto"/>
          </w:tcPr>
          <w:p w14:paraId="49011E9A" w14:textId="66B6BF73" w:rsidR="004D2E81" w:rsidRDefault="004D2E81" w:rsidP="00611CCB">
            <w:pPr>
              <w:pStyle w:val="TAR"/>
              <w:rPr>
                <w:sz w:val="16"/>
                <w:szCs w:val="16"/>
              </w:rPr>
            </w:pPr>
            <w:r>
              <w:rPr>
                <w:sz w:val="16"/>
                <w:szCs w:val="16"/>
              </w:rPr>
              <w:t>2</w:t>
            </w:r>
          </w:p>
        </w:tc>
        <w:tc>
          <w:tcPr>
            <w:tcW w:w="425" w:type="dxa"/>
            <w:shd w:val="solid" w:color="FFFFFF" w:fill="auto"/>
          </w:tcPr>
          <w:p w14:paraId="4AFFE205" w14:textId="0BDB8BCD" w:rsidR="004D2E81" w:rsidRDefault="004D2E81" w:rsidP="00611CCB">
            <w:pPr>
              <w:pStyle w:val="TAC"/>
              <w:rPr>
                <w:sz w:val="16"/>
                <w:szCs w:val="16"/>
              </w:rPr>
            </w:pPr>
            <w:r>
              <w:rPr>
                <w:sz w:val="16"/>
                <w:szCs w:val="16"/>
              </w:rPr>
              <w:t>F</w:t>
            </w:r>
          </w:p>
        </w:tc>
        <w:tc>
          <w:tcPr>
            <w:tcW w:w="4962" w:type="dxa"/>
            <w:shd w:val="solid" w:color="FFFFFF" w:fill="auto"/>
          </w:tcPr>
          <w:p w14:paraId="558EBF1E" w14:textId="008EF5F8" w:rsidR="004D2E81" w:rsidRDefault="004D2E81" w:rsidP="00611CCB">
            <w:pPr>
              <w:pStyle w:val="TAL"/>
              <w:rPr>
                <w:bCs/>
                <w:snapToGrid w:val="0"/>
                <w:sz w:val="16"/>
              </w:rPr>
            </w:pPr>
            <w:r>
              <w:rPr>
                <w:bCs/>
                <w:snapToGrid w:val="0"/>
                <w:sz w:val="16"/>
              </w:rPr>
              <w:t>Update on UE privacy verification</w:t>
            </w:r>
          </w:p>
        </w:tc>
        <w:tc>
          <w:tcPr>
            <w:tcW w:w="708" w:type="dxa"/>
            <w:shd w:val="solid" w:color="FFFFFF" w:fill="auto"/>
          </w:tcPr>
          <w:p w14:paraId="6046D1EA" w14:textId="077ECAF1" w:rsidR="004D2E81" w:rsidRDefault="004D2E81" w:rsidP="00611CCB">
            <w:pPr>
              <w:pStyle w:val="TAC"/>
              <w:rPr>
                <w:sz w:val="16"/>
                <w:szCs w:val="16"/>
                <w:lang w:eastAsia="zh-CN"/>
              </w:rPr>
            </w:pPr>
            <w:r>
              <w:rPr>
                <w:sz w:val="16"/>
                <w:szCs w:val="16"/>
                <w:lang w:eastAsia="zh-CN"/>
              </w:rPr>
              <w:t>18.3.0</w:t>
            </w:r>
          </w:p>
        </w:tc>
      </w:tr>
      <w:tr w:rsidR="00773BF8" w:rsidRPr="006B0D02" w14:paraId="72B4AA00" w14:textId="77777777" w:rsidTr="00C9557D">
        <w:tc>
          <w:tcPr>
            <w:tcW w:w="800" w:type="dxa"/>
            <w:shd w:val="solid" w:color="FFFFFF" w:fill="auto"/>
          </w:tcPr>
          <w:p w14:paraId="6496F469" w14:textId="17EAAC40" w:rsidR="00773BF8" w:rsidRDefault="00773BF8" w:rsidP="00611CCB">
            <w:pPr>
              <w:pStyle w:val="TAC"/>
              <w:rPr>
                <w:sz w:val="16"/>
                <w:szCs w:val="16"/>
                <w:lang w:eastAsia="zh-CN"/>
              </w:rPr>
            </w:pPr>
            <w:r>
              <w:rPr>
                <w:sz w:val="16"/>
                <w:szCs w:val="16"/>
                <w:lang w:eastAsia="zh-CN"/>
              </w:rPr>
              <w:t>2024-12</w:t>
            </w:r>
          </w:p>
        </w:tc>
        <w:tc>
          <w:tcPr>
            <w:tcW w:w="853" w:type="dxa"/>
            <w:shd w:val="solid" w:color="FFFFFF" w:fill="auto"/>
          </w:tcPr>
          <w:p w14:paraId="0E2B47D9" w14:textId="7872CC5D" w:rsidR="00773BF8" w:rsidRDefault="00773BF8" w:rsidP="00611CCB">
            <w:pPr>
              <w:pStyle w:val="TAC"/>
              <w:rPr>
                <w:sz w:val="16"/>
                <w:szCs w:val="16"/>
                <w:lang w:eastAsia="zh-CN"/>
              </w:rPr>
            </w:pPr>
            <w:r>
              <w:rPr>
                <w:sz w:val="16"/>
                <w:szCs w:val="16"/>
                <w:lang w:eastAsia="zh-CN"/>
              </w:rPr>
              <w:t>CT#106</w:t>
            </w:r>
          </w:p>
        </w:tc>
        <w:tc>
          <w:tcPr>
            <w:tcW w:w="1041" w:type="dxa"/>
            <w:shd w:val="solid" w:color="FFFFFF" w:fill="auto"/>
          </w:tcPr>
          <w:p w14:paraId="2D70124B" w14:textId="3D721BFD" w:rsidR="00773BF8" w:rsidRDefault="00773BF8" w:rsidP="00773BF8">
            <w:pPr>
              <w:spacing w:after="0"/>
              <w:jc w:val="center"/>
              <w:rPr>
                <w:rFonts w:ascii="Arial" w:hAnsi="Arial" w:cs="Arial"/>
                <w:b/>
                <w:bCs/>
                <w:color w:val="0000FF"/>
                <w:sz w:val="16"/>
                <w:szCs w:val="16"/>
                <w:u w:val="single"/>
                <w:lang w:eastAsia="en-GB"/>
              </w:rPr>
            </w:pPr>
            <w:hyperlink r:id="rId38" w:history="1">
              <w:r>
                <w:rPr>
                  <w:rStyle w:val="Hyperlink"/>
                  <w:rFonts w:ascii="Arial" w:hAnsi="Arial" w:cs="Arial"/>
                  <w:b/>
                  <w:bCs/>
                  <w:color w:val="0000FF"/>
                  <w:sz w:val="16"/>
                  <w:szCs w:val="16"/>
                </w:rPr>
                <w:t>CP-243297</w:t>
              </w:r>
            </w:hyperlink>
          </w:p>
        </w:tc>
        <w:tc>
          <w:tcPr>
            <w:tcW w:w="660" w:type="dxa"/>
            <w:shd w:val="solid" w:color="FFFFFF" w:fill="auto"/>
          </w:tcPr>
          <w:p w14:paraId="3F7AA582" w14:textId="67170850" w:rsidR="00773BF8" w:rsidRDefault="00773BF8" w:rsidP="00611CCB">
            <w:pPr>
              <w:pStyle w:val="TAL"/>
              <w:rPr>
                <w:sz w:val="16"/>
                <w:szCs w:val="16"/>
              </w:rPr>
            </w:pPr>
            <w:r>
              <w:rPr>
                <w:sz w:val="16"/>
                <w:szCs w:val="16"/>
              </w:rPr>
              <w:t>0059</w:t>
            </w:r>
          </w:p>
        </w:tc>
        <w:tc>
          <w:tcPr>
            <w:tcW w:w="190" w:type="dxa"/>
            <w:shd w:val="solid" w:color="FFFFFF" w:fill="auto"/>
          </w:tcPr>
          <w:p w14:paraId="5F2C3308" w14:textId="79A6E111" w:rsidR="00773BF8" w:rsidRDefault="00773BF8" w:rsidP="00611CCB">
            <w:pPr>
              <w:pStyle w:val="TAR"/>
              <w:rPr>
                <w:sz w:val="16"/>
                <w:szCs w:val="16"/>
              </w:rPr>
            </w:pPr>
            <w:r>
              <w:rPr>
                <w:sz w:val="16"/>
                <w:szCs w:val="16"/>
              </w:rPr>
              <w:t>1</w:t>
            </w:r>
          </w:p>
        </w:tc>
        <w:tc>
          <w:tcPr>
            <w:tcW w:w="425" w:type="dxa"/>
            <w:shd w:val="solid" w:color="FFFFFF" w:fill="auto"/>
          </w:tcPr>
          <w:p w14:paraId="3DAEACB2" w14:textId="12153A9F" w:rsidR="00773BF8" w:rsidRDefault="00773BF8" w:rsidP="00611CCB">
            <w:pPr>
              <w:pStyle w:val="TAC"/>
              <w:rPr>
                <w:sz w:val="16"/>
                <w:szCs w:val="16"/>
              </w:rPr>
            </w:pPr>
            <w:r>
              <w:rPr>
                <w:sz w:val="16"/>
                <w:szCs w:val="16"/>
              </w:rPr>
              <w:t>F</w:t>
            </w:r>
          </w:p>
        </w:tc>
        <w:tc>
          <w:tcPr>
            <w:tcW w:w="4962" w:type="dxa"/>
            <w:shd w:val="solid" w:color="FFFFFF" w:fill="auto"/>
          </w:tcPr>
          <w:p w14:paraId="71240CFE" w14:textId="53769989" w:rsidR="00773BF8" w:rsidRDefault="00773BF8" w:rsidP="00611CCB">
            <w:pPr>
              <w:pStyle w:val="TAL"/>
              <w:rPr>
                <w:bCs/>
                <w:snapToGrid w:val="0"/>
                <w:sz w:val="16"/>
              </w:rPr>
            </w:pPr>
            <w:r>
              <w:rPr>
                <w:bCs/>
                <w:snapToGrid w:val="0"/>
                <w:sz w:val="16"/>
              </w:rPr>
              <w:t>Update on Server UE selection considering privacy check</w:t>
            </w:r>
          </w:p>
        </w:tc>
        <w:tc>
          <w:tcPr>
            <w:tcW w:w="708" w:type="dxa"/>
            <w:shd w:val="solid" w:color="FFFFFF" w:fill="auto"/>
          </w:tcPr>
          <w:p w14:paraId="0F134E6F" w14:textId="07ED0A52" w:rsidR="00773BF8" w:rsidRDefault="00773BF8" w:rsidP="00611CCB">
            <w:pPr>
              <w:pStyle w:val="TAC"/>
              <w:rPr>
                <w:sz w:val="16"/>
                <w:szCs w:val="16"/>
                <w:lang w:eastAsia="zh-CN"/>
              </w:rPr>
            </w:pPr>
            <w:r>
              <w:rPr>
                <w:sz w:val="16"/>
                <w:szCs w:val="16"/>
                <w:lang w:eastAsia="zh-CN"/>
              </w:rPr>
              <w:t>18.3.0</w:t>
            </w:r>
          </w:p>
        </w:tc>
      </w:tr>
    </w:tbl>
    <w:p w14:paraId="6AE5F0B0" w14:textId="5E5E86E9" w:rsidR="00080512" w:rsidRDefault="00080512" w:rsidP="0056055D">
      <w:pPr>
        <w:pStyle w:val="Guidance"/>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4E6D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0B7">
      <w:rPr>
        <w:rFonts w:ascii="Arial" w:hAnsi="Arial" w:cs="Arial"/>
        <w:b/>
        <w:noProof/>
        <w:sz w:val="18"/>
        <w:szCs w:val="18"/>
      </w:rPr>
      <w:t>3GPP TS 24.514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09BF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0B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1706"/>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100462"/>
    <w:rsid w:val="001006EE"/>
    <w:rsid w:val="00103CA3"/>
    <w:rsid w:val="00113CC4"/>
    <w:rsid w:val="001170C7"/>
    <w:rsid w:val="0011752F"/>
    <w:rsid w:val="00120433"/>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4FFF"/>
    <w:rsid w:val="00175E0A"/>
    <w:rsid w:val="00176D18"/>
    <w:rsid w:val="00177BE2"/>
    <w:rsid w:val="00177C81"/>
    <w:rsid w:val="0018070D"/>
    <w:rsid w:val="00181DA9"/>
    <w:rsid w:val="00182295"/>
    <w:rsid w:val="001907EA"/>
    <w:rsid w:val="0019328B"/>
    <w:rsid w:val="00195FF9"/>
    <w:rsid w:val="00196B78"/>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07DC8"/>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6F0F"/>
    <w:rsid w:val="00257E71"/>
    <w:rsid w:val="00257F35"/>
    <w:rsid w:val="0026328D"/>
    <w:rsid w:val="002675F0"/>
    <w:rsid w:val="002755BA"/>
    <w:rsid w:val="00275A38"/>
    <w:rsid w:val="002760EE"/>
    <w:rsid w:val="00290A7A"/>
    <w:rsid w:val="00291B4B"/>
    <w:rsid w:val="00292483"/>
    <w:rsid w:val="002924CA"/>
    <w:rsid w:val="002A16FA"/>
    <w:rsid w:val="002A3479"/>
    <w:rsid w:val="002A5C13"/>
    <w:rsid w:val="002B3400"/>
    <w:rsid w:val="002B3AFA"/>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2994"/>
    <w:rsid w:val="00336DC5"/>
    <w:rsid w:val="0034305A"/>
    <w:rsid w:val="00343244"/>
    <w:rsid w:val="00344C12"/>
    <w:rsid w:val="003506FC"/>
    <w:rsid w:val="00350D04"/>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0CC4"/>
    <w:rsid w:val="00392F1F"/>
    <w:rsid w:val="00393801"/>
    <w:rsid w:val="003A0F1A"/>
    <w:rsid w:val="003A20C6"/>
    <w:rsid w:val="003A3868"/>
    <w:rsid w:val="003A3A46"/>
    <w:rsid w:val="003A48A5"/>
    <w:rsid w:val="003A4FC6"/>
    <w:rsid w:val="003A6443"/>
    <w:rsid w:val="003B59CA"/>
    <w:rsid w:val="003C275C"/>
    <w:rsid w:val="003C3971"/>
    <w:rsid w:val="003D07ED"/>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3349"/>
    <w:rsid w:val="00494676"/>
    <w:rsid w:val="00494A92"/>
    <w:rsid w:val="00495755"/>
    <w:rsid w:val="0049751D"/>
    <w:rsid w:val="004A37E9"/>
    <w:rsid w:val="004A480D"/>
    <w:rsid w:val="004A5BD4"/>
    <w:rsid w:val="004C30AC"/>
    <w:rsid w:val="004C5CA4"/>
    <w:rsid w:val="004C6C7C"/>
    <w:rsid w:val="004D2E81"/>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269D"/>
    <w:rsid w:val="00553D19"/>
    <w:rsid w:val="00555FF7"/>
    <w:rsid w:val="0056055D"/>
    <w:rsid w:val="00560FF9"/>
    <w:rsid w:val="00565087"/>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1F18"/>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62A1C"/>
    <w:rsid w:val="0076342C"/>
    <w:rsid w:val="007642C1"/>
    <w:rsid w:val="00765EA3"/>
    <w:rsid w:val="00773BF8"/>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927"/>
    <w:rsid w:val="00855081"/>
    <w:rsid w:val="00855722"/>
    <w:rsid w:val="00855831"/>
    <w:rsid w:val="00856481"/>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0A74"/>
    <w:rsid w:val="008C1BBF"/>
    <w:rsid w:val="008C384C"/>
    <w:rsid w:val="008C4AC7"/>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915D4"/>
    <w:rsid w:val="0099192D"/>
    <w:rsid w:val="00994100"/>
    <w:rsid w:val="00997075"/>
    <w:rsid w:val="009A708D"/>
    <w:rsid w:val="009B0EC2"/>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2D6C"/>
    <w:rsid w:val="00A73129"/>
    <w:rsid w:val="00A753E7"/>
    <w:rsid w:val="00A75743"/>
    <w:rsid w:val="00A82346"/>
    <w:rsid w:val="00A83309"/>
    <w:rsid w:val="00A83CE8"/>
    <w:rsid w:val="00A863C8"/>
    <w:rsid w:val="00A864CF"/>
    <w:rsid w:val="00A87741"/>
    <w:rsid w:val="00A91FF2"/>
    <w:rsid w:val="00A92BA1"/>
    <w:rsid w:val="00A931FF"/>
    <w:rsid w:val="00A94123"/>
    <w:rsid w:val="00A95A32"/>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0D7"/>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1B11"/>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60C7"/>
    <w:rsid w:val="00EF1581"/>
    <w:rsid w:val="00EF3E3C"/>
    <w:rsid w:val="00EF608C"/>
    <w:rsid w:val="00EF7551"/>
    <w:rsid w:val="00EF7B55"/>
    <w:rsid w:val="00F021BE"/>
    <w:rsid w:val="00F025A2"/>
    <w:rsid w:val="00F04712"/>
    <w:rsid w:val="00F13360"/>
    <w:rsid w:val="00F150B7"/>
    <w:rsid w:val="00F22EC7"/>
    <w:rsid w:val="00F24ADE"/>
    <w:rsid w:val="00F2755C"/>
    <w:rsid w:val="00F276DF"/>
    <w:rsid w:val="00F308EA"/>
    <w:rsid w:val="00F325C8"/>
    <w:rsid w:val="00F362B7"/>
    <w:rsid w:val="00F37261"/>
    <w:rsid w:val="00F37887"/>
    <w:rsid w:val="00F40C3F"/>
    <w:rsid w:val="00F40F48"/>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638"/>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626">
      <w:bodyDiv w:val="1"/>
      <w:marLeft w:val="0"/>
      <w:marRight w:val="0"/>
      <w:marTop w:val="0"/>
      <w:marBottom w:val="0"/>
      <w:divBdr>
        <w:top w:val="none" w:sz="0" w:space="0" w:color="auto"/>
        <w:left w:val="none" w:sz="0" w:space="0" w:color="auto"/>
        <w:bottom w:val="none" w:sz="0" w:space="0" w:color="auto"/>
        <w:right w:val="none" w:sz="0" w:space="0" w:color="auto"/>
      </w:divBdr>
    </w:div>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671762764">
      <w:bodyDiv w:val="1"/>
      <w:marLeft w:val="0"/>
      <w:marRight w:val="0"/>
      <w:marTop w:val="0"/>
      <w:marBottom w:val="0"/>
      <w:divBdr>
        <w:top w:val="none" w:sz="0" w:space="0" w:color="auto"/>
        <w:left w:val="none" w:sz="0" w:space="0" w:color="auto"/>
        <w:bottom w:val="none" w:sz="0" w:space="0" w:color="auto"/>
        <w:right w:val="none" w:sz="0" w:space="0" w:color="auto"/>
      </w:divBdr>
    </w:div>
    <w:div w:id="675499305">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399935298">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4329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hyperlink" Target="https://portal.3gpp.org/ngppapp/CreateTdoc.aspx?mode=view&amp;contributionUid=CP-243297"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hyperlink" Target="https://portal.3gpp.org/ngppapp/CreateTdoc.aspx?mode=view&amp;contributionUid=CP-243195" TargetMode="Externa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yperlink" Target="https://portal.3gpp.org/ngppapp/CreateTdoc.aspx?mode=view&amp;contributionUid=CP-2432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111</Pages>
  <Words>37764</Words>
  <Characters>215256</Characters>
  <Application>Microsoft Office Word</Application>
  <DocSecurity>0</DocSecurity>
  <Lines>1793</Lines>
  <Paragraphs>505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2025-01-12T13:13:00Z</dcterms:created>
  <dcterms:modified xsi:type="dcterms:W3CDTF">2025-01-16T13:12:00Z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514%Rel-18%0006%24.514%Rel-18%0032%24.514%Rel-18%0001%24.514%Rel-18%0031%24.514%Rel-18%0023%24.514%Rel-18%0043%24.514%Rel-18%0041%24.514%Rel-18%0039%24.514%Rel-18%0047%24.514%Rel-18%0053%24.514%Rel-18%0051%24.514%Rel-18%0055%</vt:lpwstr>
  </property>
</Properties>
</file>