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4DB3CAA"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BA7DCD">
              <w:t>10</w:t>
            </w:r>
            <w:r w:rsidRPr="00470974">
              <w:t>.</w:t>
            </w:r>
            <w:bookmarkEnd w:id="3"/>
            <w:r w:rsidR="009C6FE1">
              <w:t>0</w:t>
            </w:r>
            <w:r w:rsidRPr="00470974">
              <w:t xml:space="preserve"> </w:t>
            </w:r>
            <w:r w:rsidRPr="00470974">
              <w:rPr>
                <w:sz w:val="32"/>
              </w:rPr>
              <w:t>(</w:t>
            </w:r>
            <w:bookmarkStart w:id="4" w:name="issueDate"/>
            <w:r w:rsidR="00DD4BA1" w:rsidRPr="00470974">
              <w:rPr>
                <w:sz w:val="32"/>
              </w:rPr>
              <w:t>202</w:t>
            </w:r>
            <w:r w:rsidR="00DD4BA1">
              <w:rPr>
                <w:sz w:val="32"/>
              </w:rPr>
              <w:t>4</w:t>
            </w:r>
            <w:r w:rsidRPr="00470974">
              <w:rPr>
                <w:sz w:val="32"/>
              </w:rPr>
              <w:t>-</w:t>
            </w:r>
            <w:bookmarkEnd w:id="4"/>
            <w:r w:rsidR="00BA7DCD">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1B4B5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F3B3988" w:rsidR="00E16509" w:rsidRPr="00133525" w:rsidRDefault="00E16509" w:rsidP="00133525">
            <w:pPr>
              <w:pStyle w:val="FP"/>
              <w:jc w:val="center"/>
              <w:rPr>
                <w:noProof/>
                <w:sz w:val="18"/>
              </w:rPr>
            </w:pPr>
            <w:r w:rsidRPr="00470974">
              <w:rPr>
                <w:noProof/>
                <w:sz w:val="18"/>
              </w:rPr>
              <w:t xml:space="preserve">© </w:t>
            </w:r>
            <w:r w:rsidR="00DD4BA1" w:rsidRPr="00470974">
              <w:rPr>
                <w:noProof/>
                <w:sz w:val="18"/>
              </w:rPr>
              <w:t>202</w:t>
            </w:r>
            <w:r w:rsidR="00DD4BA1">
              <w:rPr>
                <w:noProof/>
                <w:sz w:val="18"/>
              </w:rPr>
              <w:t>4</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6129D747" w14:textId="1E900148" w:rsidR="007751E5" w:rsidRDefault="007751E5">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_Toc187246387 \h </w:instrText>
      </w:r>
      <w:r>
        <w:fldChar w:fldCharType="separate"/>
      </w:r>
      <w:r>
        <w:t>8</w:t>
      </w:r>
      <w:r>
        <w:fldChar w:fldCharType="end"/>
      </w:r>
    </w:p>
    <w:p w14:paraId="1D34BC4D" w14:textId="08297E41" w:rsidR="007751E5" w:rsidRDefault="007751E5">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_Toc187246388 \h </w:instrText>
      </w:r>
      <w:r>
        <w:fldChar w:fldCharType="separate"/>
      </w:r>
      <w:r>
        <w:t>10</w:t>
      </w:r>
      <w:r>
        <w:fldChar w:fldCharType="end"/>
      </w:r>
    </w:p>
    <w:p w14:paraId="0B2892F8" w14:textId="7065CB45" w:rsidR="007751E5" w:rsidRDefault="007751E5">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_Toc187246389 \h </w:instrText>
      </w:r>
      <w:r>
        <w:fldChar w:fldCharType="separate"/>
      </w:r>
      <w:r>
        <w:t>10</w:t>
      </w:r>
      <w:r>
        <w:fldChar w:fldCharType="end"/>
      </w:r>
    </w:p>
    <w:p w14:paraId="2E9AE207" w14:textId="32197077" w:rsidR="007751E5" w:rsidRDefault="007751E5">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_Toc187246390 \h </w:instrText>
      </w:r>
      <w:r>
        <w:fldChar w:fldCharType="separate"/>
      </w:r>
      <w:r>
        <w:t>10</w:t>
      </w:r>
      <w:r>
        <w:fldChar w:fldCharType="end"/>
      </w:r>
    </w:p>
    <w:p w14:paraId="06DDE749" w14:textId="11DA705B" w:rsidR="007751E5" w:rsidRDefault="007751E5">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_Toc187246391 \h </w:instrText>
      </w:r>
      <w:r>
        <w:fldChar w:fldCharType="separate"/>
      </w:r>
      <w:r>
        <w:t>10</w:t>
      </w:r>
      <w:r>
        <w:fldChar w:fldCharType="end"/>
      </w:r>
    </w:p>
    <w:p w14:paraId="09FE8C9A" w14:textId="1D037C1F" w:rsidR="007751E5" w:rsidRDefault="007751E5">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_Toc187246392 \h </w:instrText>
      </w:r>
      <w:r>
        <w:fldChar w:fldCharType="separate"/>
      </w:r>
      <w:r>
        <w:t>14</w:t>
      </w:r>
      <w:r>
        <w:fldChar w:fldCharType="end"/>
      </w:r>
    </w:p>
    <w:p w14:paraId="0564A273" w14:textId="75A29497" w:rsidR="007751E5" w:rsidRDefault="007751E5">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_Toc187246393 \h </w:instrText>
      </w:r>
      <w:r>
        <w:fldChar w:fldCharType="separate"/>
      </w:r>
      <w:r>
        <w:t>15</w:t>
      </w:r>
      <w:r>
        <w:fldChar w:fldCharType="end"/>
      </w:r>
    </w:p>
    <w:p w14:paraId="00B8D997" w14:textId="282B833D" w:rsidR="007751E5" w:rsidRDefault="007751E5">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_Toc187246394 \h </w:instrText>
      </w:r>
      <w:r>
        <w:fldChar w:fldCharType="separate"/>
      </w:r>
      <w:r>
        <w:t>16</w:t>
      </w:r>
      <w:r>
        <w:fldChar w:fldCharType="end"/>
      </w:r>
    </w:p>
    <w:p w14:paraId="4E803817" w14:textId="36EC6139" w:rsidR="007751E5" w:rsidRDefault="007751E5">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_Toc187246395 \h </w:instrText>
      </w:r>
      <w:r>
        <w:fldChar w:fldCharType="separate"/>
      </w:r>
      <w:r>
        <w:t>16</w:t>
      </w:r>
      <w:r>
        <w:fldChar w:fldCharType="end"/>
      </w:r>
    </w:p>
    <w:p w14:paraId="27F4BA14" w14:textId="4F1A2F8A" w:rsidR="007751E5" w:rsidRDefault="007751E5">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_Toc187246396 \h </w:instrText>
      </w:r>
      <w:r>
        <w:fldChar w:fldCharType="separate"/>
      </w:r>
      <w:r>
        <w:t>16</w:t>
      </w:r>
      <w:r>
        <w:fldChar w:fldCharType="end"/>
      </w:r>
    </w:p>
    <w:p w14:paraId="72934989" w14:textId="2088B117" w:rsidR="007751E5" w:rsidRDefault="007751E5">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_Toc187246397 \h </w:instrText>
      </w:r>
      <w:r>
        <w:fldChar w:fldCharType="separate"/>
      </w:r>
      <w:r>
        <w:t>16</w:t>
      </w:r>
      <w:r>
        <w:fldChar w:fldCharType="end"/>
      </w:r>
    </w:p>
    <w:p w14:paraId="1778F66C" w14:textId="2A500E5E" w:rsidR="007751E5" w:rsidRDefault="007751E5">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_Toc187246398 \h </w:instrText>
      </w:r>
      <w:r>
        <w:fldChar w:fldCharType="separate"/>
      </w:r>
      <w:r>
        <w:t>16</w:t>
      </w:r>
      <w:r>
        <w:fldChar w:fldCharType="end"/>
      </w:r>
    </w:p>
    <w:p w14:paraId="16924535" w14:textId="64FB98B6" w:rsidR="007751E5" w:rsidRDefault="007751E5">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w:t>
      </w:r>
      <w:r>
        <w:tab/>
      </w:r>
      <w:r>
        <w:fldChar w:fldCharType="begin"/>
      </w:r>
      <w:r>
        <w:instrText xml:space="preserve"> PAGEREF _Toc187246399 \h </w:instrText>
      </w:r>
      <w:r>
        <w:fldChar w:fldCharType="separate"/>
      </w:r>
      <w:r>
        <w:t>17</w:t>
      </w:r>
      <w:r>
        <w:fldChar w:fldCharType="end"/>
      </w:r>
    </w:p>
    <w:p w14:paraId="0475D009" w14:textId="09098436" w:rsidR="007751E5" w:rsidRDefault="007751E5">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_Toc187246400 \h </w:instrText>
      </w:r>
      <w:r>
        <w:fldChar w:fldCharType="separate"/>
      </w:r>
      <w:r>
        <w:t>18</w:t>
      </w:r>
      <w:r>
        <w:fldChar w:fldCharType="end"/>
      </w:r>
    </w:p>
    <w:p w14:paraId="36BA8B37" w14:textId="28F15485" w:rsidR="007751E5" w:rsidRDefault="007751E5">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_Toc187246401 \h </w:instrText>
      </w:r>
      <w:r>
        <w:fldChar w:fldCharType="separate"/>
      </w:r>
      <w:r>
        <w:t>18</w:t>
      </w:r>
      <w:r>
        <w:fldChar w:fldCharType="end"/>
      </w:r>
    </w:p>
    <w:p w14:paraId="2D7B7B53" w14:textId="3E351835" w:rsidR="007751E5" w:rsidRDefault="007751E5">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_Toc187246402 \h </w:instrText>
      </w:r>
      <w:r>
        <w:fldChar w:fldCharType="separate"/>
      </w:r>
      <w:r>
        <w:t>19</w:t>
      </w:r>
      <w:r>
        <w:fldChar w:fldCharType="end"/>
      </w:r>
    </w:p>
    <w:p w14:paraId="7536D76C" w14:textId="640F855A" w:rsidR="007751E5" w:rsidRDefault="007751E5">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_Toc187246403 \h </w:instrText>
      </w:r>
      <w:r>
        <w:fldChar w:fldCharType="separate"/>
      </w:r>
      <w:r>
        <w:t>20</w:t>
      </w:r>
      <w:r>
        <w:fldChar w:fldCharType="end"/>
      </w:r>
    </w:p>
    <w:p w14:paraId="53F333E2" w14:textId="0ABF2066" w:rsidR="007751E5" w:rsidRDefault="007751E5">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_Toc187246404 \h </w:instrText>
      </w:r>
      <w:r>
        <w:fldChar w:fldCharType="separate"/>
      </w:r>
      <w:r>
        <w:t>20</w:t>
      </w:r>
      <w:r>
        <w:fldChar w:fldCharType="end"/>
      </w:r>
    </w:p>
    <w:p w14:paraId="341A4370" w14:textId="7F21124D" w:rsidR="007751E5" w:rsidRDefault="007751E5">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_Toc187246405 \h </w:instrText>
      </w:r>
      <w:r>
        <w:fldChar w:fldCharType="separate"/>
      </w:r>
      <w:r>
        <w:t>21</w:t>
      </w:r>
      <w:r>
        <w:fldChar w:fldCharType="end"/>
      </w:r>
    </w:p>
    <w:p w14:paraId="6E99ED76" w14:textId="3589E139" w:rsidR="007751E5" w:rsidRDefault="007751E5">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_Toc187246406 \h </w:instrText>
      </w:r>
      <w:r>
        <w:fldChar w:fldCharType="separate"/>
      </w:r>
      <w:r>
        <w:t>21</w:t>
      </w:r>
      <w:r>
        <w:fldChar w:fldCharType="end"/>
      </w:r>
    </w:p>
    <w:p w14:paraId="2237B68A" w14:textId="542DAF8A" w:rsidR="007751E5" w:rsidRDefault="007751E5">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_Toc187246407 \h </w:instrText>
      </w:r>
      <w:r>
        <w:fldChar w:fldCharType="separate"/>
      </w:r>
      <w:r>
        <w:t>21</w:t>
      </w:r>
      <w:r>
        <w:fldChar w:fldCharType="end"/>
      </w:r>
    </w:p>
    <w:p w14:paraId="4E628A8C" w14:textId="75EA3129" w:rsidR="007751E5" w:rsidRDefault="007751E5">
      <w:pPr>
        <w:pStyle w:val="TOC3"/>
        <w:rPr>
          <w:rFonts w:asciiTheme="minorHAnsi" w:hAnsiTheme="minorHAnsi" w:cstheme="minorBidi"/>
          <w:kern w:val="2"/>
          <w:sz w:val="24"/>
          <w:szCs w:val="24"/>
          <w:lang w:eastAsia="en-GB"/>
          <w14:ligatures w14:val="standardContextual"/>
        </w:rPr>
      </w:pPr>
      <w:r w:rsidRPr="00CC0A27">
        <w:rPr>
          <w:rFonts w:eastAsia="Yu Mincho"/>
        </w:rPr>
        <w:t>5.3.2</w:t>
      </w:r>
      <w:r>
        <w:rPr>
          <w:rFonts w:asciiTheme="minorHAnsi" w:hAnsiTheme="minorHAnsi" w:cstheme="minorBidi"/>
          <w:kern w:val="2"/>
          <w:sz w:val="24"/>
          <w:szCs w:val="24"/>
          <w:lang w:eastAsia="en-GB"/>
          <w14:ligatures w14:val="standardContextual"/>
        </w:rPr>
        <w:tab/>
      </w:r>
      <w:r w:rsidRPr="00CC0A27">
        <w:rPr>
          <w:rFonts w:eastAsia="Yu Mincho"/>
        </w:rPr>
        <w:t>Transmission bandwidth configuration</w:t>
      </w:r>
      <w:r>
        <w:tab/>
      </w:r>
      <w:r>
        <w:fldChar w:fldCharType="begin"/>
      </w:r>
      <w:r>
        <w:instrText xml:space="preserve"> PAGEREF _Toc187246408 \h </w:instrText>
      </w:r>
      <w:r>
        <w:fldChar w:fldCharType="separate"/>
      </w:r>
      <w:r>
        <w:t>22</w:t>
      </w:r>
      <w:r>
        <w:fldChar w:fldCharType="end"/>
      </w:r>
    </w:p>
    <w:p w14:paraId="356A0277" w14:textId="27FCCA88" w:rsidR="007751E5" w:rsidRDefault="007751E5">
      <w:pPr>
        <w:pStyle w:val="TOC3"/>
        <w:rPr>
          <w:rFonts w:asciiTheme="minorHAnsi" w:hAnsiTheme="minorHAnsi" w:cstheme="minorBidi"/>
          <w:kern w:val="2"/>
          <w:sz w:val="24"/>
          <w:szCs w:val="24"/>
          <w:lang w:eastAsia="en-GB"/>
          <w14:ligatures w14:val="standardContextual"/>
        </w:rPr>
      </w:pPr>
      <w:r w:rsidRPr="00CC0A27">
        <w:rPr>
          <w:rFonts w:eastAsia="Yu Mincho"/>
        </w:rPr>
        <w:t>5.3.3</w:t>
      </w:r>
      <w:r>
        <w:rPr>
          <w:rFonts w:asciiTheme="minorHAnsi" w:hAnsiTheme="minorHAnsi" w:cstheme="minorBidi"/>
          <w:kern w:val="2"/>
          <w:sz w:val="24"/>
          <w:szCs w:val="24"/>
          <w:lang w:eastAsia="en-GB"/>
          <w14:ligatures w14:val="standardContextual"/>
        </w:rPr>
        <w:tab/>
      </w:r>
      <w:r w:rsidRPr="00CC0A27">
        <w:rPr>
          <w:rFonts w:eastAsia="Yu Mincho"/>
        </w:rPr>
        <w:t>Minimum guardband and transmission bandwidth configuration</w:t>
      </w:r>
      <w:r>
        <w:tab/>
      </w:r>
      <w:r>
        <w:fldChar w:fldCharType="begin"/>
      </w:r>
      <w:r>
        <w:instrText xml:space="preserve"> PAGEREF _Toc187246409 \h </w:instrText>
      </w:r>
      <w:r>
        <w:fldChar w:fldCharType="separate"/>
      </w:r>
      <w:r>
        <w:t>22</w:t>
      </w:r>
      <w:r>
        <w:fldChar w:fldCharType="end"/>
      </w:r>
    </w:p>
    <w:p w14:paraId="3EED4E65" w14:textId="6B0B01CA" w:rsidR="007751E5" w:rsidRDefault="007751E5">
      <w:pPr>
        <w:pStyle w:val="TOC3"/>
        <w:rPr>
          <w:rFonts w:asciiTheme="minorHAnsi" w:hAnsiTheme="minorHAnsi" w:cstheme="minorBidi"/>
          <w:kern w:val="2"/>
          <w:sz w:val="24"/>
          <w:szCs w:val="24"/>
          <w:lang w:eastAsia="en-GB"/>
          <w14:ligatures w14:val="standardContextual"/>
        </w:rPr>
      </w:pPr>
      <w:r w:rsidRPr="00CC0A27">
        <w:rPr>
          <w:rFonts w:eastAsia="Yu Mincho"/>
        </w:rPr>
        <w:t>5.3.4</w:t>
      </w:r>
      <w:r>
        <w:rPr>
          <w:rFonts w:asciiTheme="minorHAnsi" w:hAnsiTheme="minorHAnsi" w:cstheme="minorBidi"/>
          <w:kern w:val="2"/>
          <w:sz w:val="24"/>
          <w:szCs w:val="24"/>
          <w:lang w:eastAsia="en-GB"/>
          <w14:ligatures w14:val="standardContextual"/>
        </w:rPr>
        <w:tab/>
      </w:r>
      <w:r w:rsidRPr="00CC0A27">
        <w:rPr>
          <w:rFonts w:eastAsia="Yu Mincho"/>
        </w:rPr>
        <w:t>RB alignment</w:t>
      </w:r>
      <w:r>
        <w:tab/>
      </w:r>
      <w:r>
        <w:fldChar w:fldCharType="begin"/>
      </w:r>
      <w:r>
        <w:instrText xml:space="preserve"> PAGEREF _Toc187246410 \h </w:instrText>
      </w:r>
      <w:r>
        <w:fldChar w:fldCharType="separate"/>
      </w:r>
      <w:r>
        <w:t>23</w:t>
      </w:r>
      <w:r>
        <w:fldChar w:fldCharType="end"/>
      </w:r>
    </w:p>
    <w:p w14:paraId="30E55741" w14:textId="26EC1EAD" w:rsidR="007751E5" w:rsidRDefault="007751E5">
      <w:pPr>
        <w:pStyle w:val="TOC3"/>
        <w:rPr>
          <w:rFonts w:asciiTheme="minorHAnsi" w:hAnsiTheme="minorHAnsi" w:cstheme="minorBidi"/>
          <w:kern w:val="2"/>
          <w:sz w:val="24"/>
          <w:szCs w:val="24"/>
          <w:lang w:eastAsia="en-GB"/>
          <w14:ligatures w14:val="standardContextual"/>
        </w:rPr>
      </w:pPr>
      <w:r w:rsidRPr="00CC0A27">
        <w:rPr>
          <w:rFonts w:eastAsia="Yu Mincho"/>
        </w:rPr>
        <w:t>5.3.5</w:t>
      </w:r>
      <w:r>
        <w:rPr>
          <w:rFonts w:asciiTheme="minorHAnsi" w:hAnsiTheme="minorHAnsi" w:cstheme="minorBidi"/>
          <w:kern w:val="2"/>
          <w:sz w:val="24"/>
          <w:szCs w:val="24"/>
          <w:lang w:eastAsia="en-GB"/>
          <w14:ligatures w14:val="standardContextual"/>
        </w:rPr>
        <w:tab/>
      </w:r>
      <w:r w:rsidRPr="00CC0A27">
        <w:rPr>
          <w:rFonts w:eastAsia="Yu Mincho"/>
        </w:rPr>
        <w:t>SAN channel bandwidth per operating band</w:t>
      </w:r>
      <w:r>
        <w:tab/>
      </w:r>
      <w:r>
        <w:fldChar w:fldCharType="begin"/>
      </w:r>
      <w:r>
        <w:instrText xml:space="preserve"> PAGEREF _Toc187246411 \h </w:instrText>
      </w:r>
      <w:r>
        <w:fldChar w:fldCharType="separate"/>
      </w:r>
      <w:r>
        <w:t>23</w:t>
      </w:r>
      <w:r>
        <w:fldChar w:fldCharType="end"/>
      </w:r>
    </w:p>
    <w:p w14:paraId="695114EE" w14:textId="4DF7EB86" w:rsidR="007751E5" w:rsidRDefault="007751E5">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_Toc187246412 \h </w:instrText>
      </w:r>
      <w:r>
        <w:fldChar w:fldCharType="separate"/>
      </w:r>
      <w:r>
        <w:t>24</w:t>
      </w:r>
      <w:r>
        <w:fldChar w:fldCharType="end"/>
      </w:r>
    </w:p>
    <w:p w14:paraId="669CD0C4" w14:textId="21F6B280" w:rsidR="007751E5" w:rsidRDefault="007751E5">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_Toc187246413 \h </w:instrText>
      </w:r>
      <w:r>
        <w:fldChar w:fldCharType="separate"/>
      </w:r>
      <w:r>
        <w:t>24</w:t>
      </w:r>
      <w:r>
        <w:fldChar w:fldCharType="end"/>
      </w:r>
    </w:p>
    <w:p w14:paraId="2901D508" w14:textId="76AB36F4" w:rsidR="007751E5" w:rsidRDefault="007751E5">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_Toc187246414 \h </w:instrText>
      </w:r>
      <w:r>
        <w:fldChar w:fldCharType="separate"/>
      </w:r>
      <w:r>
        <w:t>24</w:t>
      </w:r>
      <w:r>
        <w:fldChar w:fldCharType="end"/>
      </w:r>
    </w:p>
    <w:p w14:paraId="465667FA" w14:textId="421D0B11" w:rsidR="007751E5" w:rsidRDefault="007751E5">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_Toc187246415 \h </w:instrText>
      </w:r>
      <w:r>
        <w:fldChar w:fldCharType="separate"/>
      </w:r>
      <w:r>
        <w:t>24</w:t>
      </w:r>
      <w:r>
        <w:fldChar w:fldCharType="end"/>
      </w:r>
    </w:p>
    <w:p w14:paraId="7BDFB403" w14:textId="20EC764B" w:rsidR="007751E5" w:rsidRDefault="007751E5">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_Toc187246416 \h </w:instrText>
      </w:r>
      <w:r>
        <w:fldChar w:fldCharType="separate"/>
      </w:r>
      <w:r>
        <w:t>24</w:t>
      </w:r>
      <w:r>
        <w:fldChar w:fldCharType="end"/>
      </w:r>
    </w:p>
    <w:p w14:paraId="5009E142" w14:textId="29E91E7E"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Yu Mincho"/>
        </w:rPr>
        <w:t>5.4.2.2</w:t>
      </w:r>
      <w:r>
        <w:rPr>
          <w:rFonts w:asciiTheme="minorHAnsi" w:hAnsiTheme="minorHAnsi" w:cstheme="minorBidi"/>
          <w:kern w:val="2"/>
          <w:sz w:val="24"/>
          <w:szCs w:val="24"/>
          <w:lang w:eastAsia="en-GB"/>
          <w14:ligatures w14:val="standardContextual"/>
        </w:rPr>
        <w:tab/>
      </w:r>
      <w:r w:rsidRPr="00CC0A27">
        <w:rPr>
          <w:rFonts w:eastAsia="Yu Mincho"/>
        </w:rPr>
        <w:t>Channel raster to resource element mapping</w:t>
      </w:r>
      <w:r>
        <w:tab/>
      </w:r>
      <w:r>
        <w:fldChar w:fldCharType="begin"/>
      </w:r>
      <w:r>
        <w:instrText xml:space="preserve"> PAGEREF _Toc187246417 \h </w:instrText>
      </w:r>
      <w:r>
        <w:fldChar w:fldCharType="separate"/>
      </w:r>
      <w:r>
        <w:t>25</w:t>
      </w:r>
      <w:r>
        <w:fldChar w:fldCharType="end"/>
      </w:r>
    </w:p>
    <w:p w14:paraId="261378B8" w14:textId="1A91D809"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Yu Mincho"/>
        </w:rPr>
        <w:t>5.4.2.3</w:t>
      </w:r>
      <w:r>
        <w:rPr>
          <w:rFonts w:asciiTheme="minorHAnsi" w:hAnsiTheme="minorHAnsi" w:cstheme="minorBidi"/>
          <w:kern w:val="2"/>
          <w:sz w:val="24"/>
          <w:szCs w:val="24"/>
          <w:lang w:eastAsia="en-GB"/>
          <w14:ligatures w14:val="standardContextual"/>
        </w:rPr>
        <w:tab/>
      </w:r>
      <w:r w:rsidRPr="00CC0A27">
        <w:rPr>
          <w:rFonts w:eastAsia="Yu Mincho"/>
        </w:rPr>
        <w:t xml:space="preserve">Channel raster entries for each </w:t>
      </w:r>
      <w:r w:rsidRPr="00CC0A27">
        <w:rPr>
          <w:rFonts w:eastAsia="Yu Mincho"/>
          <w:i/>
        </w:rPr>
        <w:t>operating band</w:t>
      </w:r>
      <w:r>
        <w:tab/>
      </w:r>
      <w:r>
        <w:fldChar w:fldCharType="begin"/>
      </w:r>
      <w:r>
        <w:instrText xml:space="preserve"> PAGEREF _Toc187246418 \h </w:instrText>
      </w:r>
      <w:r>
        <w:fldChar w:fldCharType="separate"/>
      </w:r>
      <w:r>
        <w:t>25</w:t>
      </w:r>
      <w:r>
        <w:fldChar w:fldCharType="end"/>
      </w:r>
    </w:p>
    <w:p w14:paraId="540AF938" w14:textId="594F6934" w:rsidR="007751E5" w:rsidRDefault="007751E5">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_Toc187246419 \h </w:instrText>
      </w:r>
      <w:r>
        <w:fldChar w:fldCharType="separate"/>
      </w:r>
      <w:r>
        <w:t>25</w:t>
      </w:r>
      <w:r>
        <w:fldChar w:fldCharType="end"/>
      </w:r>
    </w:p>
    <w:p w14:paraId="4407B308" w14:textId="3DFA3776"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Yu Mincho"/>
        </w:rPr>
        <w:t>5.4.3.1</w:t>
      </w:r>
      <w:r>
        <w:rPr>
          <w:rFonts w:asciiTheme="minorHAnsi" w:hAnsiTheme="minorHAnsi" w:cstheme="minorBidi"/>
          <w:kern w:val="2"/>
          <w:sz w:val="24"/>
          <w:szCs w:val="24"/>
          <w:lang w:eastAsia="en-GB"/>
          <w14:ligatures w14:val="standardContextual"/>
        </w:rPr>
        <w:tab/>
      </w:r>
      <w:r w:rsidRPr="00CC0A27">
        <w:rPr>
          <w:rFonts w:eastAsia="Yu Mincho"/>
        </w:rPr>
        <w:t>Synchronization raster and numbering</w:t>
      </w:r>
      <w:r>
        <w:tab/>
      </w:r>
      <w:r>
        <w:fldChar w:fldCharType="begin"/>
      </w:r>
      <w:r>
        <w:instrText xml:space="preserve"> PAGEREF _Toc187246420 \h </w:instrText>
      </w:r>
      <w:r>
        <w:fldChar w:fldCharType="separate"/>
      </w:r>
      <w:r>
        <w:t>25</w:t>
      </w:r>
      <w:r>
        <w:fldChar w:fldCharType="end"/>
      </w:r>
    </w:p>
    <w:p w14:paraId="766C2400" w14:textId="689D38B2" w:rsidR="007751E5" w:rsidRDefault="007751E5">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_Toc187246421 \h </w:instrText>
      </w:r>
      <w:r>
        <w:fldChar w:fldCharType="separate"/>
      </w:r>
      <w:r>
        <w:t>26</w:t>
      </w:r>
      <w:r>
        <w:fldChar w:fldCharType="end"/>
      </w:r>
    </w:p>
    <w:p w14:paraId="2DAE1BFF" w14:textId="323C9490"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Yu Mincho"/>
        </w:rPr>
        <w:t>5.4.3.3</w:t>
      </w:r>
      <w:r>
        <w:rPr>
          <w:rFonts w:asciiTheme="minorHAnsi" w:hAnsiTheme="minorHAnsi" w:cstheme="minorBidi"/>
          <w:kern w:val="2"/>
          <w:sz w:val="24"/>
          <w:szCs w:val="24"/>
          <w:lang w:eastAsia="en-GB"/>
          <w14:ligatures w14:val="standardContextual"/>
        </w:rPr>
        <w:tab/>
      </w:r>
      <w:r w:rsidRPr="00CC0A27">
        <w:rPr>
          <w:rFonts w:eastAsia="Yu Mincho"/>
        </w:rPr>
        <w:t>Synchronization raster entries for each operating band</w:t>
      </w:r>
      <w:r>
        <w:tab/>
      </w:r>
      <w:r>
        <w:fldChar w:fldCharType="begin"/>
      </w:r>
      <w:r>
        <w:instrText xml:space="preserve"> PAGEREF _Toc187246422 \h </w:instrText>
      </w:r>
      <w:r>
        <w:fldChar w:fldCharType="separate"/>
      </w:r>
      <w:r>
        <w:t>26</w:t>
      </w:r>
      <w:r>
        <w:fldChar w:fldCharType="end"/>
      </w:r>
    </w:p>
    <w:p w14:paraId="0B74D331" w14:textId="67D03759" w:rsidR="007751E5" w:rsidRDefault="007751E5">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_Toc187246423 \h </w:instrText>
      </w:r>
      <w:r>
        <w:fldChar w:fldCharType="separate"/>
      </w:r>
      <w:r>
        <w:t>26</w:t>
      </w:r>
      <w:r>
        <w:fldChar w:fldCharType="end"/>
      </w:r>
    </w:p>
    <w:p w14:paraId="1BD6B234" w14:textId="2671DBB1" w:rsidR="007751E5" w:rsidRDefault="007751E5">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_Toc187246424 \h </w:instrText>
      </w:r>
      <w:r>
        <w:fldChar w:fldCharType="separate"/>
      </w:r>
      <w:r>
        <w:t>26</w:t>
      </w:r>
      <w:r>
        <w:fldChar w:fldCharType="end"/>
      </w:r>
    </w:p>
    <w:p w14:paraId="167F3F99" w14:textId="36418167" w:rsidR="007751E5" w:rsidRDefault="007751E5">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_Toc187246425 \h </w:instrText>
      </w:r>
      <w:r>
        <w:fldChar w:fldCharType="separate"/>
      </w:r>
      <w:r>
        <w:t>26</w:t>
      </w:r>
      <w:r>
        <w:fldChar w:fldCharType="end"/>
      </w:r>
    </w:p>
    <w:p w14:paraId="2AB787BB" w14:textId="2DBA4762" w:rsidR="007751E5" w:rsidRDefault="007751E5">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_Toc187246426 \h </w:instrText>
      </w:r>
      <w:r>
        <w:fldChar w:fldCharType="separate"/>
      </w:r>
      <w:r>
        <w:t>26</w:t>
      </w:r>
      <w:r>
        <w:fldChar w:fldCharType="end"/>
      </w:r>
    </w:p>
    <w:p w14:paraId="5DDEDEC8" w14:textId="3834FAFC" w:rsidR="007751E5" w:rsidRDefault="007751E5">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1-H</w:t>
      </w:r>
      <w:r>
        <w:tab/>
      </w:r>
      <w:r>
        <w:fldChar w:fldCharType="begin"/>
      </w:r>
      <w:r>
        <w:instrText xml:space="preserve"> PAGEREF _Toc187246427 \h </w:instrText>
      </w:r>
      <w:r>
        <w:fldChar w:fldCharType="separate"/>
      </w:r>
      <w:r>
        <w:t>27</w:t>
      </w:r>
      <w:r>
        <w:fldChar w:fldCharType="end"/>
      </w:r>
    </w:p>
    <w:p w14:paraId="4A15944B" w14:textId="7D121D49" w:rsidR="007751E5" w:rsidRDefault="007751E5">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_Toc187246428 \h </w:instrText>
      </w:r>
      <w:r>
        <w:fldChar w:fldCharType="separate"/>
      </w:r>
      <w:r>
        <w:t>27</w:t>
      </w:r>
      <w:r>
        <w:fldChar w:fldCharType="end"/>
      </w:r>
    </w:p>
    <w:p w14:paraId="38E6E1D4" w14:textId="6F0C7682" w:rsidR="007751E5" w:rsidRDefault="007751E5">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_Toc187246429 \h </w:instrText>
      </w:r>
      <w:r>
        <w:fldChar w:fldCharType="separate"/>
      </w:r>
      <w:r>
        <w:t>27</w:t>
      </w:r>
      <w:r>
        <w:fldChar w:fldCharType="end"/>
      </w:r>
    </w:p>
    <w:p w14:paraId="0C726107" w14:textId="0C4F1903" w:rsidR="007751E5" w:rsidRDefault="007751E5">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_Toc187246430 \h </w:instrText>
      </w:r>
      <w:r>
        <w:fldChar w:fldCharType="separate"/>
      </w:r>
      <w:r>
        <w:t>27</w:t>
      </w:r>
      <w:r>
        <w:fldChar w:fldCharType="end"/>
      </w:r>
    </w:p>
    <w:p w14:paraId="1B01094F" w14:textId="624B1439" w:rsidR="007751E5" w:rsidRDefault="007751E5">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_Toc187246431 \h </w:instrText>
      </w:r>
      <w:r>
        <w:fldChar w:fldCharType="separate"/>
      </w:r>
      <w:r>
        <w:t>27</w:t>
      </w:r>
      <w:r>
        <w:fldChar w:fldCharType="end"/>
      </w:r>
    </w:p>
    <w:p w14:paraId="11CEE548" w14:textId="33CBAD56" w:rsidR="007751E5" w:rsidRDefault="007751E5">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CC0A27">
        <w:rPr>
          <w:i/>
          <w:iCs/>
          <w:lang w:val="en-US" w:eastAsia="zh-CN"/>
        </w:rPr>
        <w:t>SAN</w:t>
      </w:r>
      <w:r w:rsidRPr="00CC0A27">
        <w:rPr>
          <w:i/>
        </w:rPr>
        <w:t xml:space="preserve"> type 1-H</w:t>
      </w:r>
      <w:r>
        <w:tab/>
      </w:r>
      <w:r>
        <w:fldChar w:fldCharType="begin"/>
      </w:r>
      <w:r>
        <w:instrText xml:space="preserve"> PAGEREF _Toc187246432 \h </w:instrText>
      </w:r>
      <w:r>
        <w:fldChar w:fldCharType="separate"/>
      </w:r>
      <w:r>
        <w:t>27</w:t>
      </w:r>
      <w:r>
        <w:fldChar w:fldCharType="end"/>
      </w:r>
    </w:p>
    <w:p w14:paraId="493EBCDE" w14:textId="73DD0F68" w:rsidR="007751E5" w:rsidRDefault="007751E5">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_Toc187246433 \h </w:instrText>
      </w:r>
      <w:r>
        <w:fldChar w:fldCharType="separate"/>
      </w:r>
      <w:r>
        <w:t>27</w:t>
      </w:r>
      <w:r>
        <w:fldChar w:fldCharType="end"/>
      </w:r>
    </w:p>
    <w:p w14:paraId="06E075F5" w14:textId="439140CB" w:rsidR="007751E5" w:rsidRDefault="007751E5">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_Toc187246434 \h </w:instrText>
      </w:r>
      <w:r>
        <w:fldChar w:fldCharType="separate"/>
      </w:r>
      <w:r>
        <w:t>27</w:t>
      </w:r>
      <w:r>
        <w:fldChar w:fldCharType="end"/>
      </w:r>
    </w:p>
    <w:p w14:paraId="6C19DB4B" w14:textId="371AEFFA" w:rsidR="007751E5" w:rsidRDefault="007751E5">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CC0A27">
        <w:rPr>
          <w:i/>
          <w:lang w:val="en-US" w:eastAsia="zh-CN"/>
        </w:rPr>
        <w:t>SAN</w:t>
      </w:r>
      <w:r w:rsidRPr="00CC0A27">
        <w:rPr>
          <w:i/>
        </w:rPr>
        <w:t xml:space="preserve"> type 1-H</w:t>
      </w:r>
      <w:r>
        <w:tab/>
      </w:r>
      <w:r>
        <w:fldChar w:fldCharType="begin"/>
      </w:r>
      <w:r>
        <w:instrText xml:space="preserve"> PAGEREF _Toc187246435 \h </w:instrText>
      </w:r>
      <w:r>
        <w:fldChar w:fldCharType="separate"/>
      </w:r>
      <w:r>
        <w:t>28</w:t>
      </w:r>
      <w:r>
        <w:fldChar w:fldCharType="end"/>
      </w:r>
    </w:p>
    <w:p w14:paraId="36FEBB4A" w14:textId="0E02D3F0" w:rsidR="007751E5" w:rsidRDefault="007751E5">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_Toc187246436 \h </w:instrText>
      </w:r>
      <w:r>
        <w:fldChar w:fldCharType="separate"/>
      </w:r>
      <w:r>
        <w:t>28</w:t>
      </w:r>
      <w:r>
        <w:fldChar w:fldCharType="end"/>
      </w:r>
    </w:p>
    <w:p w14:paraId="6563E736" w14:textId="25C02C2E" w:rsidR="007751E5" w:rsidRDefault="007751E5">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_Toc187246437 \h </w:instrText>
      </w:r>
      <w:r>
        <w:fldChar w:fldCharType="separate"/>
      </w:r>
      <w:r>
        <w:t>28</w:t>
      </w:r>
      <w:r>
        <w:fldChar w:fldCharType="end"/>
      </w:r>
    </w:p>
    <w:p w14:paraId="44AA00F2" w14:textId="6C96FBAC" w:rsidR="007751E5" w:rsidRDefault="007751E5">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_Toc187246438 \h </w:instrText>
      </w:r>
      <w:r>
        <w:fldChar w:fldCharType="separate"/>
      </w:r>
      <w:r>
        <w:t>28</w:t>
      </w:r>
      <w:r>
        <w:fldChar w:fldCharType="end"/>
      </w:r>
    </w:p>
    <w:p w14:paraId="48F32732" w14:textId="1AF4584B" w:rsidR="007751E5" w:rsidRDefault="007751E5">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_Toc187246439 \h </w:instrText>
      </w:r>
      <w:r>
        <w:fldChar w:fldCharType="separate"/>
      </w:r>
      <w:r>
        <w:t>28</w:t>
      </w:r>
      <w:r>
        <w:fldChar w:fldCharType="end"/>
      </w:r>
    </w:p>
    <w:p w14:paraId="3333767E" w14:textId="7A24140F" w:rsidR="007751E5" w:rsidRDefault="007751E5">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CC0A27">
        <w:rPr>
          <w:i/>
          <w:lang w:eastAsia="zh-CN"/>
        </w:rPr>
        <w:t>SAN type 1-H</w:t>
      </w:r>
      <w:r>
        <w:tab/>
      </w:r>
      <w:r>
        <w:fldChar w:fldCharType="begin"/>
      </w:r>
      <w:r>
        <w:instrText xml:space="preserve"> PAGEREF _Toc187246440 \h </w:instrText>
      </w:r>
      <w:r>
        <w:fldChar w:fldCharType="separate"/>
      </w:r>
      <w:r>
        <w:t>28</w:t>
      </w:r>
      <w:r>
        <w:fldChar w:fldCharType="end"/>
      </w:r>
    </w:p>
    <w:p w14:paraId="585584A2" w14:textId="5ED5BD6D" w:rsidR="007751E5" w:rsidRDefault="007751E5">
      <w:pPr>
        <w:pStyle w:val="TOC3"/>
        <w:rPr>
          <w:rFonts w:asciiTheme="minorHAnsi" w:hAnsiTheme="minorHAnsi" w:cstheme="minorBidi"/>
          <w:kern w:val="2"/>
          <w:sz w:val="24"/>
          <w:szCs w:val="24"/>
          <w:lang w:eastAsia="en-GB"/>
          <w14:ligatures w14:val="standardContextual"/>
        </w:rPr>
      </w:pPr>
      <w:r>
        <w:rPr>
          <w:lang w:eastAsia="zh-CN"/>
        </w:rPr>
        <w:lastRenderedPageBreak/>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_Toc187246441 \h </w:instrText>
      </w:r>
      <w:r>
        <w:fldChar w:fldCharType="separate"/>
      </w:r>
      <w:r>
        <w:t>28</w:t>
      </w:r>
      <w:r>
        <w:fldChar w:fldCharType="end"/>
      </w:r>
    </w:p>
    <w:p w14:paraId="63CE11EB" w14:textId="11BA5D9C" w:rsidR="007751E5" w:rsidRDefault="007751E5">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_Toc187246442 \h </w:instrText>
      </w:r>
      <w:r>
        <w:fldChar w:fldCharType="separate"/>
      </w:r>
      <w:r>
        <w:t>28</w:t>
      </w:r>
      <w:r>
        <w:fldChar w:fldCharType="end"/>
      </w:r>
    </w:p>
    <w:p w14:paraId="739240C1" w14:textId="4266BC91" w:rsidR="007751E5" w:rsidRDefault="007751E5">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1-H</w:t>
      </w:r>
      <w:r>
        <w:tab/>
      </w:r>
      <w:r>
        <w:fldChar w:fldCharType="begin"/>
      </w:r>
      <w:r>
        <w:instrText xml:space="preserve"> PAGEREF _Toc187246443 \h </w:instrText>
      </w:r>
      <w:r>
        <w:fldChar w:fldCharType="separate"/>
      </w:r>
      <w:r>
        <w:t>28</w:t>
      </w:r>
      <w:r>
        <w:fldChar w:fldCharType="end"/>
      </w:r>
    </w:p>
    <w:p w14:paraId="4CCB2AE4" w14:textId="63CA6DE9" w:rsidR="007751E5" w:rsidRDefault="007751E5">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_Toc187246444 \h </w:instrText>
      </w:r>
      <w:r>
        <w:fldChar w:fldCharType="separate"/>
      </w:r>
      <w:r>
        <w:t>29</w:t>
      </w:r>
      <w:r>
        <w:fldChar w:fldCharType="end"/>
      </w:r>
    </w:p>
    <w:p w14:paraId="2939538E" w14:textId="6B5CD41A" w:rsidR="007751E5" w:rsidRDefault="007751E5">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_Toc187246445 \h </w:instrText>
      </w:r>
      <w:r>
        <w:fldChar w:fldCharType="separate"/>
      </w:r>
      <w:r>
        <w:t>29</w:t>
      </w:r>
      <w:r>
        <w:fldChar w:fldCharType="end"/>
      </w:r>
    </w:p>
    <w:p w14:paraId="1747498D" w14:textId="2E88A153" w:rsidR="007751E5" w:rsidRDefault="007751E5">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_Toc187246446 \h </w:instrText>
      </w:r>
      <w:r>
        <w:fldChar w:fldCharType="separate"/>
      </w:r>
      <w:r>
        <w:t>29</w:t>
      </w:r>
      <w:r>
        <w:fldChar w:fldCharType="end"/>
      </w:r>
    </w:p>
    <w:p w14:paraId="24DD6D55" w14:textId="3AAAD74D" w:rsidR="007751E5" w:rsidRDefault="007751E5">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_Toc187246447 \h </w:instrText>
      </w:r>
      <w:r>
        <w:fldChar w:fldCharType="separate"/>
      </w:r>
      <w:r>
        <w:t>29</w:t>
      </w:r>
      <w:r>
        <w:fldChar w:fldCharType="end"/>
      </w:r>
    </w:p>
    <w:p w14:paraId="5DB817D0" w14:textId="6856FC24" w:rsidR="007751E5" w:rsidRDefault="007751E5">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_Toc187246448 \h </w:instrText>
      </w:r>
      <w:r>
        <w:fldChar w:fldCharType="separate"/>
      </w:r>
      <w:r>
        <w:t>29</w:t>
      </w:r>
      <w:r>
        <w:fldChar w:fldCharType="end"/>
      </w:r>
    </w:p>
    <w:p w14:paraId="7A7680C4" w14:textId="36C3C71B" w:rsidR="007751E5" w:rsidRDefault="007751E5">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_Toc187246449 \h </w:instrText>
      </w:r>
      <w:r>
        <w:fldChar w:fldCharType="separate"/>
      </w:r>
      <w:r>
        <w:t>29</w:t>
      </w:r>
      <w:r>
        <w:fldChar w:fldCharType="end"/>
      </w:r>
    </w:p>
    <w:p w14:paraId="2F36E939" w14:textId="07693BC3" w:rsidR="007751E5" w:rsidRDefault="007751E5">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CC0A27">
        <w:rPr>
          <w:i/>
        </w:rPr>
        <w:t>SAN type 1-H</w:t>
      </w:r>
      <w:r>
        <w:tab/>
      </w:r>
      <w:r>
        <w:fldChar w:fldCharType="begin"/>
      </w:r>
      <w:r>
        <w:instrText xml:space="preserve"> PAGEREF _Toc187246450 \h </w:instrText>
      </w:r>
      <w:r>
        <w:fldChar w:fldCharType="separate"/>
      </w:r>
      <w:r>
        <w:t>30</w:t>
      </w:r>
      <w:r>
        <w:fldChar w:fldCharType="end"/>
      </w:r>
    </w:p>
    <w:p w14:paraId="689DF9A9" w14:textId="7549984D" w:rsidR="007751E5" w:rsidRDefault="007751E5">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_Toc187246451 \h </w:instrText>
      </w:r>
      <w:r>
        <w:fldChar w:fldCharType="separate"/>
      </w:r>
      <w:r>
        <w:t>30</w:t>
      </w:r>
      <w:r>
        <w:fldChar w:fldCharType="end"/>
      </w:r>
    </w:p>
    <w:p w14:paraId="0F7FACF4" w14:textId="7BB34FFA" w:rsidR="007751E5" w:rsidRDefault="007751E5">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_Toc187246452 \h </w:instrText>
      </w:r>
      <w:r>
        <w:fldChar w:fldCharType="separate"/>
      </w:r>
      <w:r>
        <w:t>30</w:t>
      </w:r>
      <w:r>
        <w:fldChar w:fldCharType="end"/>
      </w:r>
    </w:p>
    <w:p w14:paraId="301AB6FA" w14:textId="1E7C05AD" w:rsidR="007751E5" w:rsidRDefault="007751E5">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CC0A27">
        <w:rPr>
          <w:lang w:val="en-US"/>
        </w:rPr>
        <w:t>Minimum requirement</w:t>
      </w:r>
      <w:r>
        <w:rPr>
          <w:lang w:eastAsia="zh-CN"/>
        </w:rPr>
        <w:t xml:space="preserve"> </w:t>
      </w:r>
      <w:r>
        <w:t xml:space="preserve">for </w:t>
      </w:r>
      <w:r w:rsidRPr="00CC0A27">
        <w:rPr>
          <w:i/>
        </w:rPr>
        <w:t>SAN type 1-H</w:t>
      </w:r>
      <w:r>
        <w:tab/>
      </w:r>
      <w:r>
        <w:fldChar w:fldCharType="begin"/>
      </w:r>
      <w:r>
        <w:instrText xml:space="preserve"> PAGEREF _Toc187246453 \h </w:instrText>
      </w:r>
      <w:r>
        <w:fldChar w:fldCharType="separate"/>
      </w:r>
      <w:r>
        <w:t>30</w:t>
      </w:r>
      <w:r>
        <w:fldChar w:fldCharType="end"/>
      </w:r>
    </w:p>
    <w:p w14:paraId="0BEA605A" w14:textId="4C17961D" w:rsidR="007751E5" w:rsidRDefault="007751E5">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_Toc187246454 \h </w:instrText>
      </w:r>
      <w:r>
        <w:fldChar w:fldCharType="separate"/>
      </w:r>
      <w:r>
        <w:t>31</w:t>
      </w:r>
      <w:r>
        <w:fldChar w:fldCharType="end"/>
      </w:r>
    </w:p>
    <w:p w14:paraId="397F13C5" w14:textId="435C8D6A" w:rsidR="007751E5" w:rsidRDefault="007751E5">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_Toc187246455 \h </w:instrText>
      </w:r>
      <w:r>
        <w:fldChar w:fldCharType="separate"/>
      </w:r>
      <w:r>
        <w:t>31</w:t>
      </w:r>
      <w:r>
        <w:fldChar w:fldCharType="end"/>
      </w:r>
    </w:p>
    <w:p w14:paraId="5B263372" w14:textId="7159717E" w:rsidR="007751E5" w:rsidRDefault="007751E5">
      <w:pPr>
        <w:pStyle w:val="TOC4"/>
        <w:rPr>
          <w:rFonts w:asciiTheme="minorHAnsi" w:hAnsiTheme="minorHAnsi" w:cstheme="minorBidi"/>
          <w:kern w:val="2"/>
          <w:sz w:val="24"/>
          <w:szCs w:val="24"/>
          <w:lang w:eastAsia="en-GB"/>
          <w14:ligatures w14:val="standardContextual"/>
        </w:rPr>
      </w:pPr>
      <w:r w:rsidRPr="00CC0A27">
        <w:rPr>
          <w:rFonts w:eastAsia="Times New Roman"/>
        </w:rPr>
        <w:t>6.6.4.2</w:t>
      </w:r>
      <w:r>
        <w:rPr>
          <w:rFonts w:asciiTheme="minorHAnsi" w:hAnsiTheme="minorHAnsi" w:cstheme="minorBidi"/>
          <w:kern w:val="2"/>
          <w:sz w:val="24"/>
          <w:szCs w:val="24"/>
          <w:lang w:eastAsia="en-GB"/>
          <w14:ligatures w14:val="standardContextual"/>
        </w:rPr>
        <w:tab/>
      </w:r>
      <w:r>
        <w:t>Basic limits</w:t>
      </w:r>
      <w:r>
        <w:tab/>
      </w:r>
      <w:r>
        <w:fldChar w:fldCharType="begin"/>
      </w:r>
      <w:r>
        <w:instrText xml:space="preserve"> PAGEREF _Toc187246456 \h </w:instrText>
      </w:r>
      <w:r>
        <w:fldChar w:fldCharType="separate"/>
      </w:r>
      <w:r>
        <w:t>31</w:t>
      </w:r>
      <w:r>
        <w:fldChar w:fldCharType="end"/>
      </w:r>
    </w:p>
    <w:p w14:paraId="6390962C" w14:textId="0AA8B3A9" w:rsidR="007751E5" w:rsidRDefault="007751E5">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CC0A27">
        <w:rPr>
          <w:i/>
        </w:rPr>
        <w:t>SAN type 1-H</w:t>
      </w:r>
      <w:r>
        <w:tab/>
      </w:r>
      <w:r>
        <w:fldChar w:fldCharType="begin"/>
      </w:r>
      <w:r>
        <w:instrText xml:space="preserve"> PAGEREF _Toc187246457 \h </w:instrText>
      </w:r>
      <w:r>
        <w:fldChar w:fldCharType="separate"/>
      </w:r>
      <w:r>
        <w:t>31</w:t>
      </w:r>
      <w:r>
        <w:fldChar w:fldCharType="end"/>
      </w:r>
    </w:p>
    <w:p w14:paraId="3CDDF631" w14:textId="25565C11" w:rsidR="007751E5" w:rsidRDefault="007751E5">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_Toc187246458 \h </w:instrText>
      </w:r>
      <w:r>
        <w:fldChar w:fldCharType="separate"/>
      </w:r>
      <w:r>
        <w:t>31</w:t>
      </w:r>
      <w:r>
        <w:fldChar w:fldCharType="end"/>
      </w:r>
    </w:p>
    <w:p w14:paraId="2A3A9855" w14:textId="4ACB2180" w:rsidR="007751E5" w:rsidRDefault="007751E5">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_Toc187246459 \h </w:instrText>
      </w:r>
      <w:r>
        <w:fldChar w:fldCharType="separate"/>
      </w:r>
      <w:r>
        <w:t>31</w:t>
      </w:r>
      <w:r>
        <w:fldChar w:fldCharType="end"/>
      </w:r>
    </w:p>
    <w:p w14:paraId="24F2C940" w14:textId="0E8DBEF9" w:rsidR="007751E5" w:rsidRDefault="007751E5">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CC0A27">
        <w:rPr>
          <w:i/>
          <w:iCs/>
          <w:lang w:eastAsia="zh-CN"/>
        </w:rPr>
        <w:t>Basic limits</w:t>
      </w:r>
      <w:r>
        <w:tab/>
      </w:r>
      <w:r>
        <w:fldChar w:fldCharType="begin"/>
      </w:r>
      <w:r>
        <w:instrText xml:space="preserve"> PAGEREF _Toc187246460 \h </w:instrText>
      </w:r>
      <w:r>
        <w:fldChar w:fldCharType="separate"/>
      </w:r>
      <w:r>
        <w:t>32</w:t>
      </w:r>
      <w:r>
        <w:fldChar w:fldCharType="end"/>
      </w:r>
    </w:p>
    <w:p w14:paraId="111F63F6" w14:textId="03D9C477" w:rsidR="007751E5" w:rsidRDefault="007751E5">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_Toc187246461 \h </w:instrText>
      </w:r>
      <w:r>
        <w:fldChar w:fldCharType="separate"/>
      </w:r>
      <w:r>
        <w:t>32</w:t>
      </w:r>
      <w:r>
        <w:fldChar w:fldCharType="end"/>
      </w:r>
    </w:p>
    <w:p w14:paraId="7C4A8152" w14:textId="21B88A10" w:rsidR="007751E5" w:rsidRDefault="007751E5">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_Toc187246462 \h </w:instrText>
      </w:r>
      <w:r>
        <w:fldChar w:fldCharType="separate"/>
      </w:r>
      <w:r>
        <w:t>32</w:t>
      </w:r>
      <w:r>
        <w:fldChar w:fldCharType="end"/>
      </w:r>
    </w:p>
    <w:p w14:paraId="51502664" w14:textId="55D72953" w:rsidR="007751E5" w:rsidRDefault="007751E5">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_Toc187246463 \h </w:instrText>
      </w:r>
      <w:r>
        <w:fldChar w:fldCharType="separate"/>
      </w:r>
      <w:r>
        <w:t>32</w:t>
      </w:r>
      <w:r>
        <w:fldChar w:fldCharType="end"/>
      </w:r>
    </w:p>
    <w:p w14:paraId="0ADDB10F" w14:textId="4DE135FA" w:rsidR="007751E5" w:rsidRDefault="007751E5">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_Toc187246464 \h </w:instrText>
      </w:r>
      <w:r>
        <w:fldChar w:fldCharType="separate"/>
      </w:r>
      <w:r>
        <w:t>32</w:t>
      </w:r>
      <w:r>
        <w:fldChar w:fldCharType="end"/>
      </w:r>
    </w:p>
    <w:p w14:paraId="75DE410C" w14:textId="2845C6E0" w:rsidR="007751E5" w:rsidRDefault="007751E5">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CC0A27">
        <w:rPr>
          <w:lang w:val="en-US"/>
        </w:rPr>
        <w:t>Minimum requirements</w:t>
      </w:r>
      <w:r>
        <w:rPr>
          <w:lang w:eastAsia="zh-CN"/>
        </w:rPr>
        <w:t xml:space="preserve"> </w:t>
      </w:r>
      <w:r>
        <w:t xml:space="preserve">for </w:t>
      </w:r>
      <w:r w:rsidRPr="00CC0A27">
        <w:rPr>
          <w:i/>
        </w:rPr>
        <w:t>SAN type 1-H</w:t>
      </w:r>
      <w:r>
        <w:tab/>
      </w:r>
      <w:r>
        <w:fldChar w:fldCharType="begin"/>
      </w:r>
      <w:r>
        <w:instrText xml:space="preserve"> PAGEREF _Toc187246465 \h </w:instrText>
      </w:r>
      <w:r>
        <w:fldChar w:fldCharType="separate"/>
      </w:r>
      <w:r>
        <w:t>32</w:t>
      </w:r>
      <w:r>
        <w:fldChar w:fldCharType="end"/>
      </w:r>
    </w:p>
    <w:p w14:paraId="6A7256D4" w14:textId="412C538F" w:rsidR="007751E5" w:rsidRDefault="007751E5">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_Toc187246466 \h </w:instrText>
      </w:r>
      <w:r>
        <w:fldChar w:fldCharType="separate"/>
      </w:r>
      <w:r>
        <w:t>33</w:t>
      </w:r>
      <w:r>
        <w:fldChar w:fldCharType="end"/>
      </w:r>
    </w:p>
    <w:p w14:paraId="3F79EB64" w14:textId="71204C03" w:rsidR="007751E5" w:rsidRDefault="007751E5">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_Toc187246467 \h </w:instrText>
      </w:r>
      <w:r>
        <w:fldChar w:fldCharType="separate"/>
      </w:r>
      <w:r>
        <w:t>33</w:t>
      </w:r>
      <w:r>
        <w:fldChar w:fldCharType="end"/>
      </w:r>
    </w:p>
    <w:p w14:paraId="43483624" w14:textId="1501232E" w:rsidR="007751E5" w:rsidRDefault="007751E5">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_Toc187246468 \h </w:instrText>
      </w:r>
      <w:r>
        <w:fldChar w:fldCharType="separate"/>
      </w:r>
      <w:r>
        <w:t>33</w:t>
      </w:r>
      <w:r>
        <w:fldChar w:fldCharType="end"/>
      </w:r>
    </w:p>
    <w:p w14:paraId="4451E29D" w14:textId="4C78A86B" w:rsidR="007751E5" w:rsidRDefault="007751E5">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_Toc187246469 \h </w:instrText>
      </w:r>
      <w:r>
        <w:fldChar w:fldCharType="separate"/>
      </w:r>
      <w:r>
        <w:t>33</w:t>
      </w:r>
      <w:r>
        <w:fldChar w:fldCharType="end"/>
      </w:r>
    </w:p>
    <w:p w14:paraId="146F6B38" w14:textId="33145906" w:rsidR="007751E5" w:rsidRDefault="007751E5">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_Toc187246470 \h </w:instrText>
      </w:r>
      <w:r>
        <w:fldChar w:fldCharType="separate"/>
      </w:r>
      <w:r>
        <w:t>33</w:t>
      </w:r>
      <w:r>
        <w:fldChar w:fldCharType="end"/>
      </w:r>
    </w:p>
    <w:p w14:paraId="1170F014" w14:textId="30675BFD" w:rsidR="007751E5" w:rsidRDefault="007751E5">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_Toc187246471 \h </w:instrText>
      </w:r>
      <w:r>
        <w:fldChar w:fldCharType="separate"/>
      </w:r>
      <w:r>
        <w:t>33</w:t>
      </w:r>
      <w:r>
        <w:fldChar w:fldCharType="end"/>
      </w:r>
    </w:p>
    <w:p w14:paraId="34B6F39A" w14:textId="3390AE5F" w:rsidR="007751E5" w:rsidRDefault="007751E5">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_Toc187246472 \h </w:instrText>
      </w:r>
      <w:r>
        <w:fldChar w:fldCharType="separate"/>
      </w:r>
      <w:r>
        <w:t>34</w:t>
      </w:r>
      <w:r>
        <w:fldChar w:fldCharType="end"/>
      </w:r>
    </w:p>
    <w:p w14:paraId="69AC2798" w14:textId="7AAF283C" w:rsidR="007751E5" w:rsidRDefault="007751E5">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_Toc187246473 \h </w:instrText>
      </w:r>
      <w:r>
        <w:fldChar w:fldCharType="separate"/>
      </w:r>
      <w:r>
        <w:t>34</w:t>
      </w:r>
      <w:r>
        <w:fldChar w:fldCharType="end"/>
      </w:r>
    </w:p>
    <w:p w14:paraId="0C77EB75" w14:textId="385C5F38" w:rsidR="007751E5" w:rsidRDefault="007751E5">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_Toc187246474 \h </w:instrText>
      </w:r>
      <w:r>
        <w:fldChar w:fldCharType="separate"/>
      </w:r>
      <w:r>
        <w:t>34</w:t>
      </w:r>
      <w:r>
        <w:fldChar w:fldCharType="end"/>
      </w:r>
    </w:p>
    <w:p w14:paraId="6F9096EE" w14:textId="7E34F716" w:rsidR="007751E5" w:rsidRDefault="007751E5">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_Toc187246475 \h </w:instrText>
      </w:r>
      <w:r>
        <w:fldChar w:fldCharType="separate"/>
      </w:r>
      <w:r>
        <w:t>35</w:t>
      </w:r>
      <w:r>
        <w:fldChar w:fldCharType="end"/>
      </w:r>
    </w:p>
    <w:p w14:paraId="18FB27D7" w14:textId="2F567867" w:rsidR="007751E5" w:rsidRDefault="007751E5">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_Toc187246476 \h </w:instrText>
      </w:r>
      <w:r>
        <w:fldChar w:fldCharType="separate"/>
      </w:r>
      <w:r>
        <w:t>35</w:t>
      </w:r>
      <w:r>
        <w:fldChar w:fldCharType="end"/>
      </w:r>
    </w:p>
    <w:p w14:paraId="763434D9" w14:textId="0F643FB0" w:rsidR="007751E5" w:rsidRDefault="007751E5">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_Toc187246477 \h </w:instrText>
      </w:r>
      <w:r>
        <w:fldChar w:fldCharType="separate"/>
      </w:r>
      <w:r>
        <w:t>35</w:t>
      </w:r>
      <w:r>
        <w:fldChar w:fldCharType="end"/>
      </w:r>
    </w:p>
    <w:p w14:paraId="4BDC6F8D" w14:textId="1BE30F0F" w:rsidR="007751E5" w:rsidRDefault="007751E5">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_Toc187246478 \h </w:instrText>
      </w:r>
      <w:r>
        <w:fldChar w:fldCharType="separate"/>
      </w:r>
      <w:r>
        <w:t>35</w:t>
      </w:r>
      <w:r>
        <w:fldChar w:fldCharType="end"/>
      </w:r>
    </w:p>
    <w:p w14:paraId="62B064D7" w14:textId="0E2952B1" w:rsidR="007751E5" w:rsidRDefault="007751E5">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_Toc187246479 \h </w:instrText>
      </w:r>
      <w:r>
        <w:fldChar w:fldCharType="separate"/>
      </w:r>
      <w:r>
        <w:t>36</w:t>
      </w:r>
      <w:r>
        <w:fldChar w:fldCharType="end"/>
      </w:r>
    </w:p>
    <w:p w14:paraId="2419662C" w14:textId="2ADAD6AC" w:rsidR="007751E5" w:rsidRDefault="007751E5">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_Toc187246480 \h </w:instrText>
      </w:r>
      <w:r>
        <w:fldChar w:fldCharType="separate"/>
      </w:r>
      <w:r>
        <w:t>36</w:t>
      </w:r>
      <w:r>
        <w:fldChar w:fldCharType="end"/>
      </w:r>
    </w:p>
    <w:p w14:paraId="7D716632" w14:textId="599703B7" w:rsidR="007751E5" w:rsidRDefault="007751E5">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_Toc187246481 \h </w:instrText>
      </w:r>
      <w:r>
        <w:fldChar w:fldCharType="separate"/>
      </w:r>
      <w:r>
        <w:t>36</w:t>
      </w:r>
      <w:r>
        <w:fldChar w:fldCharType="end"/>
      </w:r>
    </w:p>
    <w:p w14:paraId="026A7F8F" w14:textId="5FEB02A6" w:rsidR="007751E5" w:rsidRDefault="007751E5">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_Toc187246482 \h </w:instrText>
      </w:r>
      <w:r>
        <w:fldChar w:fldCharType="separate"/>
      </w:r>
      <w:r>
        <w:t>36</w:t>
      </w:r>
      <w:r>
        <w:fldChar w:fldCharType="end"/>
      </w:r>
    </w:p>
    <w:p w14:paraId="4AAC39EF" w14:textId="096331D6" w:rsidR="007751E5" w:rsidRDefault="007751E5">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_Toc187246483 \h </w:instrText>
      </w:r>
      <w:r>
        <w:fldChar w:fldCharType="separate"/>
      </w:r>
      <w:r>
        <w:t>36</w:t>
      </w:r>
      <w:r>
        <w:fldChar w:fldCharType="end"/>
      </w:r>
    </w:p>
    <w:p w14:paraId="4C376D61" w14:textId="4BB44453" w:rsidR="007751E5" w:rsidRDefault="007751E5">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_Toc187246484 \h </w:instrText>
      </w:r>
      <w:r>
        <w:fldChar w:fldCharType="separate"/>
      </w:r>
      <w:r>
        <w:t>37</w:t>
      </w:r>
      <w:r>
        <w:fldChar w:fldCharType="end"/>
      </w:r>
    </w:p>
    <w:p w14:paraId="056BEDC5" w14:textId="704201AB" w:rsidR="007751E5" w:rsidRDefault="007751E5">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_Toc187246485 \h </w:instrText>
      </w:r>
      <w:r>
        <w:fldChar w:fldCharType="separate"/>
      </w:r>
      <w:r>
        <w:t>37</w:t>
      </w:r>
      <w:r>
        <w:fldChar w:fldCharType="end"/>
      </w:r>
    </w:p>
    <w:p w14:paraId="188D55A4" w14:textId="69C802A1" w:rsidR="007751E5" w:rsidRDefault="007751E5">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_Toc187246486 \h </w:instrText>
      </w:r>
      <w:r>
        <w:fldChar w:fldCharType="separate"/>
      </w:r>
      <w:r>
        <w:t>37</w:t>
      </w:r>
      <w:r>
        <w:fldChar w:fldCharType="end"/>
      </w:r>
    </w:p>
    <w:p w14:paraId="011B3B77" w14:textId="08241D69" w:rsidR="007751E5" w:rsidRDefault="007751E5">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_Toc187246487 \h </w:instrText>
      </w:r>
      <w:r>
        <w:fldChar w:fldCharType="separate"/>
      </w:r>
      <w:r>
        <w:t>37</w:t>
      </w:r>
      <w:r>
        <w:fldChar w:fldCharType="end"/>
      </w:r>
    </w:p>
    <w:p w14:paraId="0CC4F144" w14:textId="543BB88E" w:rsidR="007751E5" w:rsidRDefault="007751E5">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_Toc187246488 \h </w:instrText>
      </w:r>
      <w:r>
        <w:fldChar w:fldCharType="separate"/>
      </w:r>
      <w:r>
        <w:t>37</w:t>
      </w:r>
      <w:r>
        <w:fldChar w:fldCharType="end"/>
      </w:r>
    </w:p>
    <w:p w14:paraId="7A68778C" w14:textId="6BE21A12" w:rsidR="007751E5" w:rsidRDefault="007751E5">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C0A27">
        <w:rPr>
          <w:i/>
        </w:rPr>
        <w:t>SAN type 1-H</w:t>
      </w:r>
      <w:r>
        <w:tab/>
      </w:r>
      <w:r>
        <w:fldChar w:fldCharType="begin"/>
      </w:r>
      <w:r>
        <w:instrText xml:space="preserve"> PAGEREF _Toc187246489 \h </w:instrText>
      </w:r>
      <w:r>
        <w:fldChar w:fldCharType="separate"/>
      </w:r>
      <w:r>
        <w:t>37</w:t>
      </w:r>
      <w:r>
        <w:fldChar w:fldCharType="end"/>
      </w:r>
    </w:p>
    <w:p w14:paraId="14BF23E5" w14:textId="5A0312EC" w:rsidR="007751E5" w:rsidRDefault="007751E5">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_Toc187246490 \h </w:instrText>
      </w:r>
      <w:r>
        <w:fldChar w:fldCharType="separate"/>
      </w:r>
      <w:r>
        <w:t>38</w:t>
      </w:r>
      <w:r>
        <w:fldChar w:fldCharType="end"/>
      </w:r>
    </w:p>
    <w:p w14:paraId="03D0C4F6" w14:textId="5A909E42" w:rsidR="007751E5" w:rsidRDefault="007751E5">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_Toc187246491 \h </w:instrText>
      </w:r>
      <w:r>
        <w:fldChar w:fldCharType="separate"/>
      </w:r>
      <w:r>
        <w:t>38</w:t>
      </w:r>
      <w:r>
        <w:fldChar w:fldCharType="end"/>
      </w:r>
    </w:p>
    <w:p w14:paraId="7B20D0C1" w14:textId="19E7E214" w:rsidR="007751E5" w:rsidRDefault="007751E5">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_Toc187246492 \h </w:instrText>
      </w:r>
      <w:r>
        <w:fldChar w:fldCharType="separate"/>
      </w:r>
      <w:r>
        <w:t>39</w:t>
      </w:r>
      <w:r>
        <w:fldChar w:fldCharType="end"/>
      </w:r>
    </w:p>
    <w:p w14:paraId="34F56F94" w14:textId="1DE6A7DF" w:rsidR="007751E5" w:rsidRDefault="007751E5">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_Toc187246493 \h </w:instrText>
      </w:r>
      <w:r>
        <w:fldChar w:fldCharType="separate"/>
      </w:r>
      <w:r>
        <w:t>39</w:t>
      </w:r>
      <w:r>
        <w:fldChar w:fldCharType="end"/>
      </w:r>
    </w:p>
    <w:p w14:paraId="46C65728" w14:textId="32D96860" w:rsidR="007751E5" w:rsidRDefault="007751E5">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_Toc187246494 \h </w:instrText>
      </w:r>
      <w:r>
        <w:fldChar w:fldCharType="separate"/>
      </w:r>
      <w:r>
        <w:t>39</w:t>
      </w:r>
      <w:r>
        <w:fldChar w:fldCharType="end"/>
      </w:r>
    </w:p>
    <w:p w14:paraId="420A83EE" w14:textId="0A46C338" w:rsidR="007751E5" w:rsidRDefault="007751E5">
      <w:pPr>
        <w:pStyle w:val="TOC4"/>
        <w:rPr>
          <w:rFonts w:asciiTheme="minorHAnsi" w:hAnsiTheme="minorHAnsi" w:cstheme="minorBidi"/>
          <w:kern w:val="2"/>
          <w:sz w:val="24"/>
          <w:szCs w:val="24"/>
          <w:lang w:eastAsia="en-GB"/>
          <w14:ligatures w14:val="standardContextual"/>
        </w:rPr>
      </w:pPr>
      <w:r>
        <w:t>8.2.1</w:t>
      </w:r>
      <w:r w:rsidRPr="00CC0A27">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_Toc187246495 \h </w:instrText>
      </w:r>
      <w:r>
        <w:fldChar w:fldCharType="separate"/>
      </w:r>
      <w:r>
        <w:t>39</w:t>
      </w:r>
      <w:r>
        <w:fldChar w:fldCharType="end"/>
      </w:r>
    </w:p>
    <w:p w14:paraId="2874189B" w14:textId="16CE5F2F" w:rsidR="007751E5" w:rsidRDefault="007751E5">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_Toc187246496 \h </w:instrText>
      </w:r>
      <w:r>
        <w:fldChar w:fldCharType="separate"/>
      </w:r>
      <w:r>
        <w:t>40</w:t>
      </w:r>
      <w:r>
        <w:fldChar w:fldCharType="end"/>
      </w:r>
    </w:p>
    <w:p w14:paraId="08E0AF4E" w14:textId="11761D96" w:rsidR="007751E5" w:rsidRDefault="007751E5">
      <w:pPr>
        <w:pStyle w:val="TOC4"/>
        <w:rPr>
          <w:rFonts w:asciiTheme="minorHAnsi" w:hAnsiTheme="minorHAnsi" w:cstheme="minorBidi"/>
          <w:kern w:val="2"/>
          <w:sz w:val="24"/>
          <w:szCs w:val="24"/>
          <w:lang w:eastAsia="en-GB"/>
          <w14:ligatures w14:val="standardContextual"/>
        </w:rPr>
      </w:pPr>
      <w:r>
        <w:t>8.2.</w:t>
      </w:r>
      <w:r w:rsidRPr="00CC0A27">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_Toc187246497 \h </w:instrText>
      </w:r>
      <w:r>
        <w:fldChar w:fldCharType="separate"/>
      </w:r>
      <w:r>
        <w:t>40</w:t>
      </w:r>
      <w:r>
        <w:fldChar w:fldCharType="end"/>
      </w:r>
    </w:p>
    <w:p w14:paraId="2EB1F145" w14:textId="01C0309E" w:rsidR="007751E5" w:rsidRDefault="007751E5">
      <w:pPr>
        <w:pStyle w:val="TOC4"/>
        <w:rPr>
          <w:rFonts w:asciiTheme="minorHAnsi" w:hAnsiTheme="minorHAnsi" w:cstheme="minorBidi"/>
          <w:kern w:val="2"/>
          <w:sz w:val="24"/>
          <w:szCs w:val="24"/>
          <w:lang w:eastAsia="en-GB"/>
          <w14:ligatures w14:val="standardContextual"/>
        </w:rPr>
      </w:pPr>
      <w:r>
        <w:t>8.2.</w:t>
      </w:r>
      <w:r w:rsidRPr="00CC0A27">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_Toc187246498 \h </w:instrText>
      </w:r>
      <w:r>
        <w:fldChar w:fldCharType="separate"/>
      </w:r>
      <w:r>
        <w:t>41</w:t>
      </w:r>
      <w:r>
        <w:fldChar w:fldCharType="end"/>
      </w:r>
    </w:p>
    <w:p w14:paraId="7B81A4CD" w14:textId="73BA5D4E" w:rsidR="007751E5" w:rsidRDefault="007751E5">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_Toc187246499 \h </w:instrText>
      </w:r>
      <w:r>
        <w:fldChar w:fldCharType="separate"/>
      </w:r>
      <w:r>
        <w:t>42</w:t>
      </w:r>
      <w:r>
        <w:fldChar w:fldCharType="end"/>
      </w:r>
    </w:p>
    <w:p w14:paraId="379C4A47" w14:textId="75B32BE4" w:rsidR="007751E5" w:rsidRDefault="007751E5">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_Toc187246500 \h </w:instrText>
      </w:r>
      <w:r>
        <w:fldChar w:fldCharType="separate"/>
      </w:r>
      <w:r>
        <w:t>43</w:t>
      </w:r>
      <w:r>
        <w:fldChar w:fldCharType="end"/>
      </w:r>
    </w:p>
    <w:p w14:paraId="01DA5EBD" w14:textId="18353AEB" w:rsidR="007751E5" w:rsidRDefault="007751E5">
      <w:pPr>
        <w:pStyle w:val="TOC3"/>
        <w:rPr>
          <w:rFonts w:asciiTheme="minorHAnsi" w:hAnsiTheme="minorHAnsi" w:cstheme="minorBidi"/>
          <w:kern w:val="2"/>
          <w:sz w:val="24"/>
          <w:szCs w:val="24"/>
          <w:lang w:eastAsia="en-GB"/>
          <w14:ligatures w14:val="standardContextual"/>
        </w:rPr>
      </w:pPr>
      <w:r>
        <w:lastRenderedPageBreak/>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_Toc187246501 \h </w:instrText>
      </w:r>
      <w:r>
        <w:fldChar w:fldCharType="separate"/>
      </w:r>
      <w:r>
        <w:t>44</w:t>
      </w:r>
      <w:r>
        <w:fldChar w:fldCharType="end"/>
      </w:r>
    </w:p>
    <w:p w14:paraId="31711D14" w14:textId="0D6A401D" w:rsidR="007751E5" w:rsidRDefault="007751E5">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_Toc187246502 \h </w:instrText>
      </w:r>
      <w:r>
        <w:fldChar w:fldCharType="separate"/>
      </w:r>
      <w:r>
        <w:t>44</w:t>
      </w:r>
      <w:r>
        <w:fldChar w:fldCharType="end"/>
      </w:r>
    </w:p>
    <w:p w14:paraId="5B754662" w14:textId="6135F47D" w:rsidR="007751E5" w:rsidRDefault="007751E5">
      <w:pPr>
        <w:pStyle w:val="TOC4"/>
        <w:rPr>
          <w:rFonts w:asciiTheme="minorHAnsi" w:hAnsiTheme="minorHAnsi" w:cstheme="minorBidi"/>
          <w:kern w:val="2"/>
          <w:sz w:val="24"/>
          <w:szCs w:val="24"/>
          <w:lang w:eastAsia="en-GB"/>
          <w14:ligatures w14:val="standardContextual"/>
        </w:rPr>
      </w:pPr>
      <w:r>
        <w:t>8.2.4</w:t>
      </w:r>
      <w:r w:rsidRPr="00CC0A27">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_Toc187246503 \h </w:instrText>
      </w:r>
      <w:r>
        <w:fldChar w:fldCharType="separate"/>
      </w:r>
      <w:r>
        <w:t>45</w:t>
      </w:r>
      <w:r>
        <w:fldChar w:fldCharType="end"/>
      </w:r>
    </w:p>
    <w:p w14:paraId="3D19FE56" w14:textId="2E079E69" w:rsidR="007751E5" w:rsidRDefault="007751E5">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_Toc187246504 \h </w:instrText>
      </w:r>
      <w:r>
        <w:fldChar w:fldCharType="separate"/>
      </w:r>
      <w:r>
        <w:t>46</w:t>
      </w:r>
      <w:r>
        <w:fldChar w:fldCharType="end"/>
      </w:r>
    </w:p>
    <w:p w14:paraId="293EEFD4" w14:textId="28D2939A" w:rsidR="007751E5" w:rsidRDefault="007751E5">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_Toc187246505 \h </w:instrText>
      </w:r>
      <w:r>
        <w:fldChar w:fldCharType="separate"/>
      </w:r>
      <w:r>
        <w:t>46</w:t>
      </w:r>
      <w:r>
        <w:fldChar w:fldCharType="end"/>
      </w:r>
    </w:p>
    <w:p w14:paraId="6E834F89" w14:textId="7A5D4F6F" w:rsidR="007751E5" w:rsidRDefault="007751E5">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_Toc187246506 \h </w:instrText>
      </w:r>
      <w:r>
        <w:fldChar w:fldCharType="separate"/>
      </w:r>
      <w:r>
        <w:t>46</w:t>
      </w:r>
      <w:r>
        <w:fldChar w:fldCharType="end"/>
      </w:r>
    </w:p>
    <w:p w14:paraId="3E8F2B76" w14:textId="29ABD84F" w:rsidR="007751E5" w:rsidRDefault="007751E5">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_Toc187246507 \h </w:instrText>
      </w:r>
      <w:r>
        <w:fldChar w:fldCharType="separate"/>
      </w:r>
      <w:r>
        <w:t>46</w:t>
      </w:r>
      <w:r>
        <w:fldChar w:fldCharType="end"/>
      </w:r>
    </w:p>
    <w:p w14:paraId="15832EE7" w14:textId="23909E02" w:rsidR="007751E5" w:rsidRDefault="007751E5">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_Toc187246508 \h </w:instrText>
      </w:r>
      <w:r>
        <w:fldChar w:fldCharType="separate"/>
      </w:r>
      <w:r>
        <w:t>46</w:t>
      </w:r>
      <w:r>
        <w:fldChar w:fldCharType="end"/>
      </w:r>
    </w:p>
    <w:p w14:paraId="64AB1002" w14:textId="7D2CA0A2" w:rsidR="007751E5" w:rsidRDefault="007751E5">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_Toc187246509 \h </w:instrText>
      </w:r>
      <w:r>
        <w:fldChar w:fldCharType="separate"/>
      </w:r>
      <w:r>
        <w:t>46</w:t>
      </w:r>
      <w:r>
        <w:fldChar w:fldCharType="end"/>
      </w:r>
    </w:p>
    <w:p w14:paraId="1192107E" w14:textId="17BEA5B7" w:rsidR="007751E5" w:rsidRDefault="007751E5">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_Toc187246510 \h </w:instrText>
      </w:r>
      <w:r>
        <w:fldChar w:fldCharType="separate"/>
      </w:r>
      <w:r>
        <w:t>47</w:t>
      </w:r>
      <w:r>
        <w:fldChar w:fldCharType="end"/>
      </w:r>
    </w:p>
    <w:p w14:paraId="2B8F7D9A" w14:textId="100EF60F" w:rsidR="007751E5" w:rsidRDefault="007751E5">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_Toc187246511 \h </w:instrText>
      </w:r>
      <w:r>
        <w:fldChar w:fldCharType="separate"/>
      </w:r>
      <w:r>
        <w:t>47</w:t>
      </w:r>
      <w:r>
        <w:fldChar w:fldCharType="end"/>
      </w:r>
    </w:p>
    <w:p w14:paraId="3AD24FE4" w14:textId="2092ABDE" w:rsidR="007751E5" w:rsidRDefault="007751E5">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_Toc187246512 \h </w:instrText>
      </w:r>
      <w:r>
        <w:fldChar w:fldCharType="separate"/>
      </w:r>
      <w:r>
        <w:t>47</w:t>
      </w:r>
      <w:r>
        <w:fldChar w:fldCharType="end"/>
      </w:r>
    </w:p>
    <w:p w14:paraId="314FBA97" w14:textId="2394437E" w:rsidR="007751E5" w:rsidRDefault="007751E5">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_Toc187246513 \h </w:instrText>
      </w:r>
      <w:r>
        <w:fldChar w:fldCharType="separate"/>
      </w:r>
      <w:r>
        <w:t>47</w:t>
      </w:r>
      <w:r>
        <w:fldChar w:fldCharType="end"/>
      </w:r>
    </w:p>
    <w:p w14:paraId="5AB607BF" w14:textId="0D070E85" w:rsidR="007751E5" w:rsidRDefault="007751E5">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_Toc187246514 \h </w:instrText>
      </w:r>
      <w:r>
        <w:fldChar w:fldCharType="separate"/>
      </w:r>
      <w:r>
        <w:t>48</w:t>
      </w:r>
      <w:r>
        <w:fldChar w:fldCharType="end"/>
      </w:r>
    </w:p>
    <w:p w14:paraId="145422E0" w14:textId="7E994E14" w:rsidR="007751E5" w:rsidRDefault="007751E5">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_Toc187246515 \h </w:instrText>
      </w:r>
      <w:r>
        <w:fldChar w:fldCharType="separate"/>
      </w:r>
      <w:r>
        <w:t>48</w:t>
      </w:r>
      <w:r>
        <w:fldChar w:fldCharType="end"/>
      </w:r>
    </w:p>
    <w:p w14:paraId="7ACAA1D8" w14:textId="22537610" w:rsidR="007751E5" w:rsidRDefault="007751E5">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_Toc187246516 \h </w:instrText>
      </w:r>
      <w:r>
        <w:fldChar w:fldCharType="separate"/>
      </w:r>
      <w:r>
        <w:t>48</w:t>
      </w:r>
      <w:r>
        <w:fldChar w:fldCharType="end"/>
      </w:r>
    </w:p>
    <w:p w14:paraId="4AAFDDB2" w14:textId="04E32992" w:rsidR="007751E5" w:rsidRDefault="007751E5">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_Toc187246517 \h </w:instrText>
      </w:r>
      <w:r>
        <w:fldChar w:fldCharType="separate"/>
      </w:r>
      <w:r>
        <w:t>48</w:t>
      </w:r>
      <w:r>
        <w:fldChar w:fldCharType="end"/>
      </w:r>
    </w:p>
    <w:p w14:paraId="57D8C3D0" w14:textId="71CB8B4D" w:rsidR="007751E5" w:rsidRDefault="007751E5">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_Toc187246518 \h </w:instrText>
      </w:r>
      <w:r>
        <w:fldChar w:fldCharType="separate"/>
      </w:r>
      <w:r>
        <w:t>49</w:t>
      </w:r>
      <w:r>
        <w:fldChar w:fldCharType="end"/>
      </w:r>
    </w:p>
    <w:p w14:paraId="31DCEDB6" w14:textId="7F5CF602" w:rsidR="007751E5" w:rsidRDefault="007751E5">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_Toc187246519 \h </w:instrText>
      </w:r>
      <w:r>
        <w:fldChar w:fldCharType="separate"/>
      </w:r>
      <w:r>
        <w:t>49</w:t>
      </w:r>
      <w:r>
        <w:fldChar w:fldCharType="end"/>
      </w:r>
    </w:p>
    <w:p w14:paraId="03982F38" w14:textId="5D35CE45" w:rsidR="007751E5" w:rsidRDefault="007751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_Toc187246520 \h </w:instrText>
      </w:r>
      <w:r>
        <w:fldChar w:fldCharType="separate"/>
      </w:r>
      <w:r>
        <w:t>49</w:t>
      </w:r>
      <w:r>
        <w:fldChar w:fldCharType="end"/>
      </w:r>
    </w:p>
    <w:p w14:paraId="0058317E" w14:textId="323FB572" w:rsidR="007751E5" w:rsidRDefault="007751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_Toc187246521 \h </w:instrText>
      </w:r>
      <w:r>
        <w:fldChar w:fldCharType="separate"/>
      </w:r>
      <w:r>
        <w:t>49</w:t>
      </w:r>
      <w:r>
        <w:fldChar w:fldCharType="end"/>
      </w:r>
    </w:p>
    <w:p w14:paraId="526F6073" w14:textId="20E35D11" w:rsidR="007751E5" w:rsidRDefault="007751E5">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_Toc187246522 \h </w:instrText>
      </w:r>
      <w:r>
        <w:fldChar w:fldCharType="separate"/>
      </w:r>
      <w:r>
        <w:t>50</w:t>
      </w:r>
      <w:r>
        <w:fldChar w:fldCharType="end"/>
      </w:r>
    </w:p>
    <w:p w14:paraId="15D40608" w14:textId="599B1BF1" w:rsidR="007751E5" w:rsidRDefault="007751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_Toc187246523 \h </w:instrText>
      </w:r>
      <w:r>
        <w:fldChar w:fldCharType="separate"/>
      </w:r>
      <w:r>
        <w:t>50</w:t>
      </w:r>
      <w:r>
        <w:fldChar w:fldCharType="end"/>
      </w:r>
    </w:p>
    <w:p w14:paraId="01F81223" w14:textId="5BF0D50A" w:rsidR="007751E5" w:rsidRDefault="007751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_Toc187246524 \h </w:instrText>
      </w:r>
      <w:r>
        <w:fldChar w:fldCharType="separate"/>
      </w:r>
      <w:r>
        <w:t>50</w:t>
      </w:r>
      <w:r>
        <w:fldChar w:fldCharType="end"/>
      </w:r>
    </w:p>
    <w:p w14:paraId="24DC8928" w14:textId="7EB10C08" w:rsidR="007751E5" w:rsidRDefault="007751E5">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_Toc187246525 \h </w:instrText>
      </w:r>
      <w:r>
        <w:fldChar w:fldCharType="separate"/>
      </w:r>
      <w:r>
        <w:t>51</w:t>
      </w:r>
      <w:r>
        <w:fldChar w:fldCharType="end"/>
      </w:r>
    </w:p>
    <w:p w14:paraId="3B867F1A" w14:textId="15D8885B" w:rsidR="007751E5" w:rsidRDefault="007751E5">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_Toc187246526 \h </w:instrText>
      </w:r>
      <w:r>
        <w:fldChar w:fldCharType="separate"/>
      </w:r>
      <w:r>
        <w:t>51</w:t>
      </w:r>
      <w:r>
        <w:fldChar w:fldCharType="end"/>
      </w:r>
    </w:p>
    <w:p w14:paraId="31C6E26F" w14:textId="6226938A" w:rsidR="007751E5" w:rsidRDefault="007751E5">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_Toc187246527 \h </w:instrText>
      </w:r>
      <w:r>
        <w:fldChar w:fldCharType="separate"/>
      </w:r>
      <w:r>
        <w:t>51</w:t>
      </w:r>
      <w:r>
        <w:fldChar w:fldCharType="end"/>
      </w:r>
    </w:p>
    <w:p w14:paraId="35E99BEF" w14:textId="17C186E3" w:rsidR="007751E5" w:rsidRDefault="007751E5">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_Toc187246528 \h </w:instrText>
      </w:r>
      <w:r>
        <w:fldChar w:fldCharType="separate"/>
      </w:r>
      <w:r>
        <w:t>51</w:t>
      </w:r>
      <w:r>
        <w:fldChar w:fldCharType="end"/>
      </w:r>
    </w:p>
    <w:p w14:paraId="5E0FF0F8" w14:textId="4811E011" w:rsidR="007751E5" w:rsidRDefault="007751E5">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_Toc187246529 \h </w:instrText>
      </w:r>
      <w:r>
        <w:fldChar w:fldCharType="separate"/>
      </w:r>
      <w:r>
        <w:t>51</w:t>
      </w:r>
      <w:r>
        <w:fldChar w:fldCharType="end"/>
      </w:r>
    </w:p>
    <w:p w14:paraId="249C4F6F" w14:textId="275FC24B" w:rsidR="007751E5" w:rsidRDefault="007751E5">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_Toc187246530 \h </w:instrText>
      </w:r>
      <w:r>
        <w:fldChar w:fldCharType="separate"/>
      </w:r>
      <w:r>
        <w:t>52</w:t>
      </w:r>
      <w:r>
        <w:fldChar w:fldCharType="end"/>
      </w:r>
    </w:p>
    <w:p w14:paraId="1BA01A09" w14:textId="675AA860" w:rsidR="007751E5" w:rsidRDefault="007751E5">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_Toc187246531 \h </w:instrText>
      </w:r>
      <w:r>
        <w:fldChar w:fldCharType="separate"/>
      </w:r>
      <w:r>
        <w:t>53</w:t>
      </w:r>
      <w:r>
        <w:fldChar w:fldCharType="end"/>
      </w:r>
    </w:p>
    <w:p w14:paraId="68139466" w14:textId="2235CEB2" w:rsidR="007751E5" w:rsidRDefault="007751E5">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_Toc187246532 \h </w:instrText>
      </w:r>
      <w:r>
        <w:fldChar w:fldCharType="separate"/>
      </w:r>
      <w:r>
        <w:t>53</w:t>
      </w:r>
      <w:r>
        <w:fldChar w:fldCharType="end"/>
      </w:r>
    </w:p>
    <w:p w14:paraId="5230F1AF" w14:textId="51A15F9D" w:rsidR="007751E5" w:rsidRDefault="007751E5">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_Toc187246533 \h </w:instrText>
      </w:r>
      <w:r>
        <w:fldChar w:fldCharType="separate"/>
      </w:r>
      <w:r>
        <w:t>53</w:t>
      </w:r>
      <w:r>
        <w:fldChar w:fldCharType="end"/>
      </w:r>
    </w:p>
    <w:p w14:paraId="3AB49E3E" w14:textId="253CA10D" w:rsidR="007751E5" w:rsidRDefault="007751E5">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_Toc187246534 \h </w:instrText>
      </w:r>
      <w:r>
        <w:fldChar w:fldCharType="separate"/>
      </w:r>
      <w:r>
        <w:t>53</w:t>
      </w:r>
      <w:r>
        <w:fldChar w:fldCharType="end"/>
      </w:r>
    </w:p>
    <w:p w14:paraId="3E2777EE" w14:textId="078DA85C" w:rsidR="007751E5" w:rsidRDefault="007751E5">
      <w:pPr>
        <w:pStyle w:val="TOC6"/>
        <w:rPr>
          <w:rFonts w:asciiTheme="minorHAnsi" w:hAnsiTheme="minorHAnsi" w:cstheme="minorBidi"/>
          <w:kern w:val="2"/>
          <w:sz w:val="24"/>
          <w:szCs w:val="24"/>
          <w:lang w:eastAsia="en-GB"/>
          <w14:ligatures w14:val="standardContextual"/>
        </w:rPr>
      </w:pPr>
      <w:r>
        <w:t>8.3.7.2.1.1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_Toc187246535 \h </w:instrText>
      </w:r>
      <w:r>
        <w:fldChar w:fldCharType="separate"/>
      </w:r>
      <w:r>
        <w:t>53</w:t>
      </w:r>
      <w:r>
        <w:fldChar w:fldCharType="end"/>
      </w:r>
    </w:p>
    <w:p w14:paraId="0B30C346" w14:textId="1856AD9C" w:rsidR="007751E5" w:rsidRDefault="007751E5">
      <w:pPr>
        <w:pStyle w:val="TOC6"/>
        <w:rPr>
          <w:rFonts w:asciiTheme="minorHAnsi" w:hAnsiTheme="minorHAnsi" w:cstheme="minorBidi"/>
          <w:kern w:val="2"/>
          <w:sz w:val="24"/>
          <w:szCs w:val="24"/>
          <w:lang w:eastAsia="en-GB"/>
          <w14:ligatures w14:val="standardContextual"/>
        </w:rPr>
      </w:pPr>
      <w:r>
        <w:t>8.3.7.2.1.2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_Toc187246536 \h </w:instrText>
      </w:r>
      <w:r>
        <w:fldChar w:fldCharType="separate"/>
      </w:r>
      <w:r>
        <w:t>53</w:t>
      </w:r>
      <w:r>
        <w:fldChar w:fldCharType="end"/>
      </w:r>
    </w:p>
    <w:p w14:paraId="68C017CA" w14:textId="522FCB5E" w:rsidR="007751E5" w:rsidRDefault="007751E5">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_Toc187246537 \h </w:instrText>
      </w:r>
      <w:r>
        <w:fldChar w:fldCharType="separate"/>
      </w:r>
      <w:r>
        <w:t>54</w:t>
      </w:r>
      <w:r>
        <w:fldChar w:fldCharType="end"/>
      </w:r>
    </w:p>
    <w:p w14:paraId="2C5D858A" w14:textId="57DAFBA6" w:rsidR="007751E5" w:rsidRDefault="007751E5">
      <w:pPr>
        <w:pStyle w:val="TOC6"/>
        <w:rPr>
          <w:rFonts w:asciiTheme="minorHAnsi" w:hAnsiTheme="minorHAnsi" w:cstheme="minorBidi"/>
          <w:kern w:val="2"/>
          <w:sz w:val="24"/>
          <w:szCs w:val="24"/>
          <w:lang w:eastAsia="en-GB"/>
          <w14:ligatures w14:val="standardContextual"/>
        </w:rPr>
      </w:pPr>
      <w:r>
        <w:t>8.3.7.2.2.1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_Toc187246538 \h </w:instrText>
      </w:r>
      <w:r>
        <w:fldChar w:fldCharType="separate"/>
      </w:r>
      <w:r>
        <w:t>54</w:t>
      </w:r>
      <w:r>
        <w:fldChar w:fldCharType="end"/>
      </w:r>
    </w:p>
    <w:p w14:paraId="1AD8BADA" w14:textId="616E4C80" w:rsidR="007751E5" w:rsidRDefault="007751E5">
      <w:pPr>
        <w:pStyle w:val="TOC6"/>
        <w:rPr>
          <w:rFonts w:asciiTheme="minorHAnsi" w:hAnsiTheme="minorHAnsi" w:cstheme="minorBidi"/>
          <w:kern w:val="2"/>
          <w:sz w:val="24"/>
          <w:szCs w:val="24"/>
          <w:lang w:eastAsia="en-GB"/>
          <w14:ligatures w14:val="standardContextual"/>
        </w:rPr>
      </w:pPr>
      <w:r>
        <w:t>8.3.7.2.2.2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_Toc187246539 \h </w:instrText>
      </w:r>
      <w:r>
        <w:fldChar w:fldCharType="separate"/>
      </w:r>
      <w:r>
        <w:t>54</w:t>
      </w:r>
      <w:r>
        <w:fldChar w:fldCharType="end"/>
      </w:r>
    </w:p>
    <w:p w14:paraId="07850E1F" w14:textId="0F3331D4" w:rsidR="007751E5" w:rsidRDefault="007751E5">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_Toc187246540 \h </w:instrText>
      </w:r>
      <w:r>
        <w:fldChar w:fldCharType="separate"/>
      </w:r>
      <w:r>
        <w:t>54</w:t>
      </w:r>
      <w:r>
        <w:fldChar w:fldCharType="end"/>
      </w:r>
    </w:p>
    <w:p w14:paraId="167B7556" w14:textId="4929CDE1" w:rsidR="007751E5" w:rsidRDefault="007751E5">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_Toc187246541 \h </w:instrText>
      </w:r>
      <w:r>
        <w:fldChar w:fldCharType="separate"/>
      </w:r>
      <w:r>
        <w:t>54</w:t>
      </w:r>
      <w:r>
        <w:fldChar w:fldCharType="end"/>
      </w:r>
    </w:p>
    <w:p w14:paraId="19510EF4" w14:textId="2150216C" w:rsidR="007751E5" w:rsidRDefault="007751E5">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_Toc187246542 \h </w:instrText>
      </w:r>
      <w:r>
        <w:fldChar w:fldCharType="separate"/>
      </w:r>
      <w:r>
        <w:t>54</w:t>
      </w:r>
      <w:r>
        <w:fldChar w:fldCharType="end"/>
      </w:r>
    </w:p>
    <w:p w14:paraId="55B76EA5" w14:textId="76734772" w:rsidR="007751E5" w:rsidRDefault="007751E5">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_Toc187246543 \h </w:instrText>
      </w:r>
      <w:r>
        <w:fldChar w:fldCharType="separate"/>
      </w:r>
      <w:r>
        <w:t>55</w:t>
      </w:r>
      <w:r>
        <w:fldChar w:fldCharType="end"/>
      </w:r>
    </w:p>
    <w:p w14:paraId="791C9F22" w14:textId="6EB51B19" w:rsidR="007751E5" w:rsidRDefault="007751E5">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_Toc187246544 \h </w:instrText>
      </w:r>
      <w:r>
        <w:fldChar w:fldCharType="separate"/>
      </w:r>
      <w:r>
        <w:t>55</w:t>
      </w:r>
      <w:r>
        <w:fldChar w:fldCharType="end"/>
      </w:r>
    </w:p>
    <w:p w14:paraId="5A11CA78" w14:textId="7BFDB55B" w:rsidR="007751E5" w:rsidRDefault="007751E5">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_Toc187246545 \h </w:instrText>
      </w:r>
      <w:r>
        <w:fldChar w:fldCharType="separate"/>
      </w:r>
      <w:r>
        <w:t>55</w:t>
      </w:r>
      <w:r>
        <w:fldChar w:fldCharType="end"/>
      </w:r>
    </w:p>
    <w:p w14:paraId="779145D1" w14:textId="63993CE3" w:rsidR="007751E5" w:rsidRDefault="007751E5">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_Toc187246546 \h </w:instrText>
      </w:r>
      <w:r>
        <w:fldChar w:fldCharType="separate"/>
      </w:r>
      <w:r>
        <w:t>55</w:t>
      </w:r>
      <w:r>
        <w:fldChar w:fldCharType="end"/>
      </w:r>
    </w:p>
    <w:p w14:paraId="1B30562B" w14:textId="250657C0" w:rsidR="007751E5" w:rsidRDefault="007751E5">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_Toc187246547 \h </w:instrText>
      </w:r>
      <w:r>
        <w:fldChar w:fldCharType="separate"/>
      </w:r>
      <w:r>
        <w:t>56</w:t>
      </w:r>
      <w:r>
        <w:fldChar w:fldCharType="end"/>
      </w:r>
    </w:p>
    <w:p w14:paraId="2866712F" w14:textId="43D7CF93" w:rsidR="007751E5" w:rsidRDefault="007751E5">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_Toc187246548 \h </w:instrText>
      </w:r>
      <w:r>
        <w:fldChar w:fldCharType="separate"/>
      </w:r>
      <w:r>
        <w:t>56</w:t>
      </w:r>
      <w:r>
        <w:fldChar w:fldCharType="end"/>
      </w:r>
    </w:p>
    <w:p w14:paraId="7D10EF70" w14:textId="7EE9CDB7" w:rsidR="007751E5" w:rsidRDefault="007751E5">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_Toc187246549 \h </w:instrText>
      </w:r>
      <w:r>
        <w:fldChar w:fldCharType="separate"/>
      </w:r>
      <w:r>
        <w:t>56</w:t>
      </w:r>
      <w:r>
        <w:fldChar w:fldCharType="end"/>
      </w:r>
    </w:p>
    <w:p w14:paraId="0DBE93F3" w14:textId="733257F3" w:rsidR="007751E5" w:rsidRDefault="007751E5">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_Toc187246550 \h </w:instrText>
      </w:r>
      <w:r>
        <w:fldChar w:fldCharType="separate"/>
      </w:r>
      <w:r>
        <w:t>56</w:t>
      </w:r>
      <w:r>
        <w:fldChar w:fldCharType="end"/>
      </w:r>
    </w:p>
    <w:p w14:paraId="633E9948" w14:textId="244E256A" w:rsidR="007751E5" w:rsidRDefault="007751E5">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1-H</w:t>
      </w:r>
      <w:r>
        <w:t xml:space="preserve"> and </w:t>
      </w:r>
      <w:r w:rsidRPr="00CC0A27">
        <w:rPr>
          <w:rFonts w:eastAsia="SimSun"/>
          <w:i/>
          <w:lang w:eastAsia="zh-CN"/>
        </w:rPr>
        <w:t>SAN type 1-O</w:t>
      </w:r>
      <w:r>
        <w:tab/>
      </w:r>
      <w:r>
        <w:fldChar w:fldCharType="begin"/>
      </w:r>
      <w:r>
        <w:instrText xml:space="preserve"> PAGEREF _Toc187246551 \h </w:instrText>
      </w:r>
      <w:r>
        <w:fldChar w:fldCharType="separate"/>
      </w:r>
      <w:r>
        <w:t>56</w:t>
      </w:r>
      <w:r>
        <w:fldChar w:fldCharType="end"/>
      </w:r>
    </w:p>
    <w:p w14:paraId="738B4E59" w14:textId="503BDBB1" w:rsidR="007751E5" w:rsidRDefault="007751E5">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_Toc187246552 \h </w:instrText>
      </w:r>
      <w:r>
        <w:fldChar w:fldCharType="separate"/>
      </w:r>
      <w:r>
        <w:t>57</w:t>
      </w:r>
      <w:r>
        <w:fldChar w:fldCharType="end"/>
      </w:r>
    </w:p>
    <w:p w14:paraId="42499B73" w14:textId="3701AE11" w:rsidR="007751E5" w:rsidRDefault="007751E5">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_Toc187246553 \h </w:instrText>
      </w:r>
      <w:r>
        <w:fldChar w:fldCharType="separate"/>
      </w:r>
      <w:r>
        <w:t>57</w:t>
      </w:r>
      <w:r>
        <w:fldChar w:fldCharType="end"/>
      </w:r>
    </w:p>
    <w:p w14:paraId="1CDD7301" w14:textId="4C1529F2" w:rsidR="007751E5" w:rsidRDefault="007751E5">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_Toc187246554 \h </w:instrText>
      </w:r>
      <w:r>
        <w:fldChar w:fldCharType="separate"/>
      </w:r>
      <w:r>
        <w:t>57</w:t>
      </w:r>
      <w:r>
        <w:fldChar w:fldCharType="end"/>
      </w:r>
    </w:p>
    <w:p w14:paraId="7691BA3D" w14:textId="438DE1F1" w:rsidR="007751E5" w:rsidRDefault="007751E5">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_Toc187246555 \h </w:instrText>
      </w:r>
      <w:r>
        <w:fldChar w:fldCharType="separate"/>
      </w:r>
      <w:r>
        <w:t>57</w:t>
      </w:r>
      <w:r>
        <w:fldChar w:fldCharType="end"/>
      </w:r>
    </w:p>
    <w:p w14:paraId="4FA29DEF" w14:textId="66364F00" w:rsidR="007751E5" w:rsidRDefault="007751E5">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_Toc187246556 \h </w:instrText>
      </w:r>
      <w:r>
        <w:fldChar w:fldCharType="separate"/>
      </w:r>
      <w:r>
        <w:t>57</w:t>
      </w:r>
      <w:r>
        <w:fldChar w:fldCharType="end"/>
      </w:r>
    </w:p>
    <w:p w14:paraId="2C91C9B2" w14:textId="2BF439B2" w:rsidR="007751E5" w:rsidRDefault="007751E5">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_Toc187246557 \h </w:instrText>
      </w:r>
      <w:r>
        <w:fldChar w:fldCharType="separate"/>
      </w:r>
      <w:r>
        <w:t>57</w:t>
      </w:r>
      <w:r>
        <w:fldChar w:fldCharType="end"/>
      </w:r>
    </w:p>
    <w:p w14:paraId="6FF36C68" w14:textId="25AEDE1C" w:rsidR="007751E5" w:rsidRDefault="007751E5">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_Toc187246558 \h </w:instrText>
      </w:r>
      <w:r>
        <w:fldChar w:fldCharType="separate"/>
      </w:r>
      <w:r>
        <w:t>57</w:t>
      </w:r>
      <w:r>
        <w:fldChar w:fldCharType="end"/>
      </w:r>
    </w:p>
    <w:p w14:paraId="6892BB34" w14:textId="4E37FEF2" w:rsidR="007751E5" w:rsidRDefault="007751E5">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CC0A27">
        <w:rPr>
          <w:rFonts w:eastAsia="SimSun"/>
          <w:i/>
          <w:lang w:eastAsia="zh-CN"/>
        </w:rPr>
        <w:t>SAN</w:t>
      </w:r>
      <w:r w:rsidRPr="00CC0A27">
        <w:rPr>
          <w:i/>
        </w:rPr>
        <w:t xml:space="preserve"> type 1-O</w:t>
      </w:r>
      <w:r>
        <w:tab/>
      </w:r>
      <w:r>
        <w:fldChar w:fldCharType="begin"/>
      </w:r>
      <w:r>
        <w:instrText xml:space="preserve"> PAGEREF _Toc187246559 \h </w:instrText>
      </w:r>
      <w:r>
        <w:fldChar w:fldCharType="separate"/>
      </w:r>
      <w:r>
        <w:t>57</w:t>
      </w:r>
      <w:r>
        <w:fldChar w:fldCharType="end"/>
      </w:r>
    </w:p>
    <w:p w14:paraId="6024A99B" w14:textId="3F4E58F3" w:rsidR="007751E5" w:rsidRDefault="007751E5">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_Toc187246560 \h </w:instrText>
      </w:r>
      <w:r>
        <w:fldChar w:fldCharType="separate"/>
      </w:r>
      <w:r>
        <w:t>57</w:t>
      </w:r>
      <w:r>
        <w:fldChar w:fldCharType="end"/>
      </w:r>
    </w:p>
    <w:p w14:paraId="798B98D7" w14:textId="50934820" w:rsidR="007751E5" w:rsidRDefault="007751E5">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_Toc187246561 \h </w:instrText>
      </w:r>
      <w:r>
        <w:fldChar w:fldCharType="separate"/>
      </w:r>
      <w:r>
        <w:t>57</w:t>
      </w:r>
      <w:r>
        <w:fldChar w:fldCharType="end"/>
      </w:r>
    </w:p>
    <w:p w14:paraId="7B7361C5" w14:textId="65786DFD" w:rsidR="007751E5" w:rsidRDefault="007751E5">
      <w:pPr>
        <w:pStyle w:val="TOC4"/>
        <w:rPr>
          <w:rFonts w:asciiTheme="minorHAnsi" w:hAnsiTheme="minorHAnsi" w:cstheme="minorBidi"/>
          <w:kern w:val="2"/>
          <w:sz w:val="24"/>
          <w:szCs w:val="24"/>
          <w:lang w:eastAsia="en-GB"/>
          <w14:ligatures w14:val="standardContextual"/>
        </w:rPr>
      </w:pPr>
      <w:r>
        <w:lastRenderedPageBreak/>
        <w:t>9.4.3.2</w:t>
      </w:r>
      <w:r>
        <w:rPr>
          <w:rFonts w:asciiTheme="minorHAnsi" w:hAnsiTheme="minorHAnsi" w:cstheme="minorBidi"/>
          <w:kern w:val="2"/>
          <w:sz w:val="24"/>
          <w:szCs w:val="24"/>
          <w:lang w:eastAsia="en-GB"/>
          <w14:ligatures w14:val="standardContextual"/>
        </w:rPr>
        <w:tab/>
      </w:r>
      <w:r>
        <w:t xml:space="preserve">Minimum requirement for </w:t>
      </w:r>
      <w:r w:rsidRPr="00CC0A27">
        <w:rPr>
          <w:rFonts w:eastAsia="SimSun"/>
          <w:i/>
          <w:lang w:eastAsia="zh-CN"/>
        </w:rPr>
        <w:t>SAN</w:t>
      </w:r>
      <w:r w:rsidRPr="00CC0A27">
        <w:rPr>
          <w:i/>
        </w:rPr>
        <w:t xml:space="preserve"> type 1-O</w:t>
      </w:r>
      <w:r>
        <w:tab/>
      </w:r>
      <w:r>
        <w:fldChar w:fldCharType="begin"/>
      </w:r>
      <w:r>
        <w:instrText xml:space="preserve"> PAGEREF _Toc187246562 \h </w:instrText>
      </w:r>
      <w:r>
        <w:fldChar w:fldCharType="separate"/>
      </w:r>
      <w:r>
        <w:t>58</w:t>
      </w:r>
      <w:r>
        <w:fldChar w:fldCharType="end"/>
      </w:r>
    </w:p>
    <w:p w14:paraId="147AB18A" w14:textId="7C584854" w:rsidR="007751E5" w:rsidRDefault="007751E5">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_Toc187246563 \h </w:instrText>
      </w:r>
      <w:r>
        <w:fldChar w:fldCharType="separate"/>
      </w:r>
      <w:r>
        <w:t>58</w:t>
      </w:r>
      <w:r>
        <w:fldChar w:fldCharType="end"/>
      </w:r>
    </w:p>
    <w:p w14:paraId="41F9AF0F" w14:textId="6872BD74" w:rsidR="007751E5" w:rsidRDefault="007751E5">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_Toc187246564 \h </w:instrText>
      </w:r>
      <w:r>
        <w:fldChar w:fldCharType="separate"/>
      </w:r>
      <w:r>
        <w:t>58</w:t>
      </w:r>
      <w:r>
        <w:fldChar w:fldCharType="end"/>
      </w:r>
    </w:p>
    <w:p w14:paraId="22BDA792" w14:textId="55ACC32C" w:rsidR="007751E5" w:rsidRDefault="007751E5">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_Toc187246565 \h </w:instrText>
      </w:r>
      <w:r>
        <w:fldChar w:fldCharType="separate"/>
      </w:r>
      <w:r>
        <w:t>58</w:t>
      </w:r>
      <w:r>
        <w:fldChar w:fldCharType="end"/>
      </w:r>
    </w:p>
    <w:p w14:paraId="60D24CB3" w14:textId="6C193396" w:rsidR="007751E5" w:rsidRDefault="007751E5">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_Toc187246566 \h </w:instrText>
      </w:r>
      <w:r>
        <w:fldChar w:fldCharType="separate"/>
      </w:r>
      <w:r>
        <w:t>58</w:t>
      </w:r>
      <w:r>
        <w:fldChar w:fldCharType="end"/>
      </w:r>
    </w:p>
    <w:p w14:paraId="7ED565DC" w14:textId="3AE788AD" w:rsidR="007751E5" w:rsidRDefault="007751E5">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CC0A27">
        <w:rPr>
          <w:i/>
          <w:lang w:eastAsia="zh-CN"/>
        </w:rPr>
        <w:t>SAN type 1-O</w:t>
      </w:r>
      <w:r>
        <w:tab/>
      </w:r>
      <w:r>
        <w:fldChar w:fldCharType="begin"/>
      </w:r>
      <w:r>
        <w:instrText xml:space="preserve"> PAGEREF _Toc187246567 \h </w:instrText>
      </w:r>
      <w:r>
        <w:fldChar w:fldCharType="separate"/>
      </w:r>
      <w:r>
        <w:t>58</w:t>
      </w:r>
      <w:r>
        <w:fldChar w:fldCharType="end"/>
      </w:r>
    </w:p>
    <w:p w14:paraId="5BB1AC45" w14:textId="080139FA" w:rsidR="007751E5" w:rsidRDefault="007751E5">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_Toc187246568 \h </w:instrText>
      </w:r>
      <w:r>
        <w:fldChar w:fldCharType="separate"/>
      </w:r>
      <w:r>
        <w:t>58</w:t>
      </w:r>
      <w:r>
        <w:fldChar w:fldCharType="end"/>
      </w:r>
    </w:p>
    <w:p w14:paraId="4A2ABCF1" w14:textId="44077F08" w:rsidR="007751E5" w:rsidRDefault="007751E5">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_Toc187246569 \h </w:instrText>
      </w:r>
      <w:r>
        <w:fldChar w:fldCharType="separate"/>
      </w:r>
      <w:r>
        <w:t>58</w:t>
      </w:r>
      <w:r>
        <w:fldChar w:fldCharType="end"/>
      </w:r>
    </w:p>
    <w:p w14:paraId="649F3647" w14:textId="5223815C" w:rsidR="007751E5" w:rsidRDefault="007751E5">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CC0A27">
        <w:rPr>
          <w:i/>
          <w:lang w:eastAsia="zh-CN"/>
        </w:rPr>
        <w:t xml:space="preserve">SAN </w:t>
      </w:r>
      <w:r w:rsidRPr="00CC0A27">
        <w:rPr>
          <w:i/>
        </w:rPr>
        <w:t>type 1-O</w:t>
      </w:r>
      <w:r>
        <w:tab/>
      </w:r>
      <w:r>
        <w:fldChar w:fldCharType="begin"/>
      </w:r>
      <w:r>
        <w:instrText xml:space="preserve"> PAGEREF _Toc187246570 \h </w:instrText>
      </w:r>
      <w:r>
        <w:fldChar w:fldCharType="separate"/>
      </w:r>
      <w:r>
        <w:t>58</w:t>
      </w:r>
      <w:r>
        <w:fldChar w:fldCharType="end"/>
      </w:r>
    </w:p>
    <w:p w14:paraId="4AF21BA2" w14:textId="511598FA" w:rsidR="007751E5" w:rsidRDefault="007751E5">
      <w:pPr>
        <w:pStyle w:val="TOC3"/>
        <w:rPr>
          <w:rFonts w:asciiTheme="minorHAnsi" w:hAnsiTheme="minorHAnsi" w:cstheme="minorBidi"/>
          <w:kern w:val="2"/>
          <w:sz w:val="24"/>
          <w:szCs w:val="24"/>
          <w:lang w:eastAsia="en-GB"/>
          <w14:ligatures w14:val="standardContextual"/>
        </w:rPr>
      </w:pPr>
      <w:r w:rsidRPr="00CC0A27">
        <w:rPr>
          <w:lang w:val="en-US"/>
        </w:rPr>
        <w:t>9.6.3</w:t>
      </w:r>
      <w:r>
        <w:rPr>
          <w:rFonts w:asciiTheme="minorHAnsi" w:hAnsiTheme="minorHAnsi" w:cstheme="minorBidi"/>
          <w:kern w:val="2"/>
          <w:sz w:val="24"/>
          <w:szCs w:val="24"/>
          <w:lang w:eastAsia="en-GB"/>
          <w14:ligatures w14:val="standardContextual"/>
        </w:rPr>
        <w:tab/>
      </w:r>
      <w:r w:rsidRPr="00CC0A27">
        <w:rPr>
          <w:lang w:val="en-US"/>
        </w:rPr>
        <w:t>OTA time alignment error</w:t>
      </w:r>
      <w:r>
        <w:tab/>
      </w:r>
      <w:r>
        <w:fldChar w:fldCharType="begin"/>
      </w:r>
      <w:r>
        <w:instrText xml:space="preserve"> PAGEREF _Toc187246571 \h </w:instrText>
      </w:r>
      <w:r>
        <w:fldChar w:fldCharType="separate"/>
      </w:r>
      <w:r>
        <w:t>58</w:t>
      </w:r>
      <w:r>
        <w:fldChar w:fldCharType="end"/>
      </w:r>
    </w:p>
    <w:p w14:paraId="451AE786" w14:textId="63BF8BF0" w:rsidR="007751E5" w:rsidRDefault="007751E5">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_Toc187246572 \h </w:instrText>
      </w:r>
      <w:r>
        <w:fldChar w:fldCharType="separate"/>
      </w:r>
      <w:r>
        <w:t>59</w:t>
      </w:r>
      <w:r>
        <w:fldChar w:fldCharType="end"/>
      </w:r>
    </w:p>
    <w:p w14:paraId="3430D912" w14:textId="6083451B" w:rsidR="007751E5" w:rsidRDefault="007751E5">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_Toc187246573 \h </w:instrText>
      </w:r>
      <w:r>
        <w:fldChar w:fldCharType="separate"/>
      </w:r>
      <w:r>
        <w:t>59</w:t>
      </w:r>
      <w:r>
        <w:fldChar w:fldCharType="end"/>
      </w:r>
    </w:p>
    <w:p w14:paraId="510455C3" w14:textId="01661CC5" w:rsidR="007751E5" w:rsidRDefault="007751E5">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_Toc187246574 \h </w:instrText>
      </w:r>
      <w:r>
        <w:fldChar w:fldCharType="separate"/>
      </w:r>
      <w:r>
        <w:t>59</w:t>
      </w:r>
      <w:r>
        <w:fldChar w:fldCharType="end"/>
      </w:r>
    </w:p>
    <w:p w14:paraId="2E5B0BF5" w14:textId="620F1FA7" w:rsidR="007751E5" w:rsidRDefault="007751E5">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_Toc187246575 \h </w:instrText>
      </w:r>
      <w:r>
        <w:fldChar w:fldCharType="separate"/>
      </w:r>
      <w:r>
        <w:t>59</w:t>
      </w:r>
      <w:r>
        <w:fldChar w:fldCharType="end"/>
      </w:r>
    </w:p>
    <w:p w14:paraId="75E681FA" w14:textId="32ADBE0B" w:rsidR="007751E5" w:rsidRDefault="007751E5">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_Toc187246576 \h </w:instrText>
      </w:r>
      <w:r>
        <w:fldChar w:fldCharType="separate"/>
      </w:r>
      <w:r>
        <w:t>59</w:t>
      </w:r>
      <w:r>
        <w:fldChar w:fldCharType="end"/>
      </w:r>
    </w:p>
    <w:p w14:paraId="27155B11" w14:textId="27E4694E" w:rsidR="007751E5" w:rsidRDefault="007751E5">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_Toc187246577 \h </w:instrText>
      </w:r>
      <w:r>
        <w:fldChar w:fldCharType="separate"/>
      </w:r>
      <w:r>
        <w:t>59</w:t>
      </w:r>
      <w:r>
        <w:fldChar w:fldCharType="end"/>
      </w:r>
    </w:p>
    <w:p w14:paraId="79536FC4" w14:textId="55DF4244" w:rsidR="007751E5" w:rsidRDefault="007751E5">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_Toc187246578 \h </w:instrText>
      </w:r>
      <w:r>
        <w:fldChar w:fldCharType="separate"/>
      </w:r>
      <w:r>
        <w:t>59</w:t>
      </w:r>
      <w:r>
        <w:fldChar w:fldCharType="end"/>
      </w:r>
    </w:p>
    <w:p w14:paraId="10F3B52E" w14:textId="3B166B8B" w:rsidR="007751E5" w:rsidRDefault="007751E5">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_Toc187246579 \h </w:instrText>
      </w:r>
      <w:r>
        <w:fldChar w:fldCharType="separate"/>
      </w:r>
      <w:r>
        <w:t>59</w:t>
      </w:r>
      <w:r>
        <w:fldChar w:fldCharType="end"/>
      </w:r>
    </w:p>
    <w:p w14:paraId="707A6CAA" w14:textId="094F4F04" w:rsidR="007751E5" w:rsidRDefault="007751E5">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_Toc187246580 \h </w:instrText>
      </w:r>
      <w:r>
        <w:fldChar w:fldCharType="separate"/>
      </w:r>
      <w:r>
        <w:t>60</w:t>
      </w:r>
      <w:r>
        <w:fldChar w:fldCharType="end"/>
      </w:r>
    </w:p>
    <w:p w14:paraId="23A7B67D" w14:textId="7D18C9BB" w:rsidR="007751E5" w:rsidRDefault="007751E5">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_Toc187246581 \h </w:instrText>
      </w:r>
      <w:r>
        <w:fldChar w:fldCharType="separate"/>
      </w:r>
      <w:r>
        <w:t>60</w:t>
      </w:r>
      <w:r>
        <w:fldChar w:fldCharType="end"/>
      </w:r>
    </w:p>
    <w:p w14:paraId="74108F48" w14:textId="7C2B7E4D" w:rsidR="007751E5" w:rsidRDefault="007751E5">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_Toc187246582 \h </w:instrText>
      </w:r>
      <w:r>
        <w:fldChar w:fldCharType="separate"/>
      </w:r>
      <w:r>
        <w:t>60</w:t>
      </w:r>
      <w:r>
        <w:fldChar w:fldCharType="end"/>
      </w:r>
    </w:p>
    <w:p w14:paraId="3A55AE00" w14:textId="3D070FCB" w:rsidR="007751E5" w:rsidRDefault="007751E5">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_Toc187246583 \h </w:instrText>
      </w:r>
      <w:r>
        <w:fldChar w:fldCharType="separate"/>
      </w:r>
      <w:r>
        <w:t>60</w:t>
      </w:r>
      <w:r>
        <w:fldChar w:fldCharType="end"/>
      </w:r>
    </w:p>
    <w:p w14:paraId="0400FEC2" w14:textId="0C3D7535" w:rsidR="007751E5" w:rsidRDefault="007751E5">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_Toc187246584 \h </w:instrText>
      </w:r>
      <w:r>
        <w:fldChar w:fldCharType="separate"/>
      </w:r>
      <w:r>
        <w:t>60</w:t>
      </w:r>
      <w:r>
        <w:fldChar w:fldCharType="end"/>
      </w:r>
    </w:p>
    <w:p w14:paraId="353A1A44" w14:textId="7F40DD75" w:rsidR="007751E5" w:rsidRDefault="007751E5">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CC0A27">
        <w:rPr>
          <w:i/>
        </w:rPr>
        <w:t xml:space="preserve"> SAN type 1-O</w:t>
      </w:r>
      <w:r>
        <w:tab/>
      </w:r>
      <w:r>
        <w:fldChar w:fldCharType="begin"/>
      </w:r>
      <w:r>
        <w:instrText xml:space="preserve"> PAGEREF _Toc187246585 \h </w:instrText>
      </w:r>
      <w:r>
        <w:fldChar w:fldCharType="separate"/>
      </w:r>
      <w:r>
        <w:t>60</w:t>
      </w:r>
      <w:r>
        <w:fldChar w:fldCharType="end"/>
      </w:r>
    </w:p>
    <w:p w14:paraId="110E689D" w14:textId="604288B6" w:rsidR="007751E5" w:rsidRDefault="007751E5">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_Toc187246586 \h </w:instrText>
      </w:r>
      <w:r>
        <w:fldChar w:fldCharType="separate"/>
      </w:r>
      <w:r>
        <w:t>60</w:t>
      </w:r>
      <w:r>
        <w:fldChar w:fldCharType="end"/>
      </w:r>
    </w:p>
    <w:p w14:paraId="70D01491" w14:textId="51AAB308" w:rsidR="007751E5" w:rsidRDefault="007751E5">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_Toc187246587 \h </w:instrText>
      </w:r>
      <w:r>
        <w:fldChar w:fldCharType="separate"/>
      </w:r>
      <w:r>
        <w:t>61</w:t>
      </w:r>
      <w:r>
        <w:fldChar w:fldCharType="end"/>
      </w:r>
    </w:p>
    <w:p w14:paraId="79B1EE17" w14:textId="1092E823" w:rsidR="007751E5" w:rsidRDefault="007751E5">
      <w:pPr>
        <w:pStyle w:val="TOC5"/>
        <w:rPr>
          <w:rFonts w:asciiTheme="minorHAnsi" w:hAnsiTheme="minorHAnsi" w:cstheme="minorBidi"/>
          <w:kern w:val="2"/>
          <w:sz w:val="24"/>
          <w:szCs w:val="24"/>
          <w:lang w:eastAsia="en-GB"/>
          <w14:ligatures w14:val="standardContextual"/>
        </w:rPr>
      </w:pPr>
      <w:r w:rsidRPr="00CC0A27">
        <w:rPr>
          <w:rFonts w:cs="Arial"/>
          <w:color w:val="000000" w:themeColor="text1"/>
        </w:rPr>
        <w:t>9</w:t>
      </w:r>
      <w:r w:rsidRPr="00CC0A27">
        <w:rPr>
          <w:rFonts w:cs="Arial"/>
          <w:iCs/>
          <w:color w:val="000000" w:themeColor="text1"/>
        </w:rPr>
        <w:t>.7.5.2.3</w:t>
      </w:r>
      <w:r>
        <w:rPr>
          <w:rFonts w:asciiTheme="minorHAnsi" w:hAnsiTheme="minorHAnsi" w:cstheme="minorBidi"/>
          <w:kern w:val="2"/>
          <w:sz w:val="24"/>
          <w:szCs w:val="24"/>
          <w:lang w:eastAsia="en-GB"/>
          <w14:ligatures w14:val="standardContextual"/>
        </w:rPr>
        <w:tab/>
      </w:r>
      <w:r w:rsidRPr="00CC0A27">
        <w:rPr>
          <w:rFonts w:cs="Arial"/>
          <w:iCs/>
          <w:color w:val="000000" w:themeColor="text1"/>
        </w:rPr>
        <w:t>Protection of the SAN receiver</w:t>
      </w:r>
      <w:r>
        <w:tab/>
      </w:r>
      <w:r>
        <w:fldChar w:fldCharType="begin"/>
      </w:r>
      <w:r>
        <w:instrText xml:space="preserve"> PAGEREF _Toc187246588 \h </w:instrText>
      </w:r>
      <w:r>
        <w:fldChar w:fldCharType="separate"/>
      </w:r>
      <w:r>
        <w:t>61</w:t>
      </w:r>
      <w:r>
        <w:fldChar w:fldCharType="end"/>
      </w:r>
    </w:p>
    <w:p w14:paraId="3A07EC74" w14:textId="03B349EF" w:rsidR="007751E5" w:rsidRDefault="007751E5">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_Toc187246589 \h </w:instrText>
      </w:r>
      <w:r>
        <w:fldChar w:fldCharType="separate"/>
      </w:r>
      <w:r>
        <w:t>61</w:t>
      </w:r>
      <w:r>
        <w:fldChar w:fldCharType="end"/>
      </w:r>
    </w:p>
    <w:p w14:paraId="5D0700F8" w14:textId="776AAB22" w:rsidR="007751E5" w:rsidRDefault="007751E5">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_Toc187246590 \h </w:instrText>
      </w:r>
      <w:r>
        <w:fldChar w:fldCharType="separate"/>
      </w:r>
      <w:r>
        <w:t>61</w:t>
      </w:r>
      <w:r>
        <w:fldChar w:fldCharType="end"/>
      </w:r>
    </w:p>
    <w:p w14:paraId="70BD1A55" w14:textId="01B10B2C" w:rsidR="007751E5" w:rsidRDefault="007751E5">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_Toc187246591 \h </w:instrText>
      </w:r>
      <w:r>
        <w:fldChar w:fldCharType="separate"/>
      </w:r>
      <w:r>
        <w:t>61</w:t>
      </w:r>
      <w:r>
        <w:fldChar w:fldCharType="end"/>
      </w:r>
    </w:p>
    <w:p w14:paraId="21A832D4" w14:textId="4621BD2D" w:rsidR="007751E5" w:rsidRDefault="007751E5">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_Toc187246592 \h </w:instrText>
      </w:r>
      <w:r>
        <w:fldChar w:fldCharType="separate"/>
      </w:r>
      <w:r>
        <w:t>61</w:t>
      </w:r>
      <w:r>
        <w:fldChar w:fldCharType="end"/>
      </w:r>
    </w:p>
    <w:p w14:paraId="4CB2C3E9" w14:textId="381120BD" w:rsidR="007751E5" w:rsidRDefault="007751E5">
      <w:pPr>
        <w:pStyle w:val="TOC2"/>
        <w:rPr>
          <w:rFonts w:asciiTheme="minorHAnsi" w:hAnsiTheme="minorHAnsi" w:cstheme="minorBidi"/>
          <w:kern w:val="2"/>
          <w:sz w:val="24"/>
          <w:szCs w:val="24"/>
          <w:lang w:eastAsia="en-GB"/>
          <w14:ligatures w14:val="standardContextual"/>
        </w:rPr>
      </w:pPr>
      <w:r w:rsidRPr="00CC0A27">
        <w:rPr>
          <w:lang w:val="en-US"/>
        </w:rPr>
        <w:t>10.2</w:t>
      </w:r>
      <w:r>
        <w:rPr>
          <w:rFonts w:asciiTheme="minorHAnsi" w:hAnsiTheme="minorHAnsi" w:cstheme="minorBidi"/>
          <w:kern w:val="2"/>
          <w:sz w:val="24"/>
          <w:szCs w:val="24"/>
          <w:lang w:eastAsia="en-GB"/>
          <w14:ligatures w14:val="standardContextual"/>
        </w:rPr>
        <w:tab/>
      </w:r>
      <w:r w:rsidRPr="00CC0A27">
        <w:rPr>
          <w:lang w:val="en-US"/>
        </w:rPr>
        <w:t>OTA sensitivity</w:t>
      </w:r>
      <w:r>
        <w:tab/>
      </w:r>
      <w:r>
        <w:fldChar w:fldCharType="begin"/>
      </w:r>
      <w:r>
        <w:instrText xml:space="preserve"> PAGEREF _Toc187246593 \h </w:instrText>
      </w:r>
      <w:r>
        <w:fldChar w:fldCharType="separate"/>
      </w:r>
      <w:r>
        <w:t>62</w:t>
      </w:r>
      <w:r>
        <w:fldChar w:fldCharType="end"/>
      </w:r>
    </w:p>
    <w:p w14:paraId="011293C5" w14:textId="1DDE9E8C" w:rsidR="007751E5" w:rsidRDefault="007751E5">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_Toc187246594 \h </w:instrText>
      </w:r>
      <w:r>
        <w:fldChar w:fldCharType="separate"/>
      </w:r>
      <w:r>
        <w:t>62</w:t>
      </w:r>
      <w:r>
        <w:fldChar w:fldCharType="end"/>
      </w:r>
    </w:p>
    <w:p w14:paraId="40BBA30A" w14:textId="4E3EB338" w:rsidR="007751E5" w:rsidRDefault="007751E5">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CC0A27">
        <w:rPr>
          <w:i/>
          <w:iCs/>
        </w:rPr>
        <w:t>SAN type 1-O</w:t>
      </w:r>
      <w:r>
        <w:tab/>
      </w:r>
      <w:r>
        <w:fldChar w:fldCharType="begin"/>
      </w:r>
      <w:r>
        <w:instrText xml:space="preserve"> PAGEREF _Toc187246595 \h </w:instrText>
      </w:r>
      <w:r>
        <w:fldChar w:fldCharType="separate"/>
      </w:r>
      <w:r>
        <w:t>63</w:t>
      </w:r>
      <w:r>
        <w:fldChar w:fldCharType="end"/>
      </w:r>
    </w:p>
    <w:p w14:paraId="796A927E" w14:textId="01096713" w:rsidR="007751E5" w:rsidRDefault="007751E5">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_Toc187246596 \h </w:instrText>
      </w:r>
      <w:r>
        <w:fldChar w:fldCharType="separate"/>
      </w:r>
      <w:r>
        <w:t>63</w:t>
      </w:r>
      <w:r>
        <w:fldChar w:fldCharType="end"/>
      </w:r>
    </w:p>
    <w:p w14:paraId="0882EB9B" w14:textId="0FAA2992" w:rsidR="007751E5" w:rsidRDefault="007751E5">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_Toc187246597 \h </w:instrText>
      </w:r>
      <w:r>
        <w:fldChar w:fldCharType="separate"/>
      </w:r>
      <w:r>
        <w:t>63</w:t>
      </w:r>
      <w:r>
        <w:fldChar w:fldCharType="end"/>
      </w:r>
    </w:p>
    <w:p w14:paraId="2195484A" w14:textId="6DB3FF91" w:rsidR="007751E5" w:rsidRDefault="007751E5">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t xml:space="preserve">Minimum requirement for </w:t>
      </w:r>
      <w:r w:rsidRPr="00CC0A27">
        <w:rPr>
          <w:i/>
          <w:lang w:val="en-US" w:eastAsia="zh-CN"/>
        </w:rPr>
        <w:t>SAN</w:t>
      </w:r>
      <w:r w:rsidRPr="00CC0A27">
        <w:rPr>
          <w:i/>
        </w:rPr>
        <w:t xml:space="preserve"> type 1-O</w:t>
      </w:r>
      <w:r>
        <w:tab/>
      </w:r>
      <w:r>
        <w:fldChar w:fldCharType="begin"/>
      </w:r>
      <w:r>
        <w:instrText xml:space="preserve"> PAGEREF _Toc187246598 \h </w:instrText>
      </w:r>
      <w:r>
        <w:fldChar w:fldCharType="separate"/>
      </w:r>
      <w:r>
        <w:t>63</w:t>
      </w:r>
      <w:r>
        <w:fldChar w:fldCharType="end"/>
      </w:r>
    </w:p>
    <w:p w14:paraId="77031473" w14:textId="5C948096" w:rsidR="007751E5" w:rsidRDefault="007751E5">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_Toc187246599 \h </w:instrText>
      </w:r>
      <w:r>
        <w:fldChar w:fldCharType="separate"/>
      </w:r>
      <w:r>
        <w:t>64</w:t>
      </w:r>
      <w:r>
        <w:fldChar w:fldCharType="end"/>
      </w:r>
    </w:p>
    <w:p w14:paraId="4C346A40" w14:textId="5984FD88" w:rsidR="007751E5" w:rsidRDefault="007751E5">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_Toc187246600 \h </w:instrText>
      </w:r>
      <w:r>
        <w:fldChar w:fldCharType="separate"/>
      </w:r>
      <w:r>
        <w:t>64</w:t>
      </w:r>
      <w:r>
        <w:fldChar w:fldCharType="end"/>
      </w:r>
    </w:p>
    <w:p w14:paraId="11DCF770" w14:textId="75A8ECD5" w:rsidR="007751E5" w:rsidRDefault="007751E5">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CC0A27">
        <w:rPr>
          <w:i/>
          <w:iCs/>
          <w:lang w:val="en-US" w:eastAsia="zh-CN"/>
        </w:rPr>
        <w:t>SAN</w:t>
      </w:r>
      <w:r w:rsidRPr="00CC0A27">
        <w:rPr>
          <w:i/>
        </w:rPr>
        <w:t xml:space="preserve"> type 1-O</w:t>
      </w:r>
      <w:r>
        <w:tab/>
      </w:r>
      <w:r>
        <w:fldChar w:fldCharType="begin"/>
      </w:r>
      <w:r>
        <w:instrText xml:space="preserve"> PAGEREF _Toc187246601 \h </w:instrText>
      </w:r>
      <w:r>
        <w:fldChar w:fldCharType="separate"/>
      </w:r>
      <w:r>
        <w:t>64</w:t>
      </w:r>
      <w:r>
        <w:fldChar w:fldCharType="end"/>
      </w:r>
    </w:p>
    <w:p w14:paraId="650D4386" w14:textId="4A76922C" w:rsidR="007751E5" w:rsidRDefault="007751E5">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_Toc187246602 \h </w:instrText>
      </w:r>
      <w:r>
        <w:fldChar w:fldCharType="separate"/>
      </w:r>
      <w:r>
        <w:t>65</w:t>
      </w:r>
      <w:r>
        <w:fldChar w:fldCharType="end"/>
      </w:r>
    </w:p>
    <w:p w14:paraId="48E46297" w14:textId="24285137" w:rsidR="007751E5" w:rsidRDefault="007751E5">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_Toc187246603 \h </w:instrText>
      </w:r>
      <w:r>
        <w:fldChar w:fldCharType="separate"/>
      </w:r>
      <w:r>
        <w:t>65</w:t>
      </w:r>
      <w:r>
        <w:fldChar w:fldCharType="end"/>
      </w:r>
    </w:p>
    <w:p w14:paraId="7CA71ECE" w14:textId="5C339A0D" w:rsidR="007751E5" w:rsidRDefault="007751E5">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_Toc187246604 \h </w:instrText>
      </w:r>
      <w:r>
        <w:fldChar w:fldCharType="separate"/>
      </w:r>
      <w:r>
        <w:t>65</w:t>
      </w:r>
      <w:r>
        <w:fldChar w:fldCharType="end"/>
      </w:r>
    </w:p>
    <w:p w14:paraId="3255D0E1" w14:textId="371CEA75" w:rsidR="007751E5" w:rsidRDefault="007751E5">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CC0A27">
        <w:rPr>
          <w:i/>
        </w:rPr>
        <w:t>SAN type 1-O</w:t>
      </w:r>
      <w:r>
        <w:tab/>
      </w:r>
      <w:r>
        <w:fldChar w:fldCharType="begin"/>
      </w:r>
      <w:r>
        <w:instrText xml:space="preserve"> PAGEREF _Toc187246605 \h </w:instrText>
      </w:r>
      <w:r>
        <w:fldChar w:fldCharType="separate"/>
      </w:r>
      <w:r>
        <w:t>65</w:t>
      </w:r>
      <w:r>
        <w:fldChar w:fldCharType="end"/>
      </w:r>
    </w:p>
    <w:p w14:paraId="213B0DF3" w14:textId="0444917F" w:rsidR="007751E5" w:rsidRDefault="007751E5">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_Toc187246606 \h </w:instrText>
      </w:r>
      <w:r>
        <w:fldChar w:fldCharType="separate"/>
      </w:r>
      <w:r>
        <w:t>66</w:t>
      </w:r>
      <w:r>
        <w:fldChar w:fldCharType="end"/>
      </w:r>
    </w:p>
    <w:p w14:paraId="7192DE51" w14:textId="41BF5DC2" w:rsidR="007751E5" w:rsidRDefault="007751E5">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_Toc187246607 \h </w:instrText>
      </w:r>
      <w:r>
        <w:fldChar w:fldCharType="separate"/>
      </w:r>
      <w:r>
        <w:t>66</w:t>
      </w:r>
      <w:r>
        <w:fldChar w:fldCharType="end"/>
      </w:r>
    </w:p>
    <w:p w14:paraId="2A67CEBA" w14:textId="163FA87B" w:rsidR="007751E5" w:rsidRDefault="007751E5">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_Toc187246608 \h </w:instrText>
      </w:r>
      <w:r>
        <w:fldChar w:fldCharType="separate"/>
      </w:r>
      <w:r>
        <w:t>66</w:t>
      </w:r>
      <w:r>
        <w:fldChar w:fldCharType="end"/>
      </w:r>
    </w:p>
    <w:p w14:paraId="6B726E70" w14:textId="566D2AE8" w:rsidR="007751E5" w:rsidRDefault="007751E5">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CC0A27">
        <w:rPr>
          <w:i/>
          <w:lang w:val="en-US" w:eastAsia="zh-CN"/>
        </w:rPr>
        <w:t>SAN</w:t>
      </w:r>
      <w:r w:rsidRPr="00CC0A27">
        <w:rPr>
          <w:i/>
        </w:rPr>
        <w:t xml:space="preserve"> type 1-O</w:t>
      </w:r>
      <w:r>
        <w:tab/>
      </w:r>
      <w:r>
        <w:fldChar w:fldCharType="begin"/>
      </w:r>
      <w:r>
        <w:instrText xml:space="preserve"> PAGEREF _Toc187246609 \h </w:instrText>
      </w:r>
      <w:r>
        <w:fldChar w:fldCharType="separate"/>
      </w:r>
      <w:r>
        <w:t>66</w:t>
      </w:r>
      <w:r>
        <w:fldChar w:fldCharType="end"/>
      </w:r>
    </w:p>
    <w:p w14:paraId="2003B9B9" w14:textId="49774D65" w:rsidR="007751E5" w:rsidRDefault="007751E5">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_Toc187246610 \h </w:instrText>
      </w:r>
      <w:r>
        <w:fldChar w:fldCharType="separate"/>
      </w:r>
      <w:r>
        <w:t>66</w:t>
      </w:r>
      <w:r>
        <w:fldChar w:fldCharType="end"/>
      </w:r>
    </w:p>
    <w:p w14:paraId="49F8AB93" w14:textId="00188979" w:rsidR="007751E5" w:rsidRDefault="007751E5">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_Toc187246611 \h </w:instrText>
      </w:r>
      <w:r>
        <w:fldChar w:fldCharType="separate"/>
      </w:r>
      <w:r>
        <w:t>67</w:t>
      </w:r>
      <w:r>
        <w:fldChar w:fldCharType="end"/>
      </w:r>
    </w:p>
    <w:p w14:paraId="63DAF72C" w14:textId="42E0FAF0" w:rsidR="007751E5" w:rsidRDefault="007751E5">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_Toc187246612 \h </w:instrText>
      </w:r>
      <w:r>
        <w:fldChar w:fldCharType="separate"/>
      </w:r>
      <w:r>
        <w:t>67</w:t>
      </w:r>
      <w:r>
        <w:fldChar w:fldCharType="end"/>
      </w:r>
    </w:p>
    <w:p w14:paraId="62494BD8" w14:textId="7AA5DB54" w:rsidR="007751E5" w:rsidRDefault="007751E5">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_Toc187246613 \h </w:instrText>
      </w:r>
      <w:r>
        <w:fldChar w:fldCharType="separate"/>
      </w:r>
      <w:r>
        <w:t>67</w:t>
      </w:r>
      <w:r>
        <w:fldChar w:fldCharType="end"/>
      </w:r>
    </w:p>
    <w:p w14:paraId="30EF76C9" w14:textId="0E0BE3E1" w:rsidR="007751E5" w:rsidRDefault="007751E5">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_Toc187246614 \h </w:instrText>
      </w:r>
      <w:r>
        <w:fldChar w:fldCharType="separate"/>
      </w:r>
      <w:r>
        <w:t>67</w:t>
      </w:r>
      <w:r>
        <w:fldChar w:fldCharType="end"/>
      </w:r>
    </w:p>
    <w:p w14:paraId="6DACC446" w14:textId="47E26105" w:rsidR="007751E5" w:rsidRDefault="007751E5">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_Toc187246615 \h </w:instrText>
      </w:r>
      <w:r>
        <w:fldChar w:fldCharType="separate"/>
      </w:r>
      <w:r>
        <w:t>67</w:t>
      </w:r>
      <w:r>
        <w:fldChar w:fldCharType="end"/>
      </w:r>
    </w:p>
    <w:p w14:paraId="17F2A7AB" w14:textId="20BA9D96" w:rsidR="007751E5" w:rsidRDefault="007751E5">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_Toc187246616 \h </w:instrText>
      </w:r>
      <w:r>
        <w:fldChar w:fldCharType="separate"/>
      </w:r>
      <w:r>
        <w:t>67</w:t>
      </w:r>
      <w:r>
        <w:fldChar w:fldCharType="end"/>
      </w:r>
    </w:p>
    <w:p w14:paraId="531716DF" w14:textId="266C6288" w:rsidR="007751E5" w:rsidRDefault="007751E5">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CC0A27">
        <w:rPr>
          <w:i/>
          <w:lang w:val="en-US" w:eastAsia="zh-CN"/>
        </w:rPr>
        <w:t>SAN</w:t>
      </w:r>
      <w:r w:rsidRPr="00CC0A27">
        <w:rPr>
          <w:i/>
          <w:lang w:eastAsia="zh-CN"/>
        </w:rPr>
        <w:t xml:space="preserve"> type 1-O</w:t>
      </w:r>
      <w:r>
        <w:tab/>
      </w:r>
      <w:r>
        <w:fldChar w:fldCharType="begin"/>
      </w:r>
      <w:r>
        <w:instrText xml:space="preserve"> PAGEREF _Toc187246617 \h </w:instrText>
      </w:r>
      <w:r>
        <w:fldChar w:fldCharType="separate"/>
      </w:r>
      <w:r>
        <w:t>67</w:t>
      </w:r>
      <w:r>
        <w:fldChar w:fldCharType="end"/>
      </w:r>
    </w:p>
    <w:p w14:paraId="37D55B5A" w14:textId="573849FA" w:rsidR="007751E5" w:rsidRDefault="007751E5">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_Toc187246618 \h </w:instrText>
      </w:r>
      <w:r>
        <w:fldChar w:fldCharType="separate"/>
      </w:r>
      <w:r>
        <w:t>68</w:t>
      </w:r>
      <w:r>
        <w:fldChar w:fldCharType="end"/>
      </w:r>
    </w:p>
    <w:p w14:paraId="0F1E6C95" w14:textId="22ABB8BC" w:rsidR="007751E5" w:rsidRDefault="007751E5">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_Toc187246619 \h </w:instrText>
      </w:r>
      <w:r>
        <w:fldChar w:fldCharType="separate"/>
      </w:r>
      <w:r>
        <w:t>68</w:t>
      </w:r>
      <w:r>
        <w:fldChar w:fldCharType="end"/>
      </w:r>
    </w:p>
    <w:p w14:paraId="1D383E4A" w14:textId="15C5FBF9" w:rsidR="007751E5" w:rsidRDefault="007751E5">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_Toc187246620 \h </w:instrText>
      </w:r>
      <w:r>
        <w:fldChar w:fldCharType="separate"/>
      </w:r>
      <w:r>
        <w:t>68</w:t>
      </w:r>
      <w:r>
        <w:fldChar w:fldCharType="end"/>
      </w:r>
    </w:p>
    <w:p w14:paraId="11BA4C2A" w14:textId="020E219C" w:rsidR="007751E5" w:rsidRDefault="007751E5">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_Toc187246621 \h </w:instrText>
      </w:r>
      <w:r>
        <w:fldChar w:fldCharType="separate"/>
      </w:r>
      <w:r>
        <w:t>69</w:t>
      </w:r>
      <w:r>
        <w:fldChar w:fldCharType="end"/>
      </w:r>
    </w:p>
    <w:p w14:paraId="3308B256" w14:textId="013A93E8" w:rsidR="007751E5" w:rsidRDefault="007751E5">
      <w:pPr>
        <w:pStyle w:val="TOC2"/>
        <w:rPr>
          <w:rFonts w:asciiTheme="minorHAnsi" w:hAnsiTheme="minorHAnsi" w:cstheme="minorBidi"/>
          <w:kern w:val="2"/>
          <w:sz w:val="24"/>
          <w:szCs w:val="24"/>
          <w:lang w:eastAsia="en-GB"/>
          <w14:ligatures w14:val="standardContextual"/>
        </w:rPr>
      </w:pPr>
      <w:r>
        <w:lastRenderedPageBreak/>
        <w:t>11.</w:t>
      </w:r>
      <w:r w:rsidRPr="00CC0A27">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_Toc187246622 \h </w:instrText>
      </w:r>
      <w:r>
        <w:fldChar w:fldCharType="separate"/>
      </w:r>
      <w:r>
        <w:t>69</w:t>
      </w:r>
      <w:r>
        <w:fldChar w:fldCharType="end"/>
      </w:r>
    </w:p>
    <w:p w14:paraId="6FAE673A" w14:textId="6A99E031" w:rsidR="007751E5" w:rsidRDefault="007751E5">
      <w:pPr>
        <w:pStyle w:val="TOC3"/>
        <w:rPr>
          <w:rFonts w:asciiTheme="minorHAnsi" w:hAnsiTheme="minorHAnsi" w:cstheme="minorBidi"/>
          <w:kern w:val="2"/>
          <w:sz w:val="24"/>
          <w:szCs w:val="24"/>
          <w:lang w:eastAsia="en-GB"/>
          <w14:ligatures w14:val="standardContextual"/>
        </w:rPr>
      </w:pPr>
      <w:r>
        <w:t>11.2.1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_Toc187246623 \h </w:instrText>
      </w:r>
      <w:r>
        <w:fldChar w:fldCharType="separate"/>
      </w:r>
      <w:r>
        <w:t>69</w:t>
      </w:r>
      <w:r>
        <w:fldChar w:fldCharType="end"/>
      </w:r>
    </w:p>
    <w:p w14:paraId="10BB220C" w14:textId="576A60F6" w:rsidR="007751E5" w:rsidRDefault="007751E5">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_Toc187246624 \h </w:instrText>
      </w:r>
      <w:r>
        <w:fldChar w:fldCharType="separate"/>
      </w:r>
      <w:r>
        <w:t>69</w:t>
      </w:r>
      <w:r>
        <w:fldChar w:fldCharType="end"/>
      </w:r>
    </w:p>
    <w:p w14:paraId="7615D124" w14:textId="0F09B905" w:rsidR="007751E5" w:rsidRDefault="007751E5">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_Toc187246625 \h </w:instrText>
      </w:r>
      <w:r>
        <w:fldChar w:fldCharType="separate"/>
      </w:r>
      <w:r>
        <w:t>70</w:t>
      </w:r>
      <w:r>
        <w:fldChar w:fldCharType="end"/>
      </w:r>
    </w:p>
    <w:p w14:paraId="3E05476B" w14:textId="778B364C" w:rsidR="007751E5" w:rsidRDefault="007751E5">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_Toc187246626 \h </w:instrText>
      </w:r>
      <w:r>
        <w:fldChar w:fldCharType="separate"/>
      </w:r>
      <w:r>
        <w:t>70</w:t>
      </w:r>
      <w:r>
        <w:fldChar w:fldCharType="end"/>
      </w:r>
    </w:p>
    <w:p w14:paraId="6B9198BA" w14:textId="28B57E14" w:rsidR="007751E5" w:rsidRDefault="007751E5">
      <w:pPr>
        <w:pStyle w:val="TOC2"/>
        <w:rPr>
          <w:rFonts w:asciiTheme="minorHAnsi" w:hAnsiTheme="minorHAnsi" w:cstheme="minorBidi"/>
          <w:kern w:val="2"/>
          <w:sz w:val="24"/>
          <w:szCs w:val="24"/>
          <w:lang w:eastAsia="en-GB"/>
          <w14:ligatures w14:val="standardContextual"/>
        </w:rPr>
      </w:pPr>
      <w:r>
        <w:t>11.</w:t>
      </w:r>
      <w:r w:rsidRPr="00CC0A27">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_Toc187246627 \h </w:instrText>
      </w:r>
      <w:r>
        <w:fldChar w:fldCharType="separate"/>
      </w:r>
      <w:r>
        <w:t>70</w:t>
      </w:r>
      <w:r>
        <w:fldChar w:fldCharType="end"/>
      </w:r>
    </w:p>
    <w:p w14:paraId="4B9D1500" w14:textId="78134C30" w:rsidR="007751E5" w:rsidRDefault="007751E5">
      <w:pPr>
        <w:pStyle w:val="TOC3"/>
        <w:rPr>
          <w:rFonts w:asciiTheme="minorHAnsi" w:hAnsiTheme="minorHAnsi" w:cstheme="minorBidi"/>
          <w:kern w:val="2"/>
          <w:sz w:val="24"/>
          <w:szCs w:val="24"/>
          <w:lang w:eastAsia="en-GB"/>
          <w14:ligatures w14:val="standardContextual"/>
        </w:rPr>
      </w:pPr>
      <w:r>
        <w:t>11.</w:t>
      </w:r>
      <w:r w:rsidRPr="00CC0A27">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CC0A27">
        <w:rPr>
          <w:i/>
        </w:rPr>
        <w:t>SAN type 1-O</w:t>
      </w:r>
      <w:r>
        <w:tab/>
      </w:r>
      <w:r>
        <w:fldChar w:fldCharType="begin"/>
      </w:r>
      <w:r>
        <w:instrText xml:space="preserve"> PAGEREF _Toc187246628 \h </w:instrText>
      </w:r>
      <w:r>
        <w:fldChar w:fldCharType="separate"/>
      </w:r>
      <w:r>
        <w:t>70</w:t>
      </w:r>
      <w:r>
        <w:fldChar w:fldCharType="end"/>
      </w:r>
    </w:p>
    <w:p w14:paraId="643B7D89" w14:textId="566AFE37" w:rsidR="007751E5" w:rsidRDefault="007751E5">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_Toc187246629 \h </w:instrText>
      </w:r>
      <w:r>
        <w:fldChar w:fldCharType="separate"/>
      </w:r>
      <w:r>
        <w:t>70</w:t>
      </w:r>
      <w:r>
        <w:fldChar w:fldCharType="end"/>
      </w:r>
    </w:p>
    <w:p w14:paraId="594BD71F" w14:textId="1C3D719B" w:rsidR="007751E5" w:rsidRDefault="007751E5">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_Toc187246630 \h </w:instrText>
      </w:r>
      <w:r>
        <w:fldChar w:fldCharType="separate"/>
      </w:r>
      <w:r>
        <w:t>70</w:t>
      </w:r>
      <w:r>
        <w:fldChar w:fldCharType="end"/>
      </w:r>
    </w:p>
    <w:p w14:paraId="4D889EBF" w14:textId="0BF51AEB" w:rsidR="007751E5" w:rsidRDefault="007751E5">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_Toc187246631 \h </w:instrText>
      </w:r>
      <w:r>
        <w:fldChar w:fldCharType="separate"/>
      </w:r>
      <w:r>
        <w:t>70</w:t>
      </w:r>
      <w:r>
        <w:fldChar w:fldCharType="end"/>
      </w:r>
    </w:p>
    <w:p w14:paraId="0D3EE11A" w14:textId="1F7A6830" w:rsidR="007751E5" w:rsidRDefault="007751E5">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_Toc187246632 \h </w:instrText>
      </w:r>
      <w:r>
        <w:fldChar w:fldCharType="separate"/>
      </w:r>
      <w:r>
        <w:t>70</w:t>
      </w:r>
      <w:r>
        <w:fldChar w:fldCharType="end"/>
      </w:r>
    </w:p>
    <w:p w14:paraId="404E6282" w14:textId="0997252D" w:rsidR="007751E5" w:rsidRDefault="007751E5">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_Toc187246633 \h </w:instrText>
      </w:r>
      <w:r>
        <w:fldChar w:fldCharType="separate"/>
      </w:r>
      <w:r>
        <w:t>70</w:t>
      </w:r>
      <w:r>
        <w:fldChar w:fldCharType="end"/>
      </w:r>
    </w:p>
    <w:p w14:paraId="1A25FAAF" w14:textId="09AE1B4E" w:rsidR="007751E5" w:rsidRDefault="007751E5">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_Toc187246634 \h </w:instrText>
      </w:r>
      <w:r>
        <w:fldChar w:fldCharType="separate"/>
      </w:r>
      <w:r>
        <w:t>70</w:t>
      </w:r>
      <w:r>
        <w:fldChar w:fldCharType="end"/>
      </w:r>
    </w:p>
    <w:p w14:paraId="3E0EBCCD" w14:textId="55B1E3F6" w:rsidR="007751E5" w:rsidRDefault="007751E5">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_Toc187246635 \h </w:instrText>
      </w:r>
      <w:r>
        <w:fldChar w:fldCharType="separate"/>
      </w:r>
      <w:r>
        <w:t>70</w:t>
      </w:r>
      <w:r>
        <w:fldChar w:fldCharType="end"/>
      </w:r>
    </w:p>
    <w:p w14:paraId="566DEB46" w14:textId="5038D15B" w:rsidR="007751E5" w:rsidRDefault="007751E5">
      <w:pPr>
        <w:pStyle w:val="TOC2"/>
        <w:rPr>
          <w:rFonts w:asciiTheme="minorHAnsi" w:hAnsiTheme="minorHAnsi" w:cstheme="minorBidi"/>
          <w:kern w:val="2"/>
          <w:sz w:val="24"/>
          <w:szCs w:val="24"/>
          <w:lang w:eastAsia="en-GB"/>
          <w14:ligatures w14:val="standardContextual"/>
        </w:rPr>
      </w:pPr>
      <w:r>
        <w:t>11.</w:t>
      </w:r>
      <w:r w:rsidRPr="00CC0A27">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_Toc187246636 \h </w:instrText>
      </w:r>
      <w:r>
        <w:fldChar w:fldCharType="separate"/>
      </w:r>
      <w:r>
        <w:t>70</w:t>
      </w:r>
      <w:r>
        <w:fldChar w:fldCharType="end"/>
      </w:r>
    </w:p>
    <w:p w14:paraId="51E7BE5C" w14:textId="753B1EB5" w:rsidR="007751E5" w:rsidRDefault="007751E5">
      <w:pPr>
        <w:pStyle w:val="TOC3"/>
        <w:rPr>
          <w:rFonts w:asciiTheme="minorHAnsi" w:hAnsiTheme="minorHAnsi" w:cstheme="minorBidi"/>
          <w:kern w:val="2"/>
          <w:sz w:val="24"/>
          <w:szCs w:val="24"/>
          <w:lang w:eastAsia="en-GB"/>
          <w14:ligatures w14:val="standardContextual"/>
        </w:rPr>
      </w:pPr>
      <w:r>
        <w:t>11.</w:t>
      </w:r>
      <w:r>
        <w:rPr>
          <w:lang w:eastAsia="zh-CN"/>
        </w:rPr>
        <w:t>4</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_Toc187246637 \h </w:instrText>
      </w:r>
      <w:r>
        <w:fldChar w:fldCharType="separate"/>
      </w:r>
      <w:r>
        <w:t>70</w:t>
      </w:r>
      <w:r>
        <w:fldChar w:fldCharType="end"/>
      </w:r>
    </w:p>
    <w:p w14:paraId="427EB8C5" w14:textId="4DAF1583" w:rsidR="007751E5" w:rsidRDefault="007751E5">
      <w:pPr>
        <w:pStyle w:val="TOC3"/>
        <w:rPr>
          <w:rFonts w:asciiTheme="minorHAnsi" w:hAnsiTheme="minorHAnsi" w:cstheme="minorBidi"/>
          <w:kern w:val="2"/>
          <w:sz w:val="24"/>
          <w:szCs w:val="24"/>
          <w:lang w:eastAsia="en-GB"/>
          <w14:ligatures w14:val="standardContextual"/>
        </w:rPr>
      </w:pPr>
      <w:r>
        <w:t>11.</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_Toc187246638 \h </w:instrText>
      </w:r>
      <w:r>
        <w:fldChar w:fldCharType="separate"/>
      </w:r>
      <w:r>
        <w:t>70</w:t>
      </w:r>
      <w:r>
        <w:fldChar w:fldCharType="end"/>
      </w:r>
    </w:p>
    <w:p w14:paraId="1283463F" w14:textId="334284EF" w:rsidR="007751E5" w:rsidRDefault="007751E5">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_Toc187246639 \h </w:instrText>
      </w:r>
      <w:r>
        <w:fldChar w:fldCharType="separate"/>
      </w:r>
      <w:r>
        <w:t>71</w:t>
      </w:r>
      <w:r>
        <w:fldChar w:fldCharType="end"/>
      </w:r>
    </w:p>
    <w:p w14:paraId="512A88D9" w14:textId="665BEBBA" w:rsidR="007751E5" w:rsidRDefault="007751E5">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_Toc187246640 \h </w:instrText>
      </w:r>
      <w:r>
        <w:fldChar w:fldCharType="separate"/>
      </w:r>
      <w:r>
        <w:t>71</w:t>
      </w:r>
      <w:r>
        <w:fldChar w:fldCharType="end"/>
      </w:r>
    </w:p>
    <w:p w14:paraId="67D0BBE1" w14:textId="6664AE3D" w:rsidR="007751E5" w:rsidRDefault="007751E5">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_Toc187246641 \h </w:instrText>
      </w:r>
      <w:r>
        <w:fldChar w:fldCharType="separate"/>
      </w:r>
      <w:r>
        <w:t>71</w:t>
      </w:r>
      <w:r>
        <w:fldChar w:fldCharType="end"/>
      </w:r>
    </w:p>
    <w:p w14:paraId="4DC498C7" w14:textId="64745D5C" w:rsidR="007751E5" w:rsidRDefault="007751E5">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CC0A27">
        <w:rPr>
          <w:rFonts w:eastAsia="DengXian"/>
        </w:rPr>
        <w:t>Fixed Reference Channels for performance requirements (QPSK, R=308/1024)</w:t>
      </w:r>
      <w:r>
        <w:tab/>
      </w:r>
      <w:r>
        <w:fldChar w:fldCharType="begin"/>
      </w:r>
      <w:r>
        <w:instrText xml:space="preserve"> PAGEREF _Toc187246642 \h </w:instrText>
      </w:r>
      <w:r>
        <w:fldChar w:fldCharType="separate"/>
      </w:r>
      <w:r>
        <w:t>72</w:t>
      </w:r>
      <w:r>
        <w:fldChar w:fldCharType="end"/>
      </w:r>
    </w:p>
    <w:p w14:paraId="0A25F5AB" w14:textId="0935D5DE" w:rsidR="007751E5" w:rsidRDefault="007751E5">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_Toc187246643 \h </w:instrText>
      </w:r>
      <w:r>
        <w:fldChar w:fldCharType="separate"/>
      </w:r>
      <w:r>
        <w:t>74</w:t>
      </w:r>
      <w:r>
        <w:fldChar w:fldCharType="end"/>
      </w:r>
    </w:p>
    <w:p w14:paraId="6D4E5FC2" w14:textId="5B3A90E9" w:rsidR="007751E5" w:rsidRDefault="007751E5">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_Toc187246644 \h </w:instrText>
      </w:r>
      <w:r>
        <w:fldChar w:fldCharType="separate"/>
      </w:r>
      <w:r>
        <w:t>74</w:t>
      </w:r>
      <w:r>
        <w:fldChar w:fldCharType="end"/>
      </w:r>
    </w:p>
    <w:p w14:paraId="72BC8FFB" w14:textId="5EC80A3B" w:rsidR="007751E5" w:rsidRDefault="007751E5">
      <w:pPr>
        <w:pStyle w:val="TOC8"/>
        <w:rPr>
          <w:rFonts w:asciiTheme="minorHAnsi" w:hAnsiTheme="minorHAnsi" w:cstheme="minorBidi"/>
          <w:b w:val="0"/>
          <w:kern w:val="2"/>
          <w:sz w:val="24"/>
          <w:szCs w:val="24"/>
          <w:lang w:eastAsia="en-GB"/>
          <w14:ligatures w14:val="standardContextual"/>
        </w:rPr>
      </w:pPr>
      <w:r>
        <w:t>Annex B (normative): Error Vector Magnitude (FR1)</w:t>
      </w:r>
      <w:r>
        <w:tab/>
      </w:r>
      <w:r>
        <w:fldChar w:fldCharType="begin"/>
      </w:r>
      <w:r>
        <w:instrText xml:space="preserve"> PAGEREF _Toc187246645 \h </w:instrText>
      </w:r>
      <w:r>
        <w:fldChar w:fldCharType="separate"/>
      </w:r>
      <w:r>
        <w:t>75</w:t>
      </w:r>
      <w:r>
        <w:fldChar w:fldCharType="end"/>
      </w:r>
    </w:p>
    <w:p w14:paraId="46EC8FC9" w14:textId="55C3433A" w:rsidR="007751E5" w:rsidRDefault="007751E5">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_Toc187246646 \h </w:instrText>
      </w:r>
      <w:r>
        <w:fldChar w:fldCharType="separate"/>
      </w:r>
      <w:r>
        <w:t>75</w:t>
      </w:r>
      <w:r>
        <w:fldChar w:fldCharType="end"/>
      </w:r>
    </w:p>
    <w:p w14:paraId="7C54F8BE" w14:textId="730C14B8" w:rsidR="007751E5" w:rsidRDefault="007751E5">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_Toc187246647 \h </w:instrText>
      </w:r>
      <w:r>
        <w:fldChar w:fldCharType="separate"/>
      </w:r>
      <w:r>
        <w:t>75</w:t>
      </w:r>
      <w:r>
        <w:fldChar w:fldCharType="end"/>
      </w:r>
    </w:p>
    <w:p w14:paraId="62D79259" w14:textId="7F349284" w:rsidR="007751E5" w:rsidRDefault="007751E5">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_Toc187246648 \h </w:instrText>
      </w:r>
      <w:r>
        <w:fldChar w:fldCharType="separate"/>
      </w:r>
      <w:r>
        <w:t>76</w:t>
      </w:r>
      <w:r>
        <w:fldChar w:fldCharType="end"/>
      </w:r>
    </w:p>
    <w:p w14:paraId="03164DF5" w14:textId="17D1F88D" w:rsidR="007751E5" w:rsidRDefault="007751E5">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_Toc187246649 \h </w:instrText>
      </w:r>
      <w:r>
        <w:fldChar w:fldCharType="separate"/>
      </w:r>
      <w:r>
        <w:t>76</w:t>
      </w:r>
      <w:r>
        <w:fldChar w:fldCharType="end"/>
      </w:r>
    </w:p>
    <w:p w14:paraId="09B95985" w14:textId="25391391" w:rsidR="007751E5" w:rsidRDefault="007751E5">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_Toc187246650 \h </w:instrText>
      </w:r>
      <w:r>
        <w:fldChar w:fldCharType="separate"/>
      </w:r>
      <w:r>
        <w:t>76</w:t>
      </w:r>
      <w:r>
        <w:fldChar w:fldCharType="end"/>
      </w:r>
    </w:p>
    <w:p w14:paraId="26ABE88F" w14:textId="0A94711E" w:rsidR="007751E5" w:rsidRDefault="007751E5">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_Toc187246651 \h </w:instrText>
      </w:r>
      <w:r>
        <w:fldChar w:fldCharType="separate"/>
      </w:r>
      <w:r>
        <w:t>76</w:t>
      </w:r>
      <w:r>
        <w:fldChar w:fldCharType="end"/>
      </w:r>
    </w:p>
    <w:p w14:paraId="2C058AFC" w14:textId="7CB9B665" w:rsidR="007751E5" w:rsidRDefault="007751E5">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_Toc187246652 \h </w:instrText>
      </w:r>
      <w:r>
        <w:fldChar w:fldCharType="separate"/>
      </w:r>
      <w:r>
        <w:t>77</w:t>
      </w:r>
      <w:r>
        <w:fldChar w:fldCharType="end"/>
      </w:r>
    </w:p>
    <w:p w14:paraId="6BB1B65B" w14:textId="70E2C716" w:rsidR="007751E5" w:rsidRDefault="007751E5">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_Toc187246653 \h </w:instrText>
      </w:r>
      <w:r>
        <w:fldChar w:fldCharType="separate"/>
      </w:r>
      <w:r>
        <w:t>77</w:t>
      </w:r>
      <w:r>
        <w:fldChar w:fldCharType="end"/>
      </w:r>
    </w:p>
    <w:p w14:paraId="1BADAA39" w14:textId="6016F5BF" w:rsidR="007751E5" w:rsidRDefault="007751E5">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_Toc187246654 \h </w:instrText>
      </w:r>
      <w:r>
        <w:fldChar w:fldCharType="separate"/>
      </w:r>
      <w:r>
        <w:t>79</w:t>
      </w:r>
      <w:r>
        <w:fldChar w:fldCharType="end"/>
      </w:r>
    </w:p>
    <w:p w14:paraId="706810D0" w14:textId="70E49525" w:rsidR="007751E5" w:rsidRDefault="007751E5">
      <w:pPr>
        <w:pStyle w:val="TOC8"/>
        <w:rPr>
          <w:rFonts w:asciiTheme="minorHAnsi" w:hAnsiTheme="minorHAnsi" w:cstheme="minorBidi"/>
          <w:b w:val="0"/>
          <w:kern w:val="2"/>
          <w:sz w:val="24"/>
          <w:szCs w:val="24"/>
          <w:lang w:eastAsia="en-GB"/>
          <w14:ligatures w14:val="standardContextual"/>
        </w:rPr>
      </w:pPr>
      <w:r w:rsidRPr="00CC0A27">
        <w:rPr>
          <w:rFonts w:eastAsia="DengXian"/>
        </w:rPr>
        <w:t xml:space="preserve">Annex C (normative): </w:t>
      </w:r>
      <w:r>
        <w:t>Characteristics of the interfering signals</w:t>
      </w:r>
      <w:r>
        <w:tab/>
      </w:r>
      <w:r>
        <w:fldChar w:fldCharType="begin"/>
      </w:r>
      <w:r>
        <w:instrText xml:space="preserve"> PAGEREF _Toc187246655 \h </w:instrText>
      </w:r>
      <w:r>
        <w:fldChar w:fldCharType="separate"/>
      </w:r>
      <w:r>
        <w:t>80</w:t>
      </w:r>
      <w:r>
        <w:fldChar w:fldCharType="end"/>
      </w:r>
    </w:p>
    <w:p w14:paraId="635A0009" w14:textId="7EE7A7B4" w:rsidR="007751E5" w:rsidRDefault="007751E5">
      <w:pPr>
        <w:pStyle w:val="TOC8"/>
        <w:rPr>
          <w:rFonts w:asciiTheme="minorHAnsi" w:hAnsiTheme="minorHAnsi" w:cstheme="minorBidi"/>
          <w:b w:val="0"/>
          <w:kern w:val="2"/>
          <w:sz w:val="24"/>
          <w:szCs w:val="24"/>
          <w:lang w:eastAsia="en-GB"/>
          <w14:ligatures w14:val="standardContextual"/>
        </w:rPr>
      </w:pPr>
      <w:r w:rsidRPr="00CC0A27">
        <w:rPr>
          <w:lang w:val="fr-FR"/>
        </w:rPr>
        <w:t>Annex D (Normative): Propagation conditions</w:t>
      </w:r>
      <w:r>
        <w:tab/>
      </w:r>
      <w:r>
        <w:fldChar w:fldCharType="begin"/>
      </w:r>
      <w:r>
        <w:instrText xml:space="preserve"> PAGEREF _Toc187246656 \h </w:instrText>
      </w:r>
      <w:r>
        <w:fldChar w:fldCharType="separate"/>
      </w:r>
      <w:r>
        <w:t>80</w:t>
      </w:r>
      <w:r>
        <w:fldChar w:fldCharType="end"/>
      </w:r>
    </w:p>
    <w:p w14:paraId="0EC03882" w14:textId="73C0C1CF" w:rsidR="007751E5" w:rsidRDefault="007751E5">
      <w:pPr>
        <w:pStyle w:val="TOC1"/>
        <w:rPr>
          <w:rFonts w:asciiTheme="minorHAnsi" w:hAnsiTheme="minorHAnsi" w:cstheme="minorBidi"/>
          <w:kern w:val="2"/>
          <w:sz w:val="24"/>
          <w:szCs w:val="24"/>
          <w:lang w:eastAsia="en-GB"/>
          <w14:ligatures w14:val="standardContextual"/>
        </w:rPr>
      </w:pPr>
      <w:r w:rsidRPr="00CC0A27">
        <w:rPr>
          <w:lang w:val="fr-FR"/>
        </w:rPr>
        <w:t>D.1</w:t>
      </w:r>
      <w:r>
        <w:rPr>
          <w:rFonts w:asciiTheme="minorHAnsi" w:hAnsiTheme="minorHAnsi" w:cstheme="minorBidi"/>
          <w:kern w:val="2"/>
          <w:sz w:val="24"/>
          <w:szCs w:val="24"/>
          <w:lang w:eastAsia="en-GB"/>
          <w14:ligatures w14:val="standardContextual"/>
        </w:rPr>
        <w:tab/>
      </w:r>
      <w:r w:rsidRPr="00CC0A27">
        <w:rPr>
          <w:lang w:val="fr-FR"/>
        </w:rPr>
        <w:t>Static propagation condition</w:t>
      </w:r>
      <w:r>
        <w:tab/>
      </w:r>
      <w:r>
        <w:fldChar w:fldCharType="begin"/>
      </w:r>
      <w:r>
        <w:instrText xml:space="preserve"> PAGEREF _Toc187246657 \h </w:instrText>
      </w:r>
      <w:r>
        <w:fldChar w:fldCharType="separate"/>
      </w:r>
      <w:r>
        <w:t>80</w:t>
      </w:r>
      <w:r>
        <w:fldChar w:fldCharType="end"/>
      </w:r>
    </w:p>
    <w:p w14:paraId="7F448187" w14:textId="15793E2C" w:rsidR="007751E5" w:rsidRDefault="007751E5">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_Toc187246658 \h </w:instrText>
      </w:r>
      <w:r>
        <w:fldChar w:fldCharType="separate"/>
      </w:r>
      <w:r>
        <w:t>80</w:t>
      </w:r>
      <w:r>
        <w:fldChar w:fldCharType="end"/>
      </w:r>
    </w:p>
    <w:p w14:paraId="022A21FD" w14:textId="1DB06D4F" w:rsidR="007751E5" w:rsidRDefault="007751E5">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_Toc187246659 \h </w:instrText>
      </w:r>
      <w:r>
        <w:fldChar w:fldCharType="separate"/>
      </w:r>
      <w:r>
        <w:t>80</w:t>
      </w:r>
      <w:r>
        <w:fldChar w:fldCharType="end"/>
      </w:r>
    </w:p>
    <w:p w14:paraId="2566A9D3" w14:textId="43B230F6" w:rsidR="007751E5" w:rsidRDefault="007751E5">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_Toc187246660 \h </w:instrText>
      </w:r>
      <w:r>
        <w:fldChar w:fldCharType="separate"/>
      </w:r>
      <w:r>
        <w:t>81</w:t>
      </w:r>
      <w:r>
        <w:fldChar w:fldCharType="end"/>
      </w:r>
    </w:p>
    <w:p w14:paraId="6E8DBEFF" w14:textId="6481FB16" w:rsidR="007751E5" w:rsidRDefault="007751E5">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_Toc187246661 \h </w:instrText>
      </w:r>
      <w:r>
        <w:fldChar w:fldCharType="separate"/>
      </w:r>
      <w:r>
        <w:t>81</w:t>
      </w:r>
      <w:r>
        <w:fldChar w:fldCharType="end"/>
      </w:r>
    </w:p>
    <w:p w14:paraId="4EE52815" w14:textId="60D61B0C" w:rsidR="007751E5" w:rsidRDefault="007751E5">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_Toc187246662 \h </w:instrText>
      </w:r>
      <w:r>
        <w:fldChar w:fldCharType="separate"/>
      </w:r>
      <w:r>
        <w:t>82</w:t>
      </w:r>
      <w:r>
        <w:fldChar w:fldCharType="end"/>
      </w:r>
    </w:p>
    <w:p w14:paraId="483F99C0" w14:textId="5F7A3D7D" w:rsidR="007751E5" w:rsidRDefault="007751E5">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_Toc187246663 \h </w:instrText>
      </w:r>
      <w:r>
        <w:fldChar w:fldCharType="separate"/>
      </w:r>
      <w:r>
        <w:t>82</w:t>
      </w:r>
      <w:r>
        <w:fldChar w:fldCharType="end"/>
      </w:r>
    </w:p>
    <w:p w14:paraId="4AFA38B6" w14:textId="28E896FC" w:rsidR="007751E5" w:rsidRDefault="007751E5">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_Toc187246664 \h </w:instrText>
      </w:r>
      <w:r>
        <w:fldChar w:fldCharType="separate"/>
      </w:r>
      <w:r>
        <w:t>82</w:t>
      </w:r>
      <w:r>
        <w:fldChar w:fldCharType="end"/>
      </w:r>
    </w:p>
    <w:p w14:paraId="7C5E6F69" w14:textId="6DA9A845" w:rsidR="007751E5" w:rsidRDefault="007751E5">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_Toc187246665 \h </w:instrText>
      </w:r>
      <w:r>
        <w:fldChar w:fldCharType="separate"/>
      </w:r>
      <w:r>
        <w:t>82</w:t>
      </w:r>
      <w:r>
        <w:fldChar w:fldCharType="end"/>
      </w:r>
    </w:p>
    <w:p w14:paraId="4DE5126B" w14:textId="4E6657E0" w:rsidR="007751E5" w:rsidRDefault="007751E5">
      <w:pPr>
        <w:pStyle w:val="TOC8"/>
        <w:rPr>
          <w:rFonts w:asciiTheme="minorHAnsi" w:hAnsiTheme="minorHAnsi" w:cstheme="minorBidi"/>
          <w:b w:val="0"/>
          <w:kern w:val="2"/>
          <w:sz w:val="24"/>
          <w:szCs w:val="24"/>
          <w:lang w:eastAsia="en-GB"/>
          <w14:ligatures w14:val="standardContextual"/>
        </w:rPr>
      </w:pPr>
      <w:r>
        <w:t>Annex E (informative): Change history</w:t>
      </w:r>
      <w:r>
        <w:tab/>
      </w:r>
      <w:r>
        <w:fldChar w:fldCharType="begin"/>
      </w:r>
      <w:r>
        <w:instrText xml:space="preserve"> PAGEREF _Toc187246666 \h </w:instrText>
      </w:r>
      <w:r>
        <w:fldChar w:fldCharType="separate"/>
      </w:r>
      <w:r>
        <w:t>85</w:t>
      </w:r>
      <w:r>
        <w:fldChar w:fldCharType="end"/>
      </w:r>
    </w:p>
    <w:p w14:paraId="1DE032E5" w14:textId="680075B3" w:rsidR="00A54DD9" w:rsidRDefault="007751E5">
      <w:pPr>
        <w:rPr>
          <w:noProof/>
          <w:sz w:val="22"/>
        </w:rPr>
      </w:pPr>
      <w:r>
        <w:rPr>
          <w:noProof/>
          <w:sz w:val="22"/>
        </w:rP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Start w:id="28" w:name="_Toc161667677"/>
      <w:bookmarkStart w:id="29" w:name="_Toc169708492"/>
      <w:bookmarkStart w:id="30" w:name="_Toc176441395"/>
      <w:bookmarkStart w:id="31" w:name="_Toc187246387"/>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0EC30D" w14:textId="77777777" w:rsidR="00080512" w:rsidRPr="004D3578" w:rsidRDefault="00080512">
      <w:r w:rsidRPr="004D3578">
        <w:t xml:space="preserve">This </w:t>
      </w:r>
      <w:r w:rsidRPr="00470974">
        <w:t xml:space="preserve">Technical </w:t>
      </w:r>
      <w:bookmarkStart w:id="32" w:name="spectype3"/>
      <w:r w:rsidRPr="00470974">
        <w:t>Specification</w:t>
      </w:r>
      <w:bookmarkEnd w:id="32"/>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3" w:name="introduction"/>
      <w:bookmarkEnd w:id="33"/>
      <w:r w:rsidRPr="004D3578">
        <w:br w:type="page"/>
      </w:r>
      <w:bookmarkStart w:id="34" w:name="scope"/>
      <w:bookmarkEnd w:id="34"/>
    </w:p>
    <w:p w14:paraId="0D256B1C" w14:textId="747BAF3B" w:rsidR="00080512" w:rsidRPr="004D3578" w:rsidRDefault="00080512" w:rsidP="00FD0493">
      <w:pPr>
        <w:pStyle w:val="Heading1"/>
      </w:pPr>
      <w:bookmarkStart w:id="35" w:name="_Toc104310947"/>
      <w:bookmarkStart w:id="36" w:name="_Toc106126647"/>
      <w:bookmarkStart w:id="37" w:name="_Toc106176960"/>
      <w:bookmarkStart w:id="38" w:name="_Toc114242128"/>
      <w:bookmarkStart w:id="39" w:name="_Toc123044072"/>
      <w:bookmarkStart w:id="40" w:name="_Toc124157711"/>
      <w:bookmarkStart w:id="41" w:name="_Toc124259634"/>
      <w:bookmarkStart w:id="42" w:name="_Toc130584705"/>
      <w:bookmarkStart w:id="43" w:name="_Toc137464361"/>
      <w:bookmarkStart w:id="44" w:name="_Toc138884030"/>
      <w:bookmarkStart w:id="45" w:name="_Toc145643231"/>
      <w:bookmarkStart w:id="46" w:name="_Toc155469332"/>
      <w:bookmarkStart w:id="47" w:name="_Toc161667678"/>
      <w:bookmarkStart w:id="48" w:name="_Toc169708493"/>
      <w:bookmarkStart w:id="49" w:name="_Toc176441396"/>
      <w:bookmarkStart w:id="50" w:name="_Toc187246388"/>
      <w:r w:rsidRPr="004D3578">
        <w:lastRenderedPageBreak/>
        <w:t>1</w:t>
      </w:r>
      <w:r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51" w:name="references"/>
      <w:bookmarkStart w:id="52" w:name="_Toc104310948"/>
      <w:bookmarkStart w:id="53" w:name="_Toc106126648"/>
      <w:bookmarkStart w:id="54" w:name="_Toc106176961"/>
      <w:bookmarkStart w:id="55" w:name="_Toc114242129"/>
      <w:bookmarkStart w:id="56" w:name="_Toc123044073"/>
      <w:bookmarkStart w:id="57" w:name="_Toc124157712"/>
      <w:bookmarkStart w:id="58" w:name="_Toc124259635"/>
      <w:bookmarkStart w:id="59" w:name="_Toc130584706"/>
      <w:bookmarkStart w:id="60" w:name="_Toc137464362"/>
      <w:bookmarkStart w:id="61" w:name="_Toc138884031"/>
      <w:bookmarkStart w:id="62" w:name="_Toc145643232"/>
      <w:bookmarkStart w:id="63" w:name="_Toc155469333"/>
      <w:bookmarkStart w:id="64" w:name="_Toc161667679"/>
      <w:bookmarkStart w:id="65" w:name="_Toc169708494"/>
      <w:bookmarkStart w:id="66" w:name="_Toc176441397"/>
      <w:bookmarkStart w:id="67" w:name="_Toc187246389"/>
      <w:bookmarkEnd w:id="51"/>
      <w:r w:rsidRPr="004D3578">
        <w:t>2</w:t>
      </w:r>
      <w:r w:rsidRPr="004D357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68" w:name="definitions"/>
      <w:bookmarkStart w:id="69" w:name="_Toc104310949"/>
      <w:bookmarkStart w:id="70" w:name="_Toc106126649"/>
      <w:bookmarkStart w:id="71" w:name="_Toc106176962"/>
      <w:bookmarkStart w:id="72" w:name="_Toc114242130"/>
      <w:bookmarkStart w:id="73" w:name="_Toc123044074"/>
      <w:bookmarkStart w:id="74" w:name="_Toc124157713"/>
      <w:bookmarkStart w:id="75" w:name="_Toc124259636"/>
      <w:bookmarkStart w:id="76" w:name="_Toc130584707"/>
      <w:bookmarkStart w:id="77" w:name="_Toc137464363"/>
      <w:bookmarkStart w:id="78" w:name="_Toc138884032"/>
      <w:bookmarkStart w:id="79" w:name="_Toc145643233"/>
      <w:bookmarkStart w:id="80" w:name="_Toc155469334"/>
      <w:bookmarkStart w:id="81" w:name="_Toc161667680"/>
      <w:bookmarkStart w:id="82" w:name="_Toc169708495"/>
      <w:bookmarkStart w:id="83" w:name="_Toc176441398"/>
      <w:bookmarkStart w:id="84" w:name="_Toc187246390"/>
      <w:bookmarkEnd w:id="68"/>
      <w:r w:rsidRPr="004D3578">
        <w:t>3</w:t>
      </w:r>
      <w:r w:rsidRPr="004D3578">
        <w:tab/>
        <w:t>Definition</w:t>
      </w:r>
      <w:r w:rsidR="00A80688">
        <w:t>s</w:t>
      </w:r>
      <w:r w:rsidR="00602AEA">
        <w:t>,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7E834" w14:textId="0CF87CA4" w:rsidR="00080512" w:rsidRPr="004D3578" w:rsidRDefault="00080512">
      <w:pPr>
        <w:pStyle w:val="Heading2"/>
      </w:pPr>
      <w:bookmarkStart w:id="85" w:name="_Toc104310950"/>
      <w:bookmarkStart w:id="86" w:name="_Toc106126650"/>
      <w:bookmarkStart w:id="87" w:name="_Toc106176963"/>
      <w:bookmarkStart w:id="88" w:name="_Toc114242131"/>
      <w:bookmarkStart w:id="89" w:name="_Toc123044075"/>
      <w:bookmarkStart w:id="90" w:name="_Toc124157714"/>
      <w:bookmarkStart w:id="91" w:name="_Toc124259637"/>
      <w:bookmarkStart w:id="92" w:name="_Toc130584708"/>
      <w:bookmarkStart w:id="93" w:name="_Toc137464364"/>
      <w:bookmarkStart w:id="94" w:name="_Toc138884033"/>
      <w:bookmarkStart w:id="95" w:name="_Toc145643234"/>
      <w:bookmarkStart w:id="96" w:name="_Toc155469335"/>
      <w:bookmarkStart w:id="97" w:name="_Toc161667681"/>
      <w:bookmarkStart w:id="98" w:name="_Toc169708496"/>
      <w:bookmarkStart w:id="99" w:name="_Toc176441399"/>
      <w:bookmarkStart w:id="100" w:name="_Toc187246391"/>
      <w:r w:rsidRPr="004D3578">
        <w:t>3.1</w:t>
      </w:r>
      <w:r w:rsidR="00A80688">
        <w:tab/>
      </w:r>
      <w:r w:rsidR="00624CE1">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06DA8112" w:rsidR="00F3608B" w:rsidRPr="00BA2440" w:rsidRDefault="00D617AF"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0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2" w:name="_Hlk490252228"/>
      <w:bookmarkStart w:id="103" w:name="_Hlk494631435"/>
      <w:bookmarkEnd w:id="10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5B204A58" w:rsidR="00F3608B" w:rsidRPr="00BA2440" w:rsidRDefault="009D3333"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2"/>
    <w:bookmarkEnd w:id="103"/>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4"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4"/>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D6CA1C2" w14:textId="77777777" w:rsidR="00D617AF" w:rsidRPr="00BA2440" w:rsidRDefault="00D617AF" w:rsidP="00D617A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5B866BB6" w:rsidR="00F3608B" w:rsidRPr="00BA2440" w:rsidRDefault="00D617AF" w:rsidP="00D617A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17E6381D" w:rsidR="00991DDB" w:rsidRPr="00427923" w:rsidRDefault="009D3333"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7455FF8B" w:rsidR="00F3608B" w:rsidRPr="00BA2440" w:rsidRDefault="009D3333" w:rsidP="00F3608B">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05" w:name="_Hlk166103054"/>
      <w:bookmarkStart w:id="106" w:name="_Hlk167379653"/>
      <w:r w:rsidRPr="00CC7BAA">
        <w:rPr>
          <w:rFonts w:eastAsia="SimSun"/>
        </w:rPr>
        <w:t>transparent</w:t>
      </w:r>
      <w:bookmarkEnd w:id="105"/>
      <w:r w:rsidRPr="00CC7BAA">
        <w:rPr>
          <w:rFonts w:eastAsia="SimSun"/>
        </w:rPr>
        <w:t xml:space="preserve"> </w:t>
      </w:r>
      <w:bookmarkEnd w:id="106"/>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w:t>
      </w:r>
    </w:p>
    <w:p w14:paraId="0B0F567A" w14:textId="65B794C2" w:rsidR="003870DE" w:rsidRPr="00CC28EA" w:rsidRDefault="009D3333" w:rsidP="003870DE">
      <w:pPr>
        <w:tabs>
          <w:tab w:val="left" w:pos="2448"/>
          <w:tab w:val="left" w:pos="9468"/>
        </w:tabs>
        <w:rPr>
          <w:rFonts w:eastAsia="SimSun"/>
          <w:lang w:eastAsia="zh-CN"/>
        </w:rPr>
      </w:pPr>
      <w:r>
        <w:rPr>
          <w:b/>
          <w:bCs/>
        </w:rPr>
        <w:t>Satellite Access Node</w:t>
      </w:r>
      <w:r>
        <w:t xml:space="preserve">: </w:t>
      </w:r>
      <w:bookmarkStart w:id="107"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07"/>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08" w:name="_Toc104310951"/>
      <w:bookmarkStart w:id="109" w:name="_Toc106126651"/>
      <w:bookmarkStart w:id="110" w:name="_Toc106176964"/>
      <w:bookmarkStart w:id="111" w:name="_Toc114242132"/>
      <w:bookmarkStart w:id="112" w:name="_Toc123044076"/>
      <w:bookmarkStart w:id="113" w:name="_Toc124157715"/>
      <w:bookmarkStart w:id="114" w:name="_Toc124259638"/>
      <w:bookmarkStart w:id="115" w:name="_Toc130584709"/>
      <w:bookmarkStart w:id="116" w:name="_Toc137464365"/>
      <w:bookmarkStart w:id="117" w:name="_Toc138884034"/>
      <w:bookmarkStart w:id="118" w:name="_Toc145643235"/>
      <w:bookmarkStart w:id="119" w:name="_Toc155469336"/>
      <w:bookmarkStart w:id="120" w:name="_Toc161667682"/>
      <w:bookmarkStart w:id="121" w:name="_Toc169708497"/>
      <w:bookmarkStart w:id="122" w:name="_Toc176441400"/>
      <w:bookmarkStart w:id="123" w:name="_Toc187246392"/>
      <w:r w:rsidRPr="004D3578">
        <w:t>3.2</w:t>
      </w:r>
      <w:r w:rsidRPr="004D3578">
        <w:tab/>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253B40A0" w14:textId="77777777" w:rsidR="00D30B63" w:rsidRPr="000455B4" w:rsidRDefault="00D30B63" w:rsidP="00D30B63">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6D2B0221" w:rsidR="00F3608B" w:rsidRPr="000455B4" w:rsidRDefault="00D30B63" w:rsidP="00D30B63">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1" o:title=""/>
          </v:shape>
          <o:OLEObject Type="Embed" ProgID="Equation.3" ShapeID="_x0000_i1025" DrawAspect="Content" ObjectID="_1797859185"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24" w:name="_Hlk500709692"/>
      <w:r w:rsidRPr="000455B4">
        <w:t>P</w:t>
      </w:r>
      <w:r w:rsidRPr="000455B4">
        <w:rPr>
          <w:vertAlign w:val="subscript"/>
        </w:rPr>
        <w:t>max,c,TABC</w:t>
      </w:r>
      <w:bookmarkEnd w:id="124"/>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25" w:name="_Toc104310952"/>
      <w:bookmarkStart w:id="126" w:name="_Toc106126652"/>
      <w:bookmarkStart w:id="127" w:name="_Toc106176965"/>
      <w:bookmarkStart w:id="128" w:name="_Toc114242133"/>
      <w:bookmarkStart w:id="129" w:name="_Toc123044077"/>
      <w:bookmarkStart w:id="130" w:name="_Toc124157716"/>
      <w:bookmarkStart w:id="131" w:name="_Toc124259639"/>
      <w:bookmarkStart w:id="132" w:name="_Toc130584710"/>
      <w:bookmarkStart w:id="133" w:name="_Toc137464366"/>
      <w:bookmarkStart w:id="134" w:name="_Toc138884035"/>
      <w:bookmarkStart w:id="135" w:name="_Toc145643236"/>
      <w:bookmarkStart w:id="136" w:name="_Toc155469337"/>
      <w:bookmarkStart w:id="137" w:name="_Toc161667683"/>
      <w:bookmarkStart w:id="138" w:name="_Toc169708498"/>
      <w:bookmarkStart w:id="139" w:name="_Toc176441401"/>
      <w:bookmarkStart w:id="140" w:name="_Toc187246393"/>
      <w:r w:rsidRPr="004D3578">
        <w:t>3.3</w:t>
      </w:r>
      <w:r w:rsidRPr="004D3578">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41"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42" w:name="OLE_LINK17"/>
      <w:r w:rsidRPr="00C6596C">
        <w:rPr>
          <w:lang w:val="fr-FR"/>
        </w:rPr>
        <w:t>RB</w:t>
      </w:r>
      <w:r w:rsidRPr="00C6596C">
        <w:rPr>
          <w:lang w:val="fr-FR"/>
        </w:rPr>
        <w:tab/>
        <w:t>Resource Bloc</w:t>
      </w:r>
      <w:bookmarkEnd w:id="142"/>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41"/>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43" w:name="clause4"/>
      <w:bookmarkStart w:id="144" w:name="_Toc104310953"/>
      <w:bookmarkStart w:id="145" w:name="_Toc106126653"/>
      <w:bookmarkStart w:id="146" w:name="_Toc106176966"/>
      <w:bookmarkStart w:id="147" w:name="_Toc114242134"/>
      <w:bookmarkStart w:id="148" w:name="_Toc123044078"/>
      <w:bookmarkStart w:id="149" w:name="_Toc124157717"/>
      <w:bookmarkStart w:id="150" w:name="_Toc124259640"/>
      <w:bookmarkStart w:id="151" w:name="_Toc130584711"/>
      <w:bookmarkStart w:id="152" w:name="_Toc137464367"/>
      <w:bookmarkStart w:id="153" w:name="_Toc138884036"/>
      <w:bookmarkStart w:id="154" w:name="_Toc145643237"/>
      <w:bookmarkStart w:id="155" w:name="_Toc155469338"/>
      <w:bookmarkStart w:id="156" w:name="_Toc161667684"/>
      <w:bookmarkStart w:id="157" w:name="_Toc169708499"/>
      <w:bookmarkStart w:id="158" w:name="_Toc176441402"/>
      <w:bookmarkStart w:id="159" w:name="_Toc187246394"/>
      <w:bookmarkEnd w:id="143"/>
      <w:r w:rsidRPr="004D3578">
        <w:lastRenderedPageBreak/>
        <w:t>4</w:t>
      </w:r>
      <w:r w:rsidRPr="004D3578">
        <w:tab/>
      </w:r>
      <w:r w:rsidR="001F6D06">
        <w:rPr>
          <w:rFonts w:hint="eastAsia"/>
          <w:lang w:eastAsia="zh-CN"/>
        </w:rPr>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1EA1EB7" w14:textId="6ED433CE" w:rsidR="006A011B" w:rsidRDefault="006A011B" w:rsidP="006A011B">
      <w:pPr>
        <w:pStyle w:val="Heading2"/>
        <w:rPr>
          <w:lang w:eastAsia="zh-CN"/>
        </w:rPr>
      </w:pPr>
      <w:bookmarkStart w:id="160" w:name="_Toc104310954"/>
      <w:bookmarkStart w:id="161" w:name="_Toc106126654"/>
      <w:bookmarkStart w:id="162" w:name="_Toc106176967"/>
      <w:bookmarkStart w:id="163" w:name="_Toc114242135"/>
      <w:bookmarkStart w:id="164" w:name="_Toc123044079"/>
      <w:bookmarkStart w:id="165" w:name="_Toc124157718"/>
      <w:bookmarkStart w:id="166" w:name="_Toc124259641"/>
      <w:bookmarkStart w:id="167" w:name="_Toc130584712"/>
      <w:bookmarkStart w:id="168" w:name="_Toc137464368"/>
      <w:bookmarkStart w:id="169" w:name="_Toc138884037"/>
      <w:bookmarkStart w:id="170" w:name="_Toc145643238"/>
      <w:bookmarkStart w:id="171" w:name="_Toc155469339"/>
      <w:bookmarkStart w:id="172" w:name="_Toc161667685"/>
      <w:bookmarkStart w:id="173" w:name="_Toc169708500"/>
      <w:bookmarkStart w:id="174" w:name="_Toc176441403"/>
      <w:bookmarkStart w:id="175" w:name="OLE_LINK1"/>
      <w:bookmarkStart w:id="176" w:name="_Toc187246395"/>
      <w:r>
        <w:rPr>
          <w:lang w:eastAsia="zh-CN"/>
        </w:rPr>
        <w:t>4.1</w:t>
      </w:r>
      <w:r>
        <w:rPr>
          <w:lang w:eastAsia="zh-CN"/>
        </w:rPr>
        <w:tab/>
      </w:r>
      <w:r>
        <w:rPr>
          <w:rFonts w:hint="eastAsia"/>
          <w:lang w:eastAsia="zh-CN"/>
        </w:rPr>
        <w:t>Relationship</w:t>
      </w:r>
      <w:r>
        <w:rPr>
          <w:lang w:eastAsia="zh-CN"/>
        </w:rPr>
        <w:t xml:space="preserve"> with other core specifications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6"/>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77" w:name="_Toc104310955"/>
      <w:bookmarkStart w:id="178" w:name="_Toc106126655"/>
      <w:bookmarkStart w:id="179" w:name="_Toc106176968"/>
      <w:bookmarkStart w:id="180" w:name="_Toc114242136"/>
      <w:bookmarkStart w:id="181" w:name="_Toc123044080"/>
      <w:bookmarkStart w:id="182" w:name="_Toc124157719"/>
      <w:bookmarkStart w:id="183" w:name="_Toc124259642"/>
      <w:bookmarkStart w:id="184" w:name="_Toc130584713"/>
      <w:bookmarkStart w:id="185" w:name="_Toc137464369"/>
      <w:bookmarkStart w:id="186" w:name="_Toc138884038"/>
      <w:bookmarkStart w:id="187" w:name="_Toc145643239"/>
      <w:bookmarkStart w:id="188" w:name="_Toc155469340"/>
      <w:bookmarkStart w:id="189" w:name="_Toc161667686"/>
      <w:bookmarkStart w:id="190" w:name="_Toc169708501"/>
      <w:bookmarkStart w:id="191" w:name="_Toc176441404"/>
      <w:bookmarkStart w:id="192" w:name="_Toc187246396"/>
      <w:r>
        <w:t>4.2</w:t>
      </w:r>
      <w:r w:rsidR="00080512" w:rsidRPr="004D3578">
        <w:tab/>
      </w:r>
      <w:r w:rsidR="0047389E" w:rsidRPr="0047389E">
        <w:t>Relationship between minimum requirements and test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93" w:name="_Toc104310956"/>
      <w:bookmarkStart w:id="194" w:name="_Toc106126656"/>
      <w:bookmarkStart w:id="195" w:name="_Toc106176969"/>
      <w:bookmarkStart w:id="196" w:name="_Toc114242137"/>
      <w:bookmarkStart w:id="197" w:name="_Toc123044081"/>
      <w:bookmarkStart w:id="198" w:name="_Toc124157720"/>
      <w:bookmarkStart w:id="199" w:name="_Toc124259643"/>
      <w:bookmarkStart w:id="200" w:name="_Toc130584714"/>
      <w:bookmarkStart w:id="201" w:name="_Toc137464370"/>
      <w:bookmarkStart w:id="202" w:name="_Toc138884039"/>
      <w:bookmarkStart w:id="203" w:name="_Toc145643240"/>
      <w:bookmarkStart w:id="204" w:name="_Toc155469341"/>
      <w:bookmarkStart w:id="205" w:name="_Toc161667687"/>
      <w:bookmarkStart w:id="206" w:name="_Toc169708502"/>
      <w:bookmarkStart w:id="207" w:name="_Toc176441405"/>
      <w:bookmarkStart w:id="208" w:name="_Toc187246397"/>
      <w:r>
        <w:t>4.3</w:t>
      </w:r>
      <w:r w:rsidRPr="004D3578">
        <w:tab/>
      </w:r>
      <w:r>
        <w:rPr>
          <w:lang w:eastAsia="zh-CN"/>
        </w:rPr>
        <w:t>Requirement reference points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73EBA6" w14:textId="66F6AB08" w:rsidR="00681075" w:rsidRPr="00782800" w:rsidRDefault="00681075" w:rsidP="00681075">
      <w:pPr>
        <w:pStyle w:val="Heading3"/>
        <w:rPr>
          <w:lang w:eastAsia="zh-CN"/>
        </w:rPr>
      </w:pPr>
      <w:bookmarkStart w:id="209" w:name="_Toc104310957"/>
      <w:bookmarkStart w:id="210" w:name="_Toc106126657"/>
      <w:bookmarkStart w:id="211" w:name="_Toc106176970"/>
      <w:bookmarkStart w:id="212" w:name="_Toc114242138"/>
      <w:bookmarkStart w:id="213" w:name="_Toc123044082"/>
      <w:bookmarkStart w:id="214" w:name="_Toc124157721"/>
      <w:bookmarkStart w:id="215" w:name="_Toc124259644"/>
      <w:bookmarkStart w:id="216" w:name="_Toc130584715"/>
      <w:bookmarkStart w:id="217" w:name="_Toc137464371"/>
      <w:bookmarkStart w:id="218" w:name="_Toc138884040"/>
      <w:bookmarkStart w:id="219" w:name="_Toc145643241"/>
      <w:bookmarkStart w:id="220" w:name="_Toc155469342"/>
      <w:bookmarkStart w:id="221" w:name="_Toc161667688"/>
      <w:bookmarkStart w:id="222" w:name="_Toc169708503"/>
      <w:bookmarkStart w:id="223" w:name="_Toc176441406"/>
      <w:bookmarkStart w:id="224" w:name="_Toc187246398"/>
      <w:r w:rsidRPr="00F35390">
        <w:rPr>
          <w:rFonts w:hint="eastAsia"/>
        </w:rPr>
        <w:t>4.3.1</w:t>
      </w:r>
      <w:r w:rsidR="00F35390">
        <w:tab/>
      </w:r>
      <w:r w:rsidRPr="000C7AAD">
        <w:t>SAN type 1-H</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B47AA73" w:rsidR="00681075" w:rsidRPr="00F95B02" w:rsidRDefault="00B65F00" w:rsidP="00681075">
      <w:pPr>
        <w:pStyle w:val="TH"/>
      </w:pPr>
      <w:r>
        <w:rPr>
          <w:noProof/>
          <w:lang w:val="en-US" w:eastAsia="zh-CN"/>
        </w:rPr>
        <w:lastRenderedPageBreak/>
        <w:drawing>
          <wp:inline distT="0" distB="0" distL="0" distR="0" wp14:anchorId="0763040D" wp14:editId="7C9F2D60">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225" w:name="_Toc104310958"/>
      <w:bookmarkStart w:id="226" w:name="_Toc106126658"/>
      <w:bookmarkStart w:id="227" w:name="_Toc106176971"/>
      <w:bookmarkStart w:id="228" w:name="_Toc114242139"/>
      <w:bookmarkStart w:id="229" w:name="_Toc123044083"/>
      <w:bookmarkStart w:id="230" w:name="_Toc124157722"/>
      <w:bookmarkStart w:id="231" w:name="_Toc124259645"/>
      <w:bookmarkStart w:id="232" w:name="_Toc130584716"/>
      <w:bookmarkStart w:id="233" w:name="_Toc137464372"/>
      <w:bookmarkStart w:id="234" w:name="_Toc138884041"/>
      <w:bookmarkStart w:id="235" w:name="_Toc145643242"/>
      <w:bookmarkStart w:id="236" w:name="_Toc155469343"/>
      <w:bookmarkStart w:id="237" w:name="_Toc161667689"/>
      <w:bookmarkStart w:id="238" w:name="_Toc169708504"/>
      <w:bookmarkStart w:id="239" w:name="_Toc176441407"/>
      <w:bookmarkStart w:id="240" w:name="_Toc187246399"/>
      <w:r>
        <w:rPr>
          <w:rFonts w:hint="eastAsia"/>
        </w:rPr>
        <w:t>4.3.</w:t>
      </w:r>
      <w:r>
        <w:t>2</w:t>
      </w:r>
      <w:r w:rsidR="00F35390">
        <w:tab/>
      </w:r>
      <w:r w:rsidRPr="00FD0493">
        <w:t>SAN type 1-O</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6E5C1FDF" w:rsidR="00681075" w:rsidRDefault="00B65F00" w:rsidP="001657C6">
      <w:pPr>
        <w:pStyle w:val="TH"/>
        <w:rPr>
          <w:lang w:eastAsia="zh-CN"/>
        </w:rPr>
      </w:pPr>
      <w:bookmarkStart w:id="241" w:name="_Hlk500328328"/>
      <w:r>
        <w:rPr>
          <w:noProof/>
          <w:lang w:val="en-US" w:eastAsia="zh-CN"/>
        </w:rPr>
        <w:lastRenderedPageBreak/>
        <w:drawing>
          <wp:inline distT="0" distB="0" distL="0" distR="0" wp14:anchorId="5F3FAB11" wp14:editId="28928B29">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41"/>
    <w:p w14:paraId="24ED76F3" w14:textId="77777777" w:rsidR="00BB1A0F" w:rsidRDefault="00BB1A0F" w:rsidP="00276BEE"/>
    <w:p w14:paraId="1BD13E3A" w14:textId="700827F3" w:rsidR="006A011B" w:rsidRDefault="006A011B" w:rsidP="006A011B">
      <w:pPr>
        <w:pStyle w:val="Heading2"/>
        <w:rPr>
          <w:lang w:eastAsia="zh-CN"/>
        </w:rPr>
      </w:pPr>
      <w:bookmarkStart w:id="242" w:name="_Toc104310959"/>
      <w:bookmarkStart w:id="243" w:name="_Toc106126659"/>
      <w:bookmarkStart w:id="244" w:name="_Toc106176972"/>
      <w:bookmarkStart w:id="245" w:name="_Toc114242140"/>
      <w:bookmarkStart w:id="246" w:name="_Toc123044084"/>
      <w:bookmarkStart w:id="247" w:name="_Toc124157723"/>
      <w:bookmarkStart w:id="248" w:name="_Toc124259646"/>
      <w:bookmarkStart w:id="249" w:name="_Toc130584717"/>
      <w:bookmarkStart w:id="250" w:name="_Toc137464373"/>
      <w:bookmarkStart w:id="251" w:name="_Toc138884042"/>
      <w:bookmarkStart w:id="252" w:name="_Toc145643243"/>
      <w:bookmarkStart w:id="253" w:name="_Toc155469344"/>
      <w:bookmarkStart w:id="254" w:name="_Toc161667690"/>
      <w:bookmarkStart w:id="255" w:name="_Toc169708505"/>
      <w:bookmarkStart w:id="256" w:name="_Toc176441408"/>
      <w:bookmarkStart w:id="257" w:name="_Toc187246400"/>
      <w:r>
        <w:t>4.4</w:t>
      </w:r>
      <w:r w:rsidRPr="004D3578">
        <w:tab/>
      </w:r>
      <w:r>
        <w:rPr>
          <w:lang w:eastAsia="zh-CN"/>
        </w:rPr>
        <w:t>Satellite Access Node classes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5EC7309" w14:textId="1631330E" w:rsidR="00681075" w:rsidRDefault="00681075" w:rsidP="00681075">
      <w:bookmarkStart w:id="25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58"/>
    </w:tbl>
    <w:p w14:paraId="349A0893" w14:textId="77777777" w:rsidR="00C90C60" w:rsidRDefault="00C90C60" w:rsidP="008F0723"/>
    <w:p w14:paraId="341158E8" w14:textId="0EDB52CA" w:rsidR="006A011B" w:rsidRDefault="006A011B" w:rsidP="006A011B">
      <w:pPr>
        <w:pStyle w:val="Heading2"/>
        <w:rPr>
          <w:lang w:eastAsia="zh-CN"/>
        </w:rPr>
      </w:pPr>
      <w:bookmarkStart w:id="259" w:name="_Toc104310960"/>
      <w:bookmarkStart w:id="260" w:name="_Toc106126660"/>
      <w:bookmarkStart w:id="261" w:name="_Toc106176973"/>
      <w:bookmarkStart w:id="262" w:name="_Toc114242141"/>
      <w:bookmarkStart w:id="263" w:name="_Toc123044085"/>
      <w:bookmarkStart w:id="264" w:name="_Toc124157724"/>
      <w:bookmarkStart w:id="265" w:name="_Toc124259647"/>
      <w:bookmarkStart w:id="266" w:name="_Toc130584718"/>
      <w:bookmarkStart w:id="267" w:name="_Toc137464374"/>
      <w:bookmarkStart w:id="268" w:name="_Toc138884043"/>
      <w:bookmarkStart w:id="269" w:name="_Toc145643244"/>
      <w:bookmarkStart w:id="270" w:name="_Toc155469345"/>
      <w:bookmarkStart w:id="271" w:name="_Toc161667691"/>
      <w:bookmarkStart w:id="272" w:name="_Toc169708506"/>
      <w:bookmarkStart w:id="273" w:name="_Toc176441409"/>
      <w:bookmarkStart w:id="274" w:name="_Toc187246401"/>
      <w:r>
        <w:rPr>
          <w:lang w:eastAsia="zh-CN"/>
        </w:rPr>
        <w:t>4.5</w:t>
      </w:r>
      <w:r>
        <w:rPr>
          <w:lang w:eastAsia="zh-CN"/>
        </w:rPr>
        <w:tab/>
      </w:r>
      <w:r w:rsidR="007C7BC1">
        <w:rPr>
          <w:lang w:eastAsia="zh-CN"/>
        </w:rPr>
        <w:t xml:space="preserve">Regional </w:t>
      </w:r>
      <w:r>
        <w:rPr>
          <w:lang w:eastAsia="zh-CN"/>
        </w:rPr>
        <w:t>requirements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04940F2" w14:textId="77777777" w:rsidR="00F35390" w:rsidRPr="00F95B02" w:rsidRDefault="00F35390" w:rsidP="00F35390">
      <w:pPr>
        <w:keepNext/>
        <w:keepLines/>
        <w:rPr>
          <w:rFonts w:cs="v5.0.0"/>
        </w:rPr>
      </w:pPr>
      <w:bookmarkStart w:id="275"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75"/>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lastRenderedPageBreak/>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76" w:name="_Toc104310961"/>
      <w:bookmarkStart w:id="277" w:name="_Toc106126661"/>
      <w:bookmarkStart w:id="278" w:name="_Toc106176974"/>
      <w:bookmarkStart w:id="279" w:name="_Toc114242142"/>
      <w:bookmarkStart w:id="280" w:name="_Toc123044086"/>
      <w:bookmarkStart w:id="281" w:name="_Toc124157725"/>
      <w:bookmarkStart w:id="282" w:name="_Toc124259648"/>
      <w:bookmarkStart w:id="283" w:name="_Toc130584719"/>
      <w:bookmarkStart w:id="284" w:name="_Toc137464375"/>
      <w:bookmarkStart w:id="285" w:name="_Toc138884044"/>
      <w:bookmarkStart w:id="286" w:name="_Toc145643245"/>
      <w:bookmarkStart w:id="287" w:name="_Toc155469346"/>
      <w:bookmarkStart w:id="288" w:name="_Toc161667692"/>
      <w:bookmarkStart w:id="289" w:name="_Toc169708507"/>
      <w:bookmarkStart w:id="290" w:name="_Toc176441410"/>
      <w:bookmarkStart w:id="291" w:name="_Toc187246402"/>
      <w:r>
        <w:t>4.6</w:t>
      </w:r>
      <w:r w:rsidR="00080512" w:rsidRPr="004D3578">
        <w:tab/>
      </w:r>
      <w:r w:rsidR="0047389E">
        <w:rPr>
          <w:lang w:eastAsia="zh-CN"/>
        </w:rPr>
        <w:t>Applicability of minimum requirements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75"/>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92" w:name="_Toc104310962"/>
      <w:bookmarkStart w:id="293" w:name="_Toc106126662"/>
      <w:bookmarkStart w:id="294" w:name="_Toc106176975"/>
      <w:bookmarkStart w:id="295" w:name="_Toc114242143"/>
      <w:bookmarkStart w:id="296" w:name="_Toc123044087"/>
      <w:bookmarkStart w:id="297" w:name="_Toc124157726"/>
      <w:bookmarkStart w:id="298" w:name="_Toc124259649"/>
      <w:bookmarkStart w:id="299" w:name="_Toc130584720"/>
      <w:bookmarkStart w:id="300" w:name="_Toc137464376"/>
      <w:bookmarkStart w:id="301" w:name="_Toc138884045"/>
      <w:bookmarkStart w:id="302" w:name="_Toc145643246"/>
      <w:bookmarkStart w:id="303" w:name="_Toc155469347"/>
      <w:bookmarkStart w:id="304" w:name="_Toc161667693"/>
      <w:bookmarkStart w:id="305" w:name="_Toc169708508"/>
      <w:bookmarkStart w:id="306" w:name="_Toc176441411"/>
      <w:bookmarkStart w:id="307" w:name="_Toc187246403"/>
      <w:r>
        <w:rPr>
          <w:rFonts w:hint="eastAsia"/>
          <w:lang w:eastAsia="zh-CN"/>
        </w:rPr>
        <w:t>5</w:t>
      </w:r>
      <w:r>
        <w:rPr>
          <w:lang w:eastAsia="zh-CN"/>
        </w:rPr>
        <w:tab/>
        <w:t xml:space="preserve">Operating bands and channel </w:t>
      </w:r>
      <w:r w:rsidR="00CE4C56">
        <w:rPr>
          <w:lang w:eastAsia="zh-CN"/>
        </w:rPr>
        <w:t>arrangement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4B75F00" w14:textId="77777777" w:rsidR="00F61E29" w:rsidRDefault="001F6D06" w:rsidP="001F6D06">
      <w:pPr>
        <w:pStyle w:val="Heading2"/>
        <w:rPr>
          <w:lang w:eastAsia="zh-CN"/>
        </w:rPr>
      </w:pPr>
      <w:bookmarkStart w:id="308" w:name="_Toc104310963"/>
      <w:bookmarkStart w:id="309" w:name="_Toc106126663"/>
      <w:bookmarkStart w:id="310" w:name="_Toc106176976"/>
      <w:bookmarkStart w:id="311" w:name="_Toc114242144"/>
      <w:bookmarkStart w:id="312" w:name="_Toc123044088"/>
      <w:bookmarkStart w:id="313" w:name="_Toc124157727"/>
      <w:bookmarkStart w:id="314" w:name="_Toc124259650"/>
      <w:bookmarkStart w:id="315" w:name="_Toc130584721"/>
      <w:bookmarkStart w:id="316" w:name="_Toc137464377"/>
      <w:bookmarkStart w:id="317" w:name="_Toc138884046"/>
      <w:bookmarkStart w:id="318" w:name="_Toc145643247"/>
      <w:bookmarkStart w:id="319" w:name="_Toc155469348"/>
      <w:bookmarkStart w:id="320" w:name="_Toc161667694"/>
      <w:bookmarkStart w:id="321" w:name="_Toc169708509"/>
      <w:bookmarkStart w:id="322" w:name="_Toc176441412"/>
      <w:bookmarkStart w:id="323" w:name="_Toc187246404"/>
      <w:r>
        <w:rPr>
          <w:lang w:eastAsia="zh-CN"/>
        </w:rPr>
        <w:t>5.1</w:t>
      </w:r>
      <w:r>
        <w:rPr>
          <w:lang w:eastAsia="zh-CN"/>
        </w:rPr>
        <w:tab/>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6F2EA9F" w14:textId="77777777" w:rsidR="009524F5" w:rsidRDefault="009524F5" w:rsidP="009524F5">
      <w:bookmarkStart w:id="324"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374DE7B" w14:textId="77777777" w:rsidR="00FE0CBC" w:rsidRDefault="00FE0CBC" w:rsidP="00FE0CBC">
      <w:pPr>
        <w:pStyle w:val="TH"/>
      </w:pPr>
      <w:bookmarkStart w:id="325" w:name="_Toc104310964"/>
      <w:bookmarkStart w:id="326" w:name="_Toc106126664"/>
      <w:bookmarkStart w:id="327" w:name="_Toc106176977"/>
      <w:bookmarkStart w:id="328" w:name="_Toc114242145"/>
      <w:bookmarkStart w:id="329" w:name="_Toc123044089"/>
      <w:bookmarkStart w:id="330" w:name="_Toc124157728"/>
      <w:bookmarkStart w:id="331" w:name="_Toc124259651"/>
      <w:bookmarkStart w:id="332" w:name="_Toc130584722"/>
      <w:bookmarkStart w:id="333" w:name="_Toc137464378"/>
      <w:bookmarkStart w:id="334" w:name="_Toc138884047"/>
      <w:bookmarkStart w:id="335" w:name="_Toc145643248"/>
      <w:bookmarkStart w:id="336" w:name="_Toc155469349"/>
      <w:bookmarkEnd w:id="324"/>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1A31" w14:paraId="7BE9CEDA" w14:textId="77777777" w:rsidTr="00F37759">
        <w:trPr>
          <w:cantSplit/>
          <w:jc w:val="center"/>
        </w:trPr>
        <w:tc>
          <w:tcPr>
            <w:tcW w:w="0" w:type="auto"/>
            <w:shd w:val="clear" w:color="auto" w:fill="auto"/>
          </w:tcPr>
          <w:p w14:paraId="4587F797" w14:textId="4E3C31BC" w:rsidR="00271A31" w:rsidRDefault="00271A31" w:rsidP="00271A31">
            <w:pPr>
              <w:pStyle w:val="TAH"/>
            </w:pPr>
            <w:r>
              <w:t>Frequency range designation</w:t>
            </w:r>
          </w:p>
        </w:tc>
        <w:tc>
          <w:tcPr>
            <w:tcW w:w="4884" w:type="dxa"/>
            <w:shd w:val="clear" w:color="auto" w:fill="auto"/>
          </w:tcPr>
          <w:p w14:paraId="0C322CB5" w14:textId="7BA5FEE2" w:rsidR="00271A31" w:rsidRDefault="00271A31" w:rsidP="00271A31">
            <w:pPr>
              <w:pStyle w:val="TAH"/>
            </w:pPr>
            <w:r>
              <w:t>Corresponding frequency range (MHz)</w:t>
            </w:r>
          </w:p>
        </w:tc>
      </w:tr>
      <w:tr w:rsidR="00271A31" w14:paraId="6CCAAE9B" w14:textId="77777777" w:rsidTr="00F37759">
        <w:trPr>
          <w:cantSplit/>
          <w:jc w:val="center"/>
        </w:trPr>
        <w:tc>
          <w:tcPr>
            <w:tcW w:w="0" w:type="auto"/>
            <w:shd w:val="clear" w:color="auto" w:fill="auto"/>
          </w:tcPr>
          <w:p w14:paraId="53B17CC0" w14:textId="594328B3" w:rsidR="00271A31" w:rsidRDefault="00271A31" w:rsidP="00271A31">
            <w:pPr>
              <w:pStyle w:val="TAC"/>
            </w:pPr>
            <w:r>
              <w:t>FR1-NTN (NOTE)</w:t>
            </w:r>
          </w:p>
        </w:tc>
        <w:tc>
          <w:tcPr>
            <w:tcW w:w="4884" w:type="dxa"/>
            <w:shd w:val="clear" w:color="auto" w:fill="auto"/>
          </w:tcPr>
          <w:p w14:paraId="5B0BBFD1" w14:textId="5E8FF840" w:rsidR="00271A31" w:rsidRDefault="00271A31" w:rsidP="00271A31">
            <w:pPr>
              <w:pStyle w:val="TAC"/>
            </w:pPr>
            <w:r>
              <w:t>4</w:t>
            </w:r>
            <w:r>
              <w:rPr>
                <w:lang w:eastAsia="zh-CN"/>
              </w:rPr>
              <w:t>1</w:t>
            </w:r>
            <w:r>
              <w:t xml:space="preserve">0 – </w:t>
            </w:r>
            <w:r>
              <w:rPr>
                <w:lang w:eastAsia="zh-CN"/>
              </w:rPr>
              <w:t>7125</w:t>
            </w:r>
            <w:r>
              <w:t xml:space="preserve"> </w:t>
            </w:r>
          </w:p>
        </w:tc>
      </w:tr>
      <w:tr w:rsidR="00FE0CBC" w14:paraId="3767245F" w14:textId="77777777" w:rsidTr="00F37759">
        <w:trPr>
          <w:cantSplit/>
          <w:jc w:val="center"/>
        </w:trPr>
        <w:tc>
          <w:tcPr>
            <w:tcW w:w="7611" w:type="dxa"/>
            <w:gridSpan w:val="2"/>
            <w:shd w:val="clear" w:color="auto" w:fill="auto"/>
          </w:tcPr>
          <w:p w14:paraId="36996FEA" w14:textId="59ABC2A5" w:rsidR="00FE0CBC" w:rsidRDefault="00271A31" w:rsidP="00F37759">
            <w:pPr>
              <w:pStyle w:val="TAN"/>
            </w:pPr>
            <w:r w:rsidRPr="00174061">
              <w:rPr>
                <w:lang w:val="en-US"/>
              </w:rPr>
              <w:t>NOTE:</w:t>
            </w:r>
            <w:r>
              <w:tab/>
            </w:r>
            <w:r w:rsidRPr="00174061">
              <w:rPr>
                <w:lang w:val="en-US"/>
              </w:rPr>
              <w:t>NTN bands within this frequency range are regarded as a FR1 band when references from other specifications.</w:t>
            </w:r>
          </w:p>
        </w:tc>
      </w:tr>
    </w:tbl>
    <w:p w14:paraId="0AEB2B7A" w14:textId="77777777" w:rsidR="00FE0CBC" w:rsidRDefault="00FE0CBC" w:rsidP="00FE0CBC"/>
    <w:p w14:paraId="70D5B9A9" w14:textId="77777777" w:rsidR="001F6D06" w:rsidRDefault="001F6D06" w:rsidP="001F6D06">
      <w:pPr>
        <w:pStyle w:val="Heading2"/>
        <w:rPr>
          <w:lang w:eastAsia="zh-CN"/>
        </w:rPr>
      </w:pPr>
      <w:bookmarkStart w:id="337" w:name="_Toc161667695"/>
      <w:bookmarkStart w:id="338" w:name="_Toc169708510"/>
      <w:bookmarkStart w:id="339" w:name="_Toc176441413"/>
      <w:bookmarkStart w:id="340" w:name="_Toc187246405"/>
      <w:r>
        <w:rPr>
          <w:lang w:eastAsia="zh-CN"/>
        </w:rPr>
        <w:t>5.2</w:t>
      </w:r>
      <w:r>
        <w:rPr>
          <w:lang w:eastAsia="zh-CN"/>
        </w:rPr>
        <w:tab/>
        <w:t>Operating bands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2BD3A4AC" w:rsidR="009524F5" w:rsidRDefault="00264BD6" w:rsidP="009524F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341" w:name="_Toc104310965"/>
      <w:bookmarkStart w:id="342" w:name="_Toc106126665"/>
      <w:bookmarkStart w:id="343" w:name="_Toc106176978"/>
      <w:bookmarkStart w:id="344" w:name="_Toc114242146"/>
      <w:bookmarkStart w:id="345" w:name="_Toc123044090"/>
      <w:bookmarkStart w:id="346" w:name="_Toc124157729"/>
      <w:bookmarkStart w:id="347" w:name="_Toc124259652"/>
      <w:bookmarkStart w:id="348" w:name="_Toc130584723"/>
      <w:bookmarkStart w:id="349" w:name="_Toc137464379"/>
      <w:bookmarkStart w:id="350" w:name="_Toc138884048"/>
      <w:bookmarkStart w:id="351" w:name="_Toc145643249"/>
      <w:bookmarkStart w:id="352" w:name="_Toc155469350"/>
      <w:bookmarkStart w:id="353" w:name="_Toc161667696"/>
      <w:bookmarkStart w:id="354" w:name="_Toc169708511"/>
      <w:bookmarkStart w:id="355" w:name="_Toc176441414"/>
      <w:bookmarkStart w:id="356" w:name="_Toc187246406"/>
      <w:r>
        <w:rPr>
          <w:lang w:eastAsia="zh-CN"/>
        </w:rPr>
        <w:t>5.3</w:t>
      </w:r>
      <w:r>
        <w:rPr>
          <w:lang w:eastAsia="zh-CN"/>
        </w:rPr>
        <w:tab/>
        <w:t>Satellite Access Node</w:t>
      </w:r>
      <w:r w:rsidR="001F6D06">
        <w:rPr>
          <w:lang w:eastAsia="zh-CN"/>
        </w:rPr>
        <w:t xml:space="preserve"> channel bandwidth</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F8E5AB5" w14:textId="77777777" w:rsidR="009F6D15" w:rsidRPr="00F95B02" w:rsidRDefault="009F6D15" w:rsidP="009F6D15">
      <w:pPr>
        <w:pStyle w:val="Heading3"/>
      </w:pPr>
      <w:bookmarkStart w:id="357" w:name="_Toc21127427"/>
      <w:bookmarkStart w:id="358" w:name="_Toc29811633"/>
      <w:bookmarkStart w:id="359" w:name="_Toc36817185"/>
      <w:bookmarkStart w:id="360" w:name="_Toc37260101"/>
      <w:bookmarkStart w:id="361" w:name="_Toc37267489"/>
      <w:bookmarkStart w:id="362" w:name="_Toc44712091"/>
      <w:bookmarkStart w:id="363" w:name="_Toc45893404"/>
      <w:bookmarkStart w:id="364" w:name="_Toc53178131"/>
      <w:bookmarkStart w:id="365" w:name="_Toc53178582"/>
      <w:bookmarkStart w:id="366" w:name="_Toc61178808"/>
      <w:bookmarkStart w:id="367" w:name="_Toc61179278"/>
      <w:bookmarkStart w:id="368" w:name="_Toc67916574"/>
      <w:bookmarkStart w:id="369" w:name="_Toc74663172"/>
      <w:bookmarkStart w:id="370" w:name="_Toc82621712"/>
      <w:bookmarkStart w:id="371" w:name="_Toc90422559"/>
      <w:bookmarkStart w:id="372" w:name="_Toc104310966"/>
      <w:bookmarkStart w:id="373" w:name="_Toc106126666"/>
      <w:bookmarkStart w:id="374" w:name="_Toc106176979"/>
      <w:bookmarkStart w:id="375" w:name="_Toc114242147"/>
      <w:bookmarkStart w:id="376" w:name="_Toc123044091"/>
      <w:bookmarkStart w:id="377" w:name="_Toc124157730"/>
      <w:bookmarkStart w:id="378" w:name="_Toc124259653"/>
      <w:bookmarkStart w:id="379" w:name="_Toc130584724"/>
      <w:bookmarkStart w:id="380" w:name="_Toc137464380"/>
      <w:bookmarkStart w:id="381" w:name="_Toc138884049"/>
      <w:bookmarkStart w:id="382" w:name="_Toc145643250"/>
      <w:bookmarkStart w:id="383" w:name="_Toc155469351"/>
      <w:bookmarkStart w:id="384" w:name="_Toc161667697"/>
      <w:bookmarkStart w:id="385" w:name="_Toc169708512"/>
      <w:bookmarkStart w:id="386" w:name="_Toc176441415"/>
      <w:bookmarkStart w:id="387" w:name="_Toc187246407"/>
      <w:r w:rsidRPr="00F95B02">
        <w:t>5.3.1</w:t>
      </w:r>
      <w:r w:rsidRPr="00F95B02">
        <w:tab/>
        <w:t>General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97859186" r:id="rId16"/>
        </w:object>
      </w:r>
      <w:r w:rsidRPr="00F95B02">
        <w:rPr>
          <w:rFonts w:eastAsia="Yu Mincho"/>
        </w:rPr>
        <w:t>.</w:t>
      </w:r>
    </w:p>
    <w:p w14:paraId="5D7814C2" w14:textId="77777777" w:rsidR="009F6D15" w:rsidRPr="00F95B02" w:rsidRDefault="009F6D15" w:rsidP="009F6D15">
      <w:pPr>
        <w:pStyle w:val="TF"/>
      </w:pPr>
      <w:bookmarkStart w:id="388"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89" w:name="_Toc13080138"/>
      <w:bookmarkStart w:id="390" w:name="_Toc29811634"/>
      <w:bookmarkStart w:id="391" w:name="_Toc36817186"/>
      <w:bookmarkStart w:id="392" w:name="_Toc37260102"/>
      <w:bookmarkStart w:id="393" w:name="_Toc37267490"/>
      <w:bookmarkStart w:id="394" w:name="_Toc44712092"/>
      <w:bookmarkStart w:id="395" w:name="_Toc45893405"/>
      <w:bookmarkStart w:id="396" w:name="_Toc53178132"/>
      <w:bookmarkStart w:id="397" w:name="_Toc53178583"/>
      <w:bookmarkStart w:id="398" w:name="_Toc61178809"/>
      <w:bookmarkStart w:id="399" w:name="_Toc61179279"/>
      <w:bookmarkStart w:id="400" w:name="_Toc67916575"/>
      <w:bookmarkStart w:id="401" w:name="_Toc74663173"/>
      <w:bookmarkStart w:id="402" w:name="_Toc82621713"/>
      <w:bookmarkStart w:id="403" w:name="_Toc90422560"/>
      <w:bookmarkStart w:id="404" w:name="_Toc104310967"/>
      <w:bookmarkStart w:id="405" w:name="_Toc106126667"/>
      <w:bookmarkStart w:id="406" w:name="_Toc106176980"/>
      <w:bookmarkStart w:id="407" w:name="_Toc114242148"/>
      <w:bookmarkStart w:id="408" w:name="_Toc123044092"/>
      <w:bookmarkStart w:id="409" w:name="_Toc124157731"/>
      <w:bookmarkStart w:id="410" w:name="_Toc124259654"/>
      <w:bookmarkStart w:id="411" w:name="_Toc130584725"/>
      <w:bookmarkStart w:id="412" w:name="_Toc137464381"/>
      <w:bookmarkStart w:id="413" w:name="_Toc138884050"/>
      <w:bookmarkStart w:id="414" w:name="_Toc145643251"/>
      <w:bookmarkStart w:id="415" w:name="_Toc155469352"/>
      <w:bookmarkStart w:id="416" w:name="_Toc161667698"/>
      <w:bookmarkStart w:id="417" w:name="_Toc169708513"/>
      <w:bookmarkStart w:id="418" w:name="_Toc176441416"/>
      <w:bookmarkStart w:id="419" w:name="_Toc21127429"/>
      <w:bookmarkStart w:id="420" w:name="_Toc187246408"/>
      <w:bookmarkEnd w:id="388"/>
      <w:r w:rsidRPr="00F95B02">
        <w:rPr>
          <w:rFonts w:eastAsia="Yu Mincho"/>
        </w:rPr>
        <w:t>5.3.2</w:t>
      </w:r>
      <w:r w:rsidRPr="00F95B02">
        <w:rPr>
          <w:rFonts w:eastAsia="Yu Mincho"/>
        </w:rPr>
        <w:tab/>
      </w:r>
      <w:r w:rsidRPr="00FD0493">
        <w:rPr>
          <w:rFonts w:eastAsia="Yu Mincho"/>
        </w:rPr>
        <w:t>Transmission bandwidth configuration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20"/>
    </w:p>
    <w:p w14:paraId="28676519" w14:textId="43432406" w:rsidR="009F6D15" w:rsidRPr="00F95B02" w:rsidRDefault="00E0613D"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w:t>
      </w:r>
      <w:r w:rsidRPr="00F95B02">
        <w:rPr>
          <w:rFonts w:eastAsia="Yu Mincho"/>
        </w:rPr>
        <w:t>.</w:t>
      </w:r>
    </w:p>
    <w:p w14:paraId="1E77A91F" w14:textId="77777777" w:rsidR="00E0613D" w:rsidRDefault="00E0613D" w:rsidP="00E0613D">
      <w:pPr>
        <w:pStyle w:val="TH"/>
        <w:rPr>
          <w:rFonts w:eastAsia="Yu Mincho"/>
        </w:rPr>
      </w:pPr>
      <w:bookmarkStart w:id="421" w:name="_Hlk497144372"/>
      <w:r w:rsidRPr="00F95B02">
        <w:rPr>
          <w:rFonts w:eastAsia="Yu Mincho"/>
        </w:rPr>
        <w:t xml:space="preserve">Table 5.3.2-1: </w:t>
      </w:r>
      <w:bookmarkEnd w:id="421"/>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E0613D" w14:paraId="0507D2D1" w14:textId="77777777" w:rsidTr="00F37759">
        <w:trPr>
          <w:cantSplit/>
          <w:jc w:val="center"/>
        </w:trPr>
        <w:tc>
          <w:tcPr>
            <w:tcW w:w="1127" w:type="dxa"/>
            <w:vMerge w:val="restart"/>
          </w:tcPr>
          <w:p w14:paraId="6F9FCD3F" w14:textId="77777777" w:rsidR="00E0613D" w:rsidRDefault="00E0613D" w:rsidP="00F37759">
            <w:pPr>
              <w:pStyle w:val="TAH"/>
              <w:rPr>
                <w:rFonts w:eastAsia="Yu Mincho"/>
              </w:rPr>
            </w:pPr>
            <w:r w:rsidRPr="00392345">
              <w:rPr>
                <w:rFonts w:eastAsia="Yu Mincho"/>
              </w:rPr>
              <w:t>SCS (kHz)</w:t>
            </w:r>
          </w:p>
        </w:tc>
        <w:tc>
          <w:tcPr>
            <w:tcW w:w="1167" w:type="dxa"/>
          </w:tcPr>
          <w:p w14:paraId="6091D28F" w14:textId="77777777" w:rsidR="00E0613D" w:rsidRDefault="00E0613D" w:rsidP="00F377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547AEB6" w14:textId="77777777" w:rsidR="00E0613D" w:rsidRDefault="00E0613D" w:rsidP="00F377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A065223" w14:textId="77777777" w:rsidR="00E0613D" w:rsidRDefault="00E0613D" w:rsidP="00F377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1F89D046" w14:textId="77777777" w:rsidR="00E0613D" w:rsidRDefault="00E0613D" w:rsidP="00F37759">
            <w:pPr>
              <w:pStyle w:val="TAH"/>
              <w:rPr>
                <w:rFonts w:eastAsia="Yu Mincho"/>
              </w:rPr>
            </w:pPr>
            <w:r w:rsidRPr="00392345">
              <w:rPr>
                <w:rFonts w:eastAsia="Yu Mincho"/>
              </w:rPr>
              <w:t>20 MHz</w:t>
            </w:r>
          </w:p>
        </w:tc>
      </w:tr>
      <w:tr w:rsidR="00E0613D" w14:paraId="65820D94" w14:textId="77777777" w:rsidTr="00F37759">
        <w:trPr>
          <w:cantSplit/>
          <w:jc w:val="center"/>
        </w:trPr>
        <w:tc>
          <w:tcPr>
            <w:tcW w:w="1127" w:type="dxa"/>
            <w:vMerge/>
          </w:tcPr>
          <w:p w14:paraId="182F570C" w14:textId="77777777" w:rsidR="00E0613D" w:rsidRDefault="00E0613D" w:rsidP="00F37759">
            <w:pPr>
              <w:pStyle w:val="TAC"/>
              <w:rPr>
                <w:rFonts w:eastAsia="Yu Mincho"/>
              </w:rPr>
            </w:pPr>
          </w:p>
        </w:tc>
        <w:tc>
          <w:tcPr>
            <w:tcW w:w="1167" w:type="dxa"/>
          </w:tcPr>
          <w:p w14:paraId="6B2B26E5"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71802097"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5B6F355E"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545F425F"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r>
      <w:tr w:rsidR="00E0613D" w14:paraId="2F91FB52" w14:textId="77777777" w:rsidTr="00F37759">
        <w:trPr>
          <w:cantSplit/>
          <w:jc w:val="center"/>
        </w:trPr>
        <w:tc>
          <w:tcPr>
            <w:tcW w:w="1127" w:type="dxa"/>
          </w:tcPr>
          <w:p w14:paraId="494FC327" w14:textId="77777777" w:rsidR="00E0613D" w:rsidRDefault="00E0613D" w:rsidP="00F37759">
            <w:pPr>
              <w:pStyle w:val="TAC"/>
              <w:rPr>
                <w:rFonts w:eastAsia="Yu Mincho"/>
              </w:rPr>
            </w:pPr>
            <w:r w:rsidRPr="00F95B02">
              <w:rPr>
                <w:rFonts w:eastAsia="Yu Mincho"/>
              </w:rPr>
              <w:t>15</w:t>
            </w:r>
          </w:p>
        </w:tc>
        <w:tc>
          <w:tcPr>
            <w:tcW w:w="1167" w:type="dxa"/>
          </w:tcPr>
          <w:p w14:paraId="13FE8796" w14:textId="77777777" w:rsidR="00E0613D" w:rsidRDefault="00E0613D" w:rsidP="00F37759">
            <w:pPr>
              <w:pStyle w:val="TAC"/>
              <w:rPr>
                <w:rFonts w:eastAsia="Yu Mincho"/>
              </w:rPr>
            </w:pPr>
            <w:r w:rsidRPr="00F95B02">
              <w:rPr>
                <w:rFonts w:eastAsia="Yu Mincho"/>
              </w:rPr>
              <w:t>25</w:t>
            </w:r>
          </w:p>
        </w:tc>
        <w:tc>
          <w:tcPr>
            <w:tcW w:w="1167" w:type="dxa"/>
          </w:tcPr>
          <w:p w14:paraId="26A445DC" w14:textId="77777777" w:rsidR="00E0613D" w:rsidRDefault="00E0613D" w:rsidP="00F37759">
            <w:pPr>
              <w:pStyle w:val="TAC"/>
              <w:rPr>
                <w:rFonts w:eastAsia="Yu Mincho"/>
              </w:rPr>
            </w:pPr>
            <w:r w:rsidRPr="00F95B02">
              <w:rPr>
                <w:rFonts w:eastAsia="Yu Mincho"/>
              </w:rPr>
              <w:t>52</w:t>
            </w:r>
          </w:p>
        </w:tc>
        <w:tc>
          <w:tcPr>
            <w:tcW w:w="1167" w:type="dxa"/>
          </w:tcPr>
          <w:p w14:paraId="0718BD86" w14:textId="77777777" w:rsidR="00E0613D" w:rsidRDefault="00E0613D" w:rsidP="00F37759">
            <w:pPr>
              <w:pStyle w:val="TAC"/>
              <w:rPr>
                <w:rFonts w:eastAsia="Yu Mincho"/>
              </w:rPr>
            </w:pPr>
            <w:r w:rsidRPr="00F95B02">
              <w:rPr>
                <w:rFonts w:eastAsia="Yu Mincho"/>
              </w:rPr>
              <w:t>79</w:t>
            </w:r>
          </w:p>
        </w:tc>
        <w:tc>
          <w:tcPr>
            <w:tcW w:w="1168" w:type="dxa"/>
          </w:tcPr>
          <w:p w14:paraId="5B2B84C9" w14:textId="77777777" w:rsidR="00E0613D" w:rsidRDefault="00E0613D" w:rsidP="00F37759">
            <w:pPr>
              <w:pStyle w:val="TAC"/>
              <w:rPr>
                <w:rFonts w:eastAsia="Yu Mincho"/>
              </w:rPr>
            </w:pPr>
            <w:r w:rsidRPr="00F95B02">
              <w:rPr>
                <w:rFonts w:eastAsia="Yu Mincho"/>
              </w:rPr>
              <w:t>106</w:t>
            </w:r>
          </w:p>
        </w:tc>
      </w:tr>
      <w:tr w:rsidR="00E0613D" w14:paraId="0A76C78B" w14:textId="77777777" w:rsidTr="00F37759">
        <w:trPr>
          <w:cantSplit/>
          <w:jc w:val="center"/>
        </w:trPr>
        <w:tc>
          <w:tcPr>
            <w:tcW w:w="1127" w:type="dxa"/>
          </w:tcPr>
          <w:p w14:paraId="0E634CA3" w14:textId="77777777" w:rsidR="00E0613D" w:rsidRPr="00F95B02" w:rsidRDefault="00E0613D" w:rsidP="00F37759">
            <w:pPr>
              <w:pStyle w:val="TAC"/>
              <w:rPr>
                <w:rFonts w:eastAsia="Yu Mincho"/>
              </w:rPr>
            </w:pPr>
            <w:r w:rsidRPr="00F95B02">
              <w:rPr>
                <w:rFonts w:eastAsia="Yu Mincho"/>
              </w:rPr>
              <w:t>30</w:t>
            </w:r>
          </w:p>
        </w:tc>
        <w:tc>
          <w:tcPr>
            <w:tcW w:w="1167" w:type="dxa"/>
          </w:tcPr>
          <w:p w14:paraId="127FC682" w14:textId="77777777" w:rsidR="00E0613D" w:rsidRPr="00F95B02" w:rsidRDefault="00E0613D" w:rsidP="00F37759">
            <w:pPr>
              <w:pStyle w:val="TAC"/>
              <w:rPr>
                <w:rFonts w:eastAsia="Yu Mincho"/>
              </w:rPr>
            </w:pPr>
            <w:r w:rsidRPr="00F95B02">
              <w:rPr>
                <w:rFonts w:eastAsia="Yu Mincho"/>
              </w:rPr>
              <w:t>11</w:t>
            </w:r>
          </w:p>
        </w:tc>
        <w:tc>
          <w:tcPr>
            <w:tcW w:w="1167" w:type="dxa"/>
          </w:tcPr>
          <w:p w14:paraId="4AEF3308" w14:textId="77777777" w:rsidR="00E0613D" w:rsidRPr="00F95B02" w:rsidRDefault="00E0613D" w:rsidP="00F37759">
            <w:pPr>
              <w:pStyle w:val="TAC"/>
              <w:rPr>
                <w:rFonts w:eastAsia="Yu Mincho"/>
              </w:rPr>
            </w:pPr>
            <w:r w:rsidRPr="00F95B02">
              <w:rPr>
                <w:rFonts w:eastAsia="Yu Mincho"/>
              </w:rPr>
              <w:t>24</w:t>
            </w:r>
          </w:p>
        </w:tc>
        <w:tc>
          <w:tcPr>
            <w:tcW w:w="1167" w:type="dxa"/>
          </w:tcPr>
          <w:p w14:paraId="55859086" w14:textId="77777777" w:rsidR="00E0613D" w:rsidRPr="00F95B02" w:rsidRDefault="00E0613D" w:rsidP="00F37759">
            <w:pPr>
              <w:pStyle w:val="TAC"/>
              <w:rPr>
                <w:rFonts w:eastAsia="Yu Mincho"/>
              </w:rPr>
            </w:pPr>
            <w:r w:rsidRPr="00F95B02">
              <w:rPr>
                <w:rFonts w:eastAsia="Yu Mincho"/>
              </w:rPr>
              <w:t>38</w:t>
            </w:r>
          </w:p>
        </w:tc>
        <w:tc>
          <w:tcPr>
            <w:tcW w:w="1168" w:type="dxa"/>
          </w:tcPr>
          <w:p w14:paraId="00063DA0" w14:textId="77777777" w:rsidR="00E0613D" w:rsidRPr="00F95B02" w:rsidRDefault="00E0613D" w:rsidP="00F37759">
            <w:pPr>
              <w:pStyle w:val="TAC"/>
              <w:rPr>
                <w:rFonts w:eastAsia="Yu Mincho"/>
              </w:rPr>
            </w:pPr>
            <w:r w:rsidRPr="00F95B02">
              <w:rPr>
                <w:rFonts w:eastAsia="Yu Mincho"/>
              </w:rPr>
              <w:t>51</w:t>
            </w:r>
          </w:p>
        </w:tc>
      </w:tr>
      <w:tr w:rsidR="00E0613D" w14:paraId="2EF1F6C4" w14:textId="77777777" w:rsidTr="00F37759">
        <w:trPr>
          <w:cantSplit/>
          <w:jc w:val="center"/>
        </w:trPr>
        <w:tc>
          <w:tcPr>
            <w:tcW w:w="1127" w:type="dxa"/>
          </w:tcPr>
          <w:p w14:paraId="09D1DD9E" w14:textId="77777777" w:rsidR="00E0613D" w:rsidRPr="00F95B02" w:rsidRDefault="00E0613D" w:rsidP="00F37759">
            <w:pPr>
              <w:pStyle w:val="TAC"/>
              <w:rPr>
                <w:rFonts w:eastAsia="Yu Mincho"/>
              </w:rPr>
            </w:pPr>
            <w:r w:rsidRPr="00F95B02">
              <w:rPr>
                <w:rFonts w:eastAsia="Yu Mincho"/>
              </w:rPr>
              <w:t>60</w:t>
            </w:r>
          </w:p>
        </w:tc>
        <w:tc>
          <w:tcPr>
            <w:tcW w:w="1167" w:type="dxa"/>
          </w:tcPr>
          <w:p w14:paraId="532FA76B" w14:textId="77777777" w:rsidR="00E0613D" w:rsidRPr="00F95B02" w:rsidRDefault="00E0613D" w:rsidP="00F37759">
            <w:pPr>
              <w:pStyle w:val="TAC"/>
              <w:rPr>
                <w:rFonts w:eastAsia="Yu Mincho"/>
              </w:rPr>
            </w:pPr>
            <w:r w:rsidRPr="00F95B02">
              <w:rPr>
                <w:rFonts w:eastAsia="Yu Mincho"/>
              </w:rPr>
              <w:t>N/A</w:t>
            </w:r>
          </w:p>
        </w:tc>
        <w:tc>
          <w:tcPr>
            <w:tcW w:w="1167" w:type="dxa"/>
          </w:tcPr>
          <w:p w14:paraId="6636A448" w14:textId="77777777" w:rsidR="00E0613D" w:rsidRPr="00F95B02" w:rsidRDefault="00E0613D" w:rsidP="00F37759">
            <w:pPr>
              <w:pStyle w:val="TAC"/>
              <w:rPr>
                <w:rFonts w:eastAsia="Yu Mincho"/>
              </w:rPr>
            </w:pPr>
            <w:r w:rsidRPr="00F95B02">
              <w:rPr>
                <w:rFonts w:eastAsia="Yu Mincho"/>
              </w:rPr>
              <w:t>11</w:t>
            </w:r>
          </w:p>
        </w:tc>
        <w:tc>
          <w:tcPr>
            <w:tcW w:w="1167" w:type="dxa"/>
          </w:tcPr>
          <w:p w14:paraId="594941CF" w14:textId="77777777" w:rsidR="00E0613D" w:rsidRPr="00F95B02" w:rsidRDefault="00E0613D" w:rsidP="00F37759">
            <w:pPr>
              <w:pStyle w:val="TAC"/>
              <w:rPr>
                <w:rFonts w:eastAsia="Yu Mincho"/>
              </w:rPr>
            </w:pPr>
            <w:r w:rsidRPr="00F95B02">
              <w:rPr>
                <w:rFonts w:eastAsia="Yu Mincho"/>
              </w:rPr>
              <w:t>18</w:t>
            </w:r>
          </w:p>
        </w:tc>
        <w:tc>
          <w:tcPr>
            <w:tcW w:w="1168" w:type="dxa"/>
          </w:tcPr>
          <w:p w14:paraId="6A6E925D" w14:textId="77777777" w:rsidR="00E0613D" w:rsidRPr="00F95B02" w:rsidRDefault="00E0613D" w:rsidP="00F37759">
            <w:pPr>
              <w:pStyle w:val="TAC"/>
              <w:rPr>
                <w:rFonts w:eastAsia="Yu Mincho"/>
              </w:rPr>
            </w:pPr>
            <w:r w:rsidRPr="00F95B02">
              <w:rPr>
                <w:rFonts w:eastAsia="Yu Mincho"/>
              </w:rPr>
              <w:t>24</w:t>
            </w:r>
          </w:p>
        </w:tc>
      </w:tr>
    </w:tbl>
    <w:p w14:paraId="13949625" w14:textId="77777777" w:rsidR="00E0613D" w:rsidRPr="00CD4556" w:rsidRDefault="00E0613D" w:rsidP="00E0613D"/>
    <w:p w14:paraId="0889F88D" w14:textId="428A0480" w:rsidR="009F6D15" w:rsidRPr="00F95B02" w:rsidRDefault="00E0613D"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w:t>
      </w:r>
      <w:r w:rsidRPr="00F95B02">
        <w:rPr>
          <w:rFonts w:eastAsia="Yu Mincho"/>
        </w:rPr>
        <w:t>.</w:t>
      </w:r>
    </w:p>
    <w:p w14:paraId="3010DE50" w14:textId="77777777" w:rsidR="009F6D15" w:rsidRPr="00F95B02" w:rsidRDefault="009F6D15" w:rsidP="009F6D15">
      <w:pPr>
        <w:pStyle w:val="Heading3"/>
        <w:rPr>
          <w:rFonts w:eastAsia="Yu Mincho"/>
        </w:rPr>
      </w:pPr>
      <w:bookmarkStart w:id="422" w:name="_Toc13080139"/>
      <w:bookmarkStart w:id="423" w:name="_Toc29811635"/>
      <w:bookmarkStart w:id="424" w:name="_Toc36817187"/>
      <w:bookmarkStart w:id="425" w:name="_Toc37260103"/>
      <w:bookmarkStart w:id="426" w:name="_Toc37267491"/>
      <w:bookmarkStart w:id="427" w:name="_Toc44712093"/>
      <w:bookmarkStart w:id="428" w:name="_Toc45893406"/>
      <w:bookmarkStart w:id="429" w:name="_Toc53178133"/>
      <w:bookmarkStart w:id="430" w:name="_Toc53178584"/>
      <w:bookmarkStart w:id="431" w:name="_Toc61178810"/>
      <w:bookmarkStart w:id="432" w:name="_Toc61179280"/>
      <w:bookmarkStart w:id="433" w:name="_Toc67916576"/>
      <w:bookmarkStart w:id="434" w:name="_Toc74663174"/>
      <w:bookmarkStart w:id="435" w:name="_Toc82621714"/>
      <w:bookmarkStart w:id="436" w:name="_Toc90422561"/>
      <w:bookmarkStart w:id="437" w:name="_Toc104310968"/>
      <w:bookmarkStart w:id="438" w:name="_Toc106126668"/>
      <w:bookmarkStart w:id="439" w:name="_Toc106176981"/>
      <w:bookmarkStart w:id="440" w:name="_Toc114242149"/>
      <w:bookmarkStart w:id="441" w:name="_Toc123044093"/>
      <w:bookmarkStart w:id="442" w:name="_Toc124157732"/>
      <w:bookmarkStart w:id="443" w:name="_Toc124259655"/>
      <w:bookmarkStart w:id="444" w:name="_Toc130584726"/>
      <w:bookmarkStart w:id="445" w:name="_Toc137464382"/>
      <w:bookmarkStart w:id="446" w:name="_Toc138884051"/>
      <w:bookmarkStart w:id="447" w:name="_Toc145643252"/>
      <w:bookmarkStart w:id="448" w:name="_Toc155469353"/>
      <w:bookmarkStart w:id="449" w:name="_Toc161667699"/>
      <w:bookmarkStart w:id="450" w:name="_Toc169708514"/>
      <w:bookmarkStart w:id="451" w:name="_Toc176441417"/>
      <w:bookmarkStart w:id="452" w:name="_Toc187246409"/>
      <w:bookmarkEnd w:id="419"/>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22D7988" w14:textId="6A10023E" w:rsidR="009F6D15" w:rsidRPr="00F95B02" w:rsidRDefault="007950F3"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w:t>
      </w:r>
      <w:r w:rsidRPr="00F95B02">
        <w:rPr>
          <w:rFonts w:eastAsia="Yu Mincho"/>
        </w:rPr>
        <w:t>.</w:t>
      </w:r>
    </w:p>
    <w:p w14:paraId="759C2168" w14:textId="3AE98888" w:rsidR="009F6D15" w:rsidRDefault="007950F3"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453"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53"/>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54" w:name="_Toc21127430"/>
      <w:bookmarkStart w:id="455" w:name="_Toc29811636"/>
      <w:bookmarkStart w:id="456" w:name="_Toc36817188"/>
      <w:bookmarkStart w:id="457" w:name="_Toc37260104"/>
      <w:bookmarkStart w:id="458" w:name="_Toc37267492"/>
      <w:bookmarkStart w:id="459" w:name="_Toc44712094"/>
      <w:bookmarkStart w:id="460" w:name="_Toc45893407"/>
      <w:bookmarkStart w:id="461" w:name="_Toc53178134"/>
      <w:bookmarkStart w:id="462" w:name="_Toc53178585"/>
      <w:bookmarkStart w:id="463" w:name="_Toc61178811"/>
      <w:bookmarkStart w:id="464" w:name="_Toc61179281"/>
      <w:bookmarkStart w:id="465" w:name="_Toc67916577"/>
      <w:bookmarkStart w:id="466" w:name="_Toc74663175"/>
      <w:bookmarkStart w:id="467" w:name="_Toc82621715"/>
      <w:bookmarkStart w:id="468" w:name="_Toc90422562"/>
      <w:bookmarkStart w:id="469" w:name="_Toc104310969"/>
      <w:bookmarkStart w:id="470" w:name="_Toc106126669"/>
      <w:bookmarkStart w:id="471" w:name="_Toc106176982"/>
      <w:bookmarkStart w:id="472" w:name="_Toc114242150"/>
      <w:bookmarkStart w:id="473" w:name="_Toc123044094"/>
      <w:bookmarkStart w:id="474" w:name="_Toc124157733"/>
      <w:bookmarkStart w:id="475" w:name="_Toc124259656"/>
      <w:bookmarkStart w:id="476" w:name="_Toc130584727"/>
      <w:bookmarkStart w:id="477" w:name="_Toc137464383"/>
      <w:bookmarkStart w:id="478" w:name="_Toc138884052"/>
      <w:bookmarkStart w:id="479" w:name="_Toc145643253"/>
      <w:bookmarkStart w:id="480" w:name="_Toc155469354"/>
      <w:bookmarkStart w:id="481" w:name="_Toc161667700"/>
      <w:bookmarkStart w:id="482" w:name="_Toc169708515"/>
      <w:bookmarkStart w:id="483" w:name="_Toc176441418"/>
      <w:bookmarkStart w:id="484" w:name="_Toc187246410"/>
      <w:r w:rsidRPr="00F95B02">
        <w:rPr>
          <w:rFonts w:eastAsia="Yu Mincho"/>
        </w:rPr>
        <w:t>5.3.4</w:t>
      </w:r>
      <w:r w:rsidRPr="00F95B02">
        <w:rPr>
          <w:rFonts w:eastAsia="Yu Mincho"/>
        </w:rPr>
        <w:tab/>
        <w:t>RB alignment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2BB12B4" w14:textId="77777777" w:rsidR="009F6D15" w:rsidRPr="00F95B02" w:rsidRDefault="009F6D15" w:rsidP="009F6D15">
      <w:bookmarkStart w:id="485"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85"/>
    </w:p>
    <w:p w14:paraId="1FFB12D9" w14:textId="77777777" w:rsidR="009F6D15" w:rsidRPr="00F95B02" w:rsidRDefault="009F6D15" w:rsidP="009F6D15">
      <w:pPr>
        <w:pStyle w:val="Heading3"/>
        <w:rPr>
          <w:rFonts w:eastAsia="Yu Mincho"/>
        </w:rPr>
      </w:pPr>
      <w:bookmarkStart w:id="486" w:name="_Toc21127431"/>
      <w:bookmarkStart w:id="487" w:name="_Toc29811637"/>
      <w:bookmarkStart w:id="488" w:name="_Toc36817189"/>
      <w:bookmarkStart w:id="489" w:name="_Toc37260105"/>
      <w:bookmarkStart w:id="490" w:name="_Toc37267493"/>
      <w:bookmarkStart w:id="491" w:name="_Toc44712095"/>
      <w:bookmarkStart w:id="492" w:name="_Toc45893408"/>
      <w:bookmarkStart w:id="493" w:name="_Toc53178135"/>
      <w:bookmarkStart w:id="494" w:name="_Toc53178586"/>
      <w:bookmarkStart w:id="495" w:name="_Toc61178812"/>
      <w:bookmarkStart w:id="496" w:name="_Toc61179282"/>
      <w:bookmarkStart w:id="497" w:name="_Toc67916578"/>
      <w:bookmarkStart w:id="498" w:name="_Toc74663176"/>
      <w:bookmarkStart w:id="499" w:name="_Toc82621716"/>
      <w:bookmarkStart w:id="500" w:name="_Toc90422563"/>
      <w:bookmarkStart w:id="501" w:name="_Toc104310970"/>
      <w:bookmarkStart w:id="502" w:name="_Toc106126670"/>
      <w:bookmarkStart w:id="503" w:name="_Toc106176983"/>
      <w:bookmarkStart w:id="504" w:name="_Toc114242151"/>
      <w:bookmarkStart w:id="505" w:name="_Toc123044095"/>
      <w:bookmarkStart w:id="506" w:name="_Toc124157734"/>
      <w:bookmarkStart w:id="507" w:name="_Toc124259657"/>
      <w:bookmarkStart w:id="508" w:name="_Toc130584728"/>
      <w:bookmarkStart w:id="509" w:name="_Toc137464384"/>
      <w:bookmarkStart w:id="510" w:name="_Toc138884053"/>
      <w:bookmarkStart w:id="511" w:name="_Toc145643254"/>
      <w:bookmarkStart w:id="512" w:name="_Toc155469355"/>
      <w:bookmarkStart w:id="513" w:name="_Toc161667701"/>
      <w:bookmarkStart w:id="514" w:name="_Toc169708516"/>
      <w:bookmarkStart w:id="515" w:name="_Toc176441419"/>
      <w:bookmarkStart w:id="516" w:name="_Toc18724641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E0EDF00" w14:textId="6D50FDFD" w:rsidR="009F6D15" w:rsidRPr="00F95B02" w:rsidRDefault="00996CBC" w:rsidP="009F6D15">
      <w:pPr>
        <w:rPr>
          <w:rFonts w:eastAsia="Yu Mincho"/>
        </w:rPr>
      </w:pPr>
      <w:bookmarkStart w:id="51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17"/>
    <w:p w14:paraId="1B8E10D8" w14:textId="08C208A5" w:rsidR="009F6D15" w:rsidRDefault="00996CBC"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518" w:name="_Toc104310971"/>
      <w:bookmarkStart w:id="519" w:name="_Toc106126671"/>
      <w:bookmarkStart w:id="520" w:name="_Toc106176984"/>
      <w:bookmarkStart w:id="521" w:name="_Toc114242152"/>
      <w:bookmarkStart w:id="522" w:name="_Toc123044096"/>
      <w:bookmarkStart w:id="523" w:name="_Toc124157735"/>
      <w:bookmarkStart w:id="524" w:name="_Toc124259658"/>
      <w:bookmarkStart w:id="525" w:name="_Toc130584729"/>
      <w:bookmarkStart w:id="526" w:name="_Toc137464385"/>
      <w:bookmarkStart w:id="527" w:name="_Toc138884054"/>
      <w:bookmarkStart w:id="528" w:name="_Toc145643255"/>
      <w:bookmarkStart w:id="529" w:name="_Toc155469356"/>
      <w:bookmarkStart w:id="530" w:name="_Toc161667702"/>
      <w:bookmarkStart w:id="531" w:name="_Toc169708517"/>
      <w:bookmarkStart w:id="532" w:name="_Toc176441420"/>
      <w:bookmarkStart w:id="533" w:name="_Toc187246412"/>
      <w:r>
        <w:rPr>
          <w:lang w:eastAsia="zh-CN"/>
        </w:rPr>
        <w:t>5.4</w:t>
      </w:r>
      <w:r>
        <w:rPr>
          <w:lang w:eastAsia="zh-CN"/>
        </w:rPr>
        <w:tab/>
        <w:t>Channel arrangement</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B568C8D" w14:textId="3E8DA318" w:rsidR="00E91954" w:rsidRDefault="00E91954" w:rsidP="00684293">
      <w:pPr>
        <w:pStyle w:val="Heading3"/>
        <w:rPr>
          <w:lang w:eastAsia="zh-CN"/>
        </w:rPr>
      </w:pPr>
      <w:bookmarkStart w:id="534" w:name="_Toc104310972"/>
      <w:bookmarkStart w:id="535" w:name="_Toc106126672"/>
      <w:bookmarkStart w:id="536" w:name="_Toc106176985"/>
      <w:bookmarkStart w:id="537" w:name="_Toc114242153"/>
      <w:bookmarkStart w:id="538" w:name="_Toc123044097"/>
      <w:bookmarkStart w:id="539" w:name="_Toc124157736"/>
      <w:bookmarkStart w:id="540" w:name="_Toc124259659"/>
      <w:bookmarkStart w:id="541" w:name="_Toc130584730"/>
      <w:bookmarkStart w:id="542" w:name="_Toc137464386"/>
      <w:bookmarkStart w:id="543" w:name="_Toc138884055"/>
      <w:bookmarkStart w:id="544" w:name="_Toc145643256"/>
      <w:bookmarkStart w:id="545" w:name="_Toc155469357"/>
      <w:bookmarkStart w:id="546" w:name="_Toc161667703"/>
      <w:bookmarkStart w:id="547" w:name="_Toc169708518"/>
      <w:bookmarkStart w:id="548" w:name="_Toc176441421"/>
      <w:bookmarkStart w:id="549" w:name="_Toc187246413"/>
      <w:r>
        <w:rPr>
          <w:lang w:eastAsia="zh-CN"/>
        </w:rPr>
        <w:t>5.4.1</w:t>
      </w:r>
      <w:r>
        <w:rPr>
          <w:lang w:eastAsia="zh-CN"/>
        </w:rPr>
        <w:tab/>
        <w:t>Channel spacing</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5815248" w14:textId="77777777" w:rsidR="009F6D15" w:rsidRPr="00FD0493" w:rsidRDefault="009F6D15" w:rsidP="008F0723">
      <w:pPr>
        <w:pStyle w:val="Heading4"/>
      </w:pPr>
      <w:bookmarkStart w:id="550" w:name="_Toc21127437"/>
      <w:bookmarkStart w:id="551" w:name="_Toc29811643"/>
      <w:bookmarkStart w:id="552" w:name="_Toc36817195"/>
      <w:bookmarkStart w:id="553" w:name="_Toc37260111"/>
      <w:bookmarkStart w:id="554" w:name="_Toc37267499"/>
      <w:bookmarkStart w:id="555" w:name="_Toc44712101"/>
      <w:bookmarkStart w:id="556" w:name="_Toc45893414"/>
      <w:bookmarkStart w:id="557" w:name="_Toc53178141"/>
      <w:bookmarkStart w:id="558" w:name="_Toc53178592"/>
      <w:bookmarkStart w:id="559" w:name="_Toc61178818"/>
      <w:bookmarkStart w:id="560" w:name="_Toc61179288"/>
      <w:bookmarkStart w:id="561" w:name="_Toc67916584"/>
      <w:bookmarkStart w:id="562" w:name="_Toc74663182"/>
      <w:bookmarkStart w:id="563" w:name="_Toc82621722"/>
      <w:bookmarkStart w:id="564" w:name="_Toc90422569"/>
      <w:bookmarkStart w:id="565" w:name="_Toc104310973"/>
      <w:bookmarkStart w:id="566" w:name="_Toc106126673"/>
      <w:bookmarkStart w:id="567" w:name="_Toc106176986"/>
      <w:bookmarkStart w:id="568" w:name="_Toc114242154"/>
      <w:bookmarkStart w:id="569" w:name="_Toc123044098"/>
      <w:bookmarkStart w:id="570" w:name="_Toc124157737"/>
      <w:bookmarkStart w:id="571" w:name="_Toc124259660"/>
      <w:bookmarkStart w:id="572" w:name="_Toc130584731"/>
      <w:bookmarkStart w:id="573" w:name="_Toc137464387"/>
      <w:bookmarkStart w:id="574" w:name="_Toc138884056"/>
      <w:bookmarkStart w:id="575" w:name="_Toc145643257"/>
      <w:bookmarkStart w:id="576" w:name="_Toc155469358"/>
      <w:bookmarkStart w:id="577" w:name="_Toc161667704"/>
      <w:bookmarkStart w:id="578" w:name="_Toc169708519"/>
      <w:bookmarkStart w:id="579" w:name="_Toc176441422"/>
      <w:bookmarkStart w:id="580" w:name="_Toc187246414"/>
      <w:r w:rsidRPr="00FD0493">
        <w:t>5.4.1.1</w:t>
      </w:r>
      <w:r w:rsidRPr="00FD0493">
        <w:tab/>
        <w:t>Channel spacing for adjacent carriers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05DAD4AA" w:rsidR="00CC1D67" w:rsidRPr="00F95B02" w:rsidRDefault="00996CBC" w:rsidP="00CC1D6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581" w:name="_Toc104310974"/>
      <w:bookmarkStart w:id="582" w:name="_Toc106126674"/>
      <w:bookmarkStart w:id="583" w:name="_Toc106176987"/>
      <w:bookmarkStart w:id="584" w:name="_Toc114242155"/>
      <w:bookmarkStart w:id="585" w:name="_Toc123044099"/>
      <w:bookmarkStart w:id="586" w:name="_Toc124157738"/>
      <w:bookmarkStart w:id="587" w:name="_Toc124259661"/>
      <w:bookmarkStart w:id="588" w:name="_Toc130584732"/>
      <w:bookmarkStart w:id="589" w:name="_Toc137464388"/>
      <w:bookmarkStart w:id="590" w:name="_Toc138884057"/>
      <w:bookmarkStart w:id="591" w:name="_Toc145643258"/>
      <w:bookmarkStart w:id="592" w:name="_Toc155469359"/>
      <w:bookmarkStart w:id="593" w:name="_Toc161667705"/>
      <w:bookmarkStart w:id="594" w:name="_Toc169708520"/>
      <w:bookmarkStart w:id="595" w:name="_Toc176441423"/>
      <w:bookmarkStart w:id="596" w:name="_Toc187246415"/>
      <w:r>
        <w:rPr>
          <w:lang w:eastAsia="zh-CN"/>
        </w:rPr>
        <w:t>5.4.2</w:t>
      </w:r>
      <w:r>
        <w:rPr>
          <w:lang w:eastAsia="zh-CN"/>
        </w:rPr>
        <w:tab/>
        <w:t>Channel raster</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8AB9E55" w14:textId="77777777" w:rsidR="009F6D15" w:rsidRPr="00FD0493" w:rsidRDefault="009F6D15" w:rsidP="008F0723">
      <w:pPr>
        <w:pStyle w:val="Heading4"/>
      </w:pPr>
      <w:bookmarkStart w:id="597" w:name="_Toc21127440"/>
      <w:bookmarkStart w:id="598" w:name="_Toc29811646"/>
      <w:bookmarkStart w:id="599" w:name="_Toc36817198"/>
      <w:bookmarkStart w:id="600" w:name="_Toc37260114"/>
      <w:bookmarkStart w:id="601" w:name="_Toc37267502"/>
      <w:bookmarkStart w:id="602" w:name="_Toc44712104"/>
      <w:bookmarkStart w:id="603" w:name="_Toc45893417"/>
      <w:bookmarkStart w:id="604" w:name="_Toc53178144"/>
      <w:bookmarkStart w:id="605" w:name="_Toc53178595"/>
      <w:bookmarkStart w:id="606" w:name="_Toc61178821"/>
      <w:bookmarkStart w:id="607" w:name="_Toc61179291"/>
      <w:bookmarkStart w:id="608" w:name="_Toc67916587"/>
      <w:bookmarkStart w:id="609" w:name="_Toc74663185"/>
      <w:bookmarkStart w:id="610" w:name="_Toc82621725"/>
      <w:bookmarkStart w:id="611" w:name="_Toc90422572"/>
      <w:bookmarkStart w:id="612" w:name="_Toc104310975"/>
      <w:bookmarkStart w:id="613" w:name="_Toc106126675"/>
      <w:bookmarkStart w:id="614" w:name="_Toc106176988"/>
      <w:bookmarkStart w:id="615" w:name="_Toc114242156"/>
      <w:bookmarkStart w:id="616" w:name="_Toc123044100"/>
      <w:bookmarkStart w:id="617" w:name="_Toc124157739"/>
      <w:bookmarkStart w:id="618" w:name="_Toc124259662"/>
      <w:bookmarkStart w:id="619" w:name="_Toc130584733"/>
      <w:bookmarkStart w:id="620" w:name="_Toc137464389"/>
      <w:bookmarkStart w:id="621" w:name="_Toc138884058"/>
      <w:bookmarkStart w:id="622" w:name="_Toc145643259"/>
      <w:bookmarkStart w:id="623" w:name="_Toc155469360"/>
      <w:bookmarkStart w:id="624" w:name="_Toc161667706"/>
      <w:bookmarkStart w:id="625" w:name="_Toc169708521"/>
      <w:bookmarkStart w:id="626" w:name="_Toc176441424"/>
      <w:bookmarkStart w:id="627" w:name="_Toc187246416"/>
      <w:r w:rsidRPr="00FD0493">
        <w:t>5.4.2.1</w:t>
      </w:r>
      <w:r w:rsidRPr="00FD0493">
        <w:tab/>
        <w:t>NR-ARFCN and channel raster</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AE601E2" w14:textId="77777777" w:rsidR="009F6D15" w:rsidRPr="00F95B02" w:rsidRDefault="009F6D15" w:rsidP="009F6D15">
      <w:pPr>
        <w:rPr>
          <w:rFonts w:eastAsia="Yu Mincho"/>
        </w:rPr>
      </w:pPr>
      <w:r w:rsidRPr="00F95B02">
        <w:rPr>
          <w:rFonts w:eastAsia="Yu Mincho"/>
        </w:rPr>
        <w:t xml:space="preserve">The </w:t>
      </w:r>
      <w:bookmarkStart w:id="628" w:name="_Hlk515622859"/>
      <w:bookmarkStart w:id="629" w:name="_Hlk514074796"/>
      <w:r w:rsidRPr="00F95B02">
        <w:rPr>
          <w:rFonts w:eastAsia="Yu Mincho"/>
        </w:rPr>
        <w:t>global frequency</w:t>
      </w:r>
      <w:bookmarkEnd w:id="628"/>
      <w:bookmarkEnd w:id="62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30" w:name="_Hlk514074832"/>
      <w:r w:rsidRPr="00F95B02">
        <w:t>F</w:t>
      </w:r>
      <w:r w:rsidRPr="00F95B02">
        <w:rPr>
          <w:vertAlign w:val="subscript"/>
        </w:rPr>
        <w:t>REF</w:t>
      </w:r>
      <w:bookmarkEnd w:id="630"/>
      <w:r w:rsidRPr="00F95B02">
        <w:rPr>
          <w:rFonts w:eastAsia="Yu Mincho"/>
        </w:rPr>
        <w:t xml:space="preserve">. The </w:t>
      </w:r>
      <w:r w:rsidRPr="00F95B02">
        <w:rPr>
          <w:rFonts w:eastAsia="Yu Mincho"/>
          <w:i/>
        </w:rPr>
        <w:t>RF reference frequency</w:t>
      </w:r>
      <w:bookmarkStart w:id="631" w:name="_Hlk514074872"/>
      <w:bookmarkStart w:id="632" w:name="_Hlk515622922"/>
      <w:bookmarkStart w:id="633" w:name="_Hlk514075221"/>
      <w:r w:rsidRPr="00F95B02">
        <w:rPr>
          <w:rFonts w:eastAsia="Yu Mincho"/>
        </w:rPr>
        <w:t xml:space="preserve"> is used in signalling to identify the position of RF channels, SS blocks and other elements</w:t>
      </w:r>
      <w:bookmarkEnd w:id="631"/>
      <w:bookmarkEnd w:id="632"/>
      <w:bookmarkEnd w:id="63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Default="009F6D15" w:rsidP="009F6D15">
      <w:pPr>
        <w:rPr>
          <w:rFonts w:eastAsia="Yu Mincho"/>
        </w:rPr>
      </w:pPr>
      <w:bookmarkStart w:id="63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5C86D03" w14:textId="77777777" w:rsidR="00D753A0" w:rsidRPr="00A1115A" w:rsidRDefault="00D753A0" w:rsidP="00D753A0">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rsidRPr="00A1115A">
        <w:t>-1</w:t>
      </w:r>
    </w:p>
    <w:p w14:paraId="150AC676" w14:textId="77777777" w:rsidR="00D753A0" w:rsidRPr="00A1115A" w:rsidRDefault="00D753A0" w:rsidP="00D753A0">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02536E97" w14:textId="596C6373" w:rsidR="00D753A0" w:rsidRPr="00F95B02" w:rsidRDefault="00D753A0" w:rsidP="00D753A0">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34"/>
    <w:p w14:paraId="5063228E" w14:textId="77777777" w:rsidR="009F6D15" w:rsidRPr="00F95B02" w:rsidRDefault="009F6D15" w:rsidP="009F6D15">
      <w:pPr>
        <w:rPr>
          <w:rFonts w:eastAsia="Yu Mincho"/>
        </w:rPr>
      </w:pPr>
      <w:r w:rsidRPr="00F95B02">
        <w:rPr>
          <w:rFonts w:eastAsia="Yu Mincho"/>
        </w:rPr>
        <w:lastRenderedPageBreak/>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35" w:name="_Toc21127441"/>
      <w:bookmarkStart w:id="636" w:name="_Toc29811648"/>
      <w:bookmarkStart w:id="637" w:name="_Toc36817200"/>
      <w:bookmarkStart w:id="638" w:name="_Toc37260116"/>
      <w:bookmarkStart w:id="639" w:name="_Toc37267504"/>
      <w:bookmarkStart w:id="640" w:name="_Toc44712106"/>
      <w:bookmarkStart w:id="641" w:name="_Toc45893419"/>
      <w:bookmarkStart w:id="642" w:name="_Toc53178146"/>
      <w:bookmarkStart w:id="643" w:name="_Toc53178597"/>
      <w:bookmarkStart w:id="644" w:name="_Toc61178823"/>
      <w:bookmarkStart w:id="645" w:name="_Toc61179293"/>
      <w:bookmarkStart w:id="646" w:name="_Toc67916589"/>
      <w:bookmarkStart w:id="647" w:name="_Toc74663187"/>
      <w:bookmarkStart w:id="648" w:name="_Toc82621727"/>
      <w:bookmarkStart w:id="649" w:name="_Toc90422574"/>
      <w:bookmarkStart w:id="650" w:name="_Toc104310976"/>
      <w:bookmarkStart w:id="651" w:name="_Toc106126676"/>
      <w:bookmarkStart w:id="652" w:name="_Toc106176989"/>
      <w:bookmarkStart w:id="653" w:name="_Toc114242157"/>
      <w:bookmarkStart w:id="654" w:name="_Toc123044101"/>
      <w:bookmarkStart w:id="655" w:name="_Toc124157740"/>
      <w:bookmarkStart w:id="656" w:name="_Toc124259663"/>
      <w:bookmarkStart w:id="657" w:name="_Toc130584734"/>
      <w:bookmarkStart w:id="658" w:name="_Toc137464390"/>
      <w:bookmarkStart w:id="659" w:name="_Toc138884059"/>
      <w:bookmarkStart w:id="660" w:name="_Toc145643260"/>
      <w:bookmarkStart w:id="661" w:name="_Toc155469361"/>
      <w:bookmarkStart w:id="662" w:name="_Toc161667707"/>
      <w:bookmarkStart w:id="663" w:name="_Toc169708522"/>
      <w:bookmarkStart w:id="664" w:name="_Toc176441425"/>
      <w:bookmarkStart w:id="665" w:name="_Toc187246417"/>
      <w:r w:rsidRPr="00681075">
        <w:rPr>
          <w:rFonts w:eastAsia="Yu Mincho"/>
        </w:rPr>
        <w:t>5.4.2.2</w:t>
      </w:r>
      <w:r w:rsidRPr="00681075">
        <w:rPr>
          <w:rFonts w:eastAsia="Yu Mincho"/>
        </w:rPr>
        <w:tab/>
        <w:t>Channel raster to resource element mapping</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66" w:name="_Hlk514075049"/>
      <w:r w:rsidRPr="00F95B02">
        <w:rPr>
          <w:rFonts w:eastAsia="Yu Mincho"/>
        </w:rPr>
        <w:t>and can be used to identify the RF channel position</w:t>
      </w:r>
      <w:bookmarkEnd w:id="666"/>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pt;height:16pt" o:ole="">
                  <v:imagedata r:id="rId19" o:title=""/>
                </v:shape>
                <o:OLEObject Type="Embed" ProgID="Equation.3" ShapeID="_x0000_i1027" DrawAspect="Content" ObjectID="_1797859187"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2B94BAD2" w:rsidR="009F6D15" w:rsidRPr="00F95B02" w:rsidRDefault="00EC662D"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4330D8A2">
                <v:shape id="_x0000_i1028" type="#_x0000_t75" style="width:21.5pt;height:15pt" o:ole="">
                  <v:imagedata r:id="rId11" o:title=""/>
                </v:shape>
                <o:OLEObject Type="Embed" ProgID="Equation.3" ShapeID="_x0000_i1028" DrawAspect="Content" ObjectID="_1797859188"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7pt" o:ole="">
                  <v:imagedata r:id="rId22" o:title=""/>
                </v:shape>
                <o:OLEObject Type="Embed" ProgID="Equation.3" ShapeID="_x0000_i1029" DrawAspect="Content" ObjectID="_1797859189"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7pt" o:ole="">
                  <v:imagedata r:id="rId24" o:title=""/>
                </v:shape>
                <o:OLEObject Type="Embed" ProgID="Equation.3" ShapeID="_x0000_i1030" DrawAspect="Content" ObjectID="_1797859190" r:id="rId25"/>
              </w:object>
            </w:r>
          </w:p>
        </w:tc>
      </w:tr>
    </w:tbl>
    <w:p w14:paraId="0BE8AF2B" w14:textId="77777777" w:rsidR="009F6D15" w:rsidRPr="00F95B02" w:rsidRDefault="009F6D15" w:rsidP="009F6D15">
      <w:pPr>
        <w:rPr>
          <w:rFonts w:eastAsia="Yu Mincho"/>
          <w:lang w:eastAsia="ja-JP"/>
        </w:rPr>
      </w:pPr>
    </w:p>
    <w:p w14:paraId="7894BDCA" w14:textId="1EF2E6C8" w:rsidR="009F6D15" w:rsidRPr="00F95B02" w:rsidRDefault="00EC662D"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64086D9A" wp14:editId="3261A9B4">
            <wp:extent cx="286385" cy="179705"/>
            <wp:effectExtent l="0" t="0" r="0" b="0"/>
            <wp:docPr id="1629761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3270C61">
          <v:shape id="_x0000_i1031" type="#_x0000_t75" style="width:5.5pt;height:16pt" o:ole="">
            <v:imagedata r:id="rId19" o:title=""/>
          </v:shape>
          <o:OLEObject Type="Embed" ProgID="Equation.3" ShapeID="_x0000_i1031" DrawAspect="Content" ObjectID="_1797859191" r:id="rId27"/>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67" w:name="_Toc21127442"/>
      <w:bookmarkStart w:id="668" w:name="_Toc29811649"/>
      <w:bookmarkStart w:id="669" w:name="_Toc36817201"/>
      <w:bookmarkStart w:id="670" w:name="_Toc37260117"/>
      <w:bookmarkStart w:id="671" w:name="_Toc37267505"/>
      <w:bookmarkStart w:id="672" w:name="_Toc44712107"/>
      <w:bookmarkStart w:id="673" w:name="_Toc45893420"/>
      <w:bookmarkStart w:id="674" w:name="_Toc53178147"/>
      <w:bookmarkStart w:id="675" w:name="_Toc53178598"/>
      <w:bookmarkStart w:id="676" w:name="_Toc61178824"/>
      <w:bookmarkStart w:id="677" w:name="_Toc61179294"/>
      <w:bookmarkStart w:id="678" w:name="_Toc67916590"/>
      <w:bookmarkStart w:id="679" w:name="_Toc74663188"/>
      <w:bookmarkStart w:id="680" w:name="_Toc82621728"/>
      <w:bookmarkStart w:id="681" w:name="_Toc90422575"/>
      <w:bookmarkStart w:id="682" w:name="_Toc104310977"/>
      <w:bookmarkStart w:id="683" w:name="_Toc106126677"/>
      <w:bookmarkStart w:id="684" w:name="_Toc106176990"/>
      <w:bookmarkStart w:id="685" w:name="_Toc114242158"/>
      <w:bookmarkStart w:id="686" w:name="_Toc123044102"/>
      <w:bookmarkStart w:id="687" w:name="_Toc124157741"/>
      <w:bookmarkStart w:id="688" w:name="_Toc124259664"/>
      <w:bookmarkStart w:id="689" w:name="_Toc130584735"/>
      <w:bookmarkStart w:id="690" w:name="_Toc137464391"/>
      <w:bookmarkStart w:id="691" w:name="_Toc138884060"/>
      <w:bookmarkStart w:id="692" w:name="_Toc145643261"/>
      <w:bookmarkStart w:id="693" w:name="_Toc155469362"/>
      <w:bookmarkStart w:id="694" w:name="_Toc161667708"/>
      <w:bookmarkStart w:id="695" w:name="_Toc169708523"/>
      <w:bookmarkStart w:id="696" w:name="_Toc176441426"/>
      <w:bookmarkStart w:id="697" w:name="_Toc18724641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311FD57" w14:textId="7E6F2D24" w:rsidR="009F6D15" w:rsidRPr="00F95B02" w:rsidRDefault="00996CBC" w:rsidP="009F6D15">
      <w:r w:rsidRPr="00F95B02">
        <w:t xml:space="preserve">The </w:t>
      </w:r>
      <w:bookmarkStart w:id="698" w:name="_Hlk514075080"/>
      <w:r w:rsidRPr="00F95B02">
        <w:t>RF channel positions on the channel raster</w:t>
      </w:r>
      <w:bookmarkEnd w:id="698"/>
      <w:r w:rsidRPr="00F95B02">
        <w:t xml:space="preserve"> in each </w:t>
      </w:r>
      <w:r>
        <w:t>SAN</w:t>
      </w:r>
      <w:r w:rsidRPr="00F95B02">
        <w:t xml:space="preserve"> </w:t>
      </w:r>
      <w:r w:rsidRPr="00F95B02">
        <w:rPr>
          <w:i/>
        </w:rPr>
        <w:t>operating band</w:t>
      </w:r>
      <w:r w:rsidRPr="00F95B02">
        <w:t xml:space="preserve"> are given </w:t>
      </w:r>
      <w:bookmarkStart w:id="699" w:name="_Hlk514075096"/>
      <w:r w:rsidRPr="00F95B02">
        <w:t>through the applicable NR-ARFCN</w:t>
      </w:r>
      <w:bookmarkEnd w:id="699"/>
      <w:r w:rsidRPr="00F95B02">
        <w:t xml:space="preserve"> in table 5.4.2.3-1 for FR1</w:t>
      </w:r>
      <w:bookmarkStart w:id="700" w:name="_Hlk514075107"/>
      <w:r>
        <w:t>-NTN</w:t>
      </w:r>
      <w:r w:rsidRPr="00F95B02">
        <w:t>, using the channel raster to resource element mapping in clause 5.4.2.2</w:t>
      </w:r>
      <w:bookmarkEnd w:id="700"/>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5B901030" w:rsidR="00FD5F4C" w:rsidRPr="00F95B02" w:rsidRDefault="00996CB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701" w:name="_Toc104310978"/>
      <w:bookmarkStart w:id="702" w:name="_Toc106126678"/>
      <w:bookmarkStart w:id="703" w:name="_Toc106176991"/>
      <w:bookmarkStart w:id="704" w:name="_Toc114242159"/>
      <w:bookmarkStart w:id="705" w:name="_Toc123044103"/>
      <w:bookmarkStart w:id="706" w:name="_Toc124157742"/>
      <w:bookmarkStart w:id="707" w:name="_Toc124259665"/>
      <w:bookmarkStart w:id="708" w:name="_Toc130584736"/>
      <w:bookmarkStart w:id="709" w:name="_Toc137464392"/>
      <w:bookmarkStart w:id="710" w:name="_Toc138884061"/>
      <w:bookmarkStart w:id="711" w:name="_Toc145643262"/>
      <w:bookmarkStart w:id="712" w:name="_Toc155469363"/>
      <w:bookmarkStart w:id="713" w:name="_Toc161667709"/>
      <w:bookmarkStart w:id="714" w:name="_Toc169708524"/>
      <w:bookmarkStart w:id="715" w:name="_Toc176441427"/>
      <w:bookmarkStart w:id="716" w:name="_Toc187246419"/>
      <w:r>
        <w:rPr>
          <w:lang w:eastAsia="zh-CN"/>
        </w:rPr>
        <w:t>5.4.3</w:t>
      </w:r>
      <w:r>
        <w:rPr>
          <w:lang w:eastAsia="zh-CN"/>
        </w:rPr>
        <w:tab/>
        <w:t>Synchronization raster</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9270A37" w14:textId="77777777" w:rsidR="009F6D15" w:rsidRPr="00F95B02" w:rsidRDefault="009F6D15" w:rsidP="00E17859">
      <w:pPr>
        <w:pStyle w:val="Heading4"/>
        <w:rPr>
          <w:rFonts w:eastAsia="Yu Mincho"/>
        </w:rPr>
      </w:pPr>
      <w:bookmarkStart w:id="717" w:name="_Toc21127444"/>
      <w:bookmarkStart w:id="718" w:name="_Toc29811651"/>
      <w:bookmarkStart w:id="719" w:name="_Toc36817203"/>
      <w:bookmarkStart w:id="720" w:name="_Toc37260119"/>
      <w:bookmarkStart w:id="721" w:name="_Toc37267507"/>
      <w:bookmarkStart w:id="722" w:name="_Toc44712109"/>
      <w:bookmarkStart w:id="723" w:name="_Toc45893422"/>
      <w:bookmarkStart w:id="724" w:name="_Toc53178149"/>
      <w:bookmarkStart w:id="725" w:name="_Toc53178600"/>
      <w:bookmarkStart w:id="726" w:name="_Toc61178826"/>
      <w:bookmarkStart w:id="727" w:name="_Toc61179296"/>
      <w:bookmarkStart w:id="728" w:name="_Toc67916592"/>
      <w:bookmarkStart w:id="729" w:name="_Toc74663190"/>
      <w:bookmarkStart w:id="730" w:name="_Toc82621730"/>
      <w:bookmarkStart w:id="731" w:name="_Toc90422577"/>
      <w:bookmarkStart w:id="732" w:name="_Toc104310979"/>
      <w:bookmarkStart w:id="733" w:name="_Toc106126679"/>
      <w:bookmarkStart w:id="734" w:name="_Toc106176992"/>
      <w:bookmarkStart w:id="735" w:name="_Toc114242160"/>
      <w:bookmarkStart w:id="736" w:name="_Toc123044104"/>
      <w:bookmarkStart w:id="737" w:name="_Toc124157743"/>
      <w:bookmarkStart w:id="738" w:name="_Toc124259666"/>
      <w:bookmarkStart w:id="739" w:name="_Toc130584737"/>
      <w:bookmarkStart w:id="740" w:name="_Toc137464393"/>
      <w:bookmarkStart w:id="741" w:name="_Toc138884062"/>
      <w:bookmarkStart w:id="742" w:name="_Toc145643263"/>
      <w:bookmarkStart w:id="743" w:name="_Toc155469364"/>
      <w:bookmarkStart w:id="744" w:name="_Toc161667710"/>
      <w:bookmarkStart w:id="745" w:name="_Toc169708525"/>
      <w:bookmarkStart w:id="746" w:name="_Toc176441428"/>
      <w:bookmarkStart w:id="747" w:name="_Toc187246420"/>
      <w:r w:rsidRPr="00F95B02">
        <w:rPr>
          <w:rFonts w:eastAsia="Yu Mincho"/>
        </w:rPr>
        <w:t>5.4.3.1</w:t>
      </w:r>
      <w:r w:rsidRPr="00F95B02">
        <w:rPr>
          <w:rFonts w:eastAsia="Yu Mincho"/>
        </w:rPr>
        <w:tab/>
        <w:t>Synchronization raster and numbering</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748" w:name="_Toc13080155"/>
      <w:bookmarkStart w:id="749" w:name="_Toc106126680"/>
      <w:bookmarkStart w:id="750" w:name="_Toc106176993"/>
      <w:bookmarkStart w:id="751" w:name="_Toc114242161"/>
      <w:bookmarkStart w:id="752" w:name="_Toc123044105"/>
      <w:bookmarkStart w:id="753" w:name="_Toc124157744"/>
      <w:bookmarkStart w:id="754" w:name="_Toc124259667"/>
      <w:bookmarkStart w:id="755" w:name="_Toc130584738"/>
      <w:bookmarkStart w:id="756" w:name="_Toc137464394"/>
      <w:bookmarkStart w:id="757" w:name="_Toc138884063"/>
      <w:bookmarkStart w:id="758" w:name="_Toc145643264"/>
      <w:bookmarkStart w:id="759" w:name="_Toc155469365"/>
      <w:bookmarkStart w:id="760" w:name="_Toc161667711"/>
      <w:bookmarkStart w:id="761" w:name="_Toc169708526"/>
      <w:bookmarkStart w:id="762" w:name="_Toc176441429"/>
      <w:bookmarkStart w:id="763" w:name="_Toc21127446"/>
      <w:bookmarkStart w:id="764" w:name="_Toc187246421"/>
      <w:r w:rsidRPr="00F95B02">
        <w:t>5.4.3.2</w:t>
      </w:r>
      <w:r w:rsidRPr="00F95B02">
        <w:tab/>
        <w:t>Synchronization raster to synchronization block resource element mapping</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4"/>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765" w:name="_Toc29811652"/>
      <w:bookmarkStart w:id="766" w:name="_Toc36817204"/>
      <w:bookmarkStart w:id="767" w:name="_Toc37260120"/>
      <w:bookmarkStart w:id="768" w:name="_Toc37267508"/>
      <w:bookmarkStart w:id="769" w:name="_Toc44712110"/>
      <w:bookmarkStart w:id="770" w:name="_Toc45893423"/>
      <w:bookmarkStart w:id="771" w:name="_Toc53178150"/>
      <w:bookmarkStart w:id="772" w:name="_Toc53178601"/>
      <w:bookmarkStart w:id="773" w:name="_Toc61178827"/>
      <w:bookmarkStart w:id="774" w:name="_Toc61179297"/>
      <w:bookmarkStart w:id="775" w:name="_Toc67916593"/>
      <w:bookmarkStart w:id="776" w:name="_Toc74663191"/>
      <w:bookmarkStart w:id="777" w:name="_Toc82621731"/>
      <w:bookmarkStart w:id="778" w:name="_Toc90422578"/>
      <w:bookmarkStart w:id="779" w:name="_Toc104310980"/>
      <w:bookmarkStart w:id="780" w:name="_Toc106126681"/>
      <w:bookmarkStart w:id="781" w:name="_Toc106176994"/>
      <w:bookmarkStart w:id="782" w:name="_Toc114242162"/>
      <w:bookmarkStart w:id="783" w:name="_Toc123044106"/>
      <w:bookmarkStart w:id="784" w:name="_Toc124157745"/>
      <w:bookmarkStart w:id="785" w:name="_Toc124259668"/>
      <w:bookmarkStart w:id="786" w:name="_Toc130584739"/>
      <w:bookmarkStart w:id="787" w:name="_Toc137464395"/>
      <w:bookmarkStart w:id="788" w:name="_Toc138884064"/>
      <w:bookmarkStart w:id="789" w:name="_Toc145643265"/>
      <w:bookmarkStart w:id="790" w:name="_Toc155469366"/>
      <w:bookmarkStart w:id="791" w:name="_Toc161667712"/>
      <w:bookmarkStart w:id="792" w:name="_Toc169708527"/>
      <w:bookmarkStart w:id="793" w:name="_Toc176441430"/>
      <w:bookmarkStart w:id="794" w:name="_Toc187246422"/>
      <w:r w:rsidRPr="00F95B02">
        <w:rPr>
          <w:rFonts w:eastAsia="Yu Mincho"/>
        </w:rPr>
        <w:t>5.4.3.3</w:t>
      </w:r>
      <w:r w:rsidRPr="00F95B02">
        <w:rPr>
          <w:rFonts w:eastAsia="Yu Mincho"/>
        </w:rPr>
        <w:tab/>
        <w:t>Synchronization raster entries for each operating band</w:t>
      </w:r>
      <w:bookmarkEnd w:id="763"/>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EEB5C18" w14:textId="2A5479E3" w:rsidR="009F6D15" w:rsidRPr="00F95B02" w:rsidRDefault="00996CBC"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r>
        <w:rPr>
          <w:rFonts w:eastAsia="Yu Mincho"/>
        </w:rPr>
        <w:t>-NTN</w:t>
      </w:r>
      <w:r w:rsidRPr="00F95B02">
        <w:rPr>
          <w:rFonts w:eastAsia="Yu Mincho"/>
        </w:rPr>
        <w:t>.</w:t>
      </w:r>
    </w:p>
    <w:p w14:paraId="1638D545" w14:textId="6D580F05" w:rsidR="009F6D15" w:rsidRPr="00F95B02" w:rsidRDefault="00996CBC"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795" w:name="_Toc104310981"/>
      <w:bookmarkStart w:id="796" w:name="_Toc106126682"/>
      <w:bookmarkStart w:id="797" w:name="_Toc106176995"/>
      <w:bookmarkStart w:id="798" w:name="_Toc114242163"/>
      <w:bookmarkStart w:id="799" w:name="_Toc123044107"/>
      <w:bookmarkStart w:id="800" w:name="_Toc124157746"/>
      <w:bookmarkStart w:id="801" w:name="_Toc124259669"/>
      <w:bookmarkStart w:id="802" w:name="_Toc130584740"/>
      <w:bookmarkStart w:id="803" w:name="_Toc137464396"/>
      <w:bookmarkStart w:id="804" w:name="_Toc138884065"/>
      <w:bookmarkStart w:id="805" w:name="_Toc145643266"/>
      <w:bookmarkStart w:id="806" w:name="_Toc155469367"/>
      <w:bookmarkStart w:id="807" w:name="_Toc161667713"/>
      <w:bookmarkStart w:id="808" w:name="_Toc169708528"/>
      <w:bookmarkStart w:id="809" w:name="_Toc176441431"/>
      <w:bookmarkStart w:id="810" w:name="_Toc187246423"/>
      <w:r>
        <w:rPr>
          <w:lang w:eastAsia="zh-CN"/>
        </w:rPr>
        <w:t>6</w:t>
      </w:r>
      <w:r>
        <w:rPr>
          <w:lang w:eastAsia="zh-CN"/>
        </w:rPr>
        <w:tab/>
        <w:t>Conducted transmitter characteristics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2FCC086" w14:textId="34D4D0CB" w:rsidR="001F6D06" w:rsidRDefault="001F6D06" w:rsidP="001F6D06">
      <w:pPr>
        <w:pStyle w:val="Heading2"/>
        <w:rPr>
          <w:lang w:eastAsia="zh-CN"/>
        </w:rPr>
      </w:pPr>
      <w:bookmarkStart w:id="811" w:name="_Toc104310982"/>
      <w:bookmarkStart w:id="812" w:name="_Toc106126683"/>
      <w:bookmarkStart w:id="813" w:name="_Toc106176996"/>
      <w:bookmarkStart w:id="814" w:name="_Toc114242164"/>
      <w:bookmarkStart w:id="815" w:name="_Toc123044108"/>
      <w:bookmarkStart w:id="816" w:name="_Toc124157747"/>
      <w:bookmarkStart w:id="817" w:name="_Toc124259670"/>
      <w:bookmarkStart w:id="818" w:name="_Toc130584741"/>
      <w:bookmarkStart w:id="819" w:name="_Toc137464397"/>
      <w:bookmarkStart w:id="820" w:name="_Toc138884066"/>
      <w:bookmarkStart w:id="821" w:name="_Toc145643267"/>
      <w:bookmarkStart w:id="822" w:name="_Toc155469368"/>
      <w:bookmarkStart w:id="823" w:name="_Toc161667714"/>
      <w:bookmarkStart w:id="824" w:name="_Toc169708529"/>
      <w:bookmarkStart w:id="825" w:name="_Toc176441432"/>
      <w:bookmarkStart w:id="826" w:name="_Toc187246424"/>
      <w:r>
        <w:rPr>
          <w:lang w:eastAsia="zh-CN"/>
        </w:rPr>
        <w:t>6.1</w:t>
      </w:r>
      <w:r>
        <w:rPr>
          <w:lang w:eastAsia="zh-CN"/>
        </w:rPr>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827" w:name="_Toc104310983"/>
      <w:bookmarkStart w:id="828" w:name="_Toc106126684"/>
      <w:bookmarkStart w:id="829" w:name="_Toc106176997"/>
      <w:bookmarkStart w:id="830" w:name="_Toc114242165"/>
      <w:bookmarkStart w:id="831" w:name="_Toc123044109"/>
      <w:bookmarkStart w:id="832" w:name="_Toc124157748"/>
      <w:bookmarkStart w:id="833" w:name="_Toc124259671"/>
      <w:bookmarkStart w:id="834" w:name="_Toc130584742"/>
      <w:bookmarkStart w:id="835" w:name="_Toc137464398"/>
      <w:bookmarkStart w:id="836" w:name="_Toc138884067"/>
      <w:bookmarkStart w:id="837" w:name="_Toc145643268"/>
      <w:bookmarkStart w:id="838" w:name="_Toc155469369"/>
      <w:bookmarkStart w:id="839" w:name="_Toc161667715"/>
      <w:bookmarkStart w:id="840" w:name="_Toc169708530"/>
      <w:bookmarkStart w:id="841" w:name="_Toc176441433"/>
      <w:bookmarkStart w:id="842" w:name="_Toc187246425"/>
      <w:r>
        <w:rPr>
          <w:lang w:eastAsia="zh-CN"/>
        </w:rPr>
        <w:t>6.2</w:t>
      </w:r>
      <w:r>
        <w:rPr>
          <w:lang w:eastAsia="zh-CN"/>
        </w:rPr>
        <w:tab/>
      </w:r>
      <w:r w:rsidR="00E91954">
        <w:rPr>
          <w:lang w:eastAsia="zh-CN"/>
        </w:rPr>
        <w:t>Satellite Access Node output power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sidR="00E91954">
        <w:rPr>
          <w:lang w:eastAsia="zh-CN"/>
        </w:rPr>
        <w:t xml:space="preserve"> </w:t>
      </w:r>
    </w:p>
    <w:p w14:paraId="455C497F" w14:textId="77777777" w:rsidR="0021325A" w:rsidRDefault="0021325A" w:rsidP="0021325A">
      <w:pPr>
        <w:pStyle w:val="Heading3"/>
      </w:pPr>
      <w:bookmarkStart w:id="843" w:name="_Toc104310984"/>
      <w:bookmarkStart w:id="844" w:name="_Toc106126685"/>
      <w:bookmarkStart w:id="845" w:name="_Toc106176998"/>
      <w:bookmarkStart w:id="846" w:name="_Toc114242166"/>
      <w:bookmarkStart w:id="847" w:name="_Toc123044110"/>
      <w:bookmarkStart w:id="848" w:name="_Toc124157749"/>
      <w:bookmarkStart w:id="849" w:name="_Toc124259672"/>
      <w:bookmarkStart w:id="850" w:name="_Toc130584743"/>
      <w:bookmarkStart w:id="851" w:name="_Toc137464399"/>
      <w:bookmarkStart w:id="852" w:name="_Toc138884068"/>
      <w:bookmarkStart w:id="853" w:name="_Toc145643269"/>
      <w:bookmarkStart w:id="854" w:name="_Toc155469370"/>
      <w:bookmarkStart w:id="855" w:name="_Toc161667716"/>
      <w:bookmarkStart w:id="856" w:name="_Toc169708531"/>
      <w:bookmarkStart w:id="857" w:name="_Toc176441434"/>
      <w:bookmarkStart w:id="858" w:name="_Toc187246426"/>
      <w:r w:rsidRPr="00F95B02">
        <w:t>6.2.1</w:t>
      </w:r>
      <w:r w:rsidRPr="00F95B02">
        <w:tab/>
        <w:t>General</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lastRenderedPageBreak/>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859" w:name="_Toc104310985"/>
      <w:bookmarkStart w:id="860" w:name="_Toc106126686"/>
      <w:bookmarkStart w:id="861" w:name="_Toc106176999"/>
      <w:bookmarkStart w:id="862" w:name="_Toc114242167"/>
      <w:bookmarkStart w:id="863" w:name="_Toc123044111"/>
      <w:bookmarkStart w:id="864" w:name="_Toc124157750"/>
      <w:bookmarkStart w:id="865" w:name="_Toc124259673"/>
      <w:bookmarkStart w:id="866" w:name="_Toc130584744"/>
      <w:bookmarkStart w:id="867" w:name="_Toc137464400"/>
      <w:bookmarkStart w:id="868" w:name="_Toc138884069"/>
      <w:bookmarkStart w:id="869" w:name="_Toc145643270"/>
      <w:bookmarkStart w:id="870" w:name="_Toc155469371"/>
      <w:bookmarkStart w:id="871" w:name="_Toc161667717"/>
      <w:bookmarkStart w:id="872" w:name="_Toc169708532"/>
      <w:bookmarkStart w:id="873" w:name="_Toc176441435"/>
      <w:bookmarkStart w:id="874" w:name="_Toc187246427"/>
      <w:r w:rsidRPr="00F95B02">
        <w:t>6.2.</w:t>
      </w:r>
      <w:r>
        <w:rPr>
          <w:rFonts w:hint="eastAsia"/>
          <w:lang w:eastAsia="zh-CN"/>
        </w:rPr>
        <w:t>2</w:t>
      </w:r>
      <w:r w:rsidRPr="00F95B02">
        <w:tab/>
        <w:t xml:space="preserve">Minimum requirement for </w:t>
      </w:r>
      <w:r>
        <w:rPr>
          <w:i/>
        </w:rPr>
        <w:t>SAN</w:t>
      </w:r>
      <w:r w:rsidRPr="00F95B02">
        <w:rPr>
          <w:i/>
        </w:rPr>
        <w:t xml:space="preserve"> type 1-H</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875" w:name="_Toc104310986"/>
      <w:bookmarkStart w:id="876" w:name="_Toc106126687"/>
      <w:bookmarkStart w:id="877" w:name="_Toc106177000"/>
      <w:bookmarkStart w:id="878" w:name="_Toc114242168"/>
      <w:bookmarkStart w:id="879" w:name="_Toc123044112"/>
      <w:bookmarkStart w:id="880" w:name="_Toc124157751"/>
      <w:bookmarkStart w:id="881" w:name="_Toc124259674"/>
      <w:bookmarkStart w:id="882" w:name="_Toc130584745"/>
      <w:bookmarkStart w:id="883" w:name="_Toc137464401"/>
      <w:bookmarkStart w:id="884" w:name="_Toc138884070"/>
      <w:bookmarkStart w:id="885" w:name="_Toc145643271"/>
      <w:bookmarkStart w:id="886" w:name="_Toc155469372"/>
      <w:bookmarkStart w:id="887" w:name="_Toc161667718"/>
      <w:bookmarkStart w:id="888" w:name="_Toc169708533"/>
      <w:bookmarkStart w:id="889" w:name="_Toc176441436"/>
      <w:bookmarkStart w:id="890" w:name="_Toc187246428"/>
      <w:r>
        <w:rPr>
          <w:lang w:eastAsia="zh-CN"/>
        </w:rPr>
        <w:t>6.3</w:t>
      </w:r>
      <w:r>
        <w:rPr>
          <w:lang w:eastAsia="zh-CN"/>
        </w:rPr>
        <w:tab/>
        <w:t>Output power dynamics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2F1D1115" w14:textId="76F51A83" w:rsidR="00D144AE" w:rsidRDefault="00D144AE" w:rsidP="00684293">
      <w:pPr>
        <w:pStyle w:val="Heading3"/>
        <w:rPr>
          <w:lang w:eastAsia="zh-CN"/>
        </w:rPr>
      </w:pPr>
      <w:bookmarkStart w:id="891" w:name="_Toc104310987"/>
      <w:bookmarkStart w:id="892" w:name="_Toc106126688"/>
      <w:bookmarkStart w:id="893" w:name="_Toc106177001"/>
      <w:bookmarkStart w:id="894" w:name="_Toc114242169"/>
      <w:bookmarkStart w:id="895" w:name="_Toc123044113"/>
      <w:bookmarkStart w:id="896" w:name="_Toc124157752"/>
      <w:bookmarkStart w:id="897" w:name="_Toc124259675"/>
      <w:bookmarkStart w:id="898" w:name="_Toc130584746"/>
      <w:bookmarkStart w:id="899" w:name="_Toc137464402"/>
      <w:bookmarkStart w:id="900" w:name="_Toc138884071"/>
      <w:bookmarkStart w:id="901" w:name="_Toc145643272"/>
      <w:bookmarkStart w:id="902" w:name="_Toc155469373"/>
      <w:bookmarkStart w:id="903" w:name="_Toc161667719"/>
      <w:bookmarkStart w:id="904" w:name="_Toc169708534"/>
      <w:bookmarkStart w:id="905" w:name="_Toc176441437"/>
      <w:bookmarkStart w:id="906" w:name="_Toc187246429"/>
      <w:r>
        <w:rPr>
          <w:lang w:eastAsia="zh-CN"/>
        </w:rPr>
        <w:t>6.3.1</w:t>
      </w:r>
      <w:r>
        <w:rPr>
          <w:lang w:eastAsia="zh-CN"/>
        </w:rP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907" w:name="_Toc104310988"/>
      <w:bookmarkStart w:id="908" w:name="_Toc106126689"/>
      <w:bookmarkStart w:id="909" w:name="_Toc106177002"/>
      <w:bookmarkStart w:id="910" w:name="_Toc114242170"/>
      <w:bookmarkStart w:id="911" w:name="_Toc123044114"/>
      <w:bookmarkStart w:id="912" w:name="_Toc124157753"/>
      <w:bookmarkStart w:id="913" w:name="_Toc124259676"/>
      <w:bookmarkStart w:id="914" w:name="_Toc130584747"/>
      <w:bookmarkStart w:id="915" w:name="_Toc137464403"/>
      <w:bookmarkStart w:id="916" w:name="_Toc138884072"/>
      <w:bookmarkStart w:id="917" w:name="_Toc145643273"/>
      <w:bookmarkStart w:id="918" w:name="_Toc155469374"/>
      <w:bookmarkStart w:id="919" w:name="_Toc161667720"/>
      <w:bookmarkStart w:id="920" w:name="_Toc169708535"/>
      <w:bookmarkStart w:id="921" w:name="_Toc176441438"/>
      <w:bookmarkStart w:id="922" w:name="_Toc187246430"/>
      <w:r>
        <w:rPr>
          <w:lang w:eastAsia="zh-CN"/>
        </w:rPr>
        <w:t>6.3.2</w:t>
      </w:r>
      <w:r>
        <w:rPr>
          <w:lang w:eastAsia="zh-CN"/>
        </w:rPr>
        <w:tab/>
        <w:t>RE power control dynamic range</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049586" w14:textId="3DF4F0D8" w:rsidR="0021325A" w:rsidRDefault="0021325A" w:rsidP="008F0723">
      <w:pPr>
        <w:pStyle w:val="Heading4"/>
      </w:pPr>
      <w:bookmarkStart w:id="923" w:name="_Toc61178838"/>
      <w:bookmarkStart w:id="924" w:name="_Toc82621742"/>
      <w:bookmarkStart w:id="925" w:name="_Toc21127457"/>
      <w:bookmarkStart w:id="926" w:name="_Toc36817215"/>
      <w:bookmarkStart w:id="927" w:name="_Toc29811663"/>
      <w:bookmarkStart w:id="928" w:name="_Toc53178161"/>
      <w:bookmarkStart w:id="929" w:name="_Toc74663202"/>
      <w:bookmarkStart w:id="930" w:name="_Toc44712121"/>
      <w:bookmarkStart w:id="931" w:name="_Toc61179308"/>
      <w:bookmarkStart w:id="932" w:name="_Toc45893434"/>
      <w:bookmarkStart w:id="933" w:name="_Toc37260131"/>
      <w:bookmarkStart w:id="934" w:name="_Toc37267519"/>
      <w:bookmarkStart w:id="935" w:name="_Toc53178612"/>
      <w:bookmarkStart w:id="936" w:name="_Toc67916604"/>
      <w:bookmarkStart w:id="937" w:name="_Toc90422589"/>
      <w:bookmarkStart w:id="938" w:name="_Toc104310989"/>
      <w:bookmarkStart w:id="939" w:name="_Toc106126690"/>
      <w:bookmarkStart w:id="940" w:name="_Toc106177003"/>
      <w:bookmarkStart w:id="941" w:name="_Toc114242171"/>
      <w:bookmarkStart w:id="942" w:name="_Toc123044115"/>
      <w:bookmarkStart w:id="943" w:name="_Toc124157754"/>
      <w:bookmarkStart w:id="944" w:name="_Toc124259677"/>
      <w:bookmarkStart w:id="945" w:name="_Toc130584748"/>
      <w:bookmarkStart w:id="946" w:name="_Toc137464404"/>
      <w:bookmarkStart w:id="947" w:name="_Toc138884073"/>
      <w:bookmarkStart w:id="948" w:name="_Toc145643274"/>
      <w:bookmarkStart w:id="949" w:name="_Toc155469375"/>
      <w:bookmarkStart w:id="950" w:name="_Toc161667721"/>
      <w:bookmarkStart w:id="951" w:name="_Toc169708536"/>
      <w:bookmarkStart w:id="952" w:name="_Toc176441439"/>
      <w:bookmarkStart w:id="953" w:name="_Hlk503810786"/>
      <w:bookmarkStart w:id="954" w:name="_Toc187246431"/>
      <w:r>
        <w:t>6.3.2.1</w:t>
      </w:r>
      <w:r>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4"/>
    </w:p>
    <w:bookmarkEnd w:id="953"/>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955" w:name="_Toc74663203"/>
      <w:bookmarkStart w:id="956" w:name="_Toc37260132"/>
      <w:bookmarkStart w:id="957" w:name="_Toc53178162"/>
      <w:bookmarkStart w:id="958" w:name="_Toc45893435"/>
      <w:bookmarkStart w:id="959" w:name="_Toc90422590"/>
      <w:bookmarkStart w:id="960" w:name="_Toc37267520"/>
      <w:bookmarkStart w:id="961" w:name="_Toc82621743"/>
      <w:bookmarkStart w:id="962" w:name="_Toc53178613"/>
      <w:bookmarkStart w:id="963" w:name="_Toc29811664"/>
      <w:bookmarkStart w:id="964" w:name="_Toc61179309"/>
      <w:bookmarkStart w:id="965" w:name="_Toc67916605"/>
      <w:bookmarkStart w:id="966" w:name="_Toc36817216"/>
      <w:bookmarkStart w:id="967" w:name="_Toc44712122"/>
      <w:bookmarkStart w:id="968" w:name="_Toc61178839"/>
      <w:bookmarkStart w:id="969" w:name="_Toc21127458"/>
      <w:bookmarkStart w:id="970" w:name="_Toc104310990"/>
      <w:bookmarkStart w:id="971" w:name="_Toc106126691"/>
      <w:bookmarkStart w:id="972" w:name="_Toc106177004"/>
      <w:bookmarkStart w:id="973" w:name="_Toc114242172"/>
      <w:bookmarkStart w:id="974" w:name="_Toc123044116"/>
      <w:bookmarkStart w:id="975" w:name="_Toc124157755"/>
      <w:bookmarkStart w:id="976" w:name="_Toc124259678"/>
      <w:bookmarkStart w:id="977" w:name="_Toc130584749"/>
      <w:bookmarkStart w:id="978" w:name="_Toc137464405"/>
      <w:bookmarkStart w:id="979" w:name="_Toc138884074"/>
      <w:bookmarkStart w:id="980" w:name="_Toc145643275"/>
      <w:bookmarkStart w:id="981" w:name="_Toc155469376"/>
      <w:bookmarkStart w:id="982" w:name="_Toc161667722"/>
      <w:bookmarkStart w:id="983" w:name="_Toc169708537"/>
      <w:bookmarkStart w:id="984" w:name="_Toc176441440"/>
      <w:bookmarkStart w:id="985" w:name="_Toc187246432"/>
      <w:r>
        <w:t>6.3.2.2</w:t>
      </w:r>
      <w:r>
        <w:tab/>
        <w:t xml:space="preserve">Minimum requirement for </w:t>
      </w:r>
      <w:r>
        <w:rPr>
          <w:rFonts w:hint="eastAsia"/>
          <w:i/>
          <w:iCs/>
          <w:lang w:val="en-US" w:eastAsia="zh-CN"/>
        </w:rPr>
        <w:t>SAN</w:t>
      </w:r>
      <w:r>
        <w:rPr>
          <w:i/>
        </w:rPr>
        <w:t xml:space="preserve"> type 1-H</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986" w:name="_Toc104310991"/>
      <w:bookmarkStart w:id="987" w:name="_Toc106126692"/>
      <w:bookmarkStart w:id="988" w:name="_Toc106177005"/>
      <w:bookmarkStart w:id="989" w:name="_Toc114242173"/>
      <w:bookmarkStart w:id="990" w:name="_Toc123044117"/>
      <w:bookmarkStart w:id="991" w:name="_Toc124157756"/>
      <w:bookmarkStart w:id="992" w:name="_Toc124259679"/>
      <w:bookmarkStart w:id="993" w:name="_Toc130584750"/>
      <w:bookmarkStart w:id="994" w:name="_Toc137464406"/>
      <w:bookmarkStart w:id="995" w:name="_Toc138884075"/>
      <w:bookmarkStart w:id="996" w:name="_Toc145643276"/>
      <w:bookmarkStart w:id="997" w:name="_Toc155469377"/>
      <w:bookmarkStart w:id="998" w:name="_Toc161667723"/>
      <w:bookmarkStart w:id="999" w:name="_Toc169708538"/>
      <w:bookmarkStart w:id="1000" w:name="_Toc176441441"/>
      <w:bookmarkStart w:id="1001" w:name="_Toc187246433"/>
      <w:r>
        <w:rPr>
          <w:lang w:eastAsia="zh-CN"/>
        </w:rPr>
        <w:t>6.3.3</w:t>
      </w:r>
      <w:r>
        <w:rPr>
          <w:lang w:eastAsia="zh-CN"/>
        </w:rPr>
        <w:tab/>
        <w:t>Total power dynamic range</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024DBA5" w14:textId="1E404BC8" w:rsidR="0021325A" w:rsidRDefault="0021325A" w:rsidP="008F0723">
      <w:pPr>
        <w:pStyle w:val="Heading4"/>
      </w:pPr>
      <w:bookmarkStart w:id="1002" w:name="_Toc37267522"/>
      <w:bookmarkStart w:id="1003" w:name="_Toc61179311"/>
      <w:bookmarkStart w:id="1004" w:name="_Toc21127460"/>
      <w:bookmarkStart w:id="1005" w:name="_Toc82621745"/>
      <w:bookmarkStart w:id="1006" w:name="_Toc67916607"/>
      <w:bookmarkStart w:id="1007" w:name="_Toc90422592"/>
      <w:bookmarkStart w:id="1008" w:name="_Toc37260134"/>
      <w:bookmarkStart w:id="1009" w:name="_Toc53178164"/>
      <w:bookmarkStart w:id="1010" w:name="_Toc44712124"/>
      <w:bookmarkStart w:id="1011" w:name="_Toc53178615"/>
      <w:bookmarkStart w:id="1012" w:name="_Toc74663205"/>
      <w:bookmarkStart w:id="1013" w:name="_Toc29811666"/>
      <w:bookmarkStart w:id="1014" w:name="_Toc61178841"/>
      <w:bookmarkStart w:id="1015" w:name="_Toc36817218"/>
      <w:bookmarkStart w:id="1016" w:name="_Toc45893437"/>
      <w:bookmarkStart w:id="1017" w:name="_Toc104310992"/>
      <w:bookmarkStart w:id="1018" w:name="_Toc106126693"/>
      <w:bookmarkStart w:id="1019" w:name="_Toc106177006"/>
      <w:bookmarkStart w:id="1020" w:name="_Toc114242174"/>
      <w:bookmarkStart w:id="1021" w:name="_Toc123044118"/>
      <w:bookmarkStart w:id="1022" w:name="_Toc124157757"/>
      <w:bookmarkStart w:id="1023" w:name="_Toc124259680"/>
      <w:bookmarkStart w:id="1024" w:name="_Toc130584751"/>
      <w:bookmarkStart w:id="1025" w:name="_Toc137464407"/>
      <w:bookmarkStart w:id="1026" w:name="_Toc138884076"/>
      <w:bookmarkStart w:id="1027" w:name="_Toc145643277"/>
      <w:bookmarkStart w:id="1028" w:name="_Toc155469378"/>
      <w:bookmarkStart w:id="1029" w:name="_Toc161667724"/>
      <w:bookmarkStart w:id="1030" w:name="_Toc169708539"/>
      <w:bookmarkStart w:id="1031" w:name="_Toc176441442"/>
      <w:bookmarkStart w:id="1032" w:name="_Toc187246434"/>
      <w:r>
        <w:t>6.3.3.1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lastRenderedPageBreak/>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033" w:name="_Toc36817219"/>
      <w:bookmarkStart w:id="1034" w:name="_Toc53178616"/>
      <w:bookmarkStart w:id="1035" w:name="_Toc29811667"/>
      <w:bookmarkStart w:id="1036" w:name="_Toc45893438"/>
      <w:bookmarkStart w:id="1037" w:name="_Toc61178842"/>
      <w:bookmarkStart w:id="1038" w:name="_Toc37260135"/>
      <w:bookmarkStart w:id="1039" w:name="_Toc53178165"/>
      <w:bookmarkStart w:id="1040" w:name="_Toc67916608"/>
      <w:bookmarkStart w:id="1041" w:name="_Toc44712125"/>
      <w:bookmarkStart w:id="1042" w:name="_Toc21127461"/>
      <w:bookmarkStart w:id="1043" w:name="_Toc74663206"/>
      <w:bookmarkStart w:id="1044" w:name="_Toc61179312"/>
      <w:bookmarkStart w:id="1045" w:name="_Toc90422593"/>
      <w:bookmarkStart w:id="1046" w:name="_Toc37267523"/>
      <w:bookmarkStart w:id="1047" w:name="_Toc82621746"/>
      <w:bookmarkStart w:id="1048" w:name="_Toc104310993"/>
      <w:bookmarkStart w:id="1049" w:name="_Toc106126694"/>
      <w:bookmarkStart w:id="1050" w:name="_Toc106177007"/>
      <w:bookmarkStart w:id="1051" w:name="_Toc114242175"/>
      <w:bookmarkStart w:id="1052" w:name="_Toc123044119"/>
      <w:bookmarkStart w:id="1053" w:name="_Toc124157758"/>
      <w:bookmarkStart w:id="1054" w:name="_Toc124259681"/>
      <w:bookmarkStart w:id="1055" w:name="_Toc130584752"/>
      <w:bookmarkStart w:id="1056" w:name="_Toc137464408"/>
      <w:bookmarkStart w:id="1057" w:name="_Toc138884077"/>
      <w:bookmarkStart w:id="1058" w:name="_Toc145643278"/>
      <w:bookmarkStart w:id="1059" w:name="_Toc155469379"/>
      <w:bookmarkStart w:id="1060" w:name="_Toc161667725"/>
      <w:bookmarkStart w:id="1061" w:name="_Toc169708540"/>
      <w:bookmarkStart w:id="1062" w:name="_Toc176441443"/>
      <w:bookmarkStart w:id="1063" w:name="_Toc187246435"/>
      <w:r>
        <w:t>6.3.3.2</w:t>
      </w:r>
      <w:r>
        <w:tab/>
        <w:t xml:space="preserve">Minimum requirement for </w:t>
      </w:r>
      <w:r>
        <w:rPr>
          <w:rFonts w:hint="eastAsia"/>
          <w:i/>
          <w:lang w:val="en-US" w:eastAsia="zh-CN"/>
        </w:rPr>
        <w:t>SAN</w:t>
      </w:r>
      <w:r>
        <w:rPr>
          <w:i/>
        </w:rPr>
        <w:t xml:space="preserve"> type 1-H</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064" w:name="_Toc104310994"/>
      <w:bookmarkStart w:id="1065" w:name="_Toc106126695"/>
      <w:bookmarkStart w:id="1066" w:name="_Toc106177008"/>
      <w:bookmarkStart w:id="1067" w:name="_Toc114242176"/>
      <w:bookmarkStart w:id="1068" w:name="_Toc123044120"/>
      <w:bookmarkStart w:id="1069" w:name="_Toc124157759"/>
      <w:bookmarkStart w:id="1070" w:name="_Toc124259682"/>
      <w:bookmarkStart w:id="1071" w:name="_Toc130584753"/>
      <w:bookmarkStart w:id="1072" w:name="_Toc137464409"/>
      <w:bookmarkStart w:id="1073" w:name="_Toc138884078"/>
      <w:bookmarkStart w:id="1074" w:name="_Toc145643279"/>
      <w:bookmarkStart w:id="1075" w:name="_Toc155469380"/>
      <w:bookmarkStart w:id="1076" w:name="_Toc161667726"/>
      <w:bookmarkStart w:id="1077" w:name="_Toc169708541"/>
      <w:bookmarkStart w:id="1078" w:name="_Toc176441444"/>
      <w:bookmarkStart w:id="1079" w:name="_Toc187246436"/>
      <w:r w:rsidRPr="00E80AD8">
        <w:rPr>
          <w:lang w:eastAsia="zh-CN"/>
        </w:rPr>
        <w:t>6.4</w:t>
      </w:r>
      <w:r w:rsidRPr="00E80AD8">
        <w:rPr>
          <w:lang w:eastAsia="zh-CN"/>
        </w:rPr>
        <w:tab/>
        <w:t>Transmit ON/OFF power</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080" w:name="_Toc104310995"/>
      <w:bookmarkStart w:id="1081" w:name="_Toc106126696"/>
      <w:bookmarkStart w:id="1082" w:name="_Toc106177009"/>
      <w:bookmarkStart w:id="1083" w:name="_Toc114242177"/>
      <w:bookmarkStart w:id="1084" w:name="_Toc123044121"/>
      <w:bookmarkStart w:id="1085" w:name="_Toc124157760"/>
      <w:bookmarkStart w:id="1086" w:name="_Toc124259683"/>
      <w:bookmarkStart w:id="1087" w:name="_Toc130584754"/>
      <w:bookmarkStart w:id="1088" w:name="_Toc137464410"/>
      <w:bookmarkStart w:id="1089" w:name="_Toc138884079"/>
      <w:bookmarkStart w:id="1090" w:name="_Toc145643280"/>
      <w:bookmarkStart w:id="1091" w:name="_Toc155469381"/>
      <w:bookmarkStart w:id="1092" w:name="_Toc161667727"/>
      <w:bookmarkStart w:id="1093" w:name="_Toc169708542"/>
      <w:bookmarkStart w:id="1094" w:name="_Toc176441445"/>
      <w:bookmarkStart w:id="1095" w:name="_Toc187246437"/>
      <w:r>
        <w:rPr>
          <w:lang w:eastAsia="zh-CN"/>
        </w:rPr>
        <w:t>6.5</w:t>
      </w:r>
      <w:r>
        <w:rPr>
          <w:lang w:eastAsia="zh-CN"/>
        </w:rPr>
        <w:tab/>
        <w:t>Transmitted signal quality</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112E387" w14:textId="413CFCDE" w:rsidR="00E91954" w:rsidRDefault="00E91954" w:rsidP="00E91954">
      <w:pPr>
        <w:pStyle w:val="Heading3"/>
        <w:rPr>
          <w:lang w:eastAsia="zh-CN"/>
        </w:rPr>
      </w:pPr>
      <w:bookmarkStart w:id="1096" w:name="_Toc104310996"/>
      <w:bookmarkStart w:id="1097" w:name="_Toc106126697"/>
      <w:bookmarkStart w:id="1098" w:name="_Toc106177010"/>
      <w:bookmarkStart w:id="1099" w:name="_Toc114242178"/>
      <w:bookmarkStart w:id="1100" w:name="_Toc123044122"/>
      <w:bookmarkStart w:id="1101" w:name="_Toc124157761"/>
      <w:bookmarkStart w:id="1102" w:name="_Toc124259684"/>
      <w:bookmarkStart w:id="1103" w:name="_Toc130584755"/>
      <w:bookmarkStart w:id="1104" w:name="_Toc137464411"/>
      <w:bookmarkStart w:id="1105" w:name="_Toc138884080"/>
      <w:bookmarkStart w:id="1106" w:name="_Toc145643281"/>
      <w:bookmarkStart w:id="1107" w:name="_Toc155469382"/>
      <w:bookmarkStart w:id="1108" w:name="_Toc161667728"/>
      <w:bookmarkStart w:id="1109" w:name="_Toc169708543"/>
      <w:bookmarkStart w:id="1110" w:name="_Toc176441446"/>
      <w:bookmarkStart w:id="1111" w:name="_Toc187246438"/>
      <w:r>
        <w:rPr>
          <w:lang w:eastAsia="zh-CN"/>
        </w:rPr>
        <w:t>6.5.1</w:t>
      </w:r>
      <w:r>
        <w:rPr>
          <w:lang w:eastAsia="zh-CN"/>
        </w:rPr>
        <w:tab/>
        <w:t>Frequency error</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67A9EA2" w14:textId="23F63AE1" w:rsidR="00F510F5" w:rsidRPr="00C75B91" w:rsidRDefault="00F510F5" w:rsidP="00F510F5">
      <w:pPr>
        <w:pStyle w:val="Heading4"/>
        <w:rPr>
          <w:lang w:eastAsia="zh-CN"/>
        </w:rPr>
      </w:pPr>
      <w:bookmarkStart w:id="1112" w:name="_Toc21127473"/>
      <w:bookmarkStart w:id="1113" w:name="_Toc29811682"/>
      <w:bookmarkStart w:id="1114" w:name="_Toc36817234"/>
      <w:bookmarkStart w:id="1115" w:name="_Toc37260150"/>
      <w:bookmarkStart w:id="1116" w:name="_Toc37267538"/>
      <w:bookmarkStart w:id="1117" w:name="_Toc44712140"/>
      <w:bookmarkStart w:id="1118" w:name="_Toc45893453"/>
      <w:bookmarkStart w:id="1119" w:name="_Toc53178180"/>
      <w:bookmarkStart w:id="1120" w:name="_Toc53178631"/>
      <w:bookmarkStart w:id="1121" w:name="_Toc61178857"/>
      <w:bookmarkStart w:id="1122" w:name="_Toc61179327"/>
      <w:bookmarkStart w:id="1123" w:name="_Toc67916623"/>
      <w:bookmarkStart w:id="1124" w:name="_Toc74663221"/>
      <w:bookmarkStart w:id="1125" w:name="_Toc82621761"/>
      <w:bookmarkStart w:id="1126" w:name="_Toc90422608"/>
      <w:bookmarkStart w:id="1127" w:name="_Toc104310997"/>
      <w:bookmarkStart w:id="1128" w:name="_Toc106126698"/>
      <w:bookmarkStart w:id="1129" w:name="_Toc106177011"/>
      <w:bookmarkStart w:id="1130" w:name="_Toc114242179"/>
      <w:bookmarkStart w:id="1131" w:name="_Toc123044123"/>
      <w:bookmarkStart w:id="1132" w:name="_Toc124157762"/>
      <w:bookmarkStart w:id="1133" w:name="_Toc124259685"/>
      <w:bookmarkStart w:id="1134" w:name="_Toc130584756"/>
      <w:bookmarkStart w:id="1135" w:name="_Toc137464412"/>
      <w:bookmarkStart w:id="1136" w:name="_Toc138884081"/>
      <w:bookmarkStart w:id="1137" w:name="_Toc145643282"/>
      <w:bookmarkStart w:id="1138" w:name="_Toc155469383"/>
      <w:bookmarkStart w:id="1139" w:name="_Toc161667729"/>
      <w:bookmarkStart w:id="1140" w:name="_Toc169708544"/>
      <w:bookmarkStart w:id="1141" w:name="_Toc176441447"/>
      <w:bookmarkStart w:id="1142" w:name="_Toc187246439"/>
      <w:r w:rsidRPr="00C75B91">
        <w:t>6.5.1.1</w:t>
      </w:r>
      <w:r w:rsidRPr="00C75B91">
        <w:tab/>
      </w:r>
      <w:r w:rsidRPr="00C75B91">
        <w:rPr>
          <w:lang w:eastAsia="zh-CN"/>
        </w:rPr>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143" w:name="_Toc21127474"/>
      <w:bookmarkStart w:id="1144" w:name="_Toc29811683"/>
      <w:bookmarkStart w:id="1145" w:name="_Toc36817235"/>
      <w:bookmarkStart w:id="1146" w:name="_Toc37260151"/>
      <w:bookmarkStart w:id="1147" w:name="_Toc37267539"/>
      <w:bookmarkStart w:id="1148" w:name="_Toc44712141"/>
      <w:bookmarkStart w:id="1149" w:name="_Toc45893454"/>
      <w:bookmarkStart w:id="1150" w:name="_Toc53178181"/>
      <w:bookmarkStart w:id="1151" w:name="_Toc53178632"/>
      <w:bookmarkStart w:id="1152" w:name="_Toc61178858"/>
      <w:bookmarkStart w:id="1153" w:name="_Toc61179328"/>
      <w:bookmarkStart w:id="1154" w:name="_Toc67916624"/>
      <w:bookmarkStart w:id="1155" w:name="_Toc74663222"/>
      <w:bookmarkStart w:id="1156" w:name="_Toc82621762"/>
      <w:bookmarkStart w:id="1157" w:name="_Toc90422609"/>
      <w:bookmarkStart w:id="1158" w:name="_Toc104310998"/>
      <w:bookmarkStart w:id="1159" w:name="_Toc106126699"/>
      <w:bookmarkStart w:id="1160" w:name="_Toc106177012"/>
      <w:bookmarkStart w:id="1161" w:name="_Toc114242180"/>
      <w:bookmarkStart w:id="1162" w:name="_Toc123044124"/>
      <w:bookmarkStart w:id="1163" w:name="_Toc124157763"/>
      <w:bookmarkStart w:id="1164" w:name="_Toc124259686"/>
      <w:bookmarkStart w:id="1165" w:name="_Toc130584757"/>
      <w:bookmarkStart w:id="1166" w:name="_Toc137464413"/>
      <w:bookmarkStart w:id="1167" w:name="_Toc138884082"/>
      <w:bookmarkStart w:id="1168" w:name="_Toc145643283"/>
      <w:bookmarkStart w:id="1169" w:name="_Toc155469384"/>
      <w:bookmarkStart w:id="1170" w:name="_Toc161667730"/>
      <w:bookmarkStart w:id="1171" w:name="_Toc169708545"/>
      <w:bookmarkStart w:id="1172" w:name="_Toc176441448"/>
      <w:bookmarkStart w:id="1173" w:name="_Toc187246440"/>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174" w:name="_Toc104310999"/>
      <w:bookmarkStart w:id="1175" w:name="_Toc106126700"/>
      <w:bookmarkStart w:id="1176" w:name="_Toc106177013"/>
      <w:bookmarkStart w:id="1177" w:name="_Toc114242181"/>
      <w:bookmarkStart w:id="1178" w:name="_Toc123044125"/>
      <w:bookmarkStart w:id="1179" w:name="_Toc124157764"/>
      <w:bookmarkStart w:id="1180" w:name="_Toc124259687"/>
      <w:bookmarkStart w:id="1181" w:name="_Toc130584758"/>
      <w:bookmarkStart w:id="1182" w:name="_Toc137464414"/>
      <w:bookmarkStart w:id="1183" w:name="_Toc138884083"/>
      <w:bookmarkStart w:id="1184" w:name="_Toc145643284"/>
      <w:bookmarkStart w:id="1185" w:name="_Toc155469385"/>
      <w:bookmarkStart w:id="1186" w:name="_Toc161667731"/>
      <w:bookmarkStart w:id="1187" w:name="_Toc169708546"/>
      <w:bookmarkStart w:id="1188" w:name="_Toc176441449"/>
      <w:bookmarkStart w:id="1189" w:name="_Toc187246441"/>
      <w:r>
        <w:rPr>
          <w:lang w:eastAsia="zh-CN"/>
        </w:rPr>
        <w:t>6.5.2</w:t>
      </w:r>
      <w:r>
        <w:rPr>
          <w:lang w:eastAsia="zh-CN"/>
        </w:rPr>
        <w:tab/>
        <w:t>Modulation quality</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B17193D" w14:textId="77777777" w:rsidR="00F510F5" w:rsidRPr="00C75B91" w:rsidRDefault="00F510F5" w:rsidP="008F0723">
      <w:pPr>
        <w:pStyle w:val="Heading4"/>
      </w:pPr>
      <w:bookmarkStart w:id="1190" w:name="_Toc21127476"/>
      <w:bookmarkStart w:id="1191" w:name="_Toc29811685"/>
      <w:bookmarkStart w:id="1192" w:name="_Toc36817237"/>
      <w:bookmarkStart w:id="1193" w:name="_Toc37260153"/>
      <w:bookmarkStart w:id="1194" w:name="_Toc37267541"/>
      <w:bookmarkStart w:id="1195" w:name="_Toc44712143"/>
      <w:bookmarkStart w:id="1196" w:name="_Toc45893456"/>
      <w:bookmarkStart w:id="1197" w:name="_Toc53178183"/>
      <w:bookmarkStart w:id="1198" w:name="_Toc53178634"/>
      <w:bookmarkStart w:id="1199" w:name="_Toc61178860"/>
      <w:bookmarkStart w:id="1200" w:name="_Toc61179330"/>
      <w:bookmarkStart w:id="1201" w:name="_Toc67916626"/>
      <w:bookmarkStart w:id="1202" w:name="_Toc74663224"/>
      <w:bookmarkStart w:id="1203" w:name="_Toc82621764"/>
      <w:bookmarkStart w:id="1204" w:name="_Toc90422611"/>
      <w:bookmarkStart w:id="1205" w:name="_Toc104311000"/>
      <w:bookmarkStart w:id="1206" w:name="_Toc106126701"/>
      <w:bookmarkStart w:id="1207" w:name="_Toc106177014"/>
      <w:bookmarkStart w:id="1208" w:name="_Toc114242182"/>
      <w:bookmarkStart w:id="1209" w:name="_Toc123044126"/>
      <w:bookmarkStart w:id="1210" w:name="_Toc124157765"/>
      <w:bookmarkStart w:id="1211" w:name="_Toc124259688"/>
      <w:bookmarkStart w:id="1212" w:name="_Toc130584759"/>
      <w:bookmarkStart w:id="1213" w:name="_Toc137464415"/>
      <w:bookmarkStart w:id="1214" w:name="_Toc138884084"/>
      <w:bookmarkStart w:id="1215" w:name="_Toc145643285"/>
      <w:bookmarkStart w:id="1216" w:name="_Toc155469386"/>
      <w:bookmarkStart w:id="1217" w:name="_Toc161667732"/>
      <w:bookmarkStart w:id="1218" w:name="_Toc169708547"/>
      <w:bookmarkStart w:id="1219" w:name="_Toc176441450"/>
      <w:bookmarkStart w:id="1220" w:name="_Toc187246442"/>
      <w:r w:rsidRPr="00C75B91">
        <w:t>6.5.2.1</w:t>
      </w:r>
      <w:r w:rsidRPr="00C75B91">
        <w:tab/>
        <w:t>General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221" w:name="_Toc21127477"/>
      <w:bookmarkStart w:id="1222" w:name="_Toc29811686"/>
      <w:bookmarkStart w:id="1223" w:name="_Toc36817238"/>
      <w:bookmarkStart w:id="1224" w:name="_Toc37260154"/>
      <w:bookmarkStart w:id="1225" w:name="_Toc37267542"/>
      <w:bookmarkStart w:id="1226" w:name="_Toc44712144"/>
      <w:bookmarkStart w:id="1227" w:name="_Toc45893457"/>
      <w:bookmarkStart w:id="1228" w:name="_Toc53178184"/>
      <w:bookmarkStart w:id="1229" w:name="_Toc53178635"/>
      <w:bookmarkStart w:id="1230" w:name="_Toc61178861"/>
      <w:bookmarkStart w:id="1231" w:name="_Toc61179331"/>
      <w:bookmarkStart w:id="1232" w:name="_Toc67916627"/>
      <w:bookmarkStart w:id="1233" w:name="_Toc74663225"/>
      <w:bookmarkStart w:id="1234" w:name="_Toc82621765"/>
      <w:bookmarkStart w:id="1235" w:name="_Toc90422612"/>
      <w:bookmarkStart w:id="1236" w:name="_Toc104311001"/>
      <w:bookmarkStart w:id="1237" w:name="_Toc106126702"/>
      <w:bookmarkStart w:id="1238" w:name="_Toc106177015"/>
      <w:bookmarkStart w:id="1239" w:name="_Toc114242183"/>
      <w:bookmarkStart w:id="1240" w:name="_Toc123044127"/>
      <w:bookmarkStart w:id="1241" w:name="_Toc124157766"/>
      <w:bookmarkStart w:id="1242" w:name="_Toc124259689"/>
      <w:bookmarkStart w:id="1243" w:name="_Toc130584760"/>
      <w:bookmarkStart w:id="1244" w:name="_Toc137464416"/>
      <w:bookmarkStart w:id="1245" w:name="_Toc138884085"/>
      <w:bookmarkStart w:id="1246" w:name="_Toc145643286"/>
      <w:bookmarkStart w:id="1247" w:name="_Toc155469387"/>
      <w:bookmarkStart w:id="1248" w:name="_Toc161667733"/>
      <w:bookmarkStart w:id="1249" w:name="_Toc169708548"/>
      <w:bookmarkStart w:id="1250" w:name="_Toc176441451"/>
      <w:bookmarkStart w:id="1251" w:name="_Toc187246443"/>
      <w:r w:rsidRPr="00C75B91">
        <w:t>6.5.2.2</w:t>
      </w:r>
      <w:r w:rsidRPr="00C75B91">
        <w:tab/>
        <w:t xml:space="preserve">Minimum Requirement for </w:t>
      </w:r>
      <w:r w:rsidRPr="00C75B91">
        <w:rPr>
          <w:i/>
        </w:rPr>
        <w:t>SAN type 1-H</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252" w:name="_Toc21127478"/>
      <w:bookmarkStart w:id="1253" w:name="_Toc29811687"/>
      <w:bookmarkStart w:id="1254" w:name="_Toc36817239"/>
      <w:bookmarkStart w:id="1255" w:name="_Toc37260155"/>
      <w:bookmarkStart w:id="1256" w:name="_Toc37267543"/>
      <w:bookmarkStart w:id="1257" w:name="_Toc44712145"/>
      <w:bookmarkStart w:id="1258" w:name="_Toc45893458"/>
      <w:bookmarkStart w:id="1259" w:name="_Toc53178185"/>
      <w:bookmarkStart w:id="1260" w:name="_Toc53178636"/>
      <w:bookmarkStart w:id="1261" w:name="_Toc61178862"/>
      <w:bookmarkStart w:id="1262" w:name="_Toc61179332"/>
      <w:bookmarkStart w:id="1263" w:name="_Toc67916628"/>
      <w:bookmarkStart w:id="1264" w:name="_Toc74663226"/>
      <w:bookmarkStart w:id="1265" w:name="_Toc82621766"/>
      <w:bookmarkStart w:id="1266" w:name="_Toc90422613"/>
    </w:p>
    <w:p w14:paraId="687DE492" w14:textId="77777777" w:rsidR="00F510F5" w:rsidRPr="00B30A2A" w:rsidRDefault="00F510F5" w:rsidP="00F510F5">
      <w:pPr>
        <w:pStyle w:val="Heading4"/>
      </w:pPr>
      <w:bookmarkStart w:id="1267" w:name="_Toc104311002"/>
      <w:bookmarkStart w:id="1268" w:name="_Toc106126703"/>
      <w:bookmarkStart w:id="1269" w:name="_Toc106177016"/>
      <w:bookmarkStart w:id="1270" w:name="_Toc114242184"/>
      <w:bookmarkStart w:id="1271" w:name="_Toc123044128"/>
      <w:bookmarkStart w:id="1272" w:name="_Toc124157767"/>
      <w:bookmarkStart w:id="1273" w:name="_Toc124259690"/>
      <w:bookmarkStart w:id="1274" w:name="_Toc130584761"/>
      <w:bookmarkStart w:id="1275" w:name="_Toc137464417"/>
      <w:bookmarkStart w:id="1276" w:name="_Toc138884086"/>
      <w:bookmarkStart w:id="1277" w:name="_Toc145643287"/>
      <w:bookmarkStart w:id="1278" w:name="_Toc155469388"/>
      <w:bookmarkStart w:id="1279" w:name="_Toc161667734"/>
      <w:bookmarkStart w:id="1280" w:name="_Toc169708549"/>
      <w:bookmarkStart w:id="1281" w:name="_Toc176441452"/>
      <w:bookmarkStart w:id="1282" w:name="_Toc187246444"/>
      <w:r w:rsidRPr="00B30A2A">
        <w:t>6.5.2.3</w:t>
      </w:r>
      <w:r w:rsidRPr="00B30A2A">
        <w:tab/>
        <w:t>EVM frame structure for measurement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283" w:name="_Toc104311003"/>
      <w:bookmarkStart w:id="1284" w:name="_Toc106126704"/>
      <w:bookmarkStart w:id="1285" w:name="_Toc106177017"/>
      <w:bookmarkStart w:id="1286" w:name="_Toc114242185"/>
      <w:bookmarkStart w:id="1287" w:name="_Toc123044129"/>
      <w:bookmarkStart w:id="1288" w:name="_Toc124157768"/>
      <w:bookmarkStart w:id="1289" w:name="_Toc124259691"/>
      <w:bookmarkStart w:id="1290" w:name="_Toc130584762"/>
      <w:bookmarkStart w:id="1291" w:name="_Toc137464418"/>
      <w:bookmarkStart w:id="1292" w:name="_Toc138884087"/>
      <w:bookmarkStart w:id="1293" w:name="_Toc145643288"/>
      <w:bookmarkStart w:id="1294" w:name="_Toc155469389"/>
      <w:bookmarkStart w:id="1295" w:name="_Toc161667735"/>
      <w:bookmarkStart w:id="1296" w:name="_Toc169708550"/>
      <w:bookmarkStart w:id="1297" w:name="_Toc176441453"/>
      <w:bookmarkStart w:id="1298" w:name="_Toc187246445"/>
      <w:r>
        <w:rPr>
          <w:lang w:eastAsia="zh-CN"/>
        </w:rPr>
        <w:t>6.5.3</w:t>
      </w:r>
      <w:r>
        <w:rPr>
          <w:lang w:eastAsia="zh-CN"/>
        </w:rPr>
        <w:tab/>
        <w:t>Time alignment error</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299" w:name="_Toc104311004"/>
      <w:bookmarkStart w:id="1300" w:name="_Toc106126705"/>
      <w:bookmarkStart w:id="1301" w:name="_Toc106177018"/>
      <w:bookmarkStart w:id="1302" w:name="_Toc114242186"/>
      <w:bookmarkStart w:id="1303" w:name="_Toc123044130"/>
      <w:bookmarkStart w:id="1304" w:name="_Toc124157769"/>
      <w:bookmarkStart w:id="1305" w:name="_Toc124259692"/>
      <w:bookmarkStart w:id="1306" w:name="_Toc130584763"/>
      <w:bookmarkStart w:id="1307" w:name="_Toc137464419"/>
      <w:bookmarkStart w:id="1308" w:name="_Toc138884088"/>
      <w:bookmarkStart w:id="1309" w:name="_Toc145643289"/>
      <w:bookmarkStart w:id="1310" w:name="_Toc155469390"/>
      <w:bookmarkStart w:id="1311" w:name="_Toc161667736"/>
      <w:bookmarkStart w:id="1312" w:name="_Toc169708551"/>
      <w:bookmarkStart w:id="1313" w:name="_Toc176441454"/>
      <w:bookmarkStart w:id="1314" w:name="_Toc187246446"/>
      <w:r>
        <w:rPr>
          <w:lang w:eastAsia="zh-CN"/>
        </w:rPr>
        <w:t>6.6</w:t>
      </w:r>
      <w:r>
        <w:rPr>
          <w:lang w:eastAsia="zh-CN"/>
        </w:rPr>
        <w:tab/>
        <w:t>Unwanted emissions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5AFCA72C" w14:textId="6AC2659A" w:rsidR="008C5D68" w:rsidRDefault="008C5D68" w:rsidP="00FA1729">
      <w:pPr>
        <w:pStyle w:val="Heading3"/>
        <w:rPr>
          <w:lang w:eastAsia="zh-CN"/>
        </w:rPr>
      </w:pPr>
      <w:bookmarkStart w:id="1315" w:name="_Toc104311005"/>
      <w:bookmarkStart w:id="1316" w:name="_Toc106126706"/>
      <w:bookmarkStart w:id="1317" w:name="_Toc106177019"/>
      <w:bookmarkStart w:id="1318" w:name="_Toc114242187"/>
      <w:bookmarkStart w:id="1319" w:name="_Toc123044131"/>
      <w:bookmarkStart w:id="1320" w:name="_Toc124157770"/>
      <w:bookmarkStart w:id="1321" w:name="_Toc124259693"/>
      <w:bookmarkStart w:id="1322" w:name="_Toc130584764"/>
      <w:bookmarkStart w:id="1323" w:name="_Toc137464420"/>
      <w:bookmarkStart w:id="1324" w:name="_Toc138884089"/>
      <w:bookmarkStart w:id="1325" w:name="_Toc145643290"/>
      <w:bookmarkStart w:id="1326" w:name="_Toc155469391"/>
      <w:bookmarkStart w:id="1327" w:name="_Toc161667737"/>
      <w:bookmarkStart w:id="1328" w:name="_Toc169708552"/>
      <w:bookmarkStart w:id="1329" w:name="_Toc176441455"/>
      <w:bookmarkStart w:id="1330" w:name="_Toc187246447"/>
      <w:r>
        <w:rPr>
          <w:lang w:eastAsia="zh-CN"/>
        </w:rPr>
        <w:t>6.6.1</w:t>
      </w:r>
      <w:r>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31" w:name="_Hlk497217795"/>
      <w:r>
        <w:rPr>
          <w:rFonts w:cs="v5.0.0"/>
        </w:rPr>
        <w:t xml:space="preserve">Adjacent Channel Leakage power Ratio </w:t>
      </w:r>
      <w:bookmarkEnd w:id="1331"/>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332" w:name="_Toc104311006"/>
      <w:bookmarkStart w:id="1333" w:name="_Toc106126707"/>
      <w:bookmarkStart w:id="1334" w:name="_Toc106177020"/>
      <w:bookmarkStart w:id="1335" w:name="_Toc114242188"/>
      <w:bookmarkStart w:id="1336" w:name="_Toc123044132"/>
      <w:bookmarkStart w:id="1337" w:name="_Toc124157771"/>
      <w:bookmarkStart w:id="1338" w:name="_Toc124259694"/>
      <w:bookmarkStart w:id="1339" w:name="_Toc130584765"/>
      <w:bookmarkStart w:id="1340" w:name="_Toc137464421"/>
      <w:bookmarkStart w:id="1341" w:name="_Toc138884090"/>
      <w:bookmarkStart w:id="1342" w:name="_Toc145643291"/>
      <w:bookmarkStart w:id="1343" w:name="_Toc155469392"/>
      <w:bookmarkStart w:id="1344" w:name="_Toc161667738"/>
      <w:bookmarkStart w:id="1345" w:name="_Toc169708553"/>
      <w:bookmarkStart w:id="1346" w:name="_Toc176441456"/>
      <w:bookmarkStart w:id="1347" w:name="_Toc187246448"/>
      <w:r>
        <w:rPr>
          <w:lang w:eastAsia="zh-CN"/>
        </w:rPr>
        <w:t>6.6.2</w:t>
      </w:r>
      <w:r>
        <w:rPr>
          <w:lang w:eastAsia="zh-CN"/>
        </w:rPr>
        <w:tab/>
        <w:t>Occupied bandwidth</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7103AA8" w14:textId="469C3036" w:rsidR="008C5D68" w:rsidRDefault="008C5D68" w:rsidP="00E203D6">
      <w:pPr>
        <w:pStyle w:val="Heading4"/>
        <w:rPr>
          <w:lang w:eastAsia="zh-CN"/>
        </w:rPr>
      </w:pPr>
      <w:bookmarkStart w:id="1348" w:name="_Toc104311007"/>
      <w:bookmarkStart w:id="1349" w:name="_Toc106126708"/>
      <w:bookmarkStart w:id="1350" w:name="_Toc106177021"/>
      <w:bookmarkStart w:id="1351" w:name="_Toc114242189"/>
      <w:bookmarkStart w:id="1352" w:name="_Toc123044133"/>
      <w:bookmarkStart w:id="1353" w:name="_Toc124157772"/>
      <w:bookmarkStart w:id="1354" w:name="_Toc124259695"/>
      <w:bookmarkStart w:id="1355" w:name="_Toc130584766"/>
      <w:bookmarkStart w:id="1356" w:name="_Toc137464422"/>
      <w:bookmarkStart w:id="1357" w:name="_Toc138884091"/>
      <w:bookmarkStart w:id="1358" w:name="_Toc145643292"/>
      <w:bookmarkStart w:id="1359" w:name="_Toc155469393"/>
      <w:bookmarkStart w:id="1360" w:name="_Toc161667739"/>
      <w:bookmarkStart w:id="1361" w:name="_Toc169708554"/>
      <w:bookmarkStart w:id="1362" w:name="_Toc176441457"/>
      <w:bookmarkStart w:id="1363" w:name="_Toc187246449"/>
      <w:r w:rsidRPr="00FA1729">
        <w:rPr>
          <w:lang w:eastAsia="zh-CN"/>
        </w:rPr>
        <w:t>6.6.2</w:t>
      </w:r>
      <w:r w:rsidR="00E203D6">
        <w:rPr>
          <w:lang w:eastAsia="zh-CN"/>
        </w:rPr>
        <w:t>.1</w:t>
      </w:r>
      <w:r w:rsidR="00FA1729" w:rsidRPr="00FA1729">
        <w:rPr>
          <w:lang w:eastAsia="zh-CN"/>
        </w:rPr>
        <w:tab/>
      </w:r>
      <w:r w:rsidRPr="00FA1729">
        <w:rPr>
          <w:lang w:eastAsia="zh-CN"/>
        </w:rPr>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364" w:name="_Toc104311008"/>
      <w:bookmarkStart w:id="1365" w:name="_Toc106126709"/>
      <w:bookmarkStart w:id="1366" w:name="_Toc106177022"/>
      <w:bookmarkStart w:id="1367" w:name="_Toc114242190"/>
      <w:bookmarkStart w:id="1368" w:name="_Toc123044134"/>
      <w:bookmarkStart w:id="1369" w:name="_Toc124157773"/>
      <w:bookmarkStart w:id="1370" w:name="_Toc124259696"/>
      <w:bookmarkStart w:id="1371" w:name="_Toc130584767"/>
      <w:bookmarkStart w:id="1372" w:name="_Toc137464423"/>
      <w:bookmarkStart w:id="1373" w:name="_Toc138884092"/>
      <w:bookmarkStart w:id="1374" w:name="_Toc145643293"/>
      <w:bookmarkStart w:id="1375" w:name="_Toc155469394"/>
      <w:bookmarkStart w:id="1376" w:name="_Toc161667740"/>
      <w:bookmarkStart w:id="1377" w:name="_Toc169708555"/>
      <w:bookmarkStart w:id="1378" w:name="_Toc176441458"/>
      <w:bookmarkStart w:id="1379" w:name="_Toc187246450"/>
      <w:r>
        <w:rPr>
          <w:lang w:eastAsia="zh-CN"/>
        </w:rPr>
        <w:lastRenderedPageBreak/>
        <w:t>6.6.2.2</w:t>
      </w:r>
      <w:r w:rsidRPr="00FA1729">
        <w:rPr>
          <w:lang w:eastAsia="zh-CN"/>
        </w:rPr>
        <w:tab/>
        <w:t>Minimum requirement</w:t>
      </w:r>
      <w:bookmarkEnd w:id="1364"/>
      <w:bookmarkEnd w:id="1365"/>
      <w:bookmarkEnd w:id="1366"/>
      <w:r>
        <w:rPr>
          <w:lang w:eastAsia="zh-CN"/>
        </w:rPr>
        <w:t xml:space="preserve"> </w:t>
      </w:r>
      <w:r>
        <w:t xml:space="preserve">for </w:t>
      </w:r>
      <w:r>
        <w:rPr>
          <w:i/>
        </w:rPr>
        <w:t>SAN type 1-H</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380" w:name="_Toc104311009"/>
      <w:bookmarkStart w:id="1381" w:name="_Toc106126710"/>
      <w:bookmarkStart w:id="1382" w:name="_Toc106177023"/>
      <w:bookmarkStart w:id="1383" w:name="_Toc114242191"/>
      <w:bookmarkStart w:id="1384" w:name="_Toc123044135"/>
      <w:bookmarkStart w:id="1385" w:name="_Toc124157774"/>
      <w:bookmarkStart w:id="1386" w:name="_Toc124259697"/>
      <w:bookmarkStart w:id="1387" w:name="_Toc130584768"/>
      <w:bookmarkStart w:id="1388" w:name="_Toc137464424"/>
      <w:bookmarkStart w:id="1389" w:name="_Toc138884093"/>
      <w:bookmarkStart w:id="1390" w:name="_Toc145643294"/>
      <w:bookmarkStart w:id="1391" w:name="_Toc155469395"/>
      <w:bookmarkStart w:id="1392" w:name="_Toc161667741"/>
      <w:bookmarkStart w:id="1393" w:name="_Toc169708556"/>
      <w:bookmarkStart w:id="1394" w:name="_Toc176441459"/>
      <w:bookmarkStart w:id="1395" w:name="_Toc187246451"/>
      <w:r>
        <w:rPr>
          <w:lang w:eastAsia="zh-CN"/>
        </w:rPr>
        <w:t>6.6.3</w:t>
      </w:r>
      <w:r>
        <w:rPr>
          <w:lang w:eastAsia="zh-CN"/>
        </w:rPr>
        <w:tab/>
      </w:r>
      <w:r w:rsidR="00736494">
        <w:rPr>
          <w:lang w:eastAsia="zh-CN"/>
        </w:rPr>
        <w:t>Adjacent Channel Leakage Power Ratio</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0B995395" w14:textId="57E14AB8" w:rsidR="00736494" w:rsidRPr="00FA1729" w:rsidRDefault="00E203D6" w:rsidP="00E203D6">
      <w:pPr>
        <w:pStyle w:val="Heading4"/>
        <w:rPr>
          <w:lang w:eastAsia="zh-CN"/>
        </w:rPr>
      </w:pPr>
      <w:bookmarkStart w:id="1396" w:name="_Toc104311010"/>
      <w:bookmarkStart w:id="1397" w:name="_Toc106126711"/>
      <w:bookmarkStart w:id="1398" w:name="_Toc106177024"/>
      <w:bookmarkStart w:id="1399" w:name="_Toc114242192"/>
      <w:bookmarkStart w:id="1400" w:name="_Toc123044136"/>
      <w:bookmarkStart w:id="1401" w:name="_Toc124157775"/>
      <w:bookmarkStart w:id="1402" w:name="_Toc124259698"/>
      <w:bookmarkStart w:id="1403" w:name="_Toc130584769"/>
      <w:bookmarkStart w:id="1404" w:name="_Toc137464425"/>
      <w:bookmarkStart w:id="1405" w:name="_Toc138884094"/>
      <w:bookmarkStart w:id="1406" w:name="_Toc145643295"/>
      <w:bookmarkStart w:id="1407" w:name="_Toc155469396"/>
      <w:bookmarkStart w:id="1408" w:name="_Toc161667742"/>
      <w:bookmarkStart w:id="1409" w:name="_Toc169708557"/>
      <w:bookmarkStart w:id="1410" w:name="_Toc176441460"/>
      <w:bookmarkStart w:id="1411" w:name="_Toc187246452"/>
      <w:r>
        <w:rPr>
          <w:lang w:eastAsia="zh-CN"/>
        </w:rPr>
        <w:t>6.6.3.1</w:t>
      </w:r>
      <w:r w:rsidR="00FA1729" w:rsidRPr="00FA1729">
        <w:rPr>
          <w:lang w:eastAsia="zh-CN"/>
        </w:rPr>
        <w:tab/>
      </w:r>
      <w:r w:rsidR="00736494" w:rsidRPr="00FA1729">
        <w:rPr>
          <w:lang w:eastAsia="zh-CN"/>
        </w:rPr>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412" w:name="_Toc90422624"/>
      <w:bookmarkStart w:id="1413" w:name="_Toc82621777"/>
      <w:bookmarkStart w:id="1414" w:name="_Toc74663237"/>
      <w:bookmarkStart w:id="1415" w:name="_Toc67916639"/>
      <w:bookmarkStart w:id="1416" w:name="_Toc61179343"/>
      <w:bookmarkStart w:id="1417" w:name="_Toc61178873"/>
      <w:bookmarkStart w:id="1418" w:name="_Toc53178647"/>
      <w:bookmarkStart w:id="1419" w:name="_Toc53178196"/>
      <w:bookmarkStart w:id="1420" w:name="_Toc45893469"/>
      <w:bookmarkStart w:id="1421" w:name="_Toc44712156"/>
      <w:bookmarkStart w:id="1422" w:name="_Toc37267554"/>
      <w:bookmarkStart w:id="1423" w:name="_Toc37260166"/>
      <w:bookmarkStart w:id="1424" w:name="_Toc36817250"/>
      <w:bookmarkStart w:id="1425" w:name="_Toc29811698"/>
      <w:bookmarkStart w:id="1426" w:name="_Toc13080199"/>
      <w:bookmarkStart w:id="1427" w:name="_Toc104311011"/>
      <w:bookmarkStart w:id="1428" w:name="_Toc106126712"/>
      <w:bookmarkStart w:id="1429" w:name="_Toc106177025"/>
      <w:bookmarkStart w:id="1430" w:name="_Toc114242193"/>
      <w:bookmarkStart w:id="1431" w:name="_Toc123044137"/>
      <w:bookmarkStart w:id="1432" w:name="_Toc124157776"/>
      <w:bookmarkStart w:id="1433" w:name="_Toc124259699"/>
      <w:bookmarkStart w:id="1434" w:name="_Toc130584770"/>
      <w:bookmarkStart w:id="1435" w:name="_Toc137464426"/>
      <w:bookmarkStart w:id="1436" w:name="_Toc138884095"/>
      <w:bookmarkStart w:id="1437" w:name="_Toc145643296"/>
      <w:bookmarkStart w:id="1438" w:name="_Toc155469397"/>
      <w:bookmarkStart w:id="1439" w:name="_Toc161667743"/>
      <w:bookmarkStart w:id="1440" w:name="_Toc169708558"/>
      <w:bookmarkStart w:id="1441" w:name="_Toc176441461"/>
      <w:bookmarkStart w:id="1442" w:name="_Toc187246453"/>
      <w:r>
        <w:t>6.6.3.2</w:t>
      </w:r>
      <w:r>
        <w:tab/>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r>
        <w:rPr>
          <w:rFonts w:hint="eastAsia"/>
          <w:lang w:val="en-US"/>
        </w:rPr>
        <w:t>Minimum requirement</w:t>
      </w:r>
      <w:bookmarkEnd w:id="1427"/>
      <w:bookmarkEnd w:id="1428"/>
      <w:bookmarkEnd w:id="1429"/>
      <w:r>
        <w:rPr>
          <w:lang w:eastAsia="zh-CN"/>
        </w:rPr>
        <w:t xml:space="preserve"> </w:t>
      </w:r>
      <w:r>
        <w:t xml:space="preserve">for </w:t>
      </w:r>
      <w:r>
        <w:rPr>
          <w:i/>
        </w:rPr>
        <w:t>SAN type 1-H</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443" w:name="_Toc104311012"/>
      <w:bookmarkStart w:id="1444" w:name="_Toc106126713"/>
      <w:bookmarkStart w:id="1445" w:name="_Toc106177026"/>
      <w:bookmarkStart w:id="1446" w:name="_Toc114242194"/>
      <w:bookmarkStart w:id="1447" w:name="_Toc123044138"/>
      <w:bookmarkStart w:id="1448" w:name="_Toc124157777"/>
      <w:bookmarkStart w:id="1449" w:name="_Toc124259700"/>
      <w:bookmarkStart w:id="1450" w:name="_Toc130584771"/>
      <w:bookmarkStart w:id="1451" w:name="_Toc137464427"/>
      <w:bookmarkStart w:id="1452" w:name="_Toc138884096"/>
      <w:bookmarkStart w:id="1453" w:name="_Toc145643297"/>
      <w:bookmarkStart w:id="1454" w:name="_Toc155469398"/>
      <w:bookmarkStart w:id="1455" w:name="_Toc161667744"/>
      <w:bookmarkStart w:id="1456" w:name="_Toc169708559"/>
      <w:bookmarkStart w:id="1457" w:name="_Toc176441462"/>
      <w:bookmarkStart w:id="1458" w:name="_Toc187246454"/>
      <w:r>
        <w:rPr>
          <w:lang w:eastAsia="zh-CN"/>
        </w:rPr>
        <w:lastRenderedPageBreak/>
        <w:t>6.6.4</w:t>
      </w:r>
      <w:r>
        <w:rPr>
          <w:lang w:eastAsia="zh-CN"/>
        </w:rPr>
        <w:tab/>
      </w:r>
      <w:bookmarkEnd w:id="1443"/>
      <w:bookmarkEnd w:id="1444"/>
      <w:bookmarkEnd w:id="1445"/>
      <w:bookmarkEnd w:id="1446"/>
      <w:bookmarkEnd w:id="1447"/>
      <w:bookmarkEnd w:id="1448"/>
      <w:bookmarkEnd w:id="1449"/>
      <w:r w:rsidR="00991DDB">
        <w:rPr>
          <w:lang w:eastAsia="zh-CN"/>
        </w:rPr>
        <w:t>Out-of-band emissions</w:t>
      </w:r>
      <w:bookmarkEnd w:id="1450"/>
      <w:bookmarkEnd w:id="1451"/>
      <w:bookmarkEnd w:id="1452"/>
      <w:bookmarkEnd w:id="1453"/>
      <w:bookmarkEnd w:id="1454"/>
      <w:bookmarkEnd w:id="1455"/>
      <w:bookmarkEnd w:id="1456"/>
      <w:bookmarkEnd w:id="1457"/>
      <w:bookmarkEnd w:id="1458"/>
    </w:p>
    <w:p w14:paraId="5A71AA04" w14:textId="5D37F10B" w:rsidR="000A4698" w:rsidRPr="00FA1729" w:rsidRDefault="00E203D6" w:rsidP="00E203D6">
      <w:pPr>
        <w:pStyle w:val="Heading4"/>
        <w:rPr>
          <w:lang w:eastAsia="zh-CN"/>
        </w:rPr>
      </w:pPr>
      <w:bookmarkStart w:id="1459" w:name="_Toc104311013"/>
      <w:bookmarkStart w:id="1460" w:name="_Toc106126714"/>
      <w:bookmarkStart w:id="1461" w:name="_Toc106177027"/>
      <w:bookmarkStart w:id="1462" w:name="_Toc114242195"/>
      <w:bookmarkStart w:id="1463" w:name="_Toc123044139"/>
      <w:bookmarkStart w:id="1464" w:name="_Toc124157778"/>
      <w:bookmarkStart w:id="1465" w:name="_Toc124259701"/>
      <w:bookmarkStart w:id="1466" w:name="_Toc130584772"/>
      <w:bookmarkStart w:id="1467" w:name="_Toc137464428"/>
      <w:bookmarkStart w:id="1468" w:name="_Toc138884097"/>
      <w:bookmarkStart w:id="1469" w:name="_Toc145643298"/>
      <w:bookmarkStart w:id="1470" w:name="_Toc155469399"/>
      <w:bookmarkStart w:id="1471" w:name="_Toc161667745"/>
      <w:bookmarkStart w:id="1472" w:name="_Toc169708560"/>
      <w:bookmarkStart w:id="1473" w:name="_Toc176441463"/>
      <w:bookmarkStart w:id="1474" w:name="_Toc187246455"/>
      <w:r>
        <w:rPr>
          <w:lang w:eastAsia="zh-CN"/>
        </w:rPr>
        <w:t>6.6.4.1</w:t>
      </w:r>
      <w:r w:rsidR="00FA1729" w:rsidRPr="00FA1729">
        <w:rPr>
          <w:lang w:eastAsia="zh-CN"/>
        </w:rPr>
        <w:tab/>
      </w:r>
      <w:r w:rsidR="000A4698" w:rsidRPr="00FA1729">
        <w:rPr>
          <w:lang w:eastAsia="zh-CN"/>
        </w:rPr>
        <w:t>General</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F058619" w14:textId="39F3E2EC" w:rsidR="00883FA2" w:rsidRPr="00347785" w:rsidRDefault="00996CBC"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475" w:name="_Hlk497218315"/>
      <w:r w:rsidRPr="00347785">
        <w:sym w:font="Symbol" w:char="F044"/>
      </w:r>
      <w:r w:rsidRPr="00347785">
        <w:t>f</w:t>
      </w:r>
      <w:bookmarkEnd w:id="1475"/>
      <w:r w:rsidRPr="00347785">
        <w:t xml:space="preserve"> is the </w:t>
      </w:r>
      <w:bookmarkStart w:id="1476"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476"/>
      <w:r w:rsidRPr="00347785">
        <w:t>.</w:t>
      </w:r>
    </w:p>
    <w:p w14:paraId="77B4FA81" w14:textId="77777777" w:rsidR="00D418F8" w:rsidRPr="002D095A" w:rsidRDefault="00D418F8" w:rsidP="00D418F8">
      <w:pPr>
        <w:pStyle w:val="B1"/>
      </w:pPr>
      <w:r w:rsidRPr="00347785">
        <w:t>-</w:t>
      </w:r>
      <w:r w:rsidRPr="00347785">
        <w:tab/>
      </w:r>
      <w:bookmarkStart w:id="1477" w:name="_Hlk497218343"/>
      <w:r w:rsidRPr="002D095A">
        <w:t xml:space="preserve">f_offset </w:t>
      </w:r>
      <w:bookmarkEnd w:id="1477"/>
      <w:r w:rsidRPr="002D095A">
        <w:t xml:space="preserve">is the </w:t>
      </w:r>
      <w:bookmarkStart w:id="1478" w:name="_Hlk497218356"/>
      <w:r w:rsidRPr="002D095A">
        <w:t xml:space="preserve">separation between the </w:t>
      </w:r>
      <w:r w:rsidRPr="002D095A">
        <w:rPr>
          <w:i/>
        </w:rPr>
        <w:t>channel edge</w:t>
      </w:r>
      <w:r w:rsidRPr="002D095A">
        <w:t xml:space="preserve"> frequency and the centre of the measuring filter</w:t>
      </w:r>
      <w:bookmarkEnd w:id="1478"/>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678C466C" w:rsidR="00883FA2" w:rsidRDefault="00883FA2" w:rsidP="00CC4BA2">
      <w:pPr>
        <w:pStyle w:val="Heading4"/>
        <w:rPr>
          <w:rFonts w:eastAsia="Times New Roman"/>
          <w:i/>
        </w:rPr>
      </w:pPr>
      <w:bookmarkStart w:id="1479" w:name="_Toc13080204"/>
      <w:bookmarkStart w:id="1480" w:name="_Toc29811703"/>
      <w:bookmarkStart w:id="1481" w:name="_Toc36817255"/>
      <w:bookmarkStart w:id="1482" w:name="_Toc37260171"/>
      <w:bookmarkStart w:id="1483" w:name="_Toc37267559"/>
      <w:bookmarkStart w:id="1484" w:name="_Toc44712161"/>
      <w:bookmarkStart w:id="1485" w:name="_Toc45893474"/>
      <w:bookmarkStart w:id="1486" w:name="_Toc53178201"/>
      <w:bookmarkStart w:id="1487" w:name="_Toc53178652"/>
      <w:bookmarkStart w:id="1488" w:name="_Toc61178878"/>
      <w:bookmarkStart w:id="1489" w:name="_Toc61179348"/>
      <w:bookmarkStart w:id="1490" w:name="_Toc67916644"/>
      <w:bookmarkStart w:id="1491" w:name="_Toc74663242"/>
      <w:bookmarkStart w:id="1492" w:name="_Toc82621782"/>
      <w:bookmarkStart w:id="1493" w:name="_Toc90422629"/>
      <w:bookmarkStart w:id="1494" w:name="_Toc169708561"/>
      <w:bookmarkStart w:id="1495" w:name="_Toc176441464"/>
      <w:bookmarkStart w:id="1496" w:name="_Toc187246456"/>
      <w:r w:rsidRPr="00347785">
        <w:rPr>
          <w:rFonts w:eastAsia="Times New Roman"/>
        </w:rPr>
        <w:t>6.6.4.2</w:t>
      </w:r>
      <w:r w:rsidRPr="00347785">
        <w:rPr>
          <w:rFonts w:eastAsia="Times New Roman"/>
        </w:rPr>
        <w:tab/>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r w:rsidR="00CC4BA2" w:rsidRPr="00CC4BA2">
        <w:t>Basic limits</w:t>
      </w:r>
      <w:bookmarkEnd w:id="1494"/>
      <w:bookmarkEnd w:id="1495"/>
      <w:bookmarkEnd w:id="149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497" w:name="_Toc104311014"/>
      <w:bookmarkStart w:id="1498" w:name="_Toc106126715"/>
      <w:bookmarkStart w:id="1499" w:name="_Toc106177028"/>
      <w:r w:rsidRPr="00D17A86">
        <w:rPr>
          <w:rFonts w:cs="Arial"/>
          <w:lang w:val="en-US"/>
        </w:rPr>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2D1F35"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2D1F35" w:rsidRDefault="002D1F35" w:rsidP="002D1F35">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2D1F35" w:rsidRPr="00911583" w:rsidRDefault="002D1F35" w:rsidP="002D1F35">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E5FE16C" w:rsidR="002D1F35" w:rsidRDefault="002D1F35" w:rsidP="002D1F35">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2D1F35" w:rsidRDefault="002D1F35" w:rsidP="002D1F35">
            <w:pPr>
              <w:pStyle w:val="TAC"/>
              <w:rPr>
                <w:rFonts w:cs="Arial"/>
                <w:lang w:eastAsia="zh-CN"/>
              </w:rPr>
            </w:pPr>
            <w:r>
              <w:rPr>
                <w:rFonts w:cs="Arial"/>
                <w:lang w:eastAsia="zh-CN"/>
              </w:rPr>
              <w:t>4 kHz</w:t>
            </w:r>
          </w:p>
        </w:tc>
      </w:tr>
      <w:tr w:rsidR="002D1F35"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2D1F35" w:rsidRPr="00911583" w:rsidRDefault="002D1F35" w:rsidP="002D1F35">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2D1F35" w:rsidRPr="00911583" w:rsidRDefault="002D1F35" w:rsidP="002D1F3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2D1F35" w:rsidRDefault="002D1F35" w:rsidP="002D1F3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2D1F35" w:rsidRPr="00911583" w:rsidRDefault="002D1F35" w:rsidP="002D1F3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23BF5620" w14:textId="77777777" w:rsidR="00CC4BA2" w:rsidRDefault="00CC4BA2" w:rsidP="00CC4BA2">
      <w:pPr>
        <w:pStyle w:val="Heading4"/>
        <w:rPr>
          <w:i/>
        </w:rPr>
      </w:pPr>
      <w:bookmarkStart w:id="1500" w:name="_Toc169708562"/>
      <w:bookmarkStart w:id="1501" w:name="_Toc176441465"/>
      <w:bookmarkStart w:id="1502" w:name="_Toc187246457"/>
      <w:r w:rsidRPr="00347785">
        <w:t>6.6.4.</w:t>
      </w:r>
      <w:r>
        <w:t>3</w:t>
      </w:r>
      <w:r w:rsidRPr="00347785">
        <w:tab/>
      </w:r>
      <w:r w:rsidRPr="00276BEE">
        <w:t xml:space="preserve">Minimum requirements for </w:t>
      </w:r>
      <w:r w:rsidRPr="00276BEE">
        <w:rPr>
          <w:i/>
        </w:rPr>
        <w:t>SAN type 1-H</w:t>
      </w:r>
      <w:bookmarkEnd w:id="1500"/>
      <w:bookmarkEnd w:id="1501"/>
      <w:bookmarkEnd w:id="1502"/>
    </w:p>
    <w:p w14:paraId="05CDA3E0" w14:textId="7E57CA49" w:rsidR="00CC4BA2" w:rsidRDefault="00CC4BA2" w:rsidP="00CC4BA2">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7A9F7420" w14:textId="77777777" w:rsidR="00CC4BA2" w:rsidRDefault="00CC4BA2" w:rsidP="00864533">
      <w:pPr>
        <w:rPr>
          <w:lang w:eastAsia="zh-CN"/>
        </w:rPr>
      </w:pPr>
    </w:p>
    <w:p w14:paraId="6F636730" w14:textId="6FA3A717" w:rsidR="00736494" w:rsidRDefault="00736494" w:rsidP="00736494">
      <w:pPr>
        <w:pStyle w:val="Heading3"/>
        <w:rPr>
          <w:lang w:eastAsia="zh-CN"/>
        </w:rPr>
      </w:pPr>
      <w:bookmarkStart w:id="1503" w:name="_Toc114242196"/>
      <w:bookmarkStart w:id="1504" w:name="_Toc123044140"/>
      <w:bookmarkStart w:id="1505" w:name="_Toc124157779"/>
      <w:bookmarkStart w:id="1506" w:name="_Toc124259702"/>
      <w:bookmarkStart w:id="1507" w:name="_Toc130584773"/>
      <w:bookmarkStart w:id="1508" w:name="_Toc137464429"/>
      <w:bookmarkStart w:id="1509" w:name="_Toc138884098"/>
      <w:bookmarkStart w:id="1510" w:name="_Toc145643299"/>
      <w:bookmarkStart w:id="1511" w:name="_Toc155469400"/>
      <w:bookmarkStart w:id="1512" w:name="_Toc161667746"/>
      <w:bookmarkStart w:id="1513" w:name="_Toc169708563"/>
      <w:bookmarkStart w:id="1514" w:name="_Toc176441466"/>
      <w:bookmarkStart w:id="1515" w:name="_Toc187246458"/>
      <w:r>
        <w:rPr>
          <w:lang w:eastAsia="zh-CN"/>
        </w:rPr>
        <w:t>6.6.</w:t>
      </w:r>
      <w:r w:rsidR="000A4698">
        <w:rPr>
          <w:lang w:eastAsia="zh-CN"/>
        </w:rPr>
        <w:t>5</w:t>
      </w:r>
      <w:r>
        <w:rPr>
          <w:lang w:eastAsia="zh-CN"/>
        </w:rPr>
        <w:tab/>
        <w:t>Transmitter spurious emissions</w:t>
      </w:r>
      <w:bookmarkEnd w:id="1497"/>
      <w:bookmarkEnd w:id="1498"/>
      <w:bookmarkEnd w:id="1499"/>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0BF97827" w14:textId="006B83E9" w:rsidR="000A4698" w:rsidRDefault="00736494" w:rsidP="00E203D6">
      <w:pPr>
        <w:pStyle w:val="Heading4"/>
        <w:rPr>
          <w:lang w:eastAsia="zh-CN"/>
        </w:rPr>
      </w:pPr>
      <w:bookmarkStart w:id="1516" w:name="_Toc104311015"/>
      <w:bookmarkStart w:id="1517" w:name="_Toc106126716"/>
      <w:bookmarkStart w:id="1518" w:name="_Toc106177029"/>
      <w:bookmarkStart w:id="1519" w:name="_Toc114242197"/>
      <w:bookmarkStart w:id="1520" w:name="_Toc123044141"/>
      <w:bookmarkStart w:id="1521" w:name="_Toc124157780"/>
      <w:bookmarkStart w:id="1522" w:name="_Toc124259703"/>
      <w:bookmarkStart w:id="1523" w:name="_Toc130584774"/>
      <w:bookmarkStart w:id="1524" w:name="_Toc137464430"/>
      <w:bookmarkStart w:id="1525" w:name="_Toc138884099"/>
      <w:bookmarkStart w:id="1526" w:name="_Toc145643300"/>
      <w:bookmarkStart w:id="1527" w:name="_Toc155469401"/>
      <w:bookmarkStart w:id="1528" w:name="_Toc161667747"/>
      <w:bookmarkStart w:id="1529" w:name="_Toc169708564"/>
      <w:bookmarkStart w:id="1530" w:name="_Toc176441467"/>
      <w:bookmarkStart w:id="1531" w:name="_Toc187246459"/>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lastRenderedPageBreak/>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42B31CF4" w:rsidR="00736494" w:rsidRDefault="00736494" w:rsidP="00072560">
      <w:pPr>
        <w:pStyle w:val="Heading4"/>
        <w:rPr>
          <w:lang w:eastAsia="zh-CN"/>
        </w:rPr>
      </w:pPr>
      <w:bookmarkStart w:id="1532" w:name="_Toc104311016"/>
      <w:bookmarkStart w:id="1533" w:name="_Toc106126717"/>
      <w:bookmarkStart w:id="1534" w:name="_Toc106177030"/>
      <w:bookmarkStart w:id="1535" w:name="_Toc114242198"/>
      <w:bookmarkStart w:id="1536" w:name="_Toc123044142"/>
      <w:bookmarkStart w:id="1537" w:name="_Toc124157781"/>
      <w:bookmarkStart w:id="1538" w:name="_Toc124259704"/>
      <w:bookmarkStart w:id="1539" w:name="_Toc130584775"/>
      <w:bookmarkStart w:id="1540" w:name="_Toc137464431"/>
      <w:bookmarkStart w:id="1541" w:name="_Toc138884100"/>
      <w:bookmarkStart w:id="1542" w:name="_Toc145643301"/>
      <w:bookmarkStart w:id="1543" w:name="_Toc155469402"/>
      <w:bookmarkStart w:id="1544" w:name="_Toc161667748"/>
      <w:bookmarkStart w:id="1545" w:name="_Toc169708565"/>
      <w:bookmarkStart w:id="1546" w:name="_Toc176441468"/>
      <w:bookmarkStart w:id="1547" w:name="_Toc187246460"/>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532"/>
      <w:bookmarkEnd w:id="1533"/>
      <w:bookmarkEnd w:id="1534"/>
      <w:bookmarkEnd w:id="1535"/>
      <w:bookmarkEnd w:id="1536"/>
      <w:bookmarkEnd w:id="1537"/>
      <w:bookmarkEnd w:id="1538"/>
      <w:bookmarkEnd w:id="1539"/>
      <w:bookmarkEnd w:id="1540"/>
      <w:bookmarkEnd w:id="1541"/>
      <w:bookmarkEnd w:id="1542"/>
      <w:bookmarkEnd w:id="1543"/>
      <w:bookmarkEnd w:id="1544"/>
      <w:r w:rsidR="00923BE7" w:rsidRPr="0069449D">
        <w:rPr>
          <w:i/>
          <w:iCs/>
          <w:lang w:eastAsia="zh-CN"/>
        </w:rPr>
        <w:t>Basic limits</w:t>
      </w:r>
      <w:bookmarkEnd w:id="1545"/>
      <w:bookmarkEnd w:id="1546"/>
      <w:bookmarkEnd w:id="1547"/>
    </w:p>
    <w:p w14:paraId="56586BE3" w14:textId="1BB5980F" w:rsidR="00736494" w:rsidRDefault="00FA1729" w:rsidP="00E203D6">
      <w:pPr>
        <w:pStyle w:val="Heading5"/>
        <w:rPr>
          <w:lang w:eastAsia="zh-CN"/>
        </w:rPr>
      </w:pPr>
      <w:bookmarkStart w:id="1548" w:name="_Toc104311017"/>
      <w:bookmarkStart w:id="1549" w:name="_Toc106126718"/>
      <w:bookmarkStart w:id="1550" w:name="_Toc106177031"/>
      <w:bookmarkStart w:id="1551" w:name="_Toc114242199"/>
      <w:bookmarkStart w:id="1552" w:name="_Toc123044143"/>
      <w:bookmarkStart w:id="1553" w:name="_Toc124157782"/>
      <w:bookmarkStart w:id="1554" w:name="_Toc124259705"/>
      <w:bookmarkStart w:id="1555" w:name="_Toc130584776"/>
      <w:bookmarkStart w:id="1556" w:name="_Toc137464432"/>
      <w:bookmarkStart w:id="1557" w:name="_Toc138884101"/>
      <w:bookmarkStart w:id="1558" w:name="_Toc145643302"/>
      <w:bookmarkStart w:id="1559" w:name="_Toc155469403"/>
      <w:bookmarkStart w:id="1560" w:name="_Toc161667749"/>
      <w:bookmarkStart w:id="1561" w:name="_Toc169708566"/>
      <w:bookmarkStart w:id="1562" w:name="_Toc176441469"/>
      <w:bookmarkStart w:id="1563" w:name="_Toc187246461"/>
      <w:r w:rsidRPr="00FA1729">
        <w:rPr>
          <w:lang w:eastAsia="zh-CN"/>
        </w:rPr>
        <w:t>6.6.5.2.1</w:t>
      </w:r>
      <w:r w:rsidRPr="00FA1729">
        <w:rPr>
          <w:lang w:eastAsia="zh-CN"/>
        </w:rPr>
        <w:tab/>
      </w:r>
      <w:r w:rsidR="005B4244" w:rsidRPr="00FA1729">
        <w:rPr>
          <w:lang w:eastAsia="zh-CN"/>
        </w:rPr>
        <w:t>General transmitter spurious emissions requirements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95D3E5B" w:rsidR="007A4632" w:rsidRPr="00A9637C" w:rsidRDefault="00996CBC" w:rsidP="007A4632">
      <w:pPr>
        <w:pStyle w:val="TH"/>
        <w:rPr>
          <w:lang w:val="en-US"/>
        </w:rPr>
      </w:pPr>
      <w:r w:rsidRPr="00A9637C">
        <w:rPr>
          <w:lang w:val="en-US"/>
        </w:rPr>
        <w:t xml:space="preserve">Table 6.6.5.2.1-1: </w:t>
      </w:r>
      <w:r w:rsidR="00923BE7" w:rsidRPr="00A9637C">
        <w:rPr>
          <w:lang w:val="en-US"/>
        </w:rPr>
        <w:t xml:space="preserve">General SAN transmitter spurious emission </w:t>
      </w:r>
      <w:r w:rsidR="00923BE7">
        <w:rPr>
          <w:lang w:val="en-US"/>
        </w:rPr>
        <w:t xml:space="preserve">basic </w:t>
      </w:r>
      <w:r w:rsidR="00923BE7" w:rsidRPr="00A9637C">
        <w:rPr>
          <w:lang w:val="en-US"/>
        </w:rPr>
        <w:t>limits in FR1</w:t>
      </w:r>
      <w:r w:rsidR="00923BE7">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516129" w14:textId="2B70729E" w:rsidR="00582495" w:rsidRDefault="00582495" w:rsidP="00582495">
            <w:pPr>
              <w:pStyle w:val="TAH"/>
              <w:rPr>
                <w:bCs/>
                <w:vertAlign w:val="subscript"/>
                <w:lang w:val="en-US"/>
              </w:rPr>
            </w:pPr>
            <w:r w:rsidRPr="00CA5217">
              <w:rPr>
                <w:bCs/>
                <w:lang w:val="en-US"/>
              </w:rPr>
              <w:t>P</w:t>
            </w:r>
            <w:r w:rsidRPr="009F6C50">
              <w:rPr>
                <w:bCs/>
                <w:vertAlign w:val="subscript"/>
                <w:lang w:val="en-US"/>
              </w:rPr>
              <w:t>rated,</w:t>
            </w:r>
            <w:r>
              <w:rPr>
                <w:bCs/>
                <w:vertAlign w:val="subscript"/>
                <w:lang w:val="en-US"/>
              </w:rPr>
              <w:t>t</w:t>
            </w:r>
            <w:r w:rsidRPr="009F6C50">
              <w:rPr>
                <w:bCs/>
                <w:vertAlign w:val="subscript"/>
                <w:lang w:val="en-US"/>
              </w:rPr>
              <w:t>,sys</w:t>
            </w:r>
          </w:p>
          <w:p w14:paraId="580EB7A3" w14:textId="0A094614" w:rsidR="00CC1D67" w:rsidRPr="008C2AF4" w:rsidRDefault="00582495" w:rsidP="00582495">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3E9D837" w:rsidR="00CC1D67" w:rsidRPr="00276BEE" w:rsidRDefault="00582495" w:rsidP="00CC1D67">
            <w:pPr>
              <w:pStyle w:val="TAC"/>
              <w:rPr>
                <w:lang w:val="en-US"/>
              </w:rPr>
            </w:pPr>
            <w:r w:rsidRPr="00276BEE">
              <w:rPr>
                <w:lang w:val="en-US"/>
              </w:rPr>
              <w:t>P</w:t>
            </w:r>
            <w:r w:rsidRPr="00276BEE">
              <w:rPr>
                <w:vertAlign w:val="subscript"/>
                <w:lang w:val="en-US"/>
              </w:rPr>
              <w:t>rated,</w:t>
            </w:r>
            <w:r>
              <w:rPr>
                <w:vertAlign w:val="subscript"/>
                <w:lang w:val="en-US"/>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564" w:name="_Toc106126719"/>
      <w:bookmarkStart w:id="1565" w:name="_Toc106177032"/>
      <w:bookmarkStart w:id="1566" w:name="_Toc114242200"/>
      <w:bookmarkStart w:id="1567" w:name="_Toc123044144"/>
      <w:bookmarkStart w:id="1568" w:name="_Toc124157783"/>
      <w:bookmarkStart w:id="1569" w:name="_Toc124259706"/>
      <w:bookmarkStart w:id="1570" w:name="_Toc130584777"/>
      <w:bookmarkStart w:id="1571" w:name="_Toc137464433"/>
      <w:bookmarkStart w:id="1572" w:name="_Toc138884102"/>
      <w:bookmarkStart w:id="1573" w:name="_Toc145643303"/>
      <w:bookmarkStart w:id="1574" w:name="_Toc155469404"/>
      <w:bookmarkStart w:id="1575" w:name="_Toc161667750"/>
      <w:bookmarkStart w:id="1576" w:name="_Toc169708567"/>
      <w:bookmarkStart w:id="1577" w:name="_Toc176441470"/>
      <w:bookmarkStart w:id="1578" w:name="_Toc104311018"/>
      <w:bookmarkStart w:id="1579" w:name="_Toc187246462"/>
      <w:r w:rsidRPr="00FA1729">
        <w:rPr>
          <w:lang w:eastAsia="zh-CN"/>
        </w:rPr>
        <w:t>6.6.5.2.2</w:t>
      </w:r>
      <w:r w:rsidRPr="00FA1729">
        <w:rPr>
          <w:lang w:eastAsia="zh-CN"/>
        </w:rPr>
        <w:tab/>
      </w:r>
      <w:r w:rsidR="005B4244" w:rsidRPr="00FA1729">
        <w:rPr>
          <w:lang w:eastAsia="zh-CN"/>
        </w:rPr>
        <w:t>Protection of the own Satellite Access Node receiver</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9"/>
      <w:r w:rsidR="005B4244" w:rsidRPr="00FA1729">
        <w:rPr>
          <w:lang w:eastAsia="zh-CN"/>
        </w:rPr>
        <w:t xml:space="preserve"> </w:t>
      </w:r>
      <w:bookmarkEnd w:id="1578"/>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580" w:name="_Toc104311019"/>
      <w:bookmarkStart w:id="1581" w:name="_Toc106126720"/>
      <w:bookmarkStart w:id="1582" w:name="_Toc106177033"/>
      <w:bookmarkStart w:id="1583" w:name="_Toc114242201"/>
      <w:bookmarkStart w:id="1584" w:name="_Toc123044145"/>
      <w:bookmarkStart w:id="1585" w:name="_Toc124157784"/>
      <w:bookmarkStart w:id="1586" w:name="_Toc124259707"/>
      <w:bookmarkStart w:id="1587" w:name="_Toc130584778"/>
      <w:bookmarkStart w:id="1588" w:name="_Toc137464434"/>
      <w:bookmarkStart w:id="1589" w:name="_Toc138884103"/>
      <w:bookmarkStart w:id="1590" w:name="_Toc145643304"/>
      <w:bookmarkStart w:id="1591" w:name="_Toc155469405"/>
      <w:bookmarkStart w:id="1592" w:name="_Toc161667751"/>
      <w:bookmarkStart w:id="1593" w:name="_Toc169708568"/>
      <w:bookmarkStart w:id="1594" w:name="_Toc176441471"/>
      <w:bookmarkStart w:id="1595" w:name="_Toc187246463"/>
      <w:r w:rsidRPr="00FA1729">
        <w:rPr>
          <w:lang w:eastAsia="zh-CN"/>
        </w:rPr>
        <w:t>6.6.5.2.</w:t>
      </w:r>
      <w:r>
        <w:rPr>
          <w:lang w:eastAsia="zh-CN"/>
        </w:rPr>
        <w:t>3</w:t>
      </w:r>
      <w:r w:rsidRPr="00FA1729">
        <w:rPr>
          <w:lang w:eastAsia="zh-CN"/>
        </w:rPr>
        <w:tab/>
      </w:r>
      <w:r w:rsidRPr="00F95B02">
        <w:t>Additional spurious emissions requirements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596" w:name="_Toc104311020"/>
      <w:bookmarkStart w:id="1597" w:name="_Toc106126721"/>
      <w:bookmarkStart w:id="1598" w:name="_Toc106177034"/>
      <w:bookmarkStart w:id="1599" w:name="_Toc114242202"/>
      <w:bookmarkStart w:id="1600" w:name="_Toc123044146"/>
      <w:bookmarkStart w:id="1601" w:name="_Toc124157785"/>
      <w:bookmarkStart w:id="1602" w:name="_Toc124259708"/>
      <w:bookmarkStart w:id="1603" w:name="_Toc130584779"/>
      <w:bookmarkStart w:id="1604" w:name="_Toc137464435"/>
      <w:bookmarkStart w:id="1605" w:name="_Toc138884104"/>
      <w:bookmarkStart w:id="1606" w:name="_Toc145643305"/>
      <w:bookmarkStart w:id="1607" w:name="_Toc155469406"/>
      <w:bookmarkStart w:id="1608" w:name="_Toc161667752"/>
      <w:bookmarkStart w:id="1609" w:name="_Toc169708569"/>
      <w:bookmarkStart w:id="1610" w:name="_Toc176441472"/>
      <w:bookmarkStart w:id="1611" w:name="_Toc187246464"/>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2B763592" w14:textId="0CE41AF1" w:rsidR="00FD5F4C" w:rsidRDefault="00EC161C" w:rsidP="008F0723">
      <w:pPr>
        <w:rPr>
          <w:lang w:val="en-US"/>
        </w:rPr>
      </w:pPr>
      <w:r w:rsidRPr="00A9637C">
        <w:rPr>
          <w:lang w:val="en-US"/>
        </w:rPr>
        <w:t>The co-location requirement is not applicable for SAN.</w:t>
      </w:r>
    </w:p>
    <w:p w14:paraId="1BFF4CD6" w14:textId="77777777" w:rsidR="00923BE7" w:rsidRDefault="00923BE7" w:rsidP="00923BE7">
      <w:pPr>
        <w:pStyle w:val="Heading4"/>
        <w:rPr>
          <w:lang w:eastAsia="zh-CN"/>
        </w:rPr>
      </w:pPr>
      <w:bookmarkStart w:id="1612" w:name="_Toc169708570"/>
      <w:bookmarkStart w:id="1613" w:name="_Toc176441473"/>
      <w:bookmarkStart w:id="1614" w:name="_Toc187246465"/>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612"/>
      <w:bookmarkEnd w:id="1613"/>
      <w:bookmarkEnd w:id="1614"/>
    </w:p>
    <w:p w14:paraId="0905597D" w14:textId="2C3372D4" w:rsidR="00923BE7" w:rsidRDefault="00923BE7" w:rsidP="00923BE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45456DDD" w14:textId="77777777" w:rsidR="00923BE7" w:rsidRPr="008F0723" w:rsidRDefault="00923BE7" w:rsidP="00923BE7">
      <w:pPr>
        <w:rPr>
          <w:lang w:val="en-US"/>
        </w:rPr>
      </w:pPr>
    </w:p>
    <w:p w14:paraId="0314C9B7" w14:textId="101FDFD7" w:rsidR="00963B85" w:rsidRPr="00E80AD8" w:rsidRDefault="00963B85" w:rsidP="00963B85">
      <w:pPr>
        <w:pStyle w:val="Heading2"/>
        <w:rPr>
          <w:lang w:eastAsia="zh-CN"/>
        </w:rPr>
      </w:pPr>
      <w:bookmarkStart w:id="1615" w:name="_Toc104311021"/>
      <w:bookmarkStart w:id="1616" w:name="_Toc106126722"/>
      <w:bookmarkStart w:id="1617" w:name="_Toc106177035"/>
      <w:bookmarkStart w:id="1618" w:name="_Toc114242203"/>
      <w:bookmarkStart w:id="1619" w:name="_Toc123044147"/>
      <w:bookmarkStart w:id="1620" w:name="_Toc124157786"/>
      <w:bookmarkStart w:id="1621" w:name="_Toc124259709"/>
      <w:bookmarkStart w:id="1622" w:name="_Toc130584780"/>
      <w:bookmarkStart w:id="1623" w:name="_Toc137464436"/>
      <w:bookmarkStart w:id="1624" w:name="_Toc138884105"/>
      <w:bookmarkStart w:id="1625" w:name="_Toc145643306"/>
      <w:bookmarkStart w:id="1626" w:name="_Toc155469407"/>
      <w:bookmarkStart w:id="1627" w:name="_Toc161667753"/>
      <w:bookmarkStart w:id="1628" w:name="_Toc169708571"/>
      <w:bookmarkStart w:id="1629" w:name="_Toc176441474"/>
      <w:bookmarkStart w:id="1630" w:name="_Toc187246466"/>
      <w:r w:rsidRPr="00E80AD8">
        <w:rPr>
          <w:lang w:eastAsia="zh-CN"/>
        </w:rPr>
        <w:lastRenderedPageBreak/>
        <w:t>6.7</w:t>
      </w:r>
      <w:r w:rsidRPr="00E80AD8">
        <w:rPr>
          <w:lang w:eastAsia="zh-CN"/>
        </w:rPr>
        <w:tab/>
        <w:t>Transmitter intermodulation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631" w:name="_Toc104311022"/>
      <w:bookmarkStart w:id="1632" w:name="_Toc106126723"/>
      <w:bookmarkStart w:id="1633" w:name="_Toc106177036"/>
      <w:bookmarkStart w:id="1634" w:name="_Toc114242204"/>
      <w:bookmarkStart w:id="1635" w:name="_Toc123044148"/>
      <w:bookmarkStart w:id="1636" w:name="_Toc124157787"/>
      <w:bookmarkStart w:id="1637" w:name="_Toc124259710"/>
      <w:bookmarkStart w:id="1638" w:name="_Toc130584781"/>
      <w:bookmarkStart w:id="1639" w:name="_Toc137464437"/>
      <w:bookmarkStart w:id="1640" w:name="_Toc138884106"/>
      <w:bookmarkStart w:id="1641" w:name="_Toc145643307"/>
      <w:bookmarkStart w:id="1642" w:name="_Toc155469408"/>
      <w:bookmarkStart w:id="1643" w:name="_Toc161667754"/>
      <w:bookmarkStart w:id="1644" w:name="_Toc169708572"/>
      <w:bookmarkStart w:id="1645" w:name="_Toc176441475"/>
      <w:bookmarkStart w:id="1646" w:name="_Toc187246467"/>
      <w:r>
        <w:rPr>
          <w:lang w:eastAsia="zh-CN"/>
        </w:rPr>
        <w:t>7</w:t>
      </w:r>
      <w:r>
        <w:rPr>
          <w:lang w:eastAsia="zh-CN"/>
        </w:rPr>
        <w:tab/>
        <w:t>Conducted receiver characteristics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1DE189DF" w14:textId="70721F50" w:rsidR="001F6D06" w:rsidRDefault="001F6D06" w:rsidP="001F6D06">
      <w:pPr>
        <w:pStyle w:val="Heading2"/>
        <w:rPr>
          <w:lang w:eastAsia="zh-CN"/>
        </w:rPr>
      </w:pPr>
      <w:bookmarkStart w:id="1647" w:name="_Toc104311023"/>
      <w:bookmarkStart w:id="1648" w:name="_Toc106126724"/>
      <w:bookmarkStart w:id="1649" w:name="_Toc106177037"/>
      <w:bookmarkStart w:id="1650" w:name="_Toc114242205"/>
      <w:bookmarkStart w:id="1651" w:name="_Toc123044149"/>
      <w:bookmarkStart w:id="1652" w:name="_Toc124157788"/>
      <w:bookmarkStart w:id="1653" w:name="_Toc124259711"/>
      <w:bookmarkStart w:id="1654" w:name="_Toc130584782"/>
      <w:bookmarkStart w:id="1655" w:name="_Toc137464438"/>
      <w:bookmarkStart w:id="1656" w:name="_Toc138884107"/>
      <w:bookmarkStart w:id="1657" w:name="_Toc145643308"/>
      <w:bookmarkStart w:id="1658" w:name="_Toc155469409"/>
      <w:bookmarkStart w:id="1659" w:name="_Toc161667755"/>
      <w:bookmarkStart w:id="1660" w:name="_Toc169708573"/>
      <w:bookmarkStart w:id="1661" w:name="_Toc176441476"/>
      <w:bookmarkStart w:id="1662" w:name="_Toc187246468"/>
      <w:r>
        <w:rPr>
          <w:lang w:eastAsia="zh-CN"/>
        </w:rPr>
        <w:t>7.1</w:t>
      </w:r>
      <w:r>
        <w:rPr>
          <w:lang w:eastAsia="zh-CN"/>
        </w:rPr>
        <w:tab/>
        <w:t>General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663" w:name="_Toc104311024"/>
      <w:bookmarkStart w:id="1664" w:name="_Toc106126725"/>
      <w:bookmarkStart w:id="1665" w:name="_Toc106177038"/>
      <w:bookmarkStart w:id="1666" w:name="_Toc114242206"/>
      <w:bookmarkStart w:id="1667" w:name="_Toc123044150"/>
      <w:bookmarkStart w:id="1668" w:name="_Toc124157789"/>
      <w:bookmarkStart w:id="1669" w:name="_Toc124259712"/>
      <w:bookmarkStart w:id="1670" w:name="_Toc130584783"/>
      <w:bookmarkStart w:id="1671" w:name="_Toc137464439"/>
      <w:bookmarkStart w:id="1672" w:name="_Toc138884108"/>
      <w:bookmarkStart w:id="1673" w:name="_Toc145643309"/>
      <w:bookmarkStart w:id="1674" w:name="_Toc155469410"/>
      <w:bookmarkStart w:id="1675" w:name="_Toc161667756"/>
      <w:bookmarkStart w:id="1676" w:name="_Toc169708574"/>
      <w:bookmarkStart w:id="1677" w:name="_Toc176441477"/>
      <w:bookmarkStart w:id="1678" w:name="_Toc187246469"/>
      <w:r>
        <w:rPr>
          <w:lang w:eastAsia="zh-CN"/>
        </w:rPr>
        <w:t>7.2</w:t>
      </w:r>
      <w:r>
        <w:rPr>
          <w:lang w:eastAsia="zh-CN"/>
        </w:rPr>
        <w:tab/>
      </w:r>
      <w:r w:rsidR="000A4698">
        <w:rPr>
          <w:lang w:eastAsia="zh-CN"/>
        </w:rPr>
        <w:t>Reference sensitivity level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r>
        <w:rPr>
          <w:lang w:eastAsia="zh-CN"/>
        </w:rPr>
        <w:t xml:space="preserve"> </w:t>
      </w:r>
    </w:p>
    <w:p w14:paraId="117FDC4A" w14:textId="48D22DA3" w:rsidR="000A4698" w:rsidRDefault="000A4698" w:rsidP="000A4698">
      <w:pPr>
        <w:pStyle w:val="Heading3"/>
        <w:rPr>
          <w:lang w:eastAsia="zh-CN"/>
        </w:rPr>
      </w:pPr>
      <w:bookmarkStart w:id="1679" w:name="_Toc104311025"/>
      <w:bookmarkStart w:id="1680" w:name="_Toc106126726"/>
      <w:bookmarkStart w:id="1681" w:name="_Toc106177039"/>
      <w:bookmarkStart w:id="1682" w:name="_Toc114242207"/>
      <w:bookmarkStart w:id="1683" w:name="_Toc123044151"/>
      <w:bookmarkStart w:id="1684" w:name="_Toc124157790"/>
      <w:bookmarkStart w:id="1685" w:name="_Toc124259713"/>
      <w:bookmarkStart w:id="1686" w:name="_Toc130584784"/>
      <w:bookmarkStart w:id="1687" w:name="_Toc137464440"/>
      <w:bookmarkStart w:id="1688" w:name="_Toc138884109"/>
      <w:bookmarkStart w:id="1689" w:name="_Toc145643310"/>
      <w:bookmarkStart w:id="1690" w:name="_Toc155469411"/>
      <w:bookmarkStart w:id="1691" w:name="_Toc161667757"/>
      <w:bookmarkStart w:id="1692" w:name="_Toc169708575"/>
      <w:bookmarkStart w:id="1693" w:name="_Toc176441478"/>
      <w:bookmarkStart w:id="1694" w:name="_Toc187246470"/>
      <w:r>
        <w:rPr>
          <w:lang w:eastAsia="zh-CN"/>
        </w:rPr>
        <w:t>7.2.1</w:t>
      </w:r>
      <w:r>
        <w:rPr>
          <w:lang w:eastAsia="zh-CN"/>
        </w:rPr>
        <w:tab/>
        <w:t>General</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695"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695"/>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696" w:name="_Toc114242208"/>
      <w:bookmarkStart w:id="1697" w:name="_Toc123044152"/>
      <w:bookmarkStart w:id="1698" w:name="_Toc124157791"/>
      <w:bookmarkStart w:id="1699" w:name="_Toc124259714"/>
      <w:bookmarkStart w:id="1700" w:name="_Toc130584785"/>
      <w:bookmarkStart w:id="1701" w:name="_Toc137464441"/>
      <w:bookmarkStart w:id="1702" w:name="_Toc138884110"/>
      <w:bookmarkStart w:id="1703" w:name="_Toc145643311"/>
      <w:bookmarkStart w:id="1704" w:name="_Toc155469412"/>
      <w:bookmarkStart w:id="1705" w:name="_Toc161667758"/>
      <w:bookmarkStart w:id="1706" w:name="_Toc169708576"/>
      <w:bookmarkStart w:id="1707" w:name="_Toc176441479"/>
      <w:bookmarkStart w:id="1708" w:name="_Toc187246471"/>
      <w:r>
        <w:rPr>
          <w:lang w:eastAsia="zh-CN"/>
        </w:rPr>
        <w:t>7.2.2</w:t>
      </w:r>
      <w:r>
        <w:rPr>
          <w:lang w:eastAsia="zh-CN"/>
        </w:rPr>
        <w:tab/>
        <w:t xml:space="preserve">Minimum requirements for </w:t>
      </w:r>
      <w:r>
        <w:rPr>
          <w:i/>
        </w:rPr>
        <w:t>SAN type 1-H</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66CA4634" w14:textId="745AE716" w:rsidR="00356079" w:rsidRDefault="00996CBC"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6B4444" w:rsidRPr="00A12B23" w14:paraId="25CCEA05" w14:textId="77777777" w:rsidTr="00E17859">
        <w:trPr>
          <w:cantSplit/>
          <w:jc w:val="center"/>
        </w:trPr>
        <w:tc>
          <w:tcPr>
            <w:tcW w:w="2263" w:type="dxa"/>
            <w:tcBorders>
              <w:bottom w:val="nil"/>
            </w:tcBorders>
            <w:vAlign w:val="center"/>
          </w:tcPr>
          <w:p w14:paraId="133A7147"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75F6C64E" w14:textId="36DEE43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17229C25" w14:textId="77777777" w:rsidR="006B4444" w:rsidRPr="00FD0493" w:rsidRDefault="006B4444" w:rsidP="006B4444">
            <w:pPr>
              <w:pStyle w:val="TAC"/>
              <w:rPr>
                <w:rFonts w:eastAsia="MS Mincho" w:cs="Arial"/>
              </w:rPr>
            </w:pPr>
            <w:r w:rsidRPr="00681075">
              <w:rPr>
                <w:rFonts w:cs="Arial"/>
              </w:rPr>
              <w:t xml:space="preserve"> -99.3 </w:t>
            </w:r>
          </w:p>
        </w:tc>
      </w:tr>
      <w:tr w:rsidR="006B4444" w:rsidRPr="00A12B23" w14:paraId="4A84E1B0" w14:textId="77777777" w:rsidTr="00E17859">
        <w:trPr>
          <w:cantSplit/>
          <w:jc w:val="center"/>
        </w:trPr>
        <w:tc>
          <w:tcPr>
            <w:tcW w:w="2263" w:type="dxa"/>
            <w:vAlign w:val="center"/>
          </w:tcPr>
          <w:p w14:paraId="413A8C98"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7E3087B2"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D2A7C2" w14:textId="38EC7079"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7A7A8D1F" w14:textId="77777777" w:rsidR="006B4444" w:rsidRPr="00FD0493" w:rsidRDefault="006B4444" w:rsidP="006B4444">
            <w:pPr>
              <w:pStyle w:val="TAC"/>
              <w:rPr>
                <w:rFonts w:eastAsia="MS Mincho" w:cs="Arial"/>
              </w:rPr>
            </w:pPr>
            <w:r w:rsidRPr="00681075">
              <w:rPr>
                <w:rFonts w:cs="Arial"/>
              </w:rPr>
              <w:t xml:space="preserve"> -99.4 </w:t>
            </w:r>
          </w:p>
        </w:tc>
      </w:tr>
      <w:tr w:rsidR="006B4444" w:rsidRPr="00A12B23" w14:paraId="100E38E4" w14:textId="77777777" w:rsidTr="00E17859">
        <w:trPr>
          <w:cantSplit/>
          <w:jc w:val="center"/>
        </w:trPr>
        <w:tc>
          <w:tcPr>
            <w:tcW w:w="2263" w:type="dxa"/>
            <w:tcBorders>
              <w:bottom w:val="single" w:sz="4" w:space="0" w:color="auto"/>
            </w:tcBorders>
            <w:vAlign w:val="center"/>
          </w:tcPr>
          <w:p w14:paraId="66D2E77D"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7305D86C" w14:textId="5BD50761"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424C9C1F" w14:textId="77777777" w:rsidR="006B4444" w:rsidRPr="00FD0493" w:rsidRDefault="006B4444" w:rsidP="006B4444">
            <w:pPr>
              <w:pStyle w:val="TAC"/>
              <w:rPr>
                <w:rFonts w:eastAsia="MS Mincho" w:cs="Arial"/>
              </w:rPr>
            </w:pPr>
            <w:r w:rsidRPr="00681075">
              <w:rPr>
                <w:rFonts w:cs="Arial"/>
              </w:rPr>
              <w:t xml:space="preserve"> -96.5 </w:t>
            </w:r>
          </w:p>
        </w:tc>
      </w:tr>
      <w:tr w:rsidR="006B4444" w:rsidRPr="00A12B23" w14:paraId="114D0ADD" w14:textId="77777777" w:rsidTr="00E17859">
        <w:trPr>
          <w:cantSplit/>
          <w:jc w:val="center"/>
        </w:trPr>
        <w:tc>
          <w:tcPr>
            <w:tcW w:w="2263" w:type="dxa"/>
            <w:tcBorders>
              <w:bottom w:val="nil"/>
            </w:tcBorders>
            <w:vAlign w:val="center"/>
          </w:tcPr>
          <w:p w14:paraId="0CA93E53"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53C8B22B"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5568086A" w14:textId="205E4D34"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317C0D3" w14:textId="77777777" w:rsidR="006B4444" w:rsidRPr="00FD0493" w:rsidRDefault="006B4444" w:rsidP="006B4444">
            <w:pPr>
              <w:pStyle w:val="TAC"/>
              <w:rPr>
                <w:rFonts w:eastAsia="MS Mincho" w:cs="Arial"/>
              </w:rPr>
            </w:pPr>
            <w:r w:rsidRPr="00681075">
              <w:rPr>
                <w:rFonts w:cs="Arial"/>
              </w:rPr>
              <w:t xml:space="preserve"> -92.9 </w:t>
            </w:r>
          </w:p>
        </w:tc>
      </w:tr>
      <w:tr w:rsidR="006B4444" w:rsidRPr="00A12B23" w14:paraId="3FB49FA2" w14:textId="77777777" w:rsidTr="00E17859">
        <w:trPr>
          <w:cantSplit/>
          <w:jc w:val="center"/>
        </w:trPr>
        <w:tc>
          <w:tcPr>
            <w:tcW w:w="2263" w:type="dxa"/>
            <w:vAlign w:val="center"/>
          </w:tcPr>
          <w:p w14:paraId="53A67A3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4AB0664"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020FA94" w14:textId="7BA7DA57"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2C39C7D9" w14:textId="77777777" w:rsidR="006B4444" w:rsidRPr="00FD0493" w:rsidRDefault="006B4444" w:rsidP="006B4444">
            <w:pPr>
              <w:pStyle w:val="TAC"/>
              <w:rPr>
                <w:rFonts w:eastAsia="MS Mincho" w:cs="Arial"/>
              </w:rPr>
            </w:pPr>
            <w:r w:rsidRPr="00681075">
              <w:rPr>
                <w:rFonts w:cs="Arial"/>
              </w:rPr>
              <w:t xml:space="preserve"> -93.2 </w:t>
            </w:r>
          </w:p>
        </w:tc>
      </w:tr>
      <w:tr w:rsidR="006B4444" w:rsidRPr="00A12B23" w14:paraId="1D9E1385" w14:textId="77777777" w:rsidTr="00E17859">
        <w:trPr>
          <w:cantSplit/>
          <w:jc w:val="center"/>
        </w:trPr>
        <w:tc>
          <w:tcPr>
            <w:tcW w:w="2263" w:type="dxa"/>
            <w:vAlign w:val="center"/>
          </w:tcPr>
          <w:p w14:paraId="0F5CCE7D"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66A5392"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6814F0C9" w14:textId="760D100D"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06664CD4" w14:textId="77777777" w:rsidR="006B4444" w:rsidRPr="00FD0493" w:rsidRDefault="006B4444" w:rsidP="006B4444">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6B4444" w:rsidRPr="00A12B23" w14:paraId="2A62FD82" w14:textId="77777777" w:rsidTr="00E17859">
        <w:trPr>
          <w:cantSplit/>
          <w:jc w:val="center"/>
        </w:trPr>
        <w:tc>
          <w:tcPr>
            <w:tcW w:w="2263" w:type="dxa"/>
            <w:tcBorders>
              <w:bottom w:val="nil"/>
            </w:tcBorders>
            <w:vAlign w:val="center"/>
          </w:tcPr>
          <w:p w14:paraId="7C149EA6"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1EB95263" w14:textId="38F48202"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469A595C" w14:textId="77777777" w:rsidR="006B4444" w:rsidRPr="00FD0493" w:rsidRDefault="006B4444" w:rsidP="006B4444">
            <w:pPr>
              <w:pStyle w:val="TAC"/>
              <w:rPr>
                <w:rFonts w:eastAsia="MS Mincho" w:cs="Arial"/>
              </w:rPr>
            </w:pPr>
            <w:r w:rsidRPr="00681075">
              <w:rPr>
                <w:rFonts w:cs="Arial"/>
              </w:rPr>
              <w:t xml:space="preserve"> -102.4 </w:t>
            </w:r>
          </w:p>
        </w:tc>
      </w:tr>
      <w:tr w:rsidR="006B4444" w:rsidRPr="00A12B23" w14:paraId="55CD4A7B" w14:textId="77777777" w:rsidTr="00E17859">
        <w:trPr>
          <w:cantSplit/>
          <w:jc w:val="center"/>
        </w:trPr>
        <w:tc>
          <w:tcPr>
            <w:tcW w:w="2263" w:type="dxa"/>
            <w:vAlign w:val="center"/>
          </w:tcPr>
          <w:p w14:paraId="32A42AF6"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5F10E4D3"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275B1B" w14:textId="1D870095"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4EDED63A" w14:textId="77777777" w:rsidR="006B4444" w:rsidRPr="00FD0493" w:rsidRDefault="006B4444" w:rsidP="006B4444">
            <w:pPr>
              <w:pStyle w:val="TAC"/>
              <w:rPr>
                <w:rFonts w:eastAsia="MS Mincho" w:cs="Arial"/>
              </w:rPr>
            </w:pPr>
            <w:r w:rsidRPr="00681075">
              <w:rPr>
                <w:rFonts w:cs="Arial"/>
              </w:rPr>
              <w:t xml:space="preserve"> -102.5 </w:t>
            </w:r>
          </w:p>
        </w:tc>
      </w:tr>
      <w:tr w:rsidR="006B4444" w:rsidRPr="00A12B23" w14:paraId="35B50DBF" w14:textId="77777777" w:rsidTr="00E17859">
        <w:trPr>
          <w:cantSplit/>
          <w:jc w:val="center"/>
        </w:trPr>
        <w:tc>
          <w:tcPr>
            <w:tcW w:w="2263" w:type="dxa"/>
            <w:tcBorders>
              <w:bottom w:val="single" w:sz="4" w:space="0" w:color="auto"/>
            </w:tcBorders>
            <w:vAlign w:val="center"/>
          </w:tcPr>
          <w:p w14:paraId="3FAF419A"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2D734469" w14:textId="051FE8E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3A143EAC" w14:textId="77777777" w:rsidR="006B4444" w:rsidRPr="00FD0493" w:rsidRDefault="006B4444" w:rsidP="006B4444">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6B4444" w:rsidRPr="00A12B23" w14:paraId="68E0146C" w14:textId="77777777" w:rsidTr="00E17859">
        <w:trPr>
          <w:cantSplit/>
          <w:jc w:val="center"/>
        </w:trPr>
        <w:tc>
          <w:tcPr>
            <w:tcW w:w="2263" w:type="dxa"/>
            <w:tcBorders>
              <w:bottom w:val="nil"/>
            </w:tcBorders>
            <w:vAlign w:val="center"/>
          </w:tcPr>
          <w:p w14:paraId="7DDD3A3D"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2B103EE8"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294A10CA" w14:textId="18439FB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972EC4D" w14:textId="77777777" w:rsidR="006B4444" w:rsidRPr="00FD0493" w:rsidRDefault="006B4444" w:rsidP="006B4444">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6B4444" w:rsidRPr="00A12B23" w14:paraId="6D27B89F" w14:textId="77777777" w:rsidTr="00E17859">
        <w:trPr>
          <w:cantSplit/>
          <w:jc w:val="center"/>
        </w:trPr>
        <w:tc>
          <w:tcPr>
            <w:tcW w:w="2263" w:type="dxa"/>
            <w:vAlign w:val="center"/>
          </w:tcPr>
          <w:p w14:paraId="777C53E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7AB37CD"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7E88BBEA" w14:textId="2273504E"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E9DF75E" w14:textId="77777777" w:rsidR="006B4444" w:rsidRPr="00FD0493" w:rsidRDefault="006B4444" w:rsidP="006B4444">
            <w:pPr>
              <w:pStyle w:val="TAC"/>
              <w:rPr>
                <w:rFonts w:eastAsia="MS Mincho" w:cs="Arial"/>
              </w:rPr>
            </w:pPr>
            <w:r w:rsidRPr="00681075">
              <w:rPr>
                <w:rFonts w:cs="Arial"/>
              </w:rPr>
              <w:t xml:space="preserve"> -96.3 </w:t>
            </w:r>
          </w:p>
        </w:tc>
      </w:tr>
      <w:tr w:rsidR="006B4444" w:rsidRPr="00A12B23" w14:paraId="7A509E32" w14:textId="77777777" w:rsidTr="00E17859">
        <w:trPr>
          <w:cantSplit/>
          <w:jc w:val="center"/>
        </w:trPr>
        <w:tc>
          <w:tcPr>
            <w:tcW w:w="2263" w:type="dxa"/>
            <w:vAlign w:val="center"/>
          </w:tcPr>
          <w:p w14:paraId="27E2A60C"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D08DE9F"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18513F73" w14:textId="733F229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FBCF67" w14:textId="77777777" w:rsidR="006B4444" w:rsidRPr="00FD0493" w:rsidRDefault="006B4444" w:rsidP="006B4444">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709" w:name="_Toc104311027"/>
      <w:bookmarkStart w:id="1710" w:name="_Toc106126728"/>
      <w:bookmarkStart w:id="1711" w:name="_Toc106177041"/>
      <w:bookmarkStart w:id="1712" w:name="_Toc114242209"/>
      <w:bookmarkStart w:id="1713" w:name="_Toc123044153"/>
      <w:bookmarkStart w:id="1714" w:name="_Toc124157792"/>
      <w:bookmarkStart w:id="1715" w:name="_Toc124259715"/>
      <w:bookmarkStart w:id="1716" w:name="_Toc130584786"/>
      <w:bookmarkStart w:id="1717" w:name="_Toc137464442"/>
      <w:bookmarkStart w:id="1718" w:name="_Toc138884111"/>
      <w:bookmarkStart w:id="1719" w:name="_Toc145643312"/>
      <w:bookmarkStart w:id="1720" w:name="_Toc155469413"/>
      <w:bookmarkStart w:id="1721" w:name="_Toc161667759"/>
      <w:bookmarkStart w:id="1722" w:name="_Toc169708577"/>
      <w:bookmarkStart w:id="1723" w:name="_Toc176441480"/>
      <w:bookmarkStart w:id="1724" w:name="_Toc187246472"/>
      <w:r>
        <w:rPr>
          <w:lang w:eastAsia="zh-CN"/>
        </w:rPr>
        <w:t>7.3</w:t>
      </w:r>
      <w:r>
        <w:rPr>
          <w:lang w:eastAsia="zh-CN"/>
        </w:rPr>
        <w:tab/>
      </w:r>
      <w:r w:rsidR="000A4698">
        <w:rPr>
          <w:lang w:eastAsia="zh-CN"/>
        </w:rPr>
        <w:t>Dynamic range</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2D1FE37" w14:textId="0908C67C" w:rsidR="000A4698" w:rsidRDefault="000A4698" w:rsidP="000A4698">
      <w:pPr>
        <w:pStyle w:val="Heading3"/>
        <w:rPr>
          <w:lang w:eastAsia="zh-CN"/>
        </w:rPr>
      </w:pPr>
      <w:bookmarkStart w:id="1725" w:name="_Toc104311028"/>
      <w:bookmarkStart w:id="1726" w:name="_Toc106126729"/>
      <w:bookmarkStart w:id="1727" w:name="_Toc106177042"/>
      <w:bookmarkStart w:id="1728" w:name="_Toc114242210"/>
      <w:bookmarkStart w:id="1729" w:name="_Toc123044154"/>
      <w:bookmarkStart w:id="1730" w:name="_Toc124157793"/>
      <w:bookmarkStart w:id="1731" w:name="_Toc124259716"/>
      <w:bookmarkStart w:id="1732" w:name="_Toc130584787"/>
      <w:bookmarkStart w:id="1733" w:name="_Toc137464443"/>
      <w:bookmarkStart w:id="1734" w:name="_Toc138884112"/>
      <w:bookmarkStart w:id="1735" w:name="_Toc145643313"/>
      <w:bookmarkStart w:id="1736" w:name="_Toc155469414"/>
      <w:bookmarkStart w:id="1737" w:name="_Toc161667760"/>
      <w:bookmarkStart w:id="1738" w:name="_Toc169708578"/>
      <w:bookmarkStart w:id="1739" w:name="_Toc176441481"/>
      <w:bookmarkStart w:id="1740" w:name="_Toc187246473"/>
      <w:r>
        <w:rPr>
          <w:lang w:eastAsia="zh-CN"/>
        </w:rPr>
        <w:t>7.3.1</w:t>
      </w:r>
      <w:r>
        <w:rPr>
          <w:lang w:eastAsia="zh-CN"/>
        </w:rPr>
        <w:tab/>
        <w:t>General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741"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741"/>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742" w:name="_Toc104311029"/>
      <w:bookmarkStart w:id="1743" w:name="_Toc106126730"/>
      <w:bookmarkStart w:id="1744" w:name="_Toc106177043"/>
      <w:bookmarkStart w:id="1745" w:name="_Toc114242211"/>
      <w:bookmarkStart w:id="1746" w:name="_Toc123044155"/>
      <w:bookmarkStart w:id="1747" w:name="_Toc124157794"/>
      <w:bookmarkStart w:id="1748" w:name="_Toc124259717"/>
      <w:bookmarkStart w:id="1749" w:name="_Toc130584788"/>
      <w:bookmarkStart w:id="1750" w:name="_Toc137464444"/>
      <w:bookmarkStart w:id="1751" w:name="_Toc138884113"/>
      <w:bookmarkStart w:id="1752" w:name="_Toc145643314"/>
      <w:bookmarkStart w:id="1753" w:name="_Toc155469415"/>
      <w:bookmarkStart w:id="1754" w:name="_Toc161667761"/>
      <w:bookmarkStart w:id="1755" w:name="_Toc169708579"/>
      <w:bookmarkStart w:id="1756" w:name="_Toc176441482"/>
      <w:bookmarkStart w:id="1757" w:name="_Toc187246474"/>
      <w:r>
        <w:rPr>
          <w:lang w:eastAsia="zh-CN"/>
        </w:rPr>
        <w:t>7.3.2</w:t>
      </w:r>
      <w:r>
        <w:rPr>
          <w:lang w:eastAsia="zh-CN"/>
        </w:rPr>
        <w:tab/>
        <w:t xml:space="preserve">Minimum requirements for </w:t>
      </w:r>
      <w:r>
        <w:rPr>
          <w:i/>
        </w:rPr>
        <w:t>SAN type 1-H</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F510F5" w14:paraId="3FBA8656" w14:textId="77777777" w:rsidTr="006B4444">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56" w:type="dxa"/>
          </w:tcPr>
          <w:p w14:paraId="46698194" w14:textId="77777777" w:rsidR="00F510F5" w:rsidRDefault="00F510F5" w:rsidP="00DB39F1">
            <w:pPr>
              <w:pStyle w:val="TAH"/>
            </w:pPr>
            <w:r>
              <w:rPr>
                <w:lang w:eastAsia="zh-CN"/>
              </w:rPr>
              <w:t>Subcarrier spacing (kHz)</w:t>
            </w:r>
          </w:p>
        </w:tc>
        <w:tc>
          <w:tcPr>
            <w:tcW w:w="1693" w:type="dxa"/>
          </w:tcPr>
          <w:p w14:paraId="589CD565" w14:textId="77777777" w:rsidR="00F510F5" w:rsidRDefault="00F510F5" w:rsidP="00DB39F1">
            <w:pPr>
              <w:pStyle w:val="TAH"/>
            </w:pPr>
            <w:r>
              <w:t>Reference measurement channel</w:t>
            </w:r>
          </w:p>
        </w:tc>
        <w:tc>
          <w:tcPr>
            <w:tcW w:w="1417"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6B4444" w14:paraId="477D3208" w14:textId="77777777" w:rsidTr="006B4444">
        <w:trPr>
          <w:cantSplit/>
          <w:jc w:val="center"/>
        </w:trPr>
        <w:tc>
          <w:tcPr>
            <w:tcW w:w="1709" w:type="dxa"/>
            <w:tcBorders>
              <w:bottom w:val="nil"/>
            </w:tcBorders>
            <w:vAlign w:val="center"/>
          </w:tcPr>
          <w:p w14:paraId="71C05E7E" w14:textId="77777777" w:rsidR="006B4444" w:rsidRDefault="006B4444" w:rsidP="006B4444">
            <w:pPr>
              <w:pStyle w:val="TAC"/>
            </w:pPr>
            <w:r>
              <w:rPr>
                <w:rFonts w:cs="v5.0.0"/>
                <w:lang w:eastAsia="zh-CN"/>
              </w:rPr>
              <w:t>5</w:t>
            </w:r>
          </w:p>
        </w:tc>
        <w:tc>
          <w:tcPr>
            <w:tcW w:w="1556" w:type="dxa"/>
          </w:tcPr>
          <w:p w14:paraId="7BF5EC06" w14:textId="77777777" w:rsidR="006B4444" w:rsidRDefault="006B4444" w:rsidP="006B4444">
            <w:pPr>
              <w:pStyle w:val="TAC"/>
            </w:pPr>
            <w:r>
              <w:rPr>
                <w:rFonts w:cs="v5.0.0"/>
                <w:lang w:eastAsia="zh-CN"/>
              </w:rPr>
              <w:t>15</w:t>
            </w:r>
          </w:p>
        </w:tc>
        <w:tc>
          <w:tcPr>
            <w:tcW w:w="1693" w:type="dxa"/>
            <w:vAlign w:val="center"/>
          </w:tcPr>
          <w:p w14:paraId="246CA3E2" w14:textId="62C4FF2A" w:rsidR="006B4444" w:rsidRDefault="006B4444" w:rsidP="006B4444">
            <w:pPr>
              <w:pStyle w:val="TAC"/>
            </w:pPr>
            <w:r>
              <w:t>G-FR1-NTN-A2-1</w:t>
            </w:r>
          </w:p>
        </w:tc>
        <w:tc>
          <w:tcPr>
            <w:tcW w:w="1417" w:type="dxa"/>
            <w:vAlign w:val="center"/>
          </w:tcPr>
          <w:p w14:paraId="76D7D8C2"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6B4444" w:rsidRDefault="006B4444" w:rsidP="006B4444">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6B4444" w:rsidRDefault="006B4444" w:rsidP="006B4444">
            <w:pPr>
              <w:pStyle w:val="TAC"/>
            </w:pPr>
            <w:r>
              <w:rPr>
                <w:rFonts w:cs="v5.0.0"/>
                <w:lang w:eastAsia="zh-CN"/>
              </w:rPr>
              <w:t>AWGN</w:t>
            </w:r>
          </w:p>
        </w:tc>
      </w:tr>
      <w:tr w:rsidR="006B4444" w14:paraId="1675F077" w14:textId="77777777" w:rsidTr="006B4444">
        <w:trPr>
          <w:cantSplit/>
          <w:jc w:val="center"/>
        </w:trPr>
        <w:tc>
          <w:tcPr>
            <w:tcW w:w="1709" w:type="dxa"/>
            <w:tcBorders>
              <w:top w:val="nil"/>
              <w:bottom w:val="single" w:sz="4" w:space="0" w:color="auto"/>
            </w:tcBorders>
            <w:vAlign w:val="center"/>
          </w:tcPr>
          <w:p w14:paraId="28F52703" w14:textId="77777777" w:rsidR="006B4444" w:rsidRDefault="006B4444" w:rsidP="006B4444">
            <w:pPr>
              <w:pStyle w:val="TAC"/>
            </w:pPr>
          </w:p>
        </w:tc>
        <w:tc>
          <w:tcPr>
            <w:tcW w:w="1556" w:type="dxa"/>
          </w:tcPr>
          <w:p w14:paraId="5FE66A37" w14:textId="77777777" w:rsidR="006B4444" w:rsidRDefault="006B4444" w:rsidP="006B4444">
            <w:pPr>
              <w:pStyle w:val="TAC"/>
            </w:pPr>
            <w:r>
              <w:rPr>
                <w:rFonts w:cs="v5.0.0"/>
                <w:lang w:eastAsia="zh-CN"/>
              </w:rPr>
              <w:t>30</w:t>
            </w:r>
          </w:p>
        </w:tc>
        <w:tc>
          <w:tcPr>
            <w:tcW w:w="1693" w:type="dxa"/>
            <w:vAlign w:val="center"/>
          </w:tcPr>
          <w:p w14:paraId="2585AECD" w14:textId="083E2411" w:rsidR="006B4444" w:rsidRDefault="006B4444" w:rsidP="006B4444">
            <w:pPr>
              <w:pStyle w:val="TAC"/>
            </w:pPr>
            <w:r>
              <w:t xml:space="preserve">G-FR1-NTN-A2-2 </w:t>
            </w:r>
          </w:p>
        </w:tc>
        <w:tc>
          <w:tcPr>
            <w:tcW w:w="1417" w:type="dxa"/>
            <w:vAlign w:val="center"/>
          </w:tcPr>
          <w:p w14:paraId="148FBAC1"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D83057A" w14:textId="77777777" w:rsidR="006B4444" w:rsidRDefault="006B4444" w:rsidP="006B4444">
            <w:pPr>
              <w:pStyle w:val="TAC"/>
            </w:pPr>
          </w:p>
        </w:tc>
      </w:tr>
      <w:tr w:rsidR="006B4444" w14:paraId="2EF2758A" w14:textId="77777777" w:rsidTr="006B4444">
        <w:trPr>
          <w:cantSplit/>
          <w:jc w:val="center"/>
        </w:trPr>
        <w:tc>
          <w:tcPr>
            <w:tcW w:w="1709" w:type="dxa"/>
            <w:tcBorders>
              <w:bottom w:val="nil"/>
            </w:tcBorders>
            <w:vAlign w:val="center"/>
          </w:tcPr>
          <w:p w14:paraId="4596C239" w14:textId="77777777" w:rsidR="006B4444" w:rsidRDefault="006B4444" w:rsidP="006B4444">
            <w:pPr>
              <w:pStyle w:val="TAC"/>
            </w:pPr>
            <w:r>
              <w:rPr>
                <w:rFonts w:cs="v5.0.0"/>
                <w:lang w:eastAsia="zh-CN"/>
              </w:rPr>
              <w:t>10</w:t>
            </w:r>
          </w:p>
        </w:tc>
        <w:tc>
          <w:tcPr>
            <w:tcW w:w="1556" w:type="dxa"/>
          </w:tcPr>
          <w:p w14:paraId="43A5D900" w14:textId="77777777" w:rsidR="006B4444" w:rsidRDefault="006B4444" w:rsidP="006B4444">
            <w:pPr>
              <w:pStyle w:val="TAC"/>
            </w:pPr>
            <w:r>
              <w:rPr>
                <w:rFonts w:cs="v5.0.0"/>
                <w:lang w:eastAsia="zh-CN"/>
              </w:rPr>
              <w:t>15</w:t>
            </w:r>
          </w:p>
        </w:tc>
        <w:tc>
          <w:tcPr>
            <w:tcW w:w="1693" w:type="dxa"/>
            <w:vAlign w:val="center"/>
          </w:tcPr>
          <w:p w14:paraId="4C82BC1A" w14:textId="6742CC87" w:rsidR="006B4444" w:rsidRDefault="006B4444" w:rsidP="006B4444">
            <w:pPr>
              <w:pStyle w:val="TAC"/>
            </w:pPr>
            <w:r>
              <w:t>G-FR1-NTN-A2-1</w:t>
            </w:r>
          </w:p>
        </w:tc>
        <w:tc>
          <w:tcPr>
            <w:tcW w:w="1417" w:type="dxa"/>
            <w:vAlign w:val="center"/>
          </w:tcPr>
          <w:p w14:paraId="4E7708E3"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6B4444" w:rsidRDefault="006B4444" w:rsidP="006B4444">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6B4444" w:rsidRDefault="006B4444" w:rsidP="006B4444">
            <w:pPr>
              <w:pStyle w:val="TAC"/>
            </w:pPr>
            <w:r>
              <w:rPr>
                <w:rFonts w:cs="v5.0.0"/>
                <w:lang w:eastAsia="zh-CN"/>
              </w:rPr>
              <w:t>AWGN</w:t>
            </w:r>
          </w:p>
        </w:tc>
      </w:tr>
      <w:tr w:rsidR="006B4444" w14:paraId="071CF688" w14:textId="77777777" w:rsidTr="006B4444">
        <w:trPr>
          <w:cantSplit/>
          <w:jc w:val="center"/>
        </w:trPr>
        <w:tc>
          <w:tcPr>
            <w:tcW w:w="1709" w:type="dxa"/>
            <w:tcBorders>
              <w:top w:val="nil"/>
              <w:bottom w:val="nil"/>
            </w:tcBorders>
            <w:vAlign w:val="center"/>
          </w:tcPr>
          <w:p w14:paraId="2693F87D" w14:textId="77777777" w:rsidR="006B4444" w:rsidRDefault="006B4444" w:rsidP="006B4444">
            <w:pPr>
              <w:pStyle w:val="TAC"/>
            </w:pPr>
          </w:p>
        </w:tc>
        <w:tc>
          <w:tcPr>
            <w:tcW w:w="1556" w:type="dxa"/>
          </w:tcPr>
          <w:p w14:paraId="15B0A695" w14:textId="77777777" w:rsidR="006B4444" w:rsidRDefault="006B4444" w:rsidP="006B4444">
            <w:pPr>
              <w:pStyle w:val="TAC"/>
            </w:pPr>
            <w:r>
              <w:rPr>
                <w:rFonts w:cs="v5.0.0"/>
                <w:lang w:eastAsia="zh-CN"/>
              </w:rPr>
              <w:t>30</w:t>
            </w:r>
          </w:p>
        </w:tc>
        <w:tc>
          <w:tcPr>
            <w:tcW w:w="1693" w:type="dxa"/>
            <w:vAlign w:val="center"/>
          </w:tcPr>
          <w:p w14:paraId="34F36D6F" w14:textId="7CA8612D" w:rsidR="006B4444" w:rsidRDefault="006B4444" w:rsidP="006B4444">
            <w:pPr>
              <w:pStyle w:val="TAC"/>
            </w:pPr>
            <w:r>
              <w:t xml:space="preserve">G-FR1-NTN-A2-2 </w:t>
            </w:r>
          </w:p>
        </w:tc>
        <w:tc>
          <w:tcPr>
            <w:tcW w:w="1417" w:type="dxa"/>
            <w:vAlign w:val="center"/>
          </w:tcPr>
          <w:p w14:paraId="79BA03DA"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6B4444" w:rsidRDefault="006B4444" w:rsidP="006B4444">
            <w:pPr>
              <w:pStyle w:val="TAC"/>
              <w:rPr>
                <w:rFonts w:cs="v5.0.0"/>
                <w:lang w:eastAsia="zh-CN"/>
              </w:rPr>
            </w:pPr>
          </w:p>
        </w:tc>
        <w:tc>
          <w:tcPr>
            <w:tcW w:w="1549" w:type="dxa"/>
            <w:tcBorders>
              <w:top w:val="nil"/>
              <w:bottom w:val="nil"/>
            </w:tcBorders>
            <w:vAlign w:val="center"/>
          </w:tcPr>
          <w:p w14:paraId="655BA02E" w14:textId="77777777" w:rsidR="006B4444" w:rsidRDefault="006B4444" w:rsidP="006B4444">
            <w:pPr>
              <w:pStyle w:val="TAC"/>
            </w:pPr>
          </w:p>
        </w:tc>
      </w:tr>
      <w:tr w:rsidR="006B4444" w14:paraId="0DB4F0BD" w14:textId="77777777" w:rsidTr="006B4444">
        <w:trPr>
          <w:cantSplit/>
          <w:jc w:val="center"/>
        </w:trPr>
        <w:tc>
          <w:tcPr>
            <w:tcW w:w="1709" w:type="dxa"/>
            <w:tcBorders>
              <w:top w:val="nil"/>
              <w:bottom w:val="single" w:sz="4" w:space="0" w:color="auto"/>
            </w:tcBorders>
            <w:vAlign w:val="center"/>
          </w:tcPr>
          <w:p w14:paraId="7D2A6F82" w14:textId="77777777" w:rsidR="006B4444" w:rsidRDefault="006B4444" w:rsidP="006B4444">
            <w:pPr>
              <w:pStyle w:val="TAC"/>
            </w:pPr>
          </w:p>
        </w:tc>
        <w:tc>
          <w:tcPr>
            <w:tcW w:w="1556" w:type="dxa"/>
          </w:tcPr>
          <w:p w14:paraId="6004BF97" w14:textId="77777777" w:rsidR="006B4444" w:rsidRDefault="006B4444" w:rsidP="006B4444">
            <w:pPr>
              <w:pStyle w:val="TAC"/>
            </w:pPr>
            <w:r>
              <w:rPr>
                <w:rFonts w:cs="v5.0.0"/>
                <w:lang w:eastAsia="zh-CN"/>
              </w:rPr>
              <w:t>60</w:t>
            </w:r>
          </w:p>
        </w:tc>
        <w:tc>
          <w:tcPr>
            <w:tcW w:w="1693" w:type="dxa"/>
            <w:vAlign w:val="center"/>
          </w:tcPr>
          <w:p w14:paraId="3136FD51" w14:textId="6E4D623A" w:rsidR="006B4444" w:rsidRDefault="006B4444" w:rsidP="006B4444">
            <w:pPr>
              <w:pStyle w:val="TAC"/>
            </w:pPr>
            <w:r>
              <w:t>G-FR1-NTN-A2-3</w:t>
            </w:r>
            <w:r>
              <w:rPr>
                <w:rFonts w:eastAsia="DengXian" w:hint="eastAsia"/>
                <w:lang w:eastAsia="zh-CN"/>
              </w:rPr>
              <w:t xml:space="preserve"> </w:t>
            </w:r>
          </w:p>
        </w:tc>
        <w:tc>
          <w:tcPr>
            <w:tcW w:w="1417" w:type="dxa"/>
            <w:vAlign w:val="center"/>
          </w:tcPr>
          <w:p w14:paraId="25A0D0C3"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AF4D5A5" w14:textId="77777777" w:rsidR="006B4444" w:rsidRDefault="006B4444" w:rsidP="006B4444">
            <w:pPr>
              <w:pStyle w:val="TAC"/>
            </w:pPr>
          </w:p>
        </w:tc>
      </w:tr>
      <w:tr w:rsidR="006B4444" w14:paraId="71F66746" w14:textId="77777777" w:rsidTr="006B4444">
        <w:trPr>
          <w:cantSplit/>
          <w:jc w:val="center"/>
        </w:trPr>
        <w:tc>
          <w:tcPr>
            <w:tcW w:w="1709" w:type="dxa"/>
            <w:tcBorders>
              <w:bottom w:val="nil"/>
            </w:tcBorders>
            <w:vAlign w:val="center"/>
          </w:tcPr>
          <w:p w14:paraId="7184354F" w14:textId="77777777" w:rsidR="006B4444" w:rsidRDefault="006B4444" w:rsidP="006B4444">
            <w:pPr>
              <w:pStyle w:val="TAC"/>
            </w:pPr>
            <w:r>
              <w:rPr>
                <w:rFonts w:cs="v5.0.0"/>
                <w:lang w:eastAsia="zh-CN"/>
              </w:rPr>
              <w:t>15</w:t>
            </w:r>
          </w:p>
        </w:tc>
        <w:tc>
          <w:tcPr>
            <w:tcW w:w="1556" w:type="dxa"/>
          </w:tcPr>
          <w:p w14:paraId="77FE0FCE" w14:textId="77777777" w:rsidR="006B4444" w:rsidRDefault="006B4444" w:rsidP="006B4444">
            <w:pPr>
              <w:pStyle w:val="TAC"/>
              <w:rPr>
                <w:rFonts w:cs="v5.0.0"/>
                <w:lang w:eastAsia="zh-CN"/>
              </w:rPr>
            </w:pPr>
            <w:r>
              <w:rPr>
                <w:rFonts w:cs="v5.0.0"/>
                <w:lang w:eastAsia="zh-CN"/>
              </w:rPr>
              <w:t>15</w:t>
            </w:r>
          </w:p>
        </w:tc>
        <w:tc>
          <w:tcPr>
            <w:tcW w:w="1693" w:type="dxa"/>
            <w:vAlign w:val="center"/>
          </w:tcPr>
          <w:p w14:paraId="68B158A1" w14:textId="00D116D8" w:rsidR="006B4444" w:rsidRDefault="006B4444" w:rsidP="006B4444">
            <w:pPr>
              <w:pStyle w:val="TAC"/>
            </w:pPr>
            <w:r>
              <w:t>G-FR1-NTN-A2-1</w:t>
            </w:r>
          </w:p>
        </w:tc>
        <w:tc>
          <w:tcPr>
            <w:tcW w:w="1417" w:type="dxa"/>
            <w:vAlign w:val="center"/>
          </w:tcPr>
          <w:p w14:paraId="76A20FFF"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6B4444" w:rsidRDefault="006B4444" w:rsidP="006B4444">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6B4444" w:rsidRDefault="006B4444" w:rsidP="006B4444">
            <w:pPr>
              <w:pStyle w:val="TAC"/>
            </w:pPr>
            <w:r>
              <w:rPr>
                <w:rFonts w:cs="v5.0.0"/>
                <w:lang w:eastAsia="zh-CN"/>
              </w:rPr>
              <w:t>AWGN</w:t>
            </w:r>
          </w:p>
        </w:tc>
      </w:tr>
      <w:tr w:rsidR="006B4444" w14:paraId="48832839" w14:textId="77777777" w:rsidTr="006B4444">
        <w:trPr>
          <w:cantSplit/>
          <w:jc w:val="center"/>
        </w:trPr>
        <w:tc>
          <w:tcPr>
            <w:tcW w:w="1709" w:type="dxa"/>
            <w:tcBorders>
              <w:top w:val="nil"/>
              <w:bottom w:val="nil"/>
            </w:tcBorders>
            <w:vAlign w:val="center"/>
          </w:tcPr>
          <w:p w14:paraId="14E4EB2F" w14:textId="77777777" w:rsidR="006B4444" w:rsidRDefault="006B4444" w:rsidP="006B4444">
            <w:pPr>
              <w:pStyle w:val="TAC"/>
            </w:pPr>
          </w:p>
        </w:tc>
        <w:tc>
          <w:tcPr>
            <w:tcW w:w="1556" w:type="dxa"/>
          </w:tcPr>
          <w:p w14:paraId="2D1F1C34" w14:textId="77777777" w:rsidR="006B4444" w:rsidRDefault="006B4444" w:rsidP="006B4444">
            <w:pPr>
              <w:pStyle w:val="TAC"/>
              <w:rPr>
                <w:rFonts w:cs="v5.0.0"/>
                <w:lang w:eastAsia="zh-CN"/>
              </w:rPr>
            </w:pPr>
            <w:r>
              <w:rPr>
                <w:rFonts w:cs="v5.0.0"/>
                <w:lang w:eastAsia="zh-CN"/>
              </w:rPr>
              <w:t>30</w:t>
            </w:r>
          </w:p>
        </w:tc>
        <w:tc>
          <w:tcPr>
            <w:tcW w:w="1693" w:type="dxa"/>
            <w:vAlign w:val="center"/>
          </w:tcPr>
          <w:p w14:paraId="1D89BE3A" w14:textId="157EB41A" w:rsidR="006B4444" w:rsidRDefault="006B4444" w:rsidP="006B4444">
            <w:pPr>
              <w:pStyle w:val="TAC"/>
            </w:pPr>
            <w:r>
              <w:t xml:space="preserve">G-FR1-NTN-A2-2 </w:t>
            </w:r>
          </w:p>
        </w:tc>
        <w:tc>
          <w:tcPr>
            <w:tcW w:w="1417" w:type="dxa"/>
            <w:vAlign w:val="center"/>
          </w:tcPr>
          <w:p w14:paraId="4853678C"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6B4444" w:rsidRDefault="006B4444" w:rsidP="006B4444">
            <w:pPr>
              <w:pStyle w:val="TAC"/>
              <w:rPr>
                <w:rFonts w:cs="v5.0.0"/>
                <w:lang w:eastAsia="zh-CN"/>
              </w:rPr>
            </w:pPr>
          </w:p>
        </w:tc>
        <w:tc>
          <w:tcPr>
            <w:tcW w:w="1549" w:type="dxa"/>
            <w:tcBorders>
              <w:top w:val="nil"/>
              <w:bottom w:val="nil"/>
            </w:tcBorders>
            <w:vAlign w:val="center"/>
          </w:tcPr>
          <w:p w14:paraId="3470052C" w14:textId="77777777" w:rsidR="006B4444" w:rsidRDefault="006B4444" w:rsidP="006B4444">
            <w:pPr>
              <w:pStyle w:val="TAC"/>
            </w:pPr>
          </w:p>
        </w:tc>
      </w:tr>
      <w:tr w:rsidR="006B4444" w14:paraId="6C19D9F5" w14:textId="77777777" w:rsidTr="006B4444">
        <w:trPr>
          <w:cantSplit/>
          <w:jc w:val="center"/>
        </w:trPr>
        <w:tc>
          <w:tcPr>
            <w:tcW w:w="1709" w:type="dxa"/>
            <w:tcBorders>
              <w:top w:val="nil"/>
              <w:bottom w:val="single" w:sz="4" w:space="0" w:color="auto"/>
            </w:tcBorders>
            <w:vAlign w:val="center"/>
          </w:tcPr>
          <w:p w14:paraId="6AAAF83C" w14:textId="77777777" w:rsidR="006B4444" w:rsidRDefault="006B4444" w:rsidP="006B4444">
            <w:pPr>
              <w:pStyle w:val="TAC"/>
            </w:pPr>
          </w:p>
        </w:tc>
        <w:tc>
          <w:tcPr>
            <w:tcW w:w="1556" w:type="dxa"/>
          </w:tcPr>
          <w:p w14:paraId="3C01F45B" w14:textId="77777777" w:rsidR="006B4444" w:rsidRDefault="006B4444" w:rsidP="006B4444">
            <w:pPr>
              <w:pStyle w:val="TAC"/>
              <w:rPr>
                <w:rFonts w:cs="v5.0.0"/>
                <w:lang w:eastAsia="zh-CN"/>
              </w:rPr>
            </w:pPr>
            <w:r>
              <w:rPr>
                <w:rFonts w:cs="v5.0.0"/>
                <w:lang w:eastAsia="zh-CN"/>
              </w:rPr>
              <w:t>60</w:t>
            </w:r>
          </w:p>
        </w:tc>
        <w:tc>
          <w:tcPr>
            <w:tcW w:w="1693" w:type="dxa"/>
            <w:vAlign w:val="center"/>
          </w:tcPr>
          <w:p w14:paraId="320829BE" w14:textId="1D4C453D" w:rsidR="006B4444" w:rsidRDefault="006B4444" w:rsidP="006B4444">
            <w:pPr>
              <w:pStyle w:val="TAC"/>
            </w:pPr>
            <w:r>
              <w:t>G-FR1-NTN-A2-3</w:t>
            </w:r>
          </w:p>
        </w:tc>
        <w:tc>
          <w:tcPr>
            <w:tcW w:w="1417" w:type="dxa"/>
            <w:vAlign w:val="center"/>
          </w:tcPr>
          <w:p w14:paraId="7E3619F6"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14C88819" w14:textId="77777777" w:rsidR="006B4444" w:rsidRDefault="006B4444" w:rsidP="006B4444">
            <w:pPr>
              <w:pStyle w:val="TAC"/>
            </w:pPr>
          </w:p>
        </w:tc>
      </w:tr>
      <w:tr w:rsidR="006B4444" w14:paraId="19505A91" w14:textId="77777777" w:rsidTr="006B4444">
        <w:trPr>
          <w:cantSplit/>
          <w:jc w:val="center"/>
        </w:trPr>
        <w:tc>
          <w:tcPr>
            <w:tcW w:w="1709" w:type="dxa"/>
            <w:tcBorders>
              <w:bottom w:val="nil"/>
            </w:tcBorders>
            <w:vAlign w:val="center"/>
          </w:tcPr>
          <w:p w14:paraId="36CB72A8" w14:textId="77777777" w:rsidR="006B4444" w:rsidRDefault="006B4444" w:rsidP="006B4444">
            <w:pPr>
              <w:pStyle w:val="TAC"/>
            </w:pPr>
            <w:r>
              <w:rPr>
                <w:rFonts w:cs="v5.0.0"/>
                <w:lang w:eastAsia="zh-CN"/>
              </w:rPr>
              <w:t>20</w:t>
            </w:r>
          </w:p>
        </w:tc>
        <w:tc>
          <w:tcPr>
            <w:tcW w:w="1556" w:type="dxa"/>
          </w:tcPr>
          <w:p w14:paraId="35FA6B2D" w14:textId="77777777" w:rsidR="006B4444" w:rsidRDefault="006B4444" w:rsidP="006B4444">
            <w:pPr>
              <w:pStyle w:val="TAC"/>
              <w:rPr>
                <w:rFonts w:cs="v5.0.0"/>
                <w:lang w:eastAsia="zh-CN"/>
              </w:rPr>
            </w:pPr>
            <w:r>
              <w:rPr>
                <w:rFonts w:cs="v5.0.0"/>
                <w:lang w:eastAsia="zh-CN"/>
              </w:rPr>
              <w:t>15</w:t>
            </w:r>
          </w:p>
        </w:tc>
        <w:tc>
          <w:tcPr>
            <w:tcW w:w="1693" w:type="dxa"/>
            <w:vAlign w:val="center"/>
          </w:tcPr>
          <w:p w14:paraId="62EE7683" w14:textId="7BB1BCCC" w:rsidR="006B4444" w:rsidRDefault="006B4444" w:rsidP="006B4444">
            <w:pPr>
              <w:pStyle w:val="TAC"/>
            </w:pPr>
            <w:r>
              <w:t>G-FR1-NTN-A2-4</w:t>
            </w:r>
          </w:p>
        </w:tc>
        <w:tc>
          <w:tcPr>
            <w:tcW w:w="1417" w:type="dxa"/>
            <w:vAlign w:val="center"/>
          </w:tcPr>
          <w:p w14:paraId="71455F45"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6B4444" w:rsidRDefault="006B4444" w:rsidP="006B4444">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6B4444" w:rsidRDefault="006B4444" w:rsidP="006B4444">
            <w:pPr>
              <w:pStyle w:val="TAC"/>
            </w:pPr>
            <w:r>
              <w:rPr>
                <w:rFonts w:cs="v5.0.0"/>
                <w:lang w:eastAsia="zh-CN"/>
              </w:rPr>
              <w:t>AWGN</w:t>
            </w:r>
          </w:p>
        </w:tc>
      </w:tr>
      <w:tr w:rsidR="006B4444" w14:paraId="4C6351F2" w14:textId="77777777" w:rsidTr="006B4444">
        <w:trPr>
          <w:cantSplit/>
          <w:jc w:val="center"/>
        </w:trPr>
        <w:tc>
          <w:tcPr>
            <w:tcW w:w="1709" w:type="dxa"/>
            <w:tcBorders>
              <w:top w:val="nil"/>
              <w:bottom w:val="nil"/>
            </w:tcBorders>
            <w:vAlign w:val="center"/>
          </w:tcPr>
          <w:p w14:paraId="3AAF326F" w14:textId="77777777" w:rsidR="006B4444" w:rsidRDefault="006B4444" w:rsidP="006B4444">
            <w:pPr>
              <w:pStyle w:val="TAC"/>
            </w:pPr>
          </w:p>
        </w:tc>
        <w:tc>
          <w:tcPr>
            <w:tcW w:w="1556" w:type="dxa"/>
          </w:tcPr>
          <w:p w14:paraId="6E2EAA48" w14:textId="77777777" w:rsidR="006B4444" w:rsidRDefault="006B4444" w:rsidP="006B4444">
            <w:pPr>
              <w:pStyle w:val="TAC"/>
              <w:rPr>
                <w:rFonts w:cs="v5.0.0"/>
                <w:lang w:eastAsia="zh-CN"/>
              </w:rPr>
            </w:pPr>
            <w:r>
              <w:rPr>
                <w:rFonts w:cs="v5.0.0"/>
                <w:lang w:eastAsia="zh-CN"/>
              </w:rPr>
              <w:t>30</w:t>
            </w:r>
          </w:p>
        </w:tc>
        <w:tc>
          <w:tcPr>
            <w:tcW w:w="1693" w:type="dxa"/>
            <w:vAlign w:val="center"/>
          </w:tcPr>
          <w:p w14:paraId="0F4783D2" w14:textId="09B28EAE" w:rsidR="006B4444" w:rsidRDefault="006B4444" w:rsidP="006B4444">
            <w:pPr>
              <w:pStyle w:val="TAC"/>
            </w:pPr>
            <w:r>
              <w:t>G-FR1-NTN-A2-5</w:t>
            </w:r>
          </w:p>
        </w:tc>
        <w:tc>
          <w:tcPr>
            <w:tcW w:w="1417" w:type="dxa"/>
            <w:vAlign w:val="center"/>
          </w:tcPr>
          <w:p w14:paraId="4598C5E9"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6B4444" w:rsidRDefault="006B4444" w:rsidP="006B4444">
            <w:pPr>
              <w:pStyle w:val="TAC"/>
              <w:rPr>
                <w:rFonts w:cs="v5.0.0"/>
                <w:lang w:eastAsia="zh-CN"/>
              </w:rPr>
            </w:pPr>
          </w:p>
        </w:tc>
        <w:tc>
          <w:tcPr>
            <w:tcW w:w="1549" w:type="dxa"/>
            <w:tcBorders>
              <w:top w:val="nil"/>
              <w:bottom w:val="nil"/>
            </w:tcBorders>
            <w:vAlign w:val="center"/>
          </w:tcPr>
          <w:p w14:paraId="7E598C2B" w14:textId="77777777" w:rsidR="006B4444" w:rsidRDefault="006B4444" w:rsidP="006B4444">
            <w:pPr>
              <w:pStyle w:val="TAC"/>
            </w:pPr>
          </w:p>
        </w:tc>
      </w:tr>
      <w:tr w:rsidR="006B4444" w14:paraId="2676515B" w14:textId="77777777" w:rsidTr="006B4444">
        <w:trPr>
          <w:cantSplit/>
          <w:jc w:val="center"/>
        </w:trPr>
        <w:tc>
          <w:tcPr>
            <w:tcW w:w="1709" w:type="dxa"/>
            <w:tcBorders>
              <w:top w:val="nil"/>
              <w:bottom w:val="single" w:sz="4" w:space="0" w:color="auto"/>
            </w:tcBorders>
            <w:vAlign w:val="center"/>
          </w:tcPr>
          <w:p w14:paraId="194B825D" w14:textId="77777777" w:rsidR="006B4444" w:rsidRDefault="006B4444" w:rsidP="006B4444">
            <w:pPr>
              <w:pStyle w:val="TAC"/>
            </w:pPr>
          </w:p>
        </w:tc>
        <w:tc>
          <w:tcPr>
            <w:tcW w:w="1556" w:type="dxa"/>
          </w:tcPr>
          <w:p w14:paraId="00D4EE46" w14:textId="77777777" w:rsidR="006B4444" w:rsidRDefault="006B4444" w:rsidP="006B4444">
            <w:pPr>
              <w:pStyle w:val="TAC"/>
              <w:rPr>
                <w:rFonts w:cs="v5.0.0"/>
                <w:lang w:eastAsia="zh-CN"/>
              </w:rPr>
            </w:pPr>
            <w:r>
              <w:rPr>
                <w:rFonts w:cs="v5.0.0"/>
                <w:lang w:eastAsia="zh-CN"/>
              </w:rPr>
              <w:t>60</w:t>
            </w:r>
          </w:p>
        </w:tc>
        <w:tc>
          <w:tcPr>
            <w:tcW w:w="1693" w:type="dxa"/>
            <w:vAlign w:val="center"/>
          </w:tcPr>
          <w:p w14:paraId="03C5A7A9" w14:textId="19AEB460" w:rsidR="006B4444" w:rsidRDefault="006B4444" w:rsidP="006B4444">
            <w:pPr>
              <w:pStyle w:val="TAC"/>
            </w:pPr>
            <w:r>
              <w:t>G-FR1-NTN-A2-6</w:t>
            </w:r>
          </w:p>
        </w:tc>
        <w:tc>
          <w:tcPr>
            <w:tcW w:w="1417" w:type="dxa"/>
            <w:vAlign w:val="center"/>
          </w:tcPr>
          <w:p w14:paraId="50BDA2A9" w14:textId="77777777" w:rsidR="006B4444" w:rsidRDefault="006B4444" w:rsidP="006B4444">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675AEE56" w14:textId="77777777" w:rsidR="006B4444" w:rsidRDefault="006B4444" w:rsidP="006B4444">
            <w:pPr>
              <w:pStyle w:val="TAC"/>
            </w:pPr>
          </w:p>
        </w:tc>
      </w:tr>
      <w:tr w:rsidR="00F510F5" w14:paraId="59234530" w14:textId="77777777" w:rsidTr="006B4444">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758" w:name="_Toc104311030"/>
      <w:bookmarkStart w:id="1759" w:name="_Toc106126731"/>
      <w:bookmarkStart w:id="1760" w:name="_Toc106177044"/>
      <w:bookmarkStart w:id="1761" w:name="_Toc114242212"/>
      <w:bookmarkStart w:id="1762" w:name="_Toc123044156"/>
      <w:bookmarkStart w:id="1763" w:name="_Toc124157795"/>
      <w:bookmarkStart w:id="1764" w:name="_Toc124259718"/>
      <w:bookmarkStart w:id="1765" w:name="_Toc130584789"/>
      <w:bookmarkStart w:id="1766" w:name="_Toc137464445"/>
      <w:bookmarkStart w:id="1767" w:name="_Toc138884114"/>
      <w:bookmarkStart w:id="1768" w:name="_Toc145643315"/>
      <w:bookmarkStart w:id="1769" w:name="_Toc155469416"/>
      <w:bookmarkStart w:id="1770" w:name="_Toc161667762"/>
      <w:bookmarkStart w:id="1771" w:name="_Toc169708580"/>
      <w:bookmarkStart w:id="1772" w:name="_Toc176441483"/>
      <w:bookmarkStart w:id="1773" w:name="_Toc187246475"/>
      <w:r>
        <w:rPr>
          <w:lang w:eastAsia="zh-CN"/>
        </w:rPr>
        <w:t>7.4</w:t>
      </w:r>
      <w:r>
        <w:rPr>
          <w:lang w:eastAsia="zh-CN"/>
        </w:rPr>
        <w:tab/>
        <w:t>In-band selectivity and blocking</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636FB9E9" w14:textId="0B6EBB8D" w:rsidR="000A4698" w:rsidRDefault="000A4698" w:rsidP="000A4698">
      <w:pPr>
        <w:pStyle w:val="Heading3"/>
        <w:rPr>
          <w:lang w:eastAsia="zh-CN"/>
        </w:rPr>
      </w:pPr>
      <w:bookmarkStart w:id="1774" w:name="_Toc104311031"/>
      <w:bookmarkStart w:id="1775" w:name="_Toc106126732"/>
      <w:bookmarkStart w:id="1776" w:name="_Toc106177045"/>
      <w:bookmarkStart w:id="1777" w:name="_Toc114242213"/>
      <w:bookmarkStart w:id="1778" w:name="_Toc123044157"/>
      <w:bookmarkStart w:id="1779" w:name="_Toc124157796"/>
      <w:bookmarkStart w:id="1780" w:name="_Toc124259719"/>
      <w:bookmarkStart w:id="1781" w:name="_Toc130584790"/>
      <w:bookmarkStart w:id="1782" w:name="_Toc137464446"/>
      <w:bookmarkStart w:id="1783" w:name="_Toc138884115"/>
      <w:bookmarkStart w:id="1784" w:name="_Toc145643316"/>
      <w:bookmarkStart w:id="1785" w:name="_Toc155469417"/>
      <w:bookmarkStart w:id="1786" w:name="_Toc161667763"/>
      <w:bookmarkStart w:id="1787" w:name="_Toc169708581"/>
      <w:bookmarkStart w:id="1788" w:name="_Toc176441484"/>
      <w:bookmarkStart w:id="1789" w:name="_Toc187246476"/>
      <w:r>
        <w:rPr>
          <w:lang w:eastAsia="zh-CN"/>
        </w:rPr>
        <w:t>7.4.1</w:t>
      </w:r>
      <w:r>
        <w:rPr>
          <w:lang w:eastAsia="zh-CN"/>
        </w:rPr>
        <w:tab/>
        <w:t>Adjacent Channel Selectivity (ACS)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80D2DEB" w14:textId="4BA0370A" w:rsidR="000A4698" w:rsidRDefault="00E203D6" w:rsidP="00E203D6">
      <w:pPr>
        <w:pStyle w:val="Heading4"/>
        <w:rPr>
          <w:lang w:eastAsia="zh-CN"/>
        </w:rPr>
      </w:pPr>
      <w:bookmarkStart w:id="1790" w:name="_Toc104311032"/>
      <w:bookmarkStart w:id="1791" w:name="_Toc106126733"/>
      <w:bookmarkStart w:id="1792" w:name="_Toc106177046"/>
      <w:bookmarkStart w:id="1793" w:name="_Toc114242214"/>
      <w:bookmarkStart w:id="1794" w:name="_Toc123044158"/>
      <w:bookmarkStart w:id="1795" w:name="_Toc124157797"/>
      <w:bookmarkStart w:id="1796" w:name="_Toc124259720"/>
      <w:bookmarkStart w:id="1797" w:name="_Toc130584791"/>
      <w:bookmarkStart w:id="1798" w:name="_Toc137464447"/>
      <w:bookmarkStart w:id="1799" w:name="_Toc138884116"/>
      <w:bookmarkStart w:id="1800" w:name="_Toc145643317"/>
      <w:bookmarkStart w:id="1801" w:name="_Toc155469418"/>
      <w:bookmarkStart w:id="1802" w:name="_Toc161667764"/>
      <w:bookmarkStart w:id="1803" w:name="_Toc169708582"/>
      <w:bookmarkStart w:id="1804" w:name="_Toc176441485"/>
      <w:bookmarkStart w:id="1805" w:name="_Toc187246477"/>
      <w:r>
        <w:rPr>
          <w:lang w:eastAsia="zh-CN"/>
        </w:rPr>
        <w:t>7.4.1.1</w:t>
      </w:r>
      <w:r w:rsidR="00FA1729" w:rsidRPr="00FA1729">
        <w:rPr>
          <w:lang w:eastAsia="zh-CN"/>
        </w:rPr>
        <w:tab/>
      </w:r>
      <w:r w:rsidR="000A4698" w:rsidRPr="00FA1729">
        <w:rPr>
          <w:lang w:eastAsia="zh-CN"/>
        </w:rPr>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806" w:name="_Toc104311033"/>
      <w:bookmarkStart w:id="1807" w:name="_Toc106126734"/>
      <w:bookmarkStart w:id="1808" w:name="_Toc106177047"/>
      <w:bookmarkStart w:id="1809" w:name="_Toc114242215"/>
      <w:bookmarkStart w:id="1810" w:name="_Toc123044159"/>
      <w:bookmarkStart w:id="1811" w:name="_Toc124157798"/>
      <w:bookmarkStart w:id="1812" w:name="_Toc124259721"/>
      <w:bookmarkStart w:id="1813" w:name="_Toc130584792"/>
      <w:bookmarkStart w:id="1814" w:name="_Toc137464448"/>
      <w:bookmarkStart w:id="1815" w:name="_Toc138884117"/>
      <w:bookmarkStart w:id="1816" w:name="_Toc145643318"/>
      <w:bookmarkStart w:id="1817" w:name="_Toc155469419"/>
      <w:bookmarkStart w:id="1818" w:name="_Toc161667765"/>
      <w:bookmarkStart w:id="1819" w:name="_Toc169708583"/>
      <w:bookmarkStart w:id="1820" w:name="_Toc176441486"/>
      <w:bookmarkStart w:id="1821" w:name="_Toc187246478"/>
      <w:r>
        <w:rPr>
          <w:lang w:eastAsia="zh-CN"/>
        </w:rPr>
        <w:t>7.4.1.2</w:t>
      </w:r>
      <w:r w:rsidRPr="00FA1729">
        <w:rPr>
          <w:lang w:eastAsia="zh-CN"/>
        </w:rPr>
        <w:tab/>
        <w:t xml:space="preserve">Minimum requirements for </w:t>
      </w:r>
      <w:r>
        <w:rPr>
          <w:i/>
        </w:rPr>
        <w:t>SAN type 1-H</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lastRenderedPageBreak/>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822" w:name="_Toc104311034"/>
      <w:bookmarkStart w:id="1823" w:name="_Toc106126735"/>
      <w:bookmarkStart w:id="1824" w:name="_Toc106177048"/>
      <w:bookmarkStart w:id="1825" w:name="_Toc114242216"/>
      <w:bookmarkStart w:id="1826" w:name="_Toc123044160"/>
      <w:bookmarkStart w:id="1827" w:name="_Toc124157799"/>
      <w:bookmarkStart w:id="1828" w:name="_Toc124259722"/>
      <w:bookmarkStart w:id="1829" w:name="_Toc130584793"/>
      <w:bookmarkStart w:id="1830" w:name="_Toc137464449"/>
      <w:bookmarkStart w:id="1831" w:name="_Toc138884118"/>
      <w:bookmarkStart w:id="1832" w:name="_Toc145643319"/>
      <w:bookmarkStart w:id="1833" w:name="_Toc155469420"/>
      <w:bookmarkStart w:id="1834" w:name="_Toc161667766"/>
      <w:bookmarkStart w:id="1835" w:name="_Toc169708584"/>
      <w:bookmarkStart w:id="1836" w:name="_Toc176441487"/>
      <w:bookmarkStart w:id="1837" w:name="_Toc187246479"/>
      <w:r>
        <w:rPr>
          <w:lang w:eastAsia="zh-CN"/>
        </w:rPr>
        <w:t>7.4.2</w:t>
      </w:r>
      <w:r>
        <w:rPr>
          <w:lang w:eastAsia="zh-CN"/>
        </w:rPr>
        <w:tab/>
      </w:r>
      <w:r w:rsidR="000A4698">
        <w:rPr>
          <w:lang w:eastAsia="zh-CN"/>
        </w:rPr>
        <w:t>In-band blocking</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838" w:name="_Toc104311035"/>
      <w:bookmarkStart w:id="1839" w:name="_Toc106126736"/>
      <w:bookmarkStart w:id="1840" w:name="_Toc106177049"/>
      <w:bookmarkStart w:id="1841" w:name="_Toc114242217"/>
      <w:bookmarkStart w:id="1842" w:name="_Toc123044161"/>
      <w:bookmarkStart w:id="1843" w:name="_Toc124157800"/>
      <w:bookmarkStart w:id="1844" w:name="_Toc124259723"/>
      <w:bookmarkStart w:id="1845" w:name="_Toc130584794"/>
      <w:bookmarkStart w:id="1846" w:name="_Toc137464450"/>
      <w:bookmarkStart w:id="1847" w:name="_Toc138884119"/>
      <w:bookmarkStart w:id="1848" w:name="_Toc145643320"/>
      <w:bookmarkStart w:id="1849" w:name="_Toc155469421"/>
      <w:bookmarkStart w:id="1850" w:name="_Toc161667767"/>
      <w:bookmarkStart w:id="1851" w:name="_Toc169708585"/>
      <w:bookmarkStart w:id="1852" w:name="_Toc176441488"/>
      <w:bookmarkStart w:id="1853" w:name="_Toc187246480"/>
      <w:r>
        <w:rPr>
          <w:lang w:eastAsia="zh-CN"/>
        </w:rPr>
        <w:t>7.5</w:t>
      </w:r>
      <w:r>
        <w:rPr>
          <w:lang w:eastAsia="zh-CN"/>
        </w:rPr>
        <w:tab/>
        <w:t>Out-of-band blocking</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758F94D" w14:textId="7E7453F4" w:rsidR="000A4698" w:rsidRDefault="000A4698" w:rsidP="000A4698">
      <w:pPr>
        <w:pStyle w:val="Heading3"/>
        <w:rPr>
          <w:lang w:eastAsia="zh-CN"/>
        </w:rPr>
      </w:pPr>
      <w:bookmarkStart w:id="1854" w:name="_Toc104311036"/>
      <w:bookmarkStart w:id="1855" w:name="_Toc106126737"/>
      <w:bookmarkStart w:id="1856" w:name="_Toc106177050"/>
      <w:bookmarkStart w:id="1857" w:name="_Toc114242218"/>
      <w:bookmarkStart w:id="1858" w:name="_Toc123044162"/>
      <w:bookmarkStart w:id="1859" w:name="_Toc124157801"/>
      <w:bookmarkStart w:id="1860" w:name="_Toc124259724"/>
      <w:bookmarkStart w:id="1861" w:name="_Toc130584795"/>
      <w:bookmarkStart w:id="1862" w:name="_Toc137464451"/>
      <w:bookmarkStart w:id="1863" w:name="_Toc138884120"/>
      <w:bookmarkStart w:id="1864" w:name="_Toc145643321"/>
      <w:bookmarkStart w:id="1865" w:name="_Toc155469422"/>
      <w:bookmarkStart w:id="1866" w:name="_Toc161667768"/>
      <w:bookmarkStart w:id="1867" w:name="_Toc169708586"/>
      <w:bookmarkStart w:id="1868" w:name="_Toc176441489"/>
      <w:bookmarkStart w:id="1869" w:name="_Toc187246481"/>
      <w:r>
        <w:rPr>
          <w:lang w:eastAsia="zh-CN"/>
        </w:rPr>
        <w:t>7.5.1</w:t>
      </w:r>
      <w:r>
        <w:rPr>
          <w:lang w:eastAsia="zh-CN"/>
        </w:rPr>
        <w:tab/>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870" w:name="_Toc104311037"/>
      <w:bookmarkStart w:id="1871" w:name="_Toc106126738"/>
      <w:bookmarkStart w:id="1872" w:name="_Toc106177051"/>
      <w:bookmarkStart w:id="1873" w:name="_Toc114242219"/>
      <w:bookmarkStart w:id="1874" w:name="_Toc123044163"/>
      <w:bookmarkStart w:id="1875" w:name="_Toc124157802"/>
      <w:bookmarkStart w:id="1876" w:name="_Toc124259725"/>
      <w:bookmarkStart w:id="1877" w:name="_Toc130584796"/>
      <w:bookmarkStart w:id="1878" w:name="_Toc137464452"/>
      <w:bookmarkStart w:id="1879" w:name="_Toc138884121"/>
      <w:bookmarkStart w:id="1880" w:name="_Toc145643322"/>
      <w:bookmarkStart w:id="1881" w:name="_Toc155469423"/>
      <w:bookmarkStart w:id="1882" w:name="_Toc161667769"/>
      <w:bookmarkStart w:id="1883" w:name="_Toc169708587"/>
      <w:bookmarkStart w:id="1884" w:name="_Toc176441490"/>
      <w:bookmarkStart w:id="1885" w:name="_Toc187246482"/>
      <w:r>
        <w:rPr>
          <w:lang w:eastAsia="zh-CN"/>
        </w:rPr>
        <w:t>7.5.2</w:t>
      </w:r>
      <w:r>
        <w:rPr>
          <w:lang w:eastAsia="zh-CN"/>
        </w:rPr>
        <w:tab/>
        <w:t xml:space="preserve">Minimum requirements for </w:t>
      </w:r>
      <w:r>
        <w:rPr>
          <w:i/>
        </w:rPr>
        <w:t>SAN type 1-H</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886" w:name="_Toc104311038"/>
      <w:bookmarkStart w:id="1887" w:name="_Toc106126739"/>
      <w:bookmarkStart w:id="1888" w:name="_Toc106177052"/>
      <w:bookmarkStart w:id="1889" w:name="_Toc114242220"/>
      <w:bookmarkStart w:id="1890" w:name="_Toc123044164"/>
      <w:bookmarkStart w:id="1891" w:name="_Toc124157803"/>
      <w:bookmarkStart w:id="1892" w:name="_Toc124259726"/>
      <w:bookmarkStart w:id="1893" w:name="_Toc130584797"/>
      <w:bookmarkStart w:id="1894" w:name="_Toc137464453"/>
      <w:bookmarkStart w:id="1895" w:name="_Toc138884122"/>
      <w:bookmarkStart w:id="1896" w:name="_Toc145643323"/>
      <w:bookmarkStart w:id="1897" w:name="_Toc155469424"/>
      <w:bookmarkStart w:id="1898" w:name="_Toc161667770"/>
      <w:bookmarkStart w:id="1899" w:name="_Toc169708588"/>
      <w:bookmarkStart w:id="1900" w:name="_Toc176441491"/>
      <w:bookmarkStart w:id="1901" w:name="_Toc187246483"/>
      <w:r>
        <w:rPr>
          <w:lang w:eastAsia="zh-CN"/>
        </w:rPr>
        <w:t>7.6</w:t>
      </w:r>
      <w:r>
        <w:rPr>
          <w:lang w:eastAsia="zh-CN"/>
        </w:rPr>
        <w:tab/>
      </w:r>
      <w:r w:rsidR="000A4698">
        <w:rPr>
          <w:lang w:eastAsia="zh-CN"/>
        </w:rPr>
        <w:t>Receiver spurious emissions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902" w:name="_Toc104311039"/>
      <w:bookmarkStart w:id="1903" w:name="_Toc106126740"/>
      <w:bookmarkStart w:id="1904" w:name="_Toc106177053"/>
      <w:bookmarkStart w:id="1905" w:name="_Toc114242221"/>
      <w:bookmarkStart w:id="1906" w:name="_Toc123044165"/>
      <w:bookmarkStart w:id="1907" w:name="_Toc124157804"/>
      <w:bookmarkStart w:id="1908" w:name="_Toc124259727"/>
      <w:bookmarkStart w:id="1909" w:name="_Toc130584798"/>
      <w:bookmarkStart w:id="1910" w:name="_Toc137464454"/>
      <w:bookmarkStart w:id="1911" w:name="_Toc138884123"/>
      <w:bookmarkStart w:id="1912" w:name="_Toc145643324"/>
      <w:bookmarkStart w:id="1913" w:name="_Toc155469425"/>
      <w:bookmarkStart w:id="1914" w:name="_Toc161667771"/>
      <w:bookmarkStart w:id="1915" w:name="_Toc169708589"/>
      <w:bookmarkStart w:id="1916" w:name="_Toc176441492"/>
      <w:bookmarkStart w:id="1917" w:name="_Toc187246484"/>
      <w:r>
        <w:rPr>
          <w:lang w:eastAsia="zh-CN"/>
        </w:rPr>
        <w:lastRenderedPageBreak/>
        <w:t>7.6.1</w:t>
      </w:r>
      <w:r>
        <w:rPr>
          <w:lang w:eastAsia="zh-CN"/>
        </w:rPr>
        <w:tab/>
      </w:r>
      <w:bookmarkEnd w:id="1902"/>
      <w:bookmarkEnd w:id="1903"/>
      <w:bookmarkEnd w:id="1904"/>
      <w:r w:rsidR="009141E2">
        <w:rPr>
          <w:lang w:eastAsia="zh-CN"/>
        </w:rPr>
        <w:t>Void</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2F9A31DF" w14:textId="379388BC" w:rsidR="00BE7F01" w:rsidRPr="00755D7B" w:rsidRDefault="00BE7F01" w:rsidP="00BE7F01">
      <w:pPr>
        <w:pStyle w:val="Heading3"/>
      </w:pPr>
      <w:bookmarkStart w:id="1918" w:name="_Toc13080261"/>
      <w:bookmarkStart w:id="1919" w:name="_Toc29811760"/>
      <w:bookmarkStart w:id="1920" w:name="_Toc36817312"/>
      <w:bookmarkStart w:id="1921" w:name="_Toc37260229"/>
      <w:bookmarkStart w:id="1922" w:name="_Toc37267617"/>
      <w:bookmarkStart w:id="1923" w:name="_Toc44712219"/>
      <w:bookmarkStart w:id="1924" w:name="_Toc45893532"/>
      <w:bookmarkStart w:id="1925" w:name="_Toc53178254"/>
      <w:bookmarkStart w:id="1926" w:name="_Toc53178705"/>
      <w:bookmarkStart w:id="1927" w:name="_Toc61178931"/>
      <w:bookmarkStart w:id="1928" w:name="_Toc61179401"/>
      <w:bookmarkStart w:id="1929" w:name="_Toc67916697"/>
      <w:bookmarkStart w:id="1930" w:name="_Toc74663295"/>
      <w:bookmarkStart w:id="1931" w:name="_Toc82621835"/>
      <w:bookmarkStart w:id="1932" w:name="_Toc90422682"/>
      <w:bookmarkStart w:id="1933" w:name="_Toc104311040"/>
      <w:bookmarkStart w:id="1934" w:name="_Toc106126741"/>
      <w:bookmarkStart w:id="1935" w:name="_Toc106177054"/>
      <w:bookmarkStart w:id="1936" w:name="_Toc114242222"/>
      <w:bookmarkStart w:id="1937" w:name="_Toc123044166"/>
      <w:bookmarkStart w:id="1938" w:name="_Toc124157805"/>
      <w:bookmarkStart w:id="1939" w:name="_Toc124259728"/>
      <w:bookmarkStart w:id="1940" w:name="_Toc130584799"/>
      <w:bookmarkStart w:id="1941" w:name="_Toc137464455"/>
      <w:bookmarkStart w:id="1942" w:name="_Toc138884124"/>
      <w:bookmarkStart w:id="1943" w:name="_Toc145643325"/>
      <w:bookmarkStart w:id="1944" w:name="_Toc155469426"/>
      <w:bookmarkStart w:id="1945" w:name="_Toc161667772"/>
      <w:bookmarkStart w:id="1946" w:name="_Toc169708590"/>
      <w:bookmarkStart w:id="1947" w:name="_Toc176441493"/>
      <w:bookmarkStart w:id="1948" w:name="_Toc187246485"/>
      <w:r w:rsidRPr="00755D7B">
        <w:t>7.6.2</w:t>
      </w:r>
      <w:r w:rsidRPr="00755D7B">
        <w:tab/>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r w:rsidR="009141E2">
        <w:t>Void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DF0DB94" w14:textId="768C6B82" w:rsidR="000A4698" w:rsidRPr="00E80AD8" w:rsidRDefault="000A4698" w:rsidP="000A4698">
      <w:pPr>
        <w:pStyle w:val="Heading2"/>
        <w:rPr>
          <w:lang w:eastAsia="zh-CN"/>
        </w:rPr>
      </w:pPr>
      <w:bookmarkStart w:id="1949" w:name="_Toc104311041"/>
      <w:bookmarkStart w:id="1950" w:name="_Toc106126742"/>
      <w:bookmarkStart w:id="1951" w:name="_Toc106177055"/>
      <w:bookmarkStart w:id="1952" w:name="_Toc114242223"/>
      <w:bookmarkStart w:id="1953" w:name="_Toc123044167"/>
      <w:bookmarkStart w:id="1954" w:name="_Toc124157806"/>
      <w:bookmarkStart w:id="1955" w:name="_Toc124259729"/>
      <w:bookmarkStart w:id="1956" w:name="_Toc130584800"/>
      <w:bookmarkStart w:id="1957" w:name="_Toc137464456"/>
      <w:bookmarkStart w:id="1958" w:name="_Toc138884125"/>
      <w:bookmarkStart w:id="1959" w:name="_Toc145643326"/>
      <w:bookmarkStart w:id="1960" w:name="_Toc155469427"/>
      <w:bookmarkStart w:id="1961" w:name="_Toc161667773"/>
      <w:bookmarkStart w:id="1962" w:name="_Toc169708591"/>
      <w:bookmarkStart w:id="1963" w:name="_Toc176441494"/>
      <w:bookmarkStart w:id="1964" w:name="_Toc187246486"/>
      <w:r w:rsidRPr="00E80AD8">
        <w:rPr>
          <w:lang w:eastAsia="zh-CN"/>
        </w:rPr>
        <w:t>7.7</w:t>
      </w:r>
      <w:r w:rsidRPr="00E80AD8">
        <w:rPr>
          <w:lang w:eastAsia="zh-CN"/>
        </w:rPr>
        <w:tab/>
        <w:t>Receiver intermodulation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965" w:name="_Toc104311042"/>
      <w:bookmarkStart w:id="1966" w:name="_Toc106126743"/>
      <w:bookmarkStart w:id="1967" w:name="_Toc106177056"/>
      <w:bookmarkStart w:id="1968" w:name="_Toc114242224"/>
      <w:bookmarkStart w:id="1969" w:name="_Toc123044168"/>
      <w:bookmarkStart w:id="1970" w:name="_Toc124157807"/>
      <w:bookmarkStart w:id="1971" w:name="_Toc124259730"/>
      <w:bookmarkStart w:id="1972" w:name="_Toc130584801"/>
      <w:bookmarkStart w:id="1973" w:name="_Toc137464457"/>
      <w:bookmarkStart w:id="1974" w:name="_Toc138884126"/>
      <w:bookmarkStart w:id="1975" w:name="_Toc145643327"/>
      <w:bookmarkStart w:id="1976" w:name="_Toc155469428"/>
      <w:bookmarkStart w:id="1977" w:name="_Toc161667774"/>
      <w:bookmarkStart w:id="1978" w:name="_Toc169708592"/>
      <w:bookmarkStart w:id="1979" w:name="_Toc176441495"/>
      <w:bookmarkStart w:id="1980" w:name="_Toc187246487"/>
      <w:r>
        <w:rPr>
          <w:lang w:eastAsia="zh-CN"/>
        </w:rPr>
        <w:t>7.8</w:t>
      </w:r>
      <w:r>
        <w:rPr>
          <w:lang w:eastAsia="zh-CN"/>
        </w:rPr>
        <w:tab/>
        <w:t>In-channel selectivity</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EC3C552" w14:textId="4C443862" w:rsidR="00E71843" w:rsidRDefault="00E71843" w:rsidP="00E71843">
      <w:pPr>
        <w:pStyle w:val="Heading3"/>
        <w:rPr>
          <w:lang w:eastAsia="zh-CN"/>
        </w:rPr>
      </w:pPr>
      <w:bookmarkStart w:id="1981" w:name="_Toc104311043"/>
      <w:bookmarkStart w:id="1982" w:name="_Toc106126744"/>
      <w:bookmarkStart w:id="1983" w:name="_Toc106177057"/>
      <w:bookmarkStart w:id="1984" w:name="_Toc114242225"/>
      <w:bookmarkStart w:id="1985" w:name="_Toc123044169"/>
      <w:bookmarkStart w:id="1986" w:name="_Toc124157808"/>
      <w:bookmarkStart w:id="1987" w:name="_Toc124259731"/>
      <w:bookmarkStart w:id="1988" w:name="_Toc130584802"/>
      <w:bookmarkStart w:id="1989" w:name="_Toc137464458"/>
      <w:bookmarkStart w:id="1990" w:name="_Toc138884127"/>
      <w:bookmarkStart w:id="1991" w:name="_Toc145643328"/>
      <w:bookmarkStart w:id="1992" w:name="_Toc155469429"/>
      <w:bookmarkStart w:id="1993" w:name="_Toc161667775"/>
      <w:bookmarkStart w:id="1994" w:name="_Toc169708593"/>
      <w:bookmarkStart w:id="1995" w:name="_Toc176441496"/>
      <w:bookmarkStart w:id="1996" w:name="_Toc187246488"/>
      <w:r>
        <w:rPr>
          <w:lang w:eastAsia="zh-CN"/>
        </w:rPr>
        <w:t>7.8.1</w:t>
      </w:r>
      <w:r>
        <w:rPr>
          <w:lang w:eastAsia="zh-CN"/>
        </w:rPr>
        <w:tab/>
        <w:t>General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1997" w:name="_Toc104311044"/>
      <w:bookmarkStart w:id="1998" w:name="_Toc106126745"/>
      <w:bookmarkStart w:id="1999" w:name="_Toc106177058"/>
      <w:bookmarkStart w:id="2000" w:name="_Toc114242226"/>
      <w:bookmarkStart w:id="2001" w:name="_Toc123044170"/>
      <w:bookmarkStart w:id="2002" w:name="_Toc124157809"/>
      <w:bookmarkStart w:id="2003" w:name="_Toc124259732"/>
      <w:bookmarkStart w:id="2004" w:name="_Toc130584803"/>
      <w:bookmarkStart w:id="2005" w:name="_Toc137464459"/>
      <w:bookmarkStart w:id="2006" w:name="_Toc138884128"/>
      <w:bookmarkStart w:id="2007" w:name="_Toc145643329"/>
      <w:bookmarkStart w:id="2008" w:name="_Toc155469430"/>
      <w:bookmarkStart w:id="2009" w:name="_Toc161667776"/>
      <w:bookmarkStart w:id="2010" w:name="_Toc169708594"/>
      <w:bookmarkStart w:id="2011" w:name="_Toc176441497"/>
      <w:bookmarkStart w:id="2012" w:name="_Toc187246489"/>
      <w:r>
        <w:rPr>
          <w:lang w:eastAsia="zh-CN"/>
        </w:rPr>
        <w:t>7.8.2</w:t>
      </w:r>
      <w:r>
        <w:rPr>
          <w:lang w:eastAsia="zh-CN"/>
        </w:rPr>
        <w:tab/>
        <w:t xml:space="preserve">Minimum requirements for </w:t>
      </w:r>
      <w:r>
        <w:rPr>
          <w:i/>
        </w:rPr>
        <w:t>SAN type 1-H</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842"/>
        <w:gridCol w:w="1276"/>
        <w:gridCol w:w="1276"/>
        <w:gridCol w:w="1976"/>
      </w:tblGrid>
      <w:tr w:rsidR="00406C44" w14:paraId="1F1FB291"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84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76"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276"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1976"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9B0481" w14:paraId="12A42FC3"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1E121AED"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06249C74" w14:textId="31479EC2" w:rsidR="009B0481" w:rsidRDefault="009B0481" w:rsidP="009B0481">
            <w:pPr>
              <w:pStyle w:val="TAC"/>
              <w:rPr>
                <w:lang w:eastAsia="zh-CN"/>
              </w:rPr>
            </w:pPr>
            <w:r>
              <w:t>G-FR1-</w:t>
            </w:r>
            <w:r>
              <w:rPr>
                <w:rFonts w:hint="eastAsia"/>
                <w:lang w:eastAsia="zh-CN"/>
              </w:rPr>
              <w:t>NTN-</w:t>
            </w:r>
            <w:r>
              <w:t>A1-7</w:t>
            </w:r>
          </w:p>
        </w:tc>
        <w:tc>
          <w:tcPr>
            <w:tcW w:w="1276" w:type="dxa"/>
            <w:tcBorders>
              <w:top w:val="single" w:sz="6" w:space="0" w:color="000000"/>
              <w:left w:val="single" w:sz="6" w:space="0" w:color="000000"/>
              <w:bottom w:val="single" w:sz="6" w:space="0" w:color="000000"/>
              <w:right w:val="single" w:sz="6" w:space="0" w:color="000000"/>
            </w:tcBorders>
            <w:vAlign w:val="center"/>
          </w:tcPr>
          <w:p w14:paraId="4592C3DD" w14:textId="77777777" w:rsidR="009B0481" w:rsidRDefault="009B0481" w:rsidP="009B0481">
            <w:pPr>
              <w:pStyle w:val="TAC"/>
              <w:rPr>
                <w:lang w:eastAsia="zh-CN"/>
              </w:rPr>
            </w:pPr>
            <w:r>
              <w:rPr>
                <w:rFonts w:hint="eastAsia"/>
                <w:lang w:val="en-US" w:eastAsia="zh-CN"/>
              </w:rPr>
              <w:t xml:space="preserve">-98.2 </w:t>
            </w:r>
          </w:p>
        </w:tc>
        <w:tc>
          <w:tcPr>
            <w:tcW w:w="1276" w:type="dxa"/>
            <w:tcBorders>
              <w:top w:val="single" w:sz="6" w:space="0" w:color="000000"/>
              <w:left w:val="single" w:sz="6" w:space="0" w:color="000000"/>
              <w:bottom w:val="single" w:sz="6" w:space="0" w:color="000000"/>
              <w:right w:val="single" w:sz="6" w:space="0" w:color="000000"/>
            </w:tcBorders>
            <w:vAlign w:val="center"/>
          </w:tcPr>
          <w:p w14:paraId="2A70D831"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4622A0A6" w14:textId="77777777" w:rsidR="009B0481" w:rsidRDefault="009B0481" w:rsidP="009B0481">
            <w:pPr>
              <w:pStyle w:val="TAC"/>
            </w:pPr>
            <w:r>
              <w:t>DFT-s-OFDM</w:t>
            </w:r>
            <w:r>
              <w:rPr>
                <w:rFonts w:eastAsia="SimSun"/>
              </w:rPr>
              <w:t xml:space="preserve"> </w:t>
            </w:r>
            <w:r>
              <w:t>NR signal, 15 kHz SCS</w:t>
            </w:r>
            <w:r>
              <w:rPr>
                <w:rFonts w:hint="eastAsia"/>
              </w:rPr>
              <w:t>,</w:t>
            </w:r>
          </w:p>
          <w:p w14:paraId="3979D9C5" w14:textId="77777777" w:rsidR="009B0481" w:rsidRDefault="009B0481" w:rsidP="009B0481">
            <w:pPr>
              <w:pStyle w:val="TAC"/>
              <w:rPr>
                <w:lang w:eastAsia="zh-CN"/>
              </w:rPr>
            </w:pPr>
            <w:r>
              <w:t xml:space="preserve">10 </w:t>
            </w:r>
            <w:r>
              <w:rPr>
                <w:lang w:eastAsia="zh-CN"/>
              </w:rPr>
              <w:t>RBs</w:t>
            </w:r>
          </w:p>
        </w:tc>
      </w:tr>
      <w:tr w:rsidR="009B0481" w14:paraId="1D2FD25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FC91379"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4190150F" w14:textId="24B5A52E" w:rsidR="009B0481" w:rsidRDefault="009B0481" w:rsidP="009B0481">
            <w:pPr>
              <w:pStyle w:val="TAC"/>
            </w:pPr>
            <w:r>
              <w:t>G-FR1-</w:t>
            </w:r>
            <w:r>
              <w:rPr>
                <w:rFonts w:hint="eastAsia"/>
                <w:lang w:eastAsia="zh-CN"/>
              </w:rPr>
              <w:t>NTN-</w:t>
            </w:r>
            <w:r>
              <w:t>A1-1</w:t>
            </w:r>
          </w:p>
        </w:tc>
        <w:tc>
          <w:tcPr>
            <w:tcW w:w="1276" w:type="dxa"/>
            <w:tcBorders>
              <w:top w:val="single" w:sz="6" w:space="0" w:color="000000"/>
              <w:left w:val="single" w:sz="6" w:space="0" w:color="000000"/>
              <w:bottom w:val="single" w:sz="6" w:space="0" w:color="000000"/>
              <w:right w:val="single" w:sz="6" w:space="0" w:color="000000"/>
            </w:tcBorders>
            <w:vAlign w:val="center"/>
          </w:tcPr>
          <w:p w14:paraId="4F84C6BA" w14:textId="77777777" w:rsidR="009B0481" w:rsidRDefault="009B0481" w:rsidP="009B0481">
            <w:pPr>
              <w:pStyle w:val="TAC"/>
            </w:pPr>
            <w:r>
              <w:rPr>
                <w:rFonts w:hint="eastAsia"/>
                <w:lang w:val="en-US" w:eastAsia="zh-CN"/>
              </w:rPr>
              <w:t xml:space="preserve">-96.3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3C8A516" w14:textId="77777777" w:rsidR="009B0481" w:rsidRDefault="009B0481" w:rsidP="009B0481">
            <w:pPr>
              <w:pStyle w:val="TAC"/>
            </w:pPr>
            <w:r>
              <w:rPr>
                <w:rFonts w:hint="eastAsia"/>
                <w:lang w:val="en-US" w:eastAsia="zh-CN"/>
              </w:rPr>
              <w:t xml:space="preserve">-88.1 </w:t>
            </w:r>
          </w:p>
        </w:tc>
        <w:tc>
          <w:tcPr>
            <w:tcW w:w="1976" w:type="dxa"/>
            <w:tcBorders>
              <w:top w:val="single" w:sz="6" w:space="0" w:color="000000"/>
              <w:left w:val="single" w:sz="6" w:space="0" w:color="000000"/>
              <w:bottom w:val="single" w:sz="6" w:space="0" w:color="000000"/>
              <w:right w:val="single" w:sz="6" w:space="0" w:color="000000"/>
            </w:tcBorders>
            <w:vAlign w:val="center"/>
          </w:tcPr>
          <w:p w14:paraId="33721CD4" w14:textId="77777777" w:rsidR="009B0481" w:rsidRDefault="009B0481" w:rsidP="009B0481">
            <w:pPr>
              <w:pStyle w:val="TAC"/>
            </w:pPr>
            <w:r>
              <w:t>DFT-s-OFDM</w:t>
            </w:r>
            <w:r>
              <w:rPr>
                <w:rFonts w:eastAsia="SimSun"/>
              </w:rPr>
              <w:t xml:space="preserve"> </w:t>
            </w:r>
            <w:r>
              <w:t>NR signal, 15 kHz SCS</w:t>
            </w:r>
            <w:r>
              <w:rPr>
                <w:rFonts w:hint="eastAsia"/>
              </w:rPr>
              <w:t>,</w:t>
            </w:r>
          </w:p>
          <w:p w14:paraId="3BC8B0B5" w14:textId="77777777" w:rsidR="009B0481" w:rsidRDefault="009B0481" w:rsidP="009B0481">
            <w:pPr>
              <w:pStyle w:val="TAC"/>
            </w:pPr>
            <w:r>
              <w:t xml:space="preserve">25 </w:t>
            </w:r>
            <w:r>
              <w:rPr>
                <w:lang w:eastAsia="zh-CN"/>
              </w:rPr>
              <w:t>RBs</w:t>
            </w:r>
          </w:p>
        </w:tc>
      </w:tr>
      <w:tr w:rsidR="009B0481" w14:paraId="29FA5ADB"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4EA625FB"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007A6CB7" w14:textId="626865A6" w:rsidR="009B0481" w:rsidRDefault="009B0481" w:rsidP="009B0481">
            <w:pPr>
              <w:pStyle w:val="TAC"/>
              <w:rPr>
                <w:lang w:eastAsia="zh-CN"/>
              </w:rPr>
            </w:pPr>
            <w:r>
              <w:t>G-FR1-</w:t>
            </w:r>
            <w:r>
              <w:rPr>
                <w:rFonts w:hint="eastAsia"/>
                <w:lang w:eastAsia="zh-CN"/>
              </w:rPr>
              <w:t>NTN-</w:t>
            </w:r>
            <w:r>
              <w:t>A1-8</w:t>
            </w:r>
          </w:p>
        </w:tc>
        <w:tc>
          <w:tcPr>
            <w:tcW w:w="1276" w:type="dxa"/>
            <w:tcBorders>
              <w:top w:val="single" w:sz="6" w:space="0" w:color="000000"/>
              <w:left w:val="single" w:sz="6" w:space="0" w:color="000000"/>
              <w:bottom w:val="single" w:sz="6" w:space="0" w:color="000000"/>
              <w:right w:val="single" w:sz="6" w:space="0" w:color="000000"/>
            </w:tcBorders>
            <w:vAlign w:val="center"/>
          </w:tcPr>
          <w:p w14:paraId="73A95F66" w14:textId="77777777" w:rsidR="009B0481" w:rsidRDefault="009B0481" w:rsidP="009B0481">
            <w:pPr>
              <w:pStyle w:val="TAC"/>
              <w:rPr>
                <w:lang w:eastAsia="zh-CN"/>
              </w:rPr>
            </w:pPr>
            <w:r>
              <w:rPr>
                <w:rFonts w:hint="eastAsia"/>
                <w:lang w:val="en-US" w:eastAsia="zh-CN"/>
              </w:rPr>
              <w:t xml:space="preserve">-98.9 </w:t>
            </w:r>
          </w:p>
        </w:tc>
        <w:tc>
          <w:tcPr>
            <w:tcW w:w="1276" w:type="dxa"/>
            <w:tcBorders>
              <w:top w:val="single" w:sz="6" w:space="0" w:color="000000"/>
              <w:left w:val="single" w:sz="6" w:space="0" w:color="000000"/>
              <w:bottom w:val="single" w:sz="6" w:space="0" w:color="000000"/>
              <w:right w:val="single" w:sz="6" w:space="0" w:color="000000"/>
            </w:tcBorders>
            <w:vAlign w:val="center"/>
          </w:tcPr>
          <w:p w14:paraId="43BDD1BA"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6423B3BF" w14:textId="77777777" w:rsidR="009B0481" w:rsidRDefault="009B0481" w:rsidP="009B0481">
            <w:pPr>
              <w:pStyle w:val="TAC"/>
            </w:pPr>
            <w:r>
              <w:t>DFT-s-OFDM NR signal, 30 kHz SCS</w:t>
            </w:r>
            <w:r>
              <w:rPr>
                <w:rFonts w:hint="eastAsia"/>
              </w:rPr>
              <w:t>,</w:t>
            </w:r>
          </w:p>
          <w:p w14:paraId="48B384CC" w14:textId="77777777" w:rsidR="009B0481" w:rsidRDefault="009B0481" w:rsidP="009B0481">
            <w:pPr>
              <w:pStyle w:val="TAC"/>
            </w:pPr>
            <w:r>
              <w:t>5 RBs</w:t>
            </w:r>
          </w:p>
        </w:tc>
      </w:tr>
      <w:tr w:rsidR="009B0481" w14:paraId="654419FF"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47C47BF"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5C0AA58F" w14:textId="485D5D64" w:rsidR="009B0481" w:rsidRDefault="009B0481" w:rsidP="009B0481">
            <w:pPr>
              <w:pStyle w:val="TAC"/>
              <w:rPr>
                <w:lang w:eastAsia="zh-CN"/>
              </w:rPr>
            </w:pPr>
            <w:r>
              <w:t>G-FR1-</w:t>
            </w:r>
            <w:r>
              <w:rPr>
                <w:rFonts w:hint="eastAsia"/>
                <w:lang w:eastAsia="zh-CN"/>
              </w:rPr>
              <w:t>NTN-</w:t>
            </w:r>
            <w:r>
              <w:t>A1-2</w:t>
            </w:r>
          </w:p>
        </w:tc>
        <w:tc>
          <w:tcPr>
            <w:tcW w:w="1276" w:type="dxa"/>
            <w:tcBorders>
              <w:top w:val="single" w:sz="6" w:space="0" w:color="000000"/>
              <w:left w:val="single" w:sz="6" w:space="0" w:color="000000"/>
              <w:bottom w:val="single" w:sz="6" w:space="0" w:color="000000"/>
              <w:right w:val="single" w:sz="6" w:space="0" w:color="000000"/>
            </w:tcBorders>
            <w:vAlign w:val="center"/>
          </w:tcPr>
          <w:p w14:paraId="1F7E33FF" w14:textId="77777777" w:rsidR="009B0481" w:rsidRDefault="009B0481" w:rsidP="009B0481">
            <w:pPr>
              <w:pStyle w:val="TAC"/>
            </w:pPr>
            <w:r>
              <w:rPr>
                <w:rFonts w:hint="eastAsia"/>
                <w:lang w:val="en-US" w:eastAsia="zh-CN"/>
              </w:rPr>
              <w:t xml:space="preserve">-96.4 </w:t>
            </w:r>
          </w:p>
        </w:tc>
        <w:tc>
          <w:tcPr>
            <w:tcW w:w="1276" w:type="dxa"/>
            <w:tcBorders>
              <w:top w:val="single" w:sz="6" w:space="0" w:color="000000"/>
              <w:left w:val="single" w:sz="6" w:space="0" w:color="000000"/>
              <w:bottom w:val="single" w:sz="6" w:space="0" w:color="000000"/>
              <w:right w:val="single" w:sz="6" w:space="0" w:color="000000"/>
            </w:tcBorders>
            <w:vAlign w:val="center"/>
          </w:tcPr>
          <w:p w14:paraId="479D7755" w14:textId="77777777" w:rsidR="009B0481" w:rsidRDefault="009B0481" w:rsidP="009B0481">
            <w:pPr>
              <w:pStyle w:val="TAC"/>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7EF7CC78" w14:textId="77777777" w:rsidR="009B0481" w:rsidRDefault="009B0481" w:rsidP="009B0481">
            <w:pPr>
              <w:pStyle w:val="TAC"/>
            </w:pPr>
            <w:r>
              <w:t>DFT-s-OFDM NR signal, 30 kHz SCS</w:t>
            </w:r>
            <w:r>
              <w:rPr>
                <w:rFonts w:hint="eastAsia"/>
              </w:rPr>
              <w:t>,</w:t>
            </w:r>
          </w:p>
          <w:p w14:paraId="036C1A93" w14:textId="77777777" w:rsidR="009B0481" w:rsidRDefault="009B0481" w:rsidP="009B0481">
            <w:pPr>
              <w:pStyle w:val="TAC"/>
            </w:pPr>
            <w:r>
              <w:t>10 RBs</w:t>
            </w:r>
          </w:p>
        </w:tc>
      </w:tr>
      <w:tr w:rsidR="009B0481" w14:paraId="4822BDD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0A62601"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9B0481" w:rsidRDefault="009B0481" w:rsidP="009B0481">
            <w:pPr>
              <w:pStyle w:val="TAC"/>
              <w:rPr>
                <w:lang w:eastAsia="zh-CN"/>
              </w:rPr>
            </w:pPr>
            <w:r>
              <w:t>60</w:t>
            </w:r>
          </w:p>
        </w:tc>
        <w:tc>
          <w:tcPr>
            <w:tcW w:w="1842" w:type="dxa"/>
            <w:tcBorders>
              <w:top w:val="single" w:sz="6" w:space="0" w:color="000000"/>
              <w:left w:val="single" w:sz="6" w:space="0" w:color="000000"/>
              <w:bottom w:val="single" w:sz="6" w:space="0" w:color="000000"/>
              <w:right w:val="single" w:sz="6" w:space="0" w:color="000000"/>
            </w:tcBorders>
            <w:vAlign w:val="center"/>
          </w:tcPr>
          <w:p w14:paraId="5DE5F0E6" w14:textId="37472DAA" w:rsidR="009B0481" w:rsidRDefault="009B0481" w:rsidP="009B0481">
            <w:pPr>
              <w:pStyle w:val="TAC"/>
              <w:rPr>
                <w:lang w:eastAsia="zh-CN"/>
              </w:rPr>
            </w:pPr>
            <w:r>
              <w:t>G-FR1-</w:t>
            </w:r>
            <w:r>
              <w:rPr>
                <w:rFonts w:hint="eastAsia"/>
                <w:lang w:eastAsia="zh-CN"/>
              </w:rPr>
              <w:t>NTN-</w:t>
            </w:r>
            <w:r>
              <w:t>A1-9</w:t>
            </w:r>
          </w:p>
        </w:tc>
        <w:tc>
          <w:tcPr>
            <w:tcW w:w="1276" w:type="dxa"/>
            <w:tcBorders>
              <w:top w:val="single" w:sz="6" w:space="0" w:color="000000"/>
              <w:left w:val="single" w:sz="6" w:space="0" w:color="000000"/>
              <w:bottom w:val="single" w:sz="6" w:space="0" w:color="000000"/>
              <w:right w:val="single" w:sz="6" w:space="0" w:color="000000"/>
            </w:tcBorders>
            <w:vAlign w:val="center"/>
          </w:tcPr>
          <w:p w14:paraId="595783E6" w14:textId="77777777" w:rsidR="009B0481" w:rsidRDefault="009B0481" w:rsidP="009B0481">
            <w:pPr>
              <w:pStyle w:val="TAC"/>
              <w:rPr>
                <w:lang w:eastAsia="zh-CN"/>
              </w:rPr>
            </w:pPr>
            <w:r>
              <w:rPr>
                <w:rFonts w:hint="eastAsia"/>
                <w:lang w:val="en-US" w:eastAsia="zh-CN"/>
              </w:rPr>
              <w:t xml:space="preserve">-95.8 </w:t>
            </w:r>
          </w:p>
        </w:tc>
        <w:tc>
          <w:tcPr>
            <w:tcW w:w="1276" w:type="dxa"/>
            <w:tcBorders>
              <w:top w:val="single" w:sz="6" w:space="0" w:color="000000"/>
              <w:left w:val="single" w:sz="6" w:space="0" w:color="000000"/>
              <w:bottom w:val="single" w:sz="6" w:space="0" w:color="000000"/>
              <w:right w:val="single" w:sz="6" w:space="0" w:color="000000"/>
            </w:tcBorders>
            <w:vAlign w:val="center"/>
          </w:tcPr>
          <w:p w14:paraId="0D6C0612" w14:textId="77777777" w:rsidR="009B0481" w:rsidRDefault="009B0481" w:rsidP="009B0481">
            <w:pPr>
              <w:pStyle w:val="TAC"/>
              <w:rPr>
                <w:lang w:eastAsia="zh-CN"/>
              </w:rPr>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04318927" w14:textId="77777777" w:rsidR="009B0481" w:rsidRDefault="009B0481" w:rsidP="009B0481">
            <w:pPr>
              <w:pStyle w:val="TAC"/>
            </w:pPr>
            <w:r>
              <w:t>DFT-s-OFDM NR signal, 60 kHz SCS</w:t>
            </w:r>
            <w:r>
              <w:rPr>
                <w:rFonts w:hint="eastAsia"/>
              </w:rPr>
              <w:t>,</w:t>
            </w:r>
          </w:p>
          <w:p w14:paraId="7B6761E0" w14:textId="77777777" w:rsidR="009B0481" w:rsidRDefault="009B0481" w:rsidP="009B0481">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2013" w:name="_Toc104311045"/>
      <w:bookmarkStart w:id="2014" w:name="_Toc106126746"/>
      <w:bookmarkStart w:id="2015"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693"/>
        <w:gridCol w:w="1560"/>
        <w:gridCol w:w="1631"/>
        <w:gridCol w:w="1252"/>
        <w:gridCol w:w="1329"/>
        <w:gridCol w:w="2158"/>
      </w:tblGrid>
      <w:tr w:rsidR="00406C44" w14:paraId="7999489E"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560"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9B0481" w14:paraId="63A007F4"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883BF6D"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41536CF9"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886506" w14:textId="5507154F" w:rsidR="009B0481" w:rsidRDefault="009B0481" w:rsidP="009B048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9B0481" w:rsidRDefault="009B0481" w:rsidP="009B0481">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9B0481" w:rsidRDefault="009B0481" w:rsidP="009B0481">
            <w:pPr>
              <w:pStyle w:val="TAC"/>
            </w:pPr>
            <w:r>
              <w:t>DFT-s-OFDM</w:t>
            </w:r>
            <w:r>
              <w:rPr>
                <w:rFonts w:eastAsia="SimSun"/>
              </w:rPr>
              <w:t xml:space="preserve"> </w:t>
            </w:r>
            <w:r>
              <w:t>NR signal, 15 kHz SCS</w:t>
            </w:r>
            <w:r>
              <w:rPr>
                <w:rFonts w:hint="eastAsia"/>
              </w:rPr>
              <w:t>,</w:t>
            </w:r>
          </w:p>
          <w:p w14:paraId="47AA1979" w14:textId="77777777" w:rsidR="009B0481" w:rsidRDefault="009B0481" w:rsidP="009B0481">
            <w:pPr>
              <w:pStyle w:val="TAC"/>
              <w:rPr>
                <w:lang w:eastAsia="zh-CN"/>
              </w:rPr>
            </w:pPr>
            <w:r>
              <w:t xml:space="preserve">10 </w:t>
            </w:r>
            <w:r>
              <w:rPr>
                <w:lang w:eastAsia="zh-CN"/>
              </w:rPr>
              <w:t>RBs</w:t>
            </w:r>
          </w:p>
        </w:tc>
      </w:tr>
      <w:tr w:rsidR="009B0481" w14:paraId="73FE6873"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D5E030C"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AA789F2"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63F7A9" w14:textId="48B9853B" w:rsidR="009B0481" w:rsidRDefault="009B0481" w:rsidP="009B048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9B0481" w:rsidRDefault="009B0481" w:rsidP="009B0481">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9B0481" w:rsidRDefault="009B0481" w:rsidP="009B0481">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9B0481" w:rsidRDefault="009B0481" w:rsidP="009B0481">
            <w:pPr>
              <w:pStyle w:val="TAC"/>
            </w:pPr>
            <w:r>
              <w:t>DFT-s-OFDM</w:t>
            </w:r>
            <w:r>
              <w:rPr>
                <w:rFonts w:eastAsia="SimSun"/>
              </w:rPr>
              <w:t xml:space="preserve"> </w:t>
            </w:r>
            <w:r>
              <w:t>NR signal, 15 kHz SCS</w:t>
            </w:r>
            <w:r>
              <w:rPr>
                <w:rFonts w:hint="eastAsia"/>
              </w:rPr>
              <w:t>,</w:t>
            </w:r>
          </w:p>
          <w:p w14:paraId="6406CD49" w14:textId="77777777" w:rsidR="009B0481" w:rsidRDefault="009B0481" w:rsidP="009B0481">
            <w:pPr>
              <w:pStyle w:val="TAC"/>
            </w:pPr>
            <w:r>
              <w:t xml:space="preserve">25 </w:t>
            </w:r>
            <w:r>
              <w:rPr>
                <w:lang w:eastAsia="zh-CN"/>
              </w:rPr>
              <w:t>RBs</w:t>
            </w:r>
          </w:p>
        </w:tc>
      </w:tr>
      <w:tr w:rsidR="009B0481" w14:paraId="11B49441"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1F9E916"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6B6F9448"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32987D34" w14:textId="76C58157" w:rsidR="009B0481" w:rsidRDefault="009B0481" w:rsidP="009B048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9B0481" w:rsidRDefault="009B0481" w:rsidP="009B0481">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9B0481" w:rsidRDefault="009B0481" w:rsidP="009B0481">
            <w:pPr>
              <w:pStyle w:val="TAC"/>
            </w:pPr>
            <w:r>
              <w:t>DFT-s-OFDM</w:t>
            </w:r>
            <w:r>
              <w:rPr>
                <w:rFonts w:eastAsia="SimSun"/>
              </w:rPr>
              <w:t xml:space="preserve"> </w:t>
            </w:r>
            <w:r>
              <w:t>NR signal, 30 kHz SCS</w:t>
            </w:r>
            <w:r>
              <w:rPr>
                <w:rFonts w:hint="eastAsia"/>
              </w:rPr>
              <w:t>,</w:t>
            </w:r>
          </w:p>
          <w:p w14:paraId="739762C2" w14:textId="77777777" w:rsidR="009B0481" w:rsidRDefault="009B0481" w:rsidP="009B0481">
            <w:pPr>
              <w:pStyle w:val="TAC"/>
            </w:pPr>
            <w:r>
              <w:t>5 RBs</w:t>
            </w:r>
          </w:p>
        </w:tc>
      </w:tr>
      <w:tr w:rsidR="009B0481" w14:paraId="6840100D"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7A84B1E"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E569F01"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C1ED2CA" w14:textId="1EA5C336" w:rsidR="009B0481" w:rsidRDefault="009B0481" w:rsidP="009B048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9B0481" w:rsidRDefault="009B0481" w:rsidP="009B0481">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9B0481" w:rsidRDefault="009B0481" w:rsidP="009B0481">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9B0481" w:rsidRDefault="009B0481" w:rsidP="009B0481">
            <w:pPr>
              <w:pStyle w:val="TAC"/>
            </w:pPr>
            <w:r>
              <w:t>DFT-s-OFDM</w:t>
            </w:r>
            <w:r>
              <w:rPr>
                <w:rFonts w:eastAsia="SimSun"/>
              </w:rPr>
              <w:t xml:space="preserve"> </w:t>
            </w:r>
            <w:r>
              <w:t>NR signal, 30 kHz SCS</w:t>
            </w:r>
            <w:r>
              <w:rPr>
                <w:rFonts w:hint="eastAsia"/>
              </w:rPr>
              <w:t>,</w:t>
            </w:r>
          </w:p>
          <w:p w14:paraId="2C76E51B" w14:textId="77777777" w:rsidR="009B0481" w:rsidRDefault="009B0481" w:rsidP="009B0481">
            <w:pPr>
              <w:pStyle w:val="TAC"/>
            </w:pPr>
            <w:r>
              <w:t>10 RBs</w:t>
            </w:r>
          </w:p>
        </w:tc>
      </w:tr>
      <w:tr w:rsidR="009B0481" w14:paraId="61E8C169"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7CB4BB5B"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3C847CD5" w14:textId="77777777" w:rsidR="009B0481" w:rsidRDefault="009B0481" w:rsidP="009B0481">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41B5CB13" w14:textId="77A09015" w:rsidR="009B0481" w:rsidRDefault="009B0481" w:rsidP="009B048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9B0481" w:rsidRDefault="009B0481" w:rsidP="009B048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9B0481" w:rsidRDefault="009B0481" w:rsidP="009B0481">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9B0481" w:rsidRDefault="009B0481" w:rsidP="009B0481">
            <w:pPr>
              <w:pStyle w:val="TAC"/>
            </w:pPr>
            <w:r>
              <w:t>DFT-s-OFDM</w:t>
            </w:r>
            <w:r>
              <w:rPr>
                <w:rFonts w:eastAsia="SimSun"/>
              </w:rPr>
              <w:t xml:space="preserve"> </w:t>
            </w:r>
            <w:r>
              <w:t>NR signal, 60 kHz SCS</w:t>
            </w:r>
            <w:r>
              <w:rPr>
                <w:rFonts w:hint="eastAsia"/>
              </w:rPr>
              <w:t>,</w:t>
            </w:r>
          </w:p>
          <w:p w14:paraId="506F8907" w14:textId="77777777" w:rsidR="009B0481" w:rsidRDefault="009B0481" w:rsidP="009B0481">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2016" w:name="_Toc114242227"/>
      <w:bookmarkStart w:id="2017" w:name="_Toc123044171"/>
      <w:bookmarkStart w:id="2018" w:name="_Toc124157810"/>
      <w:bookmarkStart w:id="2019" w:name="_Toc124259733"/>
      <w:bookmarkStart w:id="2020" w:name="_Toc130584804"/>
      <w:bookmarkStart w:id="2021" w:name="_Toc137464460"/>
      <w:bookmarkStart w:id="2022" w:name="_Toc138884129"/>
      <w:bookmarkStart w:id="2023" w:name="_Toc145643330"/>
      <w:bookmarkStart w:id="2024" w:name="_Toc155469431"/>
      <w:bookmarkStart w:id="2025" w:name="_Toc161667777"/>
      <w:bookmarkStart w:id="2026" w:name="_Toc169708595"/>
      <w:bookmarkStart w:id="2027" w:name="_Toc176441498"/>
      <w:bookmarkStart w:id="2028" w:name="_Toc187246490"/>
      <w:r>
        <w:rPr>
          <w:lang w:eastAsia="zh-CN"/>
        </w:rPr>
        <w:t>8</w:t>
      </w:r>
      <w:r>
        <w:rPr>
          <w:lang w:eastAsia="zh-CN"/>
        </w:rPr>
        <w:tab/>
        <w:t>Conducted performance requirements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6255C4E" w14:textId="77777777" w:rsidR="001F6D06" w:rsidRDefault="001F6D06" w:rsidP="001F6D06">
      <w:pPr>
        <w:pStyle w:val="Heading2"/>
        <w:rPr>
          <w:lang w:eastAsia="zh-CN"/>
        </w:rPr>
      </w:pPr>
      <w:bookmarkStart w:id="2029" w:name="_Toc104311046"/>
      <w:bookmarkStart w:id="2030" w:name="_Toc106126747"/>
      <w:bookmarkStart w:id="2031" w:name="_Toc106177060"/>
      <w:bookmarkStart w:id="2032" w:name="_Toc114242228"/>
      <w:bookmarkStart w:id="2033" w:name="_Toc123044172"/>
      <w:bookmarkStart w:id="2034" w:name="_Toc124157811"/>
      <w:bookmarkStart w:id="2035" w:name="_Toc124259734"/>
      <w:bookmarkStart w:id="2036" w:name="_Toc130584805"/>
      <w:bookmarkStart w:id="2037" w:name="_Toc137464461"/>
      <w:bookmarkStart w:id="2038" w:name="_Toc138884130"/>
      <w:bookmarkStart w:id="2039" w:name="_Toc145643331"/>
      <w:bookmarkStart w:id="2040" w:name="_Toc155469432"/>
      <w:bookmarkStart w:id="2041" w:name="_Toc161667778"/>
      <w:bookmarkStart w:id="2042" w:name="_Toc169708596"/>
      <w:bookmarkStart w:id="2043" w:name="_Toc176441499"/>
      <w:bookmarkStart w:id="2044" w:name="_Toc187246491"/>
      <w:r>
        <w:rPr>
          <w:lang w:eastAsia="zh-CN"/>
        </w:rPr>
        <w:t>8.1</w:t>
      </w:r>
      <w:r>
        <w:rPr>
          <w:lang w:eastAsia="zh-CN"/>
        </w:rPr>
        <w:tab/>
        <w:t>General</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045" w:name="_Toc104311047"/>
      <w:bookmarkStart w:id="2046" w:name="_Toc106126748"/>
      <w:bookmarkStart w:id="2047" w:name="_Toc106177061"/>
      <w:bookmarkStart w:id="2048" w:name="_Toc114242229"/>
      <w:bookmarkStart w:id="2049" w:name="_Toc123044173"/>
      <w:bookmarkStart w:id="2050" w:name="_Toc124157812"/>
      <w:bookmarkStart w:id="2051" w:name="_Toc124259735"/>
      <w:bookmarkStart w:id="2052" w:name="_Toc130584806"/>
      <w:bookmarkStart w:id="2053" w:name="_Toc137464462"/>
      <w:bookmarkStart w:id="2054" w:name="_Toc138884131"/>
      <w:bookmarkStart w:id="2055" w:name="_Toc145643332"/>
      <w:bookmarkStart w:id="2056" w:name="_Toc155469433"/>
      <w:bookmarkStart w:id="2057" w:name="_Toc161667779"/>
      <w:bookmarkStart w:id="2058" w:name="_Toc169708597"/>
      <w:bookmarkStart w:id="2059" w:name="_Toc176441500"/>
      <w:bookmarkStart w:id="2060" w:name="_Toc187246492"/>
      <w:r>
        <w:rPr>
          <w:lang w:eastAsia="zh-CN"/>
        </w:rPr>
        <w:lastRenderedPageBreak/>
        <w:t>8.2</w:t>
      </w:r>
      <w:r>
        <w:rPr>
          <w:lang w:eastAsia="zh-CN"/>
        </w:rPr>
        <w:tab/>
      </w:r>
      <w:r w:rsidR="000A4698">
        <w:rPr>
          <w:lang w:eastAsia="zh-CN"/>
        </w:rPr>
        <w:t>Performance requirements for PUSCH</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72BAEB6B" w14:textId="77777777" w:rsidR="00F400A3" w:rsidRPr="007464A4" w:rsidRDefault="00F400A3" w:rsidP="00F400A3">
      <w:pPr>
        <w:pStyle w:val="Heading3"/>
      </w:pPr>
      <w:bookmarkStart w:id="2061" w:name="_Toc21127565"/>
      <w:bookmarkStart w:id="2062" w:name="_Toc29811774"/>
      <w:bookmarkStart w:id="2063" w:name="_Toc36817326"/>
      <w:bookmarkStart w:id="2064" w:name="_Toc37260243"/>
      <w:bookmarkStart w:id="2065" w:name="_Toc37267631"/>
      <w:bookmarkStart w:id="2066" w:name="_Toc44712233"/>
      <w:bookmarkStart w:id="2067" w:name="_Toc45893546"/>
      <w:bookmarkStart w:id="2068" w:name="_Toc53178268"/>
      <w:bookmarkStart w:id="2069" w:name="_Toc53178719"/>
      <w:bookmarkStart w:id="2070" w:name="_Toc61178945"/>
      <w:bookmarkStart w:id="2071" w:name="_Toc61179415"/>
      <w:bookmarkStart w:id="2072" w:name="_Toc67916711"/>
      <w:bookmarkStart w:id="2073" w:name="_Toc74663309"/>
      <w:bookmarkStart w:id="2074" w:name="_Toc82621849"/>
      <w:bookmarkStart w:id="2075" w:name="_Toc90422696"/>
      <w:bookmarkStart w:id="2076" w:name="_Toc106782892"/>
      <w:bookmarkStart w:id="2077" w:name="_Toc107311783"/>
      <w:bookmarkStart w:id="2078" w:name="_Toc107419367"/>
      <w:bookmarkStart w:id="2079" w:name="_Toc107474994"/>
      <w:bookmarkStart w:id="2080" w:name="_Toc114255587"/>
      <w:bookmarkStart w:id="2081" w:name="_Toc115186267"/>
      <w:bookmarkStart w:id="2082" w:name="_Toc123044174"/>
      <w:bookmarkStart w:id="2083" w:name="_Toc124157813"/>
      <w:bookmarkStart w:id="2084" w:name="_Toc124259736"/>
      <w:bookmarkStart w:id="2085" w:name="_Toc130584807"/>
      <w:bookmarkStart w:id="2086" w:name="_Toc137464463"/>
      <w:bookmarkStart w:id="2087" w:name="_Toc138884132"/>
      <w:bookmarkStart w:id="2088" w:name="_Toc145643333"/>
      <w:bookmarkStart w:id="2089" w:name="_Toc155469434"/>
      <w:bookmarkStart w:id="2090" w:name="_Toc161667780"/>
      <w:bookmarkStart w:id="2091" w:name="_Toc169708598"/>
      <w:bookmarkStart w:id="2092" w:name="_Toc176441501"/>
      <w:bookmarkStart w:id="2093" w:name="_Toc187246493"/>
      <w:r w:rsidRPr="007464A4">
        <w:t>8.2.1</w:t>
      </w:r>
      <w:r w:rsidRPr="007464A4">
        <w:tab/>
        <w:t>Requirements for PUSCH with transform precoding disabled</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07E66E4C" w14:textId="77777777" w:rsidR="00F400A3" w:rsidRPr="007464A4" w:rsidRDefault="00F400A3" w:rsidP="00F400A3">
      <w:pPr>
        <w:pStyle w:val="Heading4"/>
      </w:pPr>
      <w:bookmarkStart w:id="2094" w:name="_Toc21127566"/>
      <w:bookmarkStart w:id="2095" w:name="_Toc29811775"/>
      <w:bookmarkStart w:id="2096" w:name="_Toc36817327"/>
      <w:bookmarkStart w:id="2097" w:name="_Toc37260244"/>
      <w:bookmarkStart w:id="2098" w:name="_Toc37267632"/>
      <w:bookmarkStart w:id="2099" w:name="_Toc44712234"/>
      <w:bookmarkStart w:id="2100" w:name="_Toc45893547"/>
      <w:bookmarkStart w:id="2101" w:name="_Toc53178269"/>
      <w:bookmarkStart w:id="2102" w:name="_Toc53178720"/>
      <w:bookmarkStart w:id="2103" w:name="_Toc61178946"/>
      <w:bookmarkStart w:id="2104" w:name="_Toc61179416"/>
      <w:bookmarkStart w:id="2105" w:name="_Toc67916712"/>
      <w:bookmarkStart w:id="2106" w:name="_Toc74663310"/>
      <w:bookmarkStart w:id="2107" w:name="_Toc82621850"/>
      <w:bookmarkStart w:id="2108" w:name="_Toc90422697"/>
      <w:bookmarkStart w:id="2109" w:name="_Toc106782893"/>
      <w:bookmarkStart w:id="2110" w:name="_Toc107311784"/>
      <w:bookmarkStart w:id="2111" w:name="_Toc107419368"/>
      <w:bookmarkStart w:id="2112" w:name="_Toc107474995"/>
      <w:bookmarkStart w:id="2113" w:name="_Toc114255588"/>
      <w:bookmarkStart w:id="2114" w:name="_Toc115186268"/>
      <w:bookmarkStart w:id="2115" w:name="_Toc123044175"/>
      <w:bookmarkStart w:id="2116" w:name="_Toc124157814"/>
      <w:bookmarkStart w:id="2117" w:name="_Toc124259737"/>
      <w:bookmarkStart w:id="2118" w:name="_Toc130584808"/>
      <w:bookmarkStart w:id="2119" w:name="_Toc137464464"/>
      <w:bookmarkStart w:id="2120" w:name="_Toc138884133"/>
      <w:bookmarkStart w:id="2121" w:name="_Toc145643334"/>
      <w:bookmarkStart w:id="2122" w:name="_Toc155469435"/>
      <w:bookmarkStart w:id="2123" w:name="_Toc161667781"/>
      <w:bookmarkStart w:id="2124" w:name="_Toc169708599"/>
      <w:bookmarkStart w:id="2125" w:name="_Toc176441502"/>
      <w:bookmarkStart w:id="2126" w:name="_Toc187246494"/>
      <w:r w:rsidRPr="007464A4">
        <w:t>8.2.1.1</w:t>
      </w:r>
      <w:r w:rsidRPr="007464A4">
        <w:tab/>
        <w:t>General</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127" w:name="_Toc21127567"/>
      <w:bookmarkStart w:id="2128" w:name="_Toc29811776"/>
      <w:bookmarkStart w:id="2129" w:name="_Toc36817328"/>
      <w:bookmarkStart w:id="2130" w:name="_Toc37260245"/>
      <w:bookmarkStart w:id="2131" w:name="_Toc37267633"/>
      <w:bookmarkStart w:id="2132" w:name="_Toc44712235"/>
      <w:bookmarkStart w:id="2133" w:name="_Toc45893548"/>
      <w:bookmarkStart w:id="2134" w:name="_Toc53178270"/>
      <w:bookmarkStart w:id="2135" w:name="_Toc53178721"/>
      <w:bookmarkStart w:id="2136" w:name="_Toc61178947"/>
      <w:bookmarkStart w:id="2137" w:name="_Toc61179417"/>
      <w:bookmarkStart w:id="2138" w:name="_Toc67916713"/>
      <w:bookmarkStart w:id="2139" w:name="_Toc74663311"/>
      <w:bookmarkStart w:id="2140" w:name="_Toc82621851"/>
      <w:bookmarkStart w:id="2141" w:name="_Toc90422698"/>
      <w:bookmarkStart w:id="2142" w:name="_Toc106782894"/>
      <w:bookmarkStart w:id="2143" w:name="_Toc107311785"/>
      <w:bookmarkStart w:id="2144" w:name="_Toc107419369"/>
      <w:bookmarkStart w:id="2145" w:name="_Toc107474996"/>
      <w:bookmarkStart w:id="2146" w:name="_Toc114255589"/>
      <w:bookmarkStart w:id="2147" w:name="_Toc115186269"/>
      <w:bookmarkStart w:id="2148" w:name="_Toc123044176"/>
      <w:bookmarkStart w:id="2149" w:name="_Toc124157815"/>
      <w:bookmarkStart w:id="2150" w:name="_Toc124259738"/>
      <w:bookmarkStart w:id="2151" w:name="_Toc130584809"/>
      <w:bookmarkStart w:id="2152" w:name="_Toc137464465"/>
      <w:bookmarkStart w:id="2153" w:name="_Toc138884134"/>
      <w:bookmarkStart w:id="2154" w:name="_Toc145643335"/>
      <w:bookmarkStart w:id="2155" w:name="_Toc155469436"/>
      <w:bookmarkStart w:id="2156" w:name="_Toc161667782"/>
      <w:bookmarkStart w:id="2157" w:name="_Toc169708600"/>
      <w:bookmarkStart w:id="2158" w:name="_Toc176441503"/>
      <w:bookmarkStart w:id="2159" w:name="_Toc187246495"/>
      <w:r w:rsidRPr="007464A4">
        <w:t>8.2.1</w:t>
      </w:r>
      <w:r w:rsidRPr="007464A4">
        <w:rPr>
          <w:rFonts w:eastAsia="DengXian"/>
          <w:lang w:eastAsia="zh-CN"/>
        </w:rPr>
        <w:t>.2</w:t>
      </w:r>
      <w:r w:rsidRPr="007464A4">
        <w:tab/>
        <w:t>Minimum requirements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15B437AA" w:rsidR="00F400A3" w:rsidRPr="007464A4" w:rsidRDefault="00F400A3" w:rsidP="00F400A3">
      <w:pPr>
        <w:pStyle w:val="TH"/>
        <w:rPr>
          <w:lang w:eastAsia="zh-CN"/>
        </w:rPr>
      </w:pPr>
      <w:r w:rsidRPr="007464A4">
        <w:t xml:space="preserve">Table 8.2.1.2-1: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5 MHz channel bandwidth</w:t>
      </w:r>
      <w:r w:rsidR="000F3060" w:rsidRPr="007464A4">
        <w:rPr>
          <w:lang w:eastAsia="zh-CN"/>
        </w:rPr>
        <w:t>, 15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43913093" w:rsidR="00F400A3" w:rsidRPr="007464A4" w:rsidRDefault="000F3060" w:rsidP="00F400A3">
            <w:pPr>
              <w:pStyle w:val="TAH"/>
            </w:pPr>
            <w:r w:rsidRPr="006C48B7">
              <w:t xml:space="preserve">Propagation conditions and correlation matrix (Annex </w:t>
            </w:r>
            <w:r>
              <w:t>D</w:t>
            </w:r>
            <w:r w:rsidRPr="006C48B7">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0F3060" w:rsidRPr="007464A4" w14:paraId="131244FF" w14:textId="77777777" w:rsidTr="005F7560">
        <w:trPr>
          <w:cantSplit/>
          <w:jc w:val="center"/>
        </w:trPr>
        <w:tc>
          <w:tcPr>
            <w:tcW w:w="0" w:type="auto"/>
            <w:vMerge w:val="restart"/>
            <w:shd w:val="clear" w:color="auto" w:fill="auto"/>
            <w:vAlign w:val="center"/>
          </w:tcPr>
          <w:p w14:paraId="02B52095" w14:textId="77777777" w:rsidR="000F3060" w:rsidRPr="007464A4" w:rsidRDefault="000F3060" w:rsidP="000F3060">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0F3060" w:rsidRPr="007464A4" w:rsidRDefault="000F3060" w:rsidP="000F3060">
            <w:pPr>
              <w:pStyle w:val="TAC"/>
              <w:rPr>
                <w:rFonts w:eastAsia="Times New Roman"/>
              </w:rPr>
            </w:pPr>
            <w:r w:rsidRPr="007464A4">
              <w:rPr>
                <w:rFonts w:eastAsia="Times New Roman"/>
              </w:rPr>
              <w:t>1</w:t>
            </w:r>
          </w:p>
        </w:tc>
        <w:tc>
          <w:tcPr>
            <w:tcW w:w="0" w:type="auto"/>
            <w:vAlign w:val="center"/>
          </w:tcPr>
          <w:p w14:paraId="61E9008D" w14:textId="77777777" w:rsidR="000F3060" w:rsidRPr="007464A4" w:rsidRDefault="000F3060" w:rsidP="000F3060">
            <w:pPr>
              <w:pStyle w:val="TAC"/>
              <w:rPr>
                <w:rFonts w:eastAsia="Times New Roman"/>
              </w:rPr>
            </w:pPr>
            <w:r w:rsidRPr="007464A4">
              <w:rPr>
                <w:rFonts w:eastAsia="Times New Roman" w:cs="Arial"/>
              </w:rPr>
              <w:t>Normal</w:t>
            </w:r>
          </w:p>
        </w:tc>
        <w:tc>
          <w:tcPr>
            <w:tcW w:w="0" w:type="auto"/>
            <w:vAlign w:val="center"/>
          </w:tcPr>
          <w:p w14:paraId="42C70FBE" w14:textId="77777777" w:rsidR="000F3060" w:rsidRPr="007464A4" w:rsidRDefault="000F3060" w:rsidP="000F3060">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3044A643" w14:textId="5E21727D"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4332E89A" w14:textId="4A07B886" w:rsidR="000F3060" w:rsidRPr="007464A4" w:rsidRDefault="000F3060" w:rsidP="000F3060">
            <w:pPr>
              <w:pStyle w:val="TAC"/>
              <w:rPr>
                <w:lang w:eastAsia="zh-CN"/>
              </w:rPr>
            </w:pPr>
            <w:r w:rsidRPr="006C48B7">
              <w:rPr>
                <w:lang w:eastAsia="zh-CN"/>
              </w:rPr>
              <w:t>3.2</w:t>
            </w:r>
          </w:p>
        </w:tc>
      </w:tr>
      <w:tr w:rsidR="000F3060" w:rsidRPr="007464A4" w14:paraId="24A01455" w14:textId="77777777" w:rsidTr="005F7560">
        <w:trPr>
          <w:cantSplit/>
          <w:jc w:val="center"/>
        </w:trPr>
        <w:tc>
          <w:tcPr>
            <w:tcW w:w="0" w:type="auto"/>
            <w:vMerge/>
            <w:shd w:val="clear" w:color="auto" w:fill="auto"/>
            <w:vAlign w:val="center"/>
          </w:tcPr>
          <w:p w14:paraId="3EEDB770" w14:textId="77777777" w:rsidR="000F3060" w:rsidRPr="007464A4" w:rsidRDefault="000F3060" w:rsidP="000F3060">
            <w:pPr>
              <w:pStyle w:val="TAC"/>
              <w:rPr>
                <w:rFonts w:eastAsia="Times New Roman"/>
              </w:rPr>
            </w:pPr>
          </w:p>
        </w:tc>
        <w:tc>
          <w:tcPr>
            <w:tcW w:w="0" w:type="auto"/>
            <w:vMerge/>
            <w:shd w:val="clear" w:color="auto" w:fill="auto"/>
            <w:vAlign w:val="center"/>
          </w:tcPr>
          <w:p w14:paraId="40A3247F" w14:textId="77777777" w:rsidR="000F3060" w:rsidRPr="007464A4" w:rsidRDefault="000F3060" w:rsidP="000F3060">
            <w:pPr>
              <w:pStyle w:val="TAC"/>
              <w:rPr>
                <w:rFonts w:eastAsia="Times New Roman"/>
              </w:rPr>
            </w:pPr>
          </w:p>
        </w:tc>
        <w:tc>
          <w:tcPr>
            <w:tcW w:w="0" w:type="auto"/>
            <w:vAlign w:val="center"/>
          </w:tcPr>
          <w:p w14:paraId="4DBBE9B0"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3D00DEB4"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0B2EF83C" w14:textId="4F7B7081"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256B68CC" w14:textId="76F90F77" w:rsidR="000F3060" w:rsidRPr="007464A4" w:rsidRDefault="000F3060" w:rsidP="000F3060">
            <w:pPr>
              <w:pStyle w:val="TAC"/>
              <w:rPr>
                <w:rFonts w:eastAsia="Times New Roman"/>
              </w:rPr>
            </w:pPr>
            <w:r w:rsidRPr="006C48B7">
              <w:rPr>
                <w:lang w:eastAsia="zh-CN"/>
              </w:rPr>
              <w:t>1.6</w:t>
            </w:r>
          </w:p>
        </w:tc>
      </w:tr>
      <w:tr w:rsidR="000F3060" w:rsidRPr="007464A4" w14:paraId="662EC112" w14:textId="77777777" w:rsidTr="005F7560">
        <w:trPr>
          <w:cantSplit/>
          <w:jc w:val="center"/>
        </w:trPr>
        <w:tc>
          <w:tcPr>
            <w:tcW w:w="0" w:type="auto"/>
            <w:vMerge/>
            <w:shd w:val="clear" w:color="auto" w:fill="auto"/>
            <w:vAlign w:val="center"/>
          </w:tcPr>
          <w:p w14:paraId="2C38B987" w14:textId="77777777" w:rsidR="000F3060" w:rsidRPr="007464A4" w:rsidRDefault="000F3060" w:rsidP="000F3060">
            <w:pPr>
              <w:pStyle w:val="TAC"/>
              <w:rPr>
                <w:rFonts w:eastAsia="Times New Roman"/>
              </w:rPr>
            </w:pPr>
          </w:p>
        </w:tc>
        <w:tc>
          <w:tcPr>
            <w:tcW w:w="0" w:type="auto"/>
            <w:vMerge w:val="restart"/>
            <w:shd w:val="clear" w:color="auto" w:fill="auto"/>
            <w:vAlign w:val="center"/>
          </w:tcPr>
          <w:p w14:paraId="17322FCF" w14:textId="77777777" w:rsidR="000F3060" w:rsidRPr="007464A4" w:rsidRDefault="000F3060" w:rsidP="000F3060">
            <w:pPr>
              <w:pStyle w:val="TAC"/>
              <w:rPr>
                <w:lang w:eastAsia="zh-CN"/>
              </w:rPr>
            </w:pPr>
            <w:r w:rsidRPr="007464A4">
              <w:rPr>
                <w:rFonts w:hint="eastAsia"/>
                <w:lang w:eastAsia="zh-CN"/>
              </w:rPr>
              <w:t>2</w:t>
            </w:r>
          </w:p>
        </w:tc>
        <w:tc>
          <w:tcPr>
            <w:tcW w:w="0" w:type="auto"/>
            <w:vAlign w:val="center"/>
          </w:tcPr>
          <w:p w14:paraId="7B60E1C7"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4EC2775E" w14:textId="77777777" w:rsidR="000F3060" w:rsidRPr="007464A4" w:rsidRDefault="000F3060" w:rsidP="000F3060">
            <w:pPr>
              <w:pStyle w:val="TAC"/>
              <w:rPr>
                <w:rFonts w:eastAsia="Times New Roman"/>
              </w:rPr>
            </w:pPr>
            <w:r w:rsidRPr="007464A4">
              <w:rPr>
                <w:rFonts w:eastAsia="Times New Roman"/>
              </w:rPr>
              <w:t>NTN-TDLA100-200 Low</w:t>
            </w:r>
          </w:p>
        </w:tc>
        <w:tc>
          <w:tcPr>
            <w:tcW w:w="0" w:type="auto"/>
            <w:vAlign w:val="center"/>
          </w:tcPr>
          <w:p w14:paraId="156A368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26BAA9AB" w14:textId="5783A2D6"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7944F9C4" w14:textId="0177F421" w:rsidR="000F3060" w:rsidRPr="007464A4" w:rsidRDefault="000F3060" w:rsidP="000F3060">
            <w:pPr>
              <w:pStyle w:val="TAC"/>
              <w:rPr>
                <w:rFonts w:eastAsia="Times New Roman"/>
              </w:rPr>
            </w:pPr>
            <w:r w:rsidRPr="006C48B7">
              <w:rPr>
                <w:lang w:eastAsia="zh-CN"/>
              </w:rPr>
              <w:t>-0.7</w:t>
            </w:r>
          </w:p>
        </w:tc>
      </w:tr>
      <w:tr w:rsidR="000F3060" w:rsidRPr="007464A4" w14:paraId="65EDBC3F" w14:textId="77777777" w:rsidTr="005F7560">
        <w:trPr>
          <w:cantSplit/>
          <w:jc w:val="center"/>
        </w:trPr>
        <w:tc>
          <w:tcPr>
            <w:tcW w:w="0" w:type="auto"/>
            <w:vMerge/>
            <w:shd w:val="clear" w:color="auto" w:fill="auto"/>
            <w:vAlign w:val="center"/>
          </w:tcPr>
          <w:p w14:paraId="2AB1CCE5" w14:textId="77777777" w:rsidR="000F3060" w:rsidRPr="007464A4" w:rsidRDefault="000F3060" w:rsidP="000F3060">
            <w:pPr>
              <w:pStyle w:val="TAC"/>
              <w:rPr>
                <w:rFonts w:eastAsia="Times New Roman"/>
              </w:rPr>
            </w:pPr>
          </w:p>
        </w:tc>
        <w:tc>
          <w:tcPr>
            <w:tcW w:w="0" w:type="auto"/>
            <w:vMerge/>
            <w:shd w:val="clear" w:color="auto" w:fill="auto"/>
            <w:vAlign w:val="center"/>
          </w:tcPr>
          <w:p w14:paraId="020E429D" w14:textId="77777777" w:rsidR="000F3060" w:rsidRPr="007464A4" w:rsidRDefault="000F3060" w:rsidP="000F3060">
            <w:pPr>
              <w:pStyle w:val="TAC"/>
              <w:rPr>
                <w:rFonts w:eastAsia="Times New Roman"/>
              </w:rPr>
            </w:pPr>
          </w:p>
        </w:tc>
        <w:tc>
          <w:tcPr>
            <w:tcW w:w="0" w:type="auto"/>
            <w:vAlign w:val="center"/>
          </w:tcPr>
          <w:p w14:paraId="781E3735" w14:textId="77777777" w:rsidR="000F3060" w:rsidRPr="007464A4" w:rsidRDefault="000F3060" w:rsidP="000F3060">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0F3060" w:rsidRPr="007464A4" w:rsidRDefault="000F3060" w:rsidP="000F3060">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6947AB6B"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0F3060" w:rsidRPr="007464A4" w:rsidRDefault="000F3060" w:rsidP="000F3060">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0F3060" w:rsidRPr="007464A4" w:rsidRDefault="000F3060" w:rsidP="000F3060">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1AA9F797" w:rsidR="00F400A3" w:rsidRPr="007464A4" w:rsidRDefault="00F400A3" w:rsidP="00F400A3">
      <w:pPr>
        <w:pStyle w:val="TH"/>
        <w:rPr>
          <w:lang w:eastAsia="zh-CN"/>
        </w:rPr>
      </w:pPr>
      <w:r w:rsidRPr="007464A4">
        <w:lastRenderedPageBreak/>
        <w:t xml:space="preserve">Table 8.2.1.2-2: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10 MHz channel bandwidth</w:t>
      </w:r>
      <w:r w:rsidR="000F3060" w:rsidRPr="007464A4">
        <w:rPr>
          <w:lang w:eastAsia="zh-CN"/>
        </w:rPr>
        <w:t>, 30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0854A565" w14:textId="77777777" w:rsidTr="00846977">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5E2093A0" w:rsidR="00F400A3" w:rsidRPr="007464A4" w:rsidRDefault="00846977" w:rsidP="00F400A3">
            <w:pPr>
              <w:pStyle w:val="TAH"/>
            </w:pPr>
            <w:r w:rsidRPr="006C48B7">
              <w:t xml:space="preserve">Propagation conditions and correlation matrix (Annex </w:t>
            </w:r>
            <w:r>
              <w:t>D</w:t>
            </w:r>
            <w:r w:rsidRPr="006C48B7">
              <w:t>)</w:t>
            </w:r>
          </w:p>
        </w:tc>
        <w:tc>
          <w:tcPr>
            <w:tcW w:w="1404" w:type="dxa"/>
            <w:vAlign w:val="center"/>
          </w:tcPr>
          <w:p w14:paraId="25BF7341" w14:textId="77777777" w:rsidR="00F400A3" w:rsidRPr="007464A4" w:rsidRDefault="00F400A3" w:rsidP="00F400A3">
            <w:pPr>
              <w:pStyle w:val="TAH"/>
            </w:pPr>
            <w:r w:rsidRPr="007464A4">
              <w:t>Fraction of maximum throughput</w:t>
            </w:r>
          </w:p>
        </w:tc>
        <w:tc>
          <w:tcPr>
            <w:tcW w:w="1028" w:type="dxa"/>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846977" w:rsidRPr="007464A4" w14:paraId="305E3DDF" w14:textId="77777777" w:rsidTr="00846977">
        <w:trPr>
          <w:cantSplit/>
          <w:jc w:val="center"/>
        </w:trPr>
        <w:tc>
          <w:tcPr>
            <w:tcW w:w="0" w:type="auto"/>
            <w:vMerge w:val="restart"/>
            <w:shd w:val="clear" w:color="auto" w:fill="auto"/>
            <w:vAlign w:val="center"/>
          </w:tcPr>
          <w:p w14:paraId="3259B94E"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58F26DC"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3FD2C1EE"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404" w:type="dxa"/>
            <w:vAlign w:val="center"/>
          </w:tcPr>
          <w:p w14:paraId="1366928B"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110921F" w14:textId="44E32EE3" w:rsidR="00846977" w:rsidRPr="007464A4" w:rsidRDefault="00846977" w:rsidP="00846977">
            <w:pPr>
              <w:pStyle w:val="TAC"/>
              <w:rPr>
                <w:rFonts w:eastAsia="Times New Roman"/>
              </w:rPr>
            </w:pPr>
            <w:r>
              <w:rPr>
                <w:rFonts w:eastAsia="Times New Roman"/>
              </w:rPr>
              <w:t>G-FR1-NTN-A3-3</w:t>
            </w:r>
          </w:p>
        </w:tc>
        <w:tc>
          <w:tcPr>
            <w:tcW w:w="1242" w:type="dxa"/>
            <w:vAlign w:val="center"/>
          </w:tcPr>
          <w:p w14:paraId="53C28EDF"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69EFD228" w14:textId="35050B66" w:rsidR="00846977" w:rsidRPr="007464A4" w:rsidRDefault="00846977" w:rsidP="00846977">
            <w:pPr>
              <w:pStyle w:val="TAC"/>
              <w:rPr>
                <w:lang w:eastAsia="zh-CN"/>
              </w:rPr>
            </w:pPr>
            <w:r w:rsidRPr="006C48B7">
              <w:rPr>
                <w:lang w:eastAsia="zh-CN"/>
              </w:rPr>
              <w:t>2.9</w:t>
            </w:r>
          </w:p>
        </w:tc>
      </w:tr>
      <w:tr w:rsidR="00846977" w:rsidRPr="007464A4" w14:paraId="00ECA78B" w14:textId="77777777" w:rsidTr="00846977">
        <w:trPr>
          <w:cantSplit/>
          <w:jc w:val="center"/>
        </w:trPr>
        <w:tc>
          <w:tcPr>
            <w:tcW w:w="0" w:type="auto"/>
            <w:vMerge/>
            <w:shd w:val="clear" w:color="auto" w:fill="auto"/>
            <w:vAlign w:val="center"/>
          </w:tcPr>
          <w:p w14:paraId="2A7858B9" w14:textId="77777777" w:rsidR="00846977" w:rsidRPr="007464A4" w:rsidRDefault="00846977" w:rsidP="00846977">
            <w:pPr>
              <w:pStyle w:val="TAC"/>
              <w:rPr>
                <w:rFonts w:eastAsia="Times New Roman"/>
              </w:rPr>
            </w:pPr>
          </w:p>
        </w:tc>
        <w:tc>
          <w:tcPr>
            <w:tcW w:w="0" w:type="auto"/>
            <w:vMerge/>
            <w:shd w:val="clear" w:color="auto" w:fill="auto"/>
            <w:vAlign w:val="center"/>
          </w:tcPr>
          <w:p w14:paraId="65F07A56" w14:textId="77777777" w:rsidR="00846977" w:rsidRPr="007464A4" w:rsidRDefault="00846977" w:rsidP="00846977">
            <w:pPr>
              <w:pStyle w:val="TAC"/>
              <w:rPr>
                <w:rFonts w:eastAsia="Times New Roman"/>
              </w:rPr>
            </w:pPr>
          </w:p>
        </w:tc>
        <w:tc>
          <w:tcPr>
            <w:tcW w:w="0" w:type="auto"/>
            <w:vAlign w:val="center"/>
          </w:tcPr>
          <w:p w14:paraId="559219D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60F757AD"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0BEB759F"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30C0C35" w14:textId="12AFF745"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772F9FA" w14:textId="2EEA327D" w:rsidR="00846977" w:rsidRPr="007464A4" w:rsidRDefault="00846977" w:rsidP="00846977">
            <w:pPr>
              <w:pStyle w:val="TAC"/>
              <w:rPr>
                <w:rFonts w:eastAsia="Times New Roman"/>
              </w:rPr>
            </w:pPr>
            <w:r w:rsidRPr="006C48B7">
              <w:rPr>
                <w:lang w:eastAsia="zh-CN"/>
              </w:rPr>
              <w:t>1.4</w:t>
            </w:r>
          </w:p>
        </w:tc>
      </w:tr>
      <w:tr w:rsidR="00846977" w:rsidRPr="007464A4" w14:paraId="3DB8499D" w14:textId="77777777" w:rsidTr="00846977">
        <w:trPr>
          <w:cantSplit/>
          <w:jc w:val="center"/>
        </w:trPr>
        <w:tc>
          <w:tcPr>
            <w:tcW w:w="0" w:type="auto"/>
            <w:vMerge/>
            <w:shd w:val="clear" w:color="auto" w:fill="auto"/>
            <w:vAlign w:val="center"/>
          </w:tcPr>
          <w:p w14:paraId="11E42A0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92E3B8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7DAE39E3"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EFB686" w14:textId="77777777" w:rsidR="00846977" w:rsidRPr="007464A4" w:rsidRDefault="00846977" w:rsidP="00846977">
            <w:pPr>
              <w:pStyle w:val="TAC"/>
              <w:rPr>
                <w:rFonts w:eastAsia="Times New Roman"/>
              </w:rPr>
            </w:pPr>
            <w:r w:rsidRPr="007464A4">
              <w:rPr>
                <w:rFonts w:eastAsia="Times New Roman"/>
              </w:rPr>
              <w:t>NTN-TDLA100-200 Low</w:t>
            </w:r>
          </w:p>
        </w:tc>
        <w:tc>
          <w:tcPr>
            <w:tcW w:w="1404" w:type="dxa"/>
            <w:vAlign w:val="center"/>
          </w:tcPr>
          <w:p w14:paraId="4A39EC4D"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2B2B139A" w14:textId="3B04C8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687AB03" w14:textId="2D59AFE0" w:rsidR="00846977" w:rsidRPr="007464A4" w:rsidRDefault="00846977" w:rsidP="00846977">
            <w:pPr>
              <w:pStyle w:val="TAC"/>
              <w:rPr>
                <w:rFonts w:eastAsia="Times New Roman"/>
              </w:rPr>
            </w:pPr>
            <w:r w:rsidRPr="006C48B7">
              <w:rPr>
                <w:lang w:eastAsia="zh-CN"/>
              </w:rPr>
              <w:t>-1.0</w:t>
            </w:r>
          </w:p>
        </w:tc>
      </w:tr>
      <w:tr w:rsidR="00846977" w:rsidRPr="007464A4" w14:paraId="3DBE8626" w14:textId="77777777" w:rsidTr="00846977">
        <w:trPr>
          <w:cantSplit/>
          <w:jc w:val="center"/>
        </w:trPr>
        <w:tc>
          <w:tcPr>
            <w:tcW w:w="0" w:type="auto"/>
            <w:vMerge/>
            <w:shd w:val="clear" w:color="auto" w:fill="auto"/>
            <w:vAlign w:val="center"/>
          </w:tcPr>
          <w:p w14:paraId="61ECD65D" w14:textId="77777777" w:rsidR="00846977" w:rsidRPr="007464A4" w:rsidRDefault="00846977" w:rsidP="00846977">
            <w:pPr>
              <w:pStyle w:val="TAC"/>
              <w:rPr>
                <w:rFonts w:eastAsia="Times New Roman"/>
              </w:rPr>
            </w:pPr>
          </w:p>
        </w:tc>
        <w:tc>
          <w:tcPr>
            <w:tcW w:w="0" w:type="auto"/>
            <w:vMerge/>
            <w:shd w:val="clear" w:color="auto" w:fill="auto"/>
            <w:vAlign w:val="center"/>
          </w:tcPr>
          <w:p w14:paraId="55E88ED1" w14:textId="77777777" w:rsidR="00846977" w:rsidRPr="007464A4" w:rsidRDefault="00846977" w:rsidP="00846977">
            <w:pPr>
              <w:pStyle w:val="TAC"/>
              <w:rPr>
                <w:rFonts w:eastAsia="Times New Roman"/>
              </w:rPr>
            </w:pPr>
          </w:p>
        </w:tc>
        <w:tc>
          <w:tcPr>
            <w:tcW w:w="0" w:type="auto"/>
            <w:vAlign w:val="center"/>
          </w:tcPr>
          <w:p w14:paraId="55BBCA61"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332AF53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028" w:type="dxa"/>
            <w:vAlign w:val="center"/>
          </w:tcPr>
          <w:p w14:paraId="120D2BC0" w14:textId="4D1E548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846977" w:rsidRPr="007464A4" w:rsidRDefault="00846977" w:rsidP="00846977">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1F2324B0" w:rsidR="00F400A3" w:rsidRPr="007464A4" w:rsidRDefault="00F400A3" w:rsidP="00F400A3">
      <w:pPr>
        <w:pStyle w:val="TH"/>
        <w:rPr>
          <w:lang w:eastAsia="zh-CN"/>
        </w:rPr>
      </w:pPr>
      <w:r w:rsidRPr="007464A4">
        <w:t xml:space="preserve">Table 8.2.1.2-3: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5 MHz channel bandwidth</w:t>
      </w:r>
      <w:r w:rsidR="00846977" w:rsidRPr="007464A4">
        <w:rPr>
          <w:lang w:eastAsia="zh-CN"/>
        </w:rPr>
        <w:t>, 15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567DA831" w14:textId="77777777" w:rsidTr="00846977">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3A0ACFA8"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020ABF8B" w14:textId="77777777" w:rsidR="00F400A3" w:rsidRPr="007464A4" w:rsidRDefault="00F400A3" w:rsidP="00F400A3">
            <w:pPr>
              <w:pStyle w:val="TAH"/>
            </w:pPr>
            <w:r w:rsidRPr="007464A4">
              <w:t>Fraction of maximum throughput</w:t>
            </w:r>
          </w:p>
        </w:tc>
        <w:tc>
          <w:tcPr>
            <w:tcW w:w="1170" w:type="dxa"/>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846977" w:rsidRPr="007464A4" w14:paraId="7097DC86" w14:textId="77777777" w:rsidTr="00846977">
        <w:trPr>
          <w:cantSplit/>
          <w:jc w:val="center"/>
        </w:trPr>
        <w:tc>
          <w:tcPr>
            <w:tcW w:w="0" w:type="auto"/>
            <w:vMerge w:val="restart"/>
            <w:shd w:val="clear" w:color="auto" w:fill="auto"/>
            <w:vAlign w:val="center"/>
          </w:tcPr>
          <w:p w14:paraId="2DAA4C86"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1FB61F1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28D36EFA"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52553A7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AB00826" w14:textId="23514D90"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BF93DA" w14:textId="2D09D509" w:rsidR="00846977" w:rsidRPr="007464A4" w:rsidRDefault="00846977" w:rsidP="00846977">
            <w:pPr>
              <w:pStyle w:val="TAC"/>
              <w:rPr>
                <w:lang w:eastAsia="zh-CN"/>
              </w:rPr>
            </w:pPr>
            <w:r w:rsidRPr="006C48B7">
              <w:rPr>
                <w:lang w:eastAsia="zh-CN"/>
              </w:rPr>
              <w:t>3.3</w:t>
            </w:r>
          </w:p>
        </w:tc>
      </w:tr>
      <w:tr w:rsidR="00846977" w:rsidRPr="007464A4" w14:paraId="6E852DEA" w14:textId="77777777" w:rsidTr="00846977">
        <w:trPr>
          <w:cantSplit/>
          <w:jc w:val="center"/>
        </w:trPr>
        <w:tc>
          <w:tcPr>
            <w:tcW w:w="0" w:type="auto"/>
            <w:vMerge/>
            <w:shd w:val="clear" w:color="auto" w:fill="auto"/>
            <w:vAlign w:val="center"/>
          </w:tcPr>
          <w:p w14:paraId="0CF3E1B7" w14:textId="77777777" w:rsidR="00846977" w:rsidRPr="007464A4" w:rsidRDefault="00846977" w:rsidP="00846977">
            <w:pPr>
              <w:pStyle w:val="TAC"/>
              <w:rPr>
                <w:rFonts w:eastAsia="Times New Roman"/>
              </w:rPr>
            </w:pPr>
          </w:p>
        </w:tc>
        <w:tc>
          <w:tcPr>
            <w:tcW w:w="0" w:type="auto"/>
            <w:vMerge/>
            <w:shd w:val="clear" w:color="auto" w:fill="auto"/>
            <w:vAlign w:val="center"/>
          </w:tcPr>
          <w:p w14:paraId="0326E5A7" w14:textId="77777777" w:rsidR="00846977" w:rsidRPr="007464A4" w:rsidRDefault="00846977" w:rsidP="00846977">
            <w:pPr>
              <w:pStyle w:val="TAC"/>
              <w:rPr>
                <w:rFonts w:eastAsia="Times New Roman"/>
              </w:rPr>
            </w:pPr>
          </w:p>
        </w:tc>
        <w:tc>
          <w:tcPr>
            <w:tcW w:w="0" w:type="auto"/>
            <w:vAlign w:val="center"/>
          </w:tcPr>
          <w:p w14:paraId="0644E5A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C2BE58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B1262E6"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6B68F8D7" w14:textId="4152F17E"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BA9F7D" w14:textId="11C26A82" w:rsidR="00846977" w:rsidRPr="007464A4" w:rsidRDefault="00846977" w:rsidP="00846977">
            <w:pPr>
              <w:pStyle w:val="TAC"/>
              <w:rPr>
                <w:rFonts w:eastAsia="Times New Roman"/>
              </w:rPr>
            </w:pPr>
            <w:r w:rsidRPr="006C48B7">
              <w:rPr>
                <w:lang w:eastAsia="zh-CN"/>
              </w:rPr>
              <w:t>1.6</w:t>
            </w:r>
          </w:p>
        </w:tc>
      </w:tr>
      <w:tr w:rsidR="00846977" w:rsidRPr="007464A4" w14:paraId="39EE70A6" w14:textId="77777777" w:rsidTr="00846977">
        <w:trPr>
          <w:cantSplit/>
          <w:jc w:val="center"/>
        </w:trPr>
        <w:tc>
          <w:tcPr>
            <w:tcW w:w="0" w:type="auto"/>
            <w:vMerge/>
            <w:shd w:val="clear" w:color="auto" w:fill="auto"/>
            <w:vAlign w:val="center"/>
          </w:tcPr>
          <w:p w14:paraId="063F49F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450662F9"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210FD22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6FE315A"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10B84E5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09A166C0" w14:textId="0298D3BC"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337ACD6" w14:textId="4B51C98C" w:rsidR="00846977" w:rsidRPr="007464A4" w:rsidRDefault="00846977" w:rsidP="00846977">
            <w:pPr>
              <w:pStyle w:val="TAC"/>
              <w:rPr>
                <w:rFonts w:eastAsia="Times New Roman"/>
              </w:rPr>
            </w:pPr>
            <w:r w:rsidRPr="006C48B7">
              <w:rPr>
                <w:lang w:eastAsia="zh-CN"/>
              </w:rPr>
              <w:t>-0.6</w:t>
            </w:r>
          </w:p>
        </w:tc>
      </w:tr>
      <w:tr w:rsidR="00846977" w:rsidRPr="007464A4" w14:paraId="481205F4" w14:textId="77777777" w:rsidTr="00846977">
        <w:trPr>
          <w:cantSplit/>
          <w:jc w:val="center"/>
        </w:trPr>
        <w:tc>
          <w:tcPr>
            <w:tcW w:w="0" w:type="auto"/>
            <w:vMerge/>
            <w:shd w:val="clear" w:color="auto" w:fill="auto"/>
            <w:vAlign w:val="center"/>
          </w:tcPr>
          <w:p w14:paraId="0B646128" w14:textId="77777777" w:rsidR="00846977" w:rsidRPr="007464A4" w:rsidRDefault="00846977" w:rsidP="00846977">
            <w:pPr>
              <w:pStyle w:val="TAC"/>
              <w:rPr>
                <w:rFonts w:eastAsia="Times New Roman"/>
              </w:rPr>
            </w:pPr>
          </w:p>
        </w:tc>
        <w:tc>
          <w:tcPr>
            <w:tcW w:w="0" w:type="auto"/>
            <w:vMerge/>
            <w:shd w:val="clear" w:color="auto" w:fill="auto"/>
            <w:vAlign w:val="center"/>
          </w:tcPr>
          <w:p w14:paraId="24EFEEA2" w14:textId="77777777" w:rsidR="00846977" w:rsidRPr="007464A4" w:rsidRDefault="00846977" w:rsidP="00846977">
            <w:pPr>
              <w:pStyle w:val="TAC"/>
              <w:rPr>
                <w:rFonts w:eastAsia="Times New Roman"/>
              </w:rPr>
            </w:pPr>
          </w:p>
        </w:tc>
        <w:tc>
          <w:tcPr>
            <w:tcW w:w="0" w:type="auto"/>
            <w:vAlign w:val="center"/>
          </w:tcPr>
          <w:p w14:paraId="23A2920C"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07BEE5A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417C087C" w14:textId="51DFCE43"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846977" w:rsidRPr="007464A4" w:rsidRDefault="00846977" w:rsidP="00846977">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02EC01AF" w:rsidR="00F400A3" w:rsidRPr="007464A4" w:rsidRDefault="00F400A3" w:rsidP="00F400A3">
      <w:pPr>
        <w:pStyle w:val="TH"/>
        <w:rPr>
          <w:lang w:eastAsia="zh-CN"/>
        </w:rPr>
      </w:pPr>
      <w:r w:rsidRPr="007464A4">
        <w:t xml:space="preserve">Table 8.2.1.2-4: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10 MHz channel bandwidth</w:t>
      </w:r>
      <w:r w:rsidR="00846977" w:rsidRPr="007464A4">
        <w:rPr>
          <w:lang w:eastAsia="zh-CN"/>
        </w:rPr>
        <w:t>, 30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BCF161E" w14:textId="77777777" w:rsidTr="00846977">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16F78207"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313A4802" w14:textId="77777777" w:rsidR="00F400A3" w:rsidRPr="007464A4" w:rsidRDefault="00F400A3" w:rsidP="00F400A3">
            <w:pPr>
              <w:pStyle w:val="TAH"/>
            </w:pPr>
            <w:r w:rsidRPr="007464A4">
              <w:t>Fraction of maximum throughput</w:t>
            </w:r>
          </w:p>
        </w:tc>
        <w:tc>
          <w:tcPr>
            <w:tcW w:w="1170" w:type="dxa"/>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846977" w:rsidRPr="007464A4" w14:paraId="05177DFF" w14:textId="77777777" w:rsidTr="00846977">
        <w:trPr>
          <w:cantSplit/>
          <w:jc w:val="center"/>
        </w:trPr>
        <w:tc>
          <w:tcPr>
            <w:tcW w:w="0" w:type="auto"/>
            <w:vMerge w:val="restart"/>
            <w:shd w:val="clear" w:color="auto" w:fill="auto"/>
            <w:vAlign w:val="center"/>
          </w:tcPr>
          <w:p w14:paraId="62904B1F"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C9313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615505DC"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15CEC3E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3D6B5A" w14:textId="17687A89"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EDA3B08" w14:textId="561CFAAC" w:rsidR="00846977" w:rsidRPr="007464A4" w:rsidRDefault="00846977" w:rsidP="00846977">
            <w:pPr>
              <w:pStyle w:val="TAC"/>
              <w:rPr>
                <w:lang w:eastAsia="zh-CN"/>
              </w:rPr>
            </w:pPr>
            <w:r w:rsidRPr="006C48B7">
              <w:rPr>
                <w:lang w:eastAsia="zh-CN"/>
              </w:rPr>
              <w:t>2.9</w:t>
            </w:r>
          </w:p>
        </w:tc>
      </w:tr>
      <w:tr w:rsidR="00846977" w:rsidRPr="007464A4" w14:paraId="725ADF5A" w14:textId="77777777" w:rsidTr="00846977">
        <w:trPr>
          <w:cantSplit/>
          <w:jc w:val="center"/>
        </w:trPr>
        <w:tc>
          <w:tcPr>
            <w:tcW w:w="0" w:type="auto"/>
            <w:vMerge/>
            <w:shd w:val="clear" w:color="auto" w:fill="auto"/>
            <w:vAlign w:val="center"/>
          </w:tcPr>
          <w:p w14:paraId="71495C2D" w14:textId="77777777" w:rsidR="00846977" w:rsidRPr="007464A4" w:rsidRDefault="00846977" w:rsidP="00846977">
            <w:pPr>
              <w:pStyle w:val="TAC"/>
              <w:rPr>
                <w:rFonts w:eastAsia="Times New Roman"/>
              </w:rPr>
            </w:pPr>
          </w:p>
        </w:tc>
        <w:tc>
          <w:tcPr>
            <w:tcW w:w="0" w:type="auto"/>
            <w:vMerge/>
            <w:shd w:val="clear" w:color="auto" w:fill="auto"/>
            <w:vAlign w:val="center"/>
          </w:tcPr>
          <w:p w14:paraId="2662218F" w14:textId="77777777" w:rsidR="00846977" w:rsidRPr="007464A4" w:rsidRDefault="00846977" w:rsidP="00846977">
            <w:pPr>
              <w:pStyle w:val="TAC"/>
              <w:rPr>
                <w:rFonts w:eastAsia="Times New Roman"/>
              </w:rPr>
            </w:pPr>
          </w:p>
        </w:tc>
        <w:tc>
          <w:tcPr>
            <w:tcW w:w="0" w:type="auto"/>
            <w:vAlign w:val="center"/>
          </w:tcPr>
          <w:p w14:paraId="1DAE447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41864B92"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80E09E9"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D9F22BC" w14:textId="6E40D8D7"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BE8F063" w14:textId="3F1EDEB1" w:rsidR="00846977" w:rsidRPr="007464A4" w:rsidRDefault="00846977" w:rsidP="00846977">
            <w:pPr>
              <w:pStyle w:val="TAC"/>
              <w:rPr>
                <w:rFonts w:eastAsia="Times New Roman"/>
              </w:rPr>
            </w:pPr>
            <w:r w:rsidRPr="006C48B7">
              <w:rPr>
                <w:lang w:eastAsia="zh-CN"/>
              </w:rPr>
              <w:t>1.3</w:t>
            </w:r>
          </w:p>
        </w:tc>
      </w:tr>
      <w:tr w:rsidR="00846977" w:rsidRPr="007464A4" w14:paraId="78932168" w14:textId="77777777" w:rsidTr="00846977">
        <w:trPr>
          <w:cantSplit/>
          <w:jc w:val="center"/>
        </w:trPr>
        <w:tc>
          <w:tcPr>
            <w:tcW w:w="0" w:type="auto"/>
            <w:vMerge/>
            <w:shd w:val="clear" w:color="auto" w:fill="auto"/>
            <w:vAlign w:val="center"/>
          </w:tcPr>
          <w:p w14:paraId="23377449"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2174E046"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1BCCA96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58BDBAB"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3176DD47"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13C270" w14:textId="47ADCA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477F231" w14:textId="48DFA5FD" w:rsidR="00846977" w:rsidRPr="007464A4" w:rsidRDefault="00846977" w:rsidP="00846977">
            <w:pPr>
              <w:pStyle w:val="TAC"/>
              <w:rPr>
                <w:rFonts w:eastAsia="Times New Roman"/>
              </w:rPr>
            </w:pPr>
            <w:r w:rsidRPr="006C48B7">
              <w:rPr>
                <w:lang w:eastAsia="zh-CN"/>
              </w:rPr>
              <w:t>-1.0</w:t>
            </w:r>
          </w:p>
        </w:tc>
      </w:tr>
      <w:tr w:rsidR="00846977" w:rsidRPr="007464A4" w14:paraId="69946148" w14:textId="77777777" w:rsidTr="00846977">
        <w:trPr>
          <w:cantSplit/>
          <w:jc w:val="center"/>
        </w:trPr>
        <w:tc>
          <w:tcPr>
            <w:tcW w:w="0" w:type="auto"/>
            <w:vMerge/>
            <w:shd w:val="clear" w:color="auto" w:fill="auto"/>
            <w:vAlign w:val="center"/>
          </w:tcPr>
          <w:p w14:paraId="3F758A4B" w14:textId="77777777" w:rsidR="00846977" w:rsidRPr="007464A4" w:rsidRDefault="00846977" w:rsidP="00846977">
            <w:pPr>
              <w:pStyle w:val="TAC"/>
              <w:rPr>
                <w:rFonts w:eastAsia="Times New Roman"/>
              </w:rPr>
            </w:pPr>
          </w:p>
        </w:tc>
        <w:tc>
          <w:tcPr>
            <w:tcW w:w="0" w:type="auto"/>
            <w:vMerge/>
            <w:shd w:val="clear" w:color="auto" w:fill="auto"/>
            <w:vAlign w:val="center"/>
          </w:tcPr>
          <w:p w14:paraId="1B472E4C" w14:textId="77777777" w:rsidR="00846977" w:rsidRPr="007464A4" w:rsidRDefault="00846977" w:rsidP="00846977">
            <w:pPr>
              <w:pStyle w:val="TAC"/>
              <w:rPr>
                <w:rFonts w:eastAsia="Times New Roman"/>
              </w:rPr>
            </w:pPr>
          </w:p>
        </w:tc>
        <w:tc>
          <w:tcPr>
            <w:tcW w:w="0" w:type="auto"/>
            <w:vAlign w:val="center"/>
          </w:tcPr>
          <w:p w14:paraId="14C7E54A"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3D5F6BD5"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10B89E87" w14:textId="01B84D26"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846977" w:rsidRPr="007464A4" w:rsidRDefault="00846977" w:rsidP="00846977">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160" w:name="_Toc21127568"/>
      <w:bookmarkStart w:id="2161" w:name="_Toc29811777"/>
      <w:bookmarkStart w:id="2162" w:name="_Toc36817329"/>
      <w:bookmarkStart w:id="2163" w:name="_Toc37260246"/>
      <w:bookmarkStart w:id="2164" w:name="_Toc37267634"/>
      <w:bookmarkStart w:id="2165" w:name="_Toc44712236"/>
      <w:bookmarkStart w:id="2166" w:name="_Toc45893549"/>
      <w:bookmarkStart w:id="2167" w:name="_Toc53178271"/>
      <w:bookmarkStart w:id="2168" w:name="_Toc53178722"/>
      <w:bookmarkStart w:id="2169" w:name="_Toc61178948"/>
      <w:bookmarkStart w:id="2170" w:name="_Toc61179418"/>
      <w:bookmarkStart w:id="2171" w:name="_Toc67916714"/>
      <w:bookmarkStart w:id="2172" w:name="_Toc74663312"/>
      <w:bookmarkStart w:id="2173" w:name="_Toc82621852"/>
      <w:bookmarkStart w:id="2174" w:name="_Toc90422699"/>
      <w:bookmarkStart w:id="2175" w:name="_Toc106782895"/>
      <w:bookmarkStart w:id="2176" w:name="_Toc107311786"/>
      <w:bookmarkStart w:id="2177" w:name="_Toc107419370"/>
      <w:bookmarkStart w:id="2178" w:name="_Toc107474997"/>
      <w:bookmarkStart w:id="2179" w:name="_Toc114255590"/>
      <w:bookmarkStart w:id="2180" w:name="_Toc115186270"/>
      <w:bookmarkStart w:id="2181" w:name="_Toc123044177"/>
      <w:bookmarkStart w:id="2182" w:name="_Toc124157816"/>
      <w:bookmarkStart w:id="2183" w:name="_Toc124259739"/>
      <w:bookmarkStart w:id="2184" w:name="_Toc130584810"/>
      <w:bookmarkStart w:id="2185" w:name="_Toc137464466"/>
      <w:bookmarkStart w:id="2186" w:name="_Toc138884135"/>
      <w:bookmarkStart w:id="2187" w:name="_Toc145643336"/>
      <w:bookmarkStart w:id="2188" w:name="_Toc155469437"/>
      <w:bookmarkStart w:id="2189" w:name="_Toc161667783"/>
      <w:bookmarkStart w:id="2190" w:name="_Toc169708601"/>
      <w:bookmarkStart w:id="2191" w:name="_Toc176441504"/>
      <w:bookmarkStart w:id="2192" w:name="_Toc187246496"/>
      <w:r w:rsidRPr="007464A4">
        <w:t>8.2.</w:t>
      </w:r>
      <w:r w:rsidRPr="007464A4">
        <w:rPr>
          <w:lang w:eastAsia="zh-CN"/>
        </w:rPr>
        <w:t>2</w:t>
      </w:r>
      <w:r w:rsidRPr="007464A4">
        <w:tab/>
        <w:t>Requirements for PUSCH with transform precoding enabled</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3A378620" w14:textId="77777777" w:rsidR="00F400A3" w:rsidRPr="007464A4" w:rsidRDefault="00F400A3" w:rsidP="00F400A3">
      <w:pPr>
        <w:pStyle w:val="Heading4"/>
      </w:pPr>
      <w:bookmarkStart w:id="2193" w:name="_Toc21127569"/>
      <w:bookmarkStart w:id="2194" w:name="_Toc29811778"/>
      <w:bookmarkStart w:id="2195" w:name="_Toc36817330"/>
      <w:bookmarkStart w:id="2196" w:name="_Toc37260247"/>
      <w:bookmarkStart w:id="2197" w:name="_Toc37267635"/>
      <w:bookmarkStart w:id="2198" w:name="_Toc44712237"/>
      <w:bookmarkStart w:id="2199" w:name="_Toc45893550"/>
      <w:bookmarkStart w:id="2200" w:name="_Toc53178272"/>
      <w:bookmarkStart w:id="2201" w:name="_Toc53178723"/>
      <w:bookmarkStart w:id="2202" w:name="_Toc61178949"/>
      <w:bookmarkStart w:id="2203" w:name="_Toc61179419"/>
      <w:bookmarkStart w:id="2204" w:name="_Toc67916715"/>
      <w:bookmarkStart w:id="2205" w:name="_Toc74663313"/>
      <w:bookmarkStart w:id="2206" w:name="_Toc82621853"/>
      <w:bookmarkStart w:id="2207" w:name="_Toc90422700"/>
      <w:bookmarkStart w:id="2208" w:name="_Toc106782896"/>
      <w:bookmarkStart w:id="2209" w:name="_Toc107311787"/>
      <w:bookmarkStart w:id="2210" w:name="_Toc107419371"/>
      <w:bookmarkStart w:id="2211" w:name="_Toc107474998"/>
      <w:bookmarkStart w:id="2212" w:name="_Toc114255591"/>
      <w:bookmarkStart w:id="2213" w:name="_Toc115186271"/>
      <w:bookmarkStart w:id="2214" w:name="_Toc123044178"/>
      <w:bookmarkStart w:id="2215" w:name="_Toc124157817"/>
      <w:bookmarkStart w:id="2216" w:name="_Toc124259740"/>
      <w:bookmarkStart w:id="2217" w:name="_Toc130584811"/>
      <w:bookmarkStart w:id="2218" w:name="_Toc137464467"/>
      <w:bookmarkStart w:id="2219" w:name="_Toc138884136"/>
      <w:bookmarkStart w:id="2220" w:name="_Toc145643337"/>
      <w:bookmarkStart w:id="2221" w:name="_Toc155469438"/>
      <w:bookmarkStart w:id="2222" w:name="_Toc161667784"/>
      <w:bookmarkStart w:id="2223" w:name="_Toc169708602"/>
      <w:bookmarkStart w:id="2224" w:name="_Toc176441505"/>
      <w:bookmarkStart w:id="2225" w:name="_Toc187246497"/>
      <w:r w:rsidRPr="007464A4">
        <w:t>8.2.</w:t>
      </w:r>
      <w:r w:rsidRPr="007464A4">
        <w:rPr>
          <w:rFonts w:eastAsia="DengXian"/>
          <w:lang w:eastAsia="zh-CN"/>
        </w:rPr>
        <w:t>2</w:t>
      </w:r>
      <w:r w:rsidRPr="007464A4">
        <w:t>.1</w:t>
      </w:r>
      <w:r w:rsidRPr="007464A4">
        <w:tab/>
        <w:t>General</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lastRenderedPageBreak/>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226" w:name="_Toc21127570"/>
      <w:bookmarkStart w:id="2227" w:name="_Toc29811779"/>
      <w:bookmarkStart w:id="2228" w:name="_Toc36817331"/>
      <w:bookmarkStart w:id="2229" w:name="_Toc37260248"/>
      <w:bookmarkStart w:id="2230" w:name="_Toc37267636"/>
      <w:bookmarkStart w:id="2231" w:name="_Toc44712238"/>
      <w:bookmarkStart w:id="2232" w:name="_Toc45893551"/>
      <w:bookmarkStart w:id="2233" w:name="_Toc53178273"/>
      <w:bookmarkStart w:id="2234" w:name="_Toc53178724"/>
      <w:bookmarkStart w:id="2235" w:name="_Toc61178950"/>
      <w:bookmarkStart w:id="2236" w:name="_Toc61179420"/>
      <w:bookmarkStart w:id="2237" w:name="_Toc67916716"/>
      <w:bookmarkStart w:id="2238" w:name="_Toc74663314"/>
      <w:bookmarkStart w:id="2239" w:name="_Toc82621854"/>
      <w:bookmarkStart w:id="2240" w:name="_Toc90422701"/>
      <w:bookmarkStart w:id="2241" w:name="_Toc106782897"/>
      <w:bookmarkStart w:id="2242" w:name="_Toc107311788"/>
      <w:bookmarkStart w:id="2243" w:name="_Toc107419372"/>
      <w:bookmarkStart w:id="2244" w:name="_Toc107474999"/>
      <w:bookmarkStart w:id="2245" w:name="_Toc114255592"/>
      <w:bookmarkStart w:id="2246" w:name="_Toc115186272"/>
      <w:bookmarkStart w:id="2247" w:name="_Toc123044179"/>
      <w:bookmarkStart w:id="2248" w:name="_Toc124157818"/>
      <w:bookmarkStart w:id="2249" w:name="_Toc124259741"/>
      <w:bookmarkStart w:id="2250" w:name="_Toc130584812"/>
      <w:bookmarkStart w:id="2251" w:name="_Toc137464468"/>
      <w:bookmarkStart w:id="2252" w:name="_Toc138884137"/>
      <w:bookmarkStart w:id="2253" w:name="_Toc145643338"/>
      <w:bookmarkStart w:id="2254" w:name="_Toc155469439"/>
      <w:bookmarkStart w:id="2255" w:name="_Toc161667785"/>
      <w:bookmarkStart w:id="2256" w:name="_Toc169708603"/>
      <w:bookmarkStart w:id="2257" w:name="_Toc176441506"/>
      <w:bookmarkStart w:id="2258" w:name="_Toc187246498"/>
      <w:r w:rsidRPr="007464A4">
        <w:t>8.2.</w:t>
      </w:r>
      <w:r w:rsidRPr="007464A4">
        <w:rPr>
          <w:rFonts w:eastAsia="DengXian"/>
          <w:lang w:eastAsia="zh-CN"/>
        </w:rPr>
        <w:t>2.2</w:t>
      </w:r>
      <w:r w:rsidRPr="007464A4">
        <w:tab/>
        <w:t>Minimum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42C938D8" w:rsidR="00F400A3" w:rsidRPr="007464A4" w:rsidRDefault="00F400A3" w:rsidP="00F400A3">
      <w:pPr>
        <w:pStyle w:val="TH"/>
        <w:rPr>
          <w:lang w:eastAsia="zh-CN"/>
        </w:rPr>
      </w:pPr>
      <w:r w:rsidRPr="007464A4">
        <w:t xml:space="preserve">Table 8.2.2.2-1: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5 MHz channel bandwidth</w:t>
      </w:r>
      <w:r w:rsidR="00846977" w:rsidRPr="007464A4">
        <w:rPr>
          <w:lang w:eastAsia="zh-CN"/>
        </w:rPr>
        <w:t>, 15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5"/>
        <w:gridCol w:w="1218"/>
        <w:gridCol w:w="880"/>
        <w:gridCol w:w="1785"/>
        <w:gridCol w:w="1276"/>
        <w:gridCol w:w="1312"/>
        <w:gridCol w:w="1242"/>
        <w:gridCol w:w="703"/>
      </w:tblGrid>
      <w:tr w:rsidR="00F400A3" w:rsidRPr="007464A4" w14:paraId="10D0948C" w14:textId="77777777" w:rsidTr="00846977">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1785" w:type="dxa"/>
            <w:vAlign w:val="center"/>
          </w:tcPr>
          <w:p w14:paraId="1AB10CBF" w14:textId="153034B7" w:rsidR="00F400A3" w:rsidRPr="007464A4" w:rsidRDefault="00846977" w:rsidP="00F400A3">
            <w:pPr>
              <w:pStyle w:val="TAH"/>
            </w:pPr>
            <w:r w:rsidRPr="006C48B7">
              <w:t xml:space="preserve">Propagation conditions and correlation matrix (Annex </w:t>
            </w:r>
            <w:r>
              <w:t>D</w:t>
            </w:r>
            <w:r w:rsidRPr="006C48B7">
              <w:t>)</w:t>
            </w:r>
          </w:p>
        </w:tc>
        <w:tc>
          <w:tcPr>
            <w:tcW w:w="1276" w:type="dxa"/>
            <w:vAlign w:val="center"/>
          </w:tcPr>
          <w:p w14:paraId="1542BD54" w14:textId="77777777" w:rsidR="00F400A3" w:rsidRPr="007464A4" w:rsidRDefault="00F400A3" w:rsidP="00F400A3">
            <w:pPr>
              <w:pStyle w:val="TAH"/>
            </w:pPr>
            <w:r w:rsidRPr="007464A4">
              <w:t>Fraction of maximum throughput</w:t>
            </w:r>
          </w:p>
        </w:tc>
        <w:tc>
          <w:tcPr>
            <w:tcW w:w="1312" w:type="dxa"/>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846977" w:rsidRPr="007464A4" w14:paraId="786C4A8A" w14:textId="77777777" w:rsidTr="00846977">
        <w:trPr>
          <w:cantSplit/>
          <w:jc w:val="center"/>
        </w:trPr>
        <w:tc>
          <w:tcPr>
            <w:tcW w:w="0" w:type="auto"/>
            <w:vMerge w:val="restart"/>
            <w:shd w:val="clear" w:color="auto" w:fill="auto"/>
            <w:vAlign w:val="center"/>
          </w:tcPr>
          <w:p w14:paraId="2CDF89A4"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7C637464" w14:textId="77777777" w:rsidR="00846977" w:rsidRPr="007464A4" w:rsidRDefault="00846977" w:rsidP="00846977">
            <w:pPr>
              <w:pStyle w:val="TAC"/>
              <w:rPr>
                <w:rFonts w:eastAsia="Times New Roman"/>
              </w:rPr>
            </w:pPr>
            <w:r w:rsidRPr="007464A4">
              <w:rPr>
                <w:rFonts w:eastAsia="Times New Roman" w:cs="Arial"/>
              </w:rPr>
              <w:t>Normal</w:t>
            </w:r>
          </w:p>
        </w:tc>
        <w:tc>
          <w:tcPr>
            <w:tcW w:w="1785" w:type="dxa"/>
            <w:vAlign w:val="center"/>
          </w:tcPr>
          <w:p w14:paraId="0E751658"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76" w:type="dxa"/>
            <w:vAlign w:val="center"/>
          </w:tcPr>
          <w:p w14:paraId="3CE6E4BE"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00E21E66" w14:textId="08CA41DB"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E47BC0" w14:textId="7E62E4C5" w:rsidR="00846977" w:rsidRPr="007464A4" w:rsidRDefault="00846977" w:rsidP="00846977">
            <w:pPr>
              <w:pStyle w:val="TAC"/>
              <w:rPr>
                <w:lang w:eastAsia="zh-CN"/>
              </w:rPr>
            </w:pPr>
            <w:r w:rsidRPr="006C48B7">
              <w:rPr>
                <w:lang w:eastAsia="zh-CN"/>
              </w:rPr>
              <w:t>3.7</w:t>
            </w:r>
          </w:p>
        </w:tc>
      </w:tr>
      <w:tr w:rsidR="00846977" w:rsidRPr="007464A4" w14:paraId="3260A9A1" w14:textId="77777777" w:rsidTr="00846977">
        <w:trPr>
          <w:cantSplit/>
          <w:jc w:val="center"/>
        </w:trPr>
        <w:tc>
          <w:tcPr>
            <w:tcW w:w="0" w:type="auto"/>
            <w:vMerge/>
            <w:shd w:val="clear" w:color="auto" w:fill="auto"/>
            <w:vAlign w:val="center"/>
          </w:tcPr>
          <w:p w14:paraId="6D748F82" w14:textId="77777777" w:rsidR="00846977" w:rsidRPr="007464A4" w:rsidRDefault="00846977" w:rsidP="00846977">
            <w:pPr>
              <w:pStyle w:val="TAC"/>
              <w:rPr>
                <w:rFonts w:eastAsia="Times New Roman"/>
              </w:rPr>
            </w:pPr>
          </w:p>
        </w:tc>
        <w:tc>
          <w:tcPr>
            <w:tcW w:w="0" w:type="auto"/>
            <w:vMerge/>
            <w:shd w:val="clear" w:color="auto" w:fill="auto"/>
            <w:vAlign w:val="center"/>
          </w:tcPr>
          <w:p w14:paraId="2BB26657" w14:textId="77777777" w:rsidR="00846977" w:rsidRPr="007464A4" w:rsidRDefault="00846977" w:rsidP="00846977">
            <w:pPr>
              <w:pStyle w:val="TAC"/>
              <w:rPr>
                <w:rFonts w:eastAsia="Times New Roman"/>
              </w:rPr>
            </w:pPr>
          </w:p>
        </w:tc>
        <w:tc>
          <w:tcPr>
            <w:tcW w:w="0" w:type="auto"/>
            <w:vAlign w:val="center"/>
          </w:tcPr>
          <w:p w14:paraId="760CD1AC"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64D4AAEB"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4DADE7E4"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23A5EC99" w14:textId="748F9FE5"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535D039E" w14:textId="23426D17" w:rsidR="00846977" w:rsidRPr="007464A4" w:rsidRDefault="00846977" w:rsidP="00846977">
            <w:pPr>
              <w:pStyle w:val="TAC"/>
              <w:rPr>
                <w:rFonts w:eastAsia="Times New Roman"/>
              </w:rPr>
            </w:pPr>
            <w:r w:rsidRPr="006C48B7">
              <w:rPr>
                <w:lang w:eastAsia="zh-CN"/>
              </w:rPr>
              <w:t>1.6</w:t>
            </w:r>
          </w:p>
        </w:tc>
      </w:tr>
      <w:tr w:rsidR="00846977" w:rsidRPr="007464A4" w14:paraId="6D69827B" w14:textId="77777777" w:rsidTr="00846977">
        <w:trPr>
          <w:cantSplit/>
          <w:jc w:val="center"/>
        </w:trPr>
        <w:tc>
          <w:tcPr>
            <w:tcW w:w="0" w:type="auto"/>
            <w:vMerge/>
            <w:shd w:val="clear" w:color="auto" w:fill="auto"/>
            <w:vAlign w:val="center"/>
          </w:tcPr>
          <w:p w14:paraId="4158482D"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2D5B325"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0B46999E"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2E7FE996" w14:textId="77777777" w:rsidR="00846977" w:rsidRPr="007464A4" w:rsidRDefault="00846977" w:rsidP="00846977">
            <w:pPr>
              <w:pStyle w:val="TAC"/>
              <w:rPr>
                <w:rFonts w:eastAsia="Times New Roman"/>
              </w:rPr>
            </w:pPr>
            <w:r w:rsidRPr="007464A4">
              <w:rPr>
                <w:rFonts w:eastAsia="Times New Roman"/>
              </w:rPr>
              <w:t>NTN-TDLA100-200 Low</w:t>
            </w:r>
          </w:p>
        </w:tc>
        <w:tc>
          <w:tcPr>
            <w:tcW w:w="1276" w:type="dxa"/>
            <w:vAlign w:val="center"/>
          </w:tcPr>
          <w:p w14:paraId="7C30F941"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7DD723AD" w14:textId="2E5125AF"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FB21200" w14:textId="66D76D1F" w:rsidR="00846977" w:rsidRPr="007464A4" w:rsidRDefault="00846977" w:rsidP="00846977">
            <w:pPr>
              <w:pStyle w:val="TAC"/>
              <w:rPr>
                <w:rFonts w:eastAsia="Times New Roman"/>
              </w:rPr>
            </w:pPr>
            <w:r w:rsidRPr="006C48B7">
              <w:rPr>
                <w:lang w:eastAsia="zh-CN"/>
              </w:rPr>
              <w:t>-0.5</w:t>
            </w:r>
          </w:p>
        </w:tc>
      </w:tr>
      <w:tr w:rsidR="00846977" w:rsidRPr="007464A4" w14:paraId="684BC568" w14:textId="77777777" w:rsidTr="00846977">
        <w:trPr>
          <w:cantSplit/>
          <w:jc w:val="center"/>
        </w:trPr>
        <w:tc>
          <w:tcPr>
            <w:tcW w:w="0" w:type="auto"/>
            <w:vMerge/>
            <w:shd w:val="clear" w:color="auto" w:fill="auto"/>
            <w:vAlign w:val="center"/>
          </w:tcPr>
          <w:p w14:paraId="03BFABE3" w14:textId="77777777" w:rsidR="00846977" w:rsidRPr="007464A4" w:rsidRDefault="00846977" w:rsidP="00846977">
            <w:pPr>
              <w:pStyle w:val="TAC"/>
              <w:rPr>
                <w:rFonts w:eastAsia="Times New Roman"/>
              </w:rPr>
            </w:pPr>
          </w:p>
        </w:tc>
        <w:tc>
          <w:tcPr>
            <w:tcW w:w="0" w:type="auto"/>
            <w:vMerge/>
            <w:shd w:val="clear" w:color="auto" w:fill="auto"/>
            <w:vAlign w:val="center"/>
          </w:tcPr>
          <w:p w14:paraId="6B31D909" w14:textId="77777777" w:rsidR="00846977" w:rsidRPr="007464A4" w:rsidRDefault="00846977" w:rsidP="00846977">
            <w:pPr>
              <w:pStyle w:val="TAC"/>
              <w:rPr>
                <w:rFonts w:eastAsia="Times New Roman"/>
              </w:rPr>
            </w:pPr>
          </w:p>
        </w:tc>
        <w:tc>
          <w:tcPr>
            <w:tcW w:w="0" w:type="auto"/>
            <w:vAlign w:val="center"/>
          </w:tcPr>
          <w:p w14:paraId="72602999"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5" w:type="dxa"/>
            <w:vAlign w:val="center"/>
          </w:tcPr>
          <w:p w14:paraId="6E28D22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2F143BCD"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312" w:type="dxa"/>
            <w:vAlign w:val="center"/>
          </w:tcPr>
          <w:p w14:paraId="36470283" w14:textId="267544B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846977" w:rsidRPr="007464A4" w:rsidRDefault="00846977" w:rsidP="00846977">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505326B2" w:rsidR="00F400A3" w:rsidRPr="007464A4" w:rsidRDefault="00F400A3" w:rsidP="00F400A3">
      <w:pPr>
        <w:pStyle w:val="TH"/>
        <w:rPr>
          <w:lang w:eastAsia="zh-CN"/>
        </w:rPr>
      </w:pPr>
      <w:r w:rsidRPr="007464A4">
        <w:t xml:space="preserve">Table 8.2.2.2-2: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10 MHz channel bandwidth</w:t>
      </w:r>
      <w:r w:rsidR="00846977" w:rsidRPr="007464A4">
        <w:rPr>
          <w:lang w:eastAsia="zh-CN"/>
        </w:rPr>
        <w:t>, 30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20"/>
        <w:gridCol w:w="1223"/>
        <w:gridCol w:w="882"/>
        <w:gridCol w:w="1924"/>
        <w:gridCol w:w="1267"/>
        <w:gridCol w:w="1172"/>
        <w:gridCol w:w="1240"/>
        <w:gridCol w:w="703"/>
      </w:tblGrid>
      <w:tr w:rsidR="00F400A3" w:rsidRPr="007464A4" w14:paraId="70ECABFB" w14:textId="77777777" w:rsidTr="00846977">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760C63CB" w:rsidR="00F400A3" w:rsidRPr="007464A4" w:rsidRDefault="00846977" w:rsidP="00F400A3">
            <w:pPr>
              <w:pStyle w:val="TAH"/>
            </w:pPr>
            <w:r w:rsidRPr="006C48B7">
              <w:t xml:space="preserve">Propagation conditions and correlation matrix (Annex </w:t>
            </w:r>
            <w:r>
              <w:t>D</w:t>
            </w:r>
            <w:r w:rsidRPr="006C48B7">
              <w:t>)</w:t>
            </w:r>
          </w:p>
        </w:tc>
        <w:tc>
          <w:tcPr>
            <w:tcW w:w="1267" w:type="dxa"/>
            <w:vAlign w:val="center"/>
          </w:tcPr>
          <w:p w14:paraId="7403A4F2" w14:textId="77777777" w:rsidR="00F400A3" w:rsidRPr="007464A4" w:rsidRDefault="00F400A3" w:rsidP="00F400A3">
            <w:pPr>
              <w:pStyle w:val="TAH"/>
            </w:pPr>
            <w:r w:rsidRPr="007464A4">
              <w:t>Fraction of maximum throughput</w:t>
            </w:r>
          </w:p>
        </w:tc>
        <w:tc>
          <w:tcPr>
            <w:tcW w:w="1172" w:type="dxa"/>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846977" w:rsidRPr="007464A4" w14:paraId="33F430A3" w14:textId="77777777" w:rsidTr="00846977">
        <w:trPr>
          <w:cantSplit/>
          <w:jc w:val="center"/>
        </w:trPr>
        <w:tc>
          <w:tcPr>
            <w:tcW w:w="0" w:type="auto"/>
            <w:vMerge w:val="restart"/>
            <w:shd w:val="clear" w:color="auto" w:fill="auto"/>
            <w:vAlign w:val="center"/>
          </w:tcPr>
          <w:p w14:paraId="428EA801"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4B0AEB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7CEE746B"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7" w:type="dxa"/>
            <w:vAlign w:val="center"/>
          </w:tcPr>
          <w:p w14:paraId="62F52C1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72A9A567" w14:textId="6962C72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83B645" w14:textId="7B038D03" w:rsidR="00846977" w:rsidRPr="007464A4" w:rsidRDefault="00846977" w:rsidP="00846977">
            <w:pPr>
              <w:pStyle w:val="TAC"/>
              <w:rPr>
                <w:lang w:eastAsia="zh-CN"/>
              </w:rPr>
            </w:pPr>
            <w:r w:rsidRPr="006C48B7">
              <w:rPr>
                <w:lang w:eastAsia="zh-CN"/>
              </w:rPr>
              <w:t>3.5</w:t>
            </w:r>
          </w:p>
        </w:tc>
      </w:tr>
      <w:tr w:rsidR="00846977" w:rsidRPr="007464A4" w14:paraId="48491376" w14:textId="77777777" w:rsidTr="00846977">
        <w:trPr>
          <w:cantSplit/>
          <w:jc w:val="center"/>
        </w:trPr>
        <w:tc>
          <w:tcPr>
            <w:tcW w:w="0" w:type="auto"/>
            <w:vMerge/>
            <w:shd w:val="clear" w:color="auto" w:fill="auto"/>
            <w:vAlign w:val="center"/>
          </w:tcPr>
          <w:p w14:paraId="39FAA034" w14:textId="77777777" w:rsidR="00846977" w:rsidRPr="007464A4" w:rsidRDefault="00846977" w:rsidP="00846977">
            <w:pPr>
              <w:pStyle w:val="TAC"/>
              <w:rPr>
                <w:rFonts w:eastAsia="Times New Roman"/>
              </w:rPr>
            </w:pPr>
          </w:p>
        </w:tc>
        <w:tc>
          <w:tcPr>
            <w:tcW w:w="0" w:type="auto"/>
            <w:vMerge/>
            <w:shd w:val="clear" w:color="auto" w:fill="auto"/>
            <w:vAlign w:val="center"/>
          </w:tcPr>
          <w:p w14:paraId="5EE0AD33" w14:textId="77777777" w:rsidR="00846977" w:rsidRPr="007464A4" w:rsidRDefault="00846977" w:rsidP="00846977">
            <w:pPr>
              <w:pStyle w:val="TAC"/>
              <w:rPr>
                <w:rFonts w:eastAsia="Times New Roman"/>
              </w:rPr>
            </w:pPr>
          </w:p>
        </w:tc>
        <w:tc>
          <w:tcPr>
            <w:tcW w:w="0" w:type="auto"/>
            <w:vAlign w:val="center"/>
          </w:tcPr>
          <w:p w14:paraId="6C617436"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1B43107"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8C9CBA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6096DE72" w14:textId="3F1B112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42E4381A" w14:textId="55824FE8" w:rsidR="00846977" w:rsidRPr="007464A4" w:rsidRDefault="00846977" w:rsidP="00846977">
            <w:pPr>
              <w:pStyle w:val="TAC"/>
              <w:rPr>
                <w:rFonts w:eastAsia="Times New Roman"/>
              </w:rPr>
            </w:pPr>
            <w:r w:rsidRPr="006C48B7">
              <w:rPr>
                <w:lang w:eastAsia="zh-CN"/>
              </w:rPr>
              <w:t>1.3</w:t>
            </w:r>
          </w:p>
        </w:tc>
      </w:tr>
      <w:tr w:rsidR="00846977" w:rsidRPr="007464A4" w14:paraId="72BB4F12" w14:textId="77777777" w:rsidTr="00846977">
        <w:trPr>
          <w:cantSplit/>
          <w:jc w:val="center"/>
        </w:trPr>
        <w:tc>
          <w:tcPr>
            <w:tcW w:w="0" w:type="auto"/>
            <w:vMerge/>
            <w:shd w:val="clear" w:color="auto" w:fill="auto"/>
            <w:vAlign w:val="center"/>
          </w:tcPr>
          <w:p w14:paraId="367C83CA"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61D8A1C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4EC2BDA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F3C87B" w14:textId="77777777" w:rsidR="00846977" w:rsidRPr="007464A4" w:rsidRDefault="00846977" w:rsidP="00846977">
            <w:pPr>
              <w:pStyle w:val="TAC"/>
              <w:rPr>
                <w:rFonts w:eastAsia="Times New Roman"/>
              </w:rPr>
            </w:pPr>
            <w:r w:rsidRPr="007464A4">
              <w:rPr>
                <w:rFonts w:eastAsia="Times New Roman"/>
              </w:rPr>
              <w:t>NTN-TDLA100-200 Low</w:t>
            </w:r>
          </w:p>
        </w:tc>
        <w:tc>
          <w:tcPr>
            <w:tcW w:w="1267" w:type="dxa"/>
            <w:vAlign w:val="center"/>
          </w:tcPr>
          <w:p w14:paraId="665ECB5B"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5DAC567F" w14:textId="15D0D796"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48739A6" w14:textId="56E7B340" w:rsidR="00846977" w:rsidRPr="007464A4" w:rsidRDefault="00846977" w:rsidP="00846977">
            <w:pPr>
              <w:pStyle w:val="TAC"/>
              <w:rPr>
                <w:rFonts w:eastAsia="Times New Roman"/>
              </w:rPr>
            </w:pPr>
            <w:r w:rsidRPr="006C48B7">
              <w:rPr>
                <w:lang w:eastAsia="zh-CN"/>
              </w:rPr>
              <w:t>-0.7</w:t>
            </w:r>
          </w:p>
        </w:tc>
      </w:tr>
      <w:tr w:rsidR="00846977" w:rsidRPr="007464A4" w14:paraId="7F9E101C" w14:textId="77777777" w:rsidTr="00846977">
        <w:trPr>
          <w:cantSplit/>
          <w:jc w:val="center"/>
        </w:trPr>
        <w:tc>
          <w:tcPr>
            <w:tcW w:w="0" w:type="auto"/>
            <w:vMerge/>
            <w:shd w:val="clear" w:color="auto" w:fill="auto"/>
            <w:vAlign w:val="center"/>
          </w:tcPr>
          <w:p w14:paraId="16D56778" w14:textId="77777777" w:rsidR="00846977" w:rsidRPr="007464A4" w:rsidRDefault="00846977" w:rsidP="00846977">
            <w:pPr>
              <w:pStyle w:val="TAC"/>
              <w:rPr>
                <w:rFonts w:eastAsia="Times New Roman"/>
              </w:rPr>
            </w:pPr>
          </w:p>
        </w:tc>
        <w:tc>
          <w:tcPr>
            <w:tcW w:w="0" w:type="auto"/>
            <w:vMerge/>
            <w:shd w:val="clear" w:color="auto" w:fill="auto"/>
            <w:vAlign w:val="center"/>
          </w:tcPr>
          <w:p w14:paraId="13EF18E0" w14:textId="77777777" w:rsidR="00846977" w:rsidRPr="007464A4" w:rsidRDefault="00846977" w:rsidP="00846977">
            <w:pPr>
              <w:pStyle w:val="TAC"/>
              <w:rPr>
                <w:rFonts w:eastAsia="Times New Roman"/>
              </w:rPr>
            </w:pPr>
          </w:p>
        </w:tc>
        <w:tc>
          <w:tcPr>
            <w:tcW w:w="0" w:type="auto"/>
            <w:vAlign w:val="center"/>
          </w:tcPr>
          <w:p w14:paraId="5699F847"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647CAB6"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2B385F7E" w14:textId="6C77346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846977" w:rsidRPr="007464A4" w:rsidRDefault="00846977" w:rsidP="00846977">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0B88FE3C" w:rsidR="00F400A3" w:rsidRPr="007464A4" w:rsidRDefault="00F400A3" w:rsidP="00F400A3">
      <w:pPr>
        <w:pStyle w:val="TH"/>
        <w:rPr>
          <w:lang w:eastAsia="zh-CN"/>
        </w:rPr>
      </w:pPr>
      <w:r w:rsidRPr="007464A4">
        <w:lastRenderedPageBreak/>
        <w:t xml:space="preserve">Table 8.2.2.2-3: </w:t>
      </w:r>
      <w:r w:rsidR="00EA0751" w:rsidRPr="007464A4">
        <w:t>Minimum requirements for PUSCH</w:t>
      </w:r>
      <w:r w:rsidR="00EA0751" w:rsidRPr="007464A4">
        <w:rPr>
          <w:rFonts w:hint="eastAsia"/>
          <w:lang w:eastAsia="zh-CN"/>
        </w:rPr>
        <w:t xml:space="preserve"> with 70% of maximum throughput</w:t>
      </w:r>
      <w:r w:rsidR="00EA0751" w:rsidRPr="007464A4">
        <w:t>, PUSCH mapping Type B, 5 MHz channel bandwidth</w:t>
      </w:r>
      <w:r w:rsidR="00EA0751" w:rsidRPr="007464A4">
        <w:rPr>
          <w:lang w:eastAsia="zh-CN"/>
        </w:rPr>
        <w:t>, 15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198"/>
        <w:gridCol w:w="1201"/>
        <w:gridCol w:w="873"/>
        <w:gridCol w:w="1784"/>
        <w:gridCol w:w="1176"/>
        <w:gridCol w:w="1456"/>
        <w:gridCol w:w="1240"/>
        <w:gridCol w:w="703"/>
      </w:tblGrid>
      <w:tr w:rsidR="00F400A3" w:rsidRPr="007464A4" w14:paraId="0AF191DE" w14:textId="77777777" w:rsidTr="00EA0751">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1784" w:type="dxa"/>
            <w:vAlign w:val="center"/>
          </w:tcPr>
          <w:p w14:paraId="0B1FFE31" w14:textId="4977FA67" w:rsidR="00F400A3" w:rsidRPr="007464A4" w:rsidRDefault="00EA0751" w:rsidP="00F400A3">
            <w:pPr>
              <w:pStyle w:val="TAH"/>
            </w:pPr>
            <w:r w:rsidRPr="006C48B7">
              <w:t xml:space="preserve">Propagation conditions and correlation matrix (Annex </w:t>
            </w:r>
            <w:r>
              <w:t>D</w:t>
            </w:r>
            <w:r w:rsidRPr="006C48B7">
              <w:t>)</w:t>
            </w:r>
          </w:p>
        </w:tc>
        <w:tc>
          <w:tcPr>
            <w:tcW w:w="1134" w:type="dxa"/>
            <w:vAlign w:val="center"/>
          </w:tcPr>
          <w:p w14:paraId="656752C6" w14:textId="77777777" w:rsidR="00F400A3" w:rsidRPr="007464A4" w:rsidRDefault="00F400A3" w:rsidP="00F400A3">
            <w:pPr>
              <w:pStyle w:val="TAH"/>
            </w:pPr>
            <w:r w:rsidRPr="007464A4">
              <w:t>Fraction of maximum throughput</w:t>
            </w:r>
          </w:p>
        </w:tc>
        <w:tc>
          <w:tcPr>
            <w:tcW w:w="1456" w:type="dxa"/>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EA0751" w:rsidRPr="007464A4" w14:paraId="7A991772" w14:textId="77777777" w:rsidTr="00EA0751">
        <w:trPr>
          <w:cantSplit/>
          <w:jc w:val="center"/>
        </w:trPr>
        <w:tc>
          <w:tcPr>
            <w:tcW w:w="0" w:type="auto"/>
            <w:vMerge w:val="restart"/>
            <w:shd w:val="clear" w:color="auto" w:fill="auto"/>
            <w:vAlign w:val="center"/>
          </w:tcPr>
          <w:p w14:paraId="7075AB6A"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7F1691F6"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1FEA861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134" w:type="dxa"/>
            <w:vAlign w:val="center"/>
          </w:tcPr>
          <w:p w14:paraId="03265C8D"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71B931EF" w14:textId="0B328DE1"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D6A1AF5" w14:textId="4387CF50" w:rsidR="00EA0751" w:rsidRPr="007464A4" w:rsidRDefault="00EA0751" w:rsidP="00EA0751">
            <w:pPr>
              <w:pStyle w:val="TAC"/>
              <w:rPr>
                <w:lang w:eastAsia="zh-CN"/>
              </w:rPr>
            </w:pPr>
            <w:r w:rsidRPr="006C48B7">
              <w:rPr>
                <w:lang w:eastAsia="zh-CN"/>
              </w:rPr>
              <w:t>3.7</w:t>
            </w:r>
          </w:p>
        </w:tc>
      </w:tr>
      <w:tr w:rsidR="00EA0751" w:rsidRPr="007464A4" w14:paraId="0DF94BCF" w14:textId="77777777" w:rsidTr="00EA0751">
        <w:trPr>
          <w:cantSplit/>
          <w:jc w:val="center"/>
        </w:trPr>
        <w:tc>
          <w:tcPr>
            <w:tcW w:w="0" w:type="auto"/>
            <w:vMerge/>
            <w:shd w:val="clear" w:color="auto" w:fill="auto"/>
            <w:vAlign w:val="center"/>
          </w:tcPr>
          <w:p w14:paraId="5E256693" w14:textId="77777777" w:rsidR="00EA0751" w:rsidRPr="007464A4" w:rsidRDefault="00EA0751" w:rsidP="00EA0751">
            <w:pPr>
              <w:pStyle w:val="TAC"/>
              <w:rPr>
                <w:rFonts w:eastAsia="Times New Roman"/>
              </w:rPr>
            </w:pPr>
          </w:p>
        </w:tc>
        <w:tc>
          <w:tcPr>
            <w:tcW w:w="0" w:type="auto"/>
            <w:vMerge/>
            <w:shd w:val="clear" w:color="auto" w:fill="auto"/>
            <w:vAlign w:val="center"/>
          </w:tcPr>
          <w:p w14:paraId="5BDD0079" w14:textId="77777777" w:rsidR="00EA0751" w:rsidRPr="007464A4" w:rsidRDefault="00EA0751" w:rsidP="00EA0751">
            <w:pPr>
              <w:pStyle w:val="TAC"/>
              <w:rPr>
                <w:rFonts w:eastAsia="Times New Roman"/>
              </w:rPr>
            </w:pPr>
          </w:p>
        </w:tc>
        <w:tc>
          <w:tcPr>
            <w:tcW w:w="0" w:type="auto"/>
            <w:vAlign w:val="center"/>
          </w:tcPr>
          <w:p w14:paraId="48681173"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B724D68"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B10667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4F37112F" w14:textId="31C83F2F"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6EA368D3" w14:textId="5AE9D18F" w:rsidR="00EA0751" w:rsidRPr="007464A4" w:rsidRDefault="00EA0751" w:rsidP="00EA0751">
            <w:pPr>
              <w:pStyle w:val="TAC"/>
              <w:rPr>
                <w:rFonts w:eastAsia="Times New Roman"/>
              </w:rPr>
            </w:pPr>
            <w:r w:rsidRPr="006C48B7">
              <w:rPr>
                <w:lang w:eastAsia="zh-CN"/>
              </w:rPr>
              <w:t>1.6</w:t>
            </w:r>
          </w:p>
        </w:tc>
      </w:tr>
      <w:tr w:rsidR="00EA0751" w:rsidRPr="007464A4" w14:paraId="3F13B661" w14:textId="77777777" w:rsidTr="00EA0751">
        <w:trPr>
          <w:cantSplit/>
          <w:jc w:val="center"/>
        </w:trPr>
        <w:tc>
          <w:tcPr>
            <w:tcW w:w="0" w:type="auto"/>
            <w:vMerge/>
            <w:shd w:val="clear" w:color="auto" w:fill="auto"/>
            <w:vAlign w:val="center"/>
          </w:tcPr>
          <w:p w14:paraId="2FDE0011"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72B56B08"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34D81076"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FFC50C3" w14:textId="77777777" w:rsidR="00EA0751" w:rsidRPr="007464A4" w:rsidRDefault="00EA0751" w:rsidP="00EA0751">
            <w:pPr>
              <w:pStyle w:val="TAC"/>
              <w:rPr>
                <w:rFonts w:eastAsia="Times New Roman"/>
              </w:rPr>
            </w:pPr>
            <w:r w:rsidRPr="007464A4">
              <w:rPr>
                <w:rFonts w:eastAsia="Times New Roman"/>
              </w:rPr>
              <w:t>NTN-TDLA100-200 Low</w:t>
            </w:r>
          </w:p>
        </w:tc>
        <w:tc>
          <w:tcPr>
            <w:tcW w:w="1134" w:type="dxa"/>
            <w:vAlign w:val="center"/>
          </w:tcPr>
          <w:p w14:paraId="6DB3372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0F56FB95" w14:textId="513DC1D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F93403A" w14:textId="7D55B7B0" w:rsidR="00EA0751" w:rsidRPr="007464A4" w:rsidRDefault="00EA0751" w:rsidP="00EA0751">
            <w:pPr>
              <w:pStyle w:val="TAC"/>
              <w:rPr>
                <w:rFonts w:eastAsia="Times New Roman"/>
              </w:rPr>
            </w:pPr>
            <w:r w:rsidRPr="006C48B7">
              <w:rPr>
                <w:lang w:eastAsia="zh-CN"/>
              </w:rPr>
              <w:t>-0.5</w:t>
            </w:r>
          </w:p>
        </w:tc>
      </w:tr>
      <w:tr w:rsidR="00EA0751" w:rsidRPr="007464A4" w14:paraId="1CD9A657" w14:textId="77777777" w:rsidTr="00EA0751">
        <w:trPr>
          <w:cantSplit/>
          <w:jc w:val="center"/>
        </w:trPr>
        <w:tc>
          <w:tcPr>
            <w:tcW w:w="0" w:type="auto"/>
            <w:vMerge/>
            <w:shd w:val="clear" w:color="auto" w:fill="auto"/>
            <w:vAlign w:val="center"/>
          </w:tcPr>
          <w:p w14:paraId="724881C0" w14:textId="77777777" w:rsidR="00EA0751" w:rsidRPr="007464A4" w:rsidRDefault="00EA0751" w:rsidP="00EA0751">
            <w:pPr>
              <w:pStyle w:val="TAC"/>
              <w:rPr>
                <w:rFonts w:eastAsia="Times New Roman"/>
              </w:rPr>
            </w:pPr>
          </w:p>
        </w:tc>
        <w:tc>
          <w:tcPr>
            <w:tcW w:w="0" w:type="auto"/>
            <w:vMerge/>
            <w:shd w:val="clear" w:color="auto" w:fill="auto"/>
            <w:vAlign w:val="center"/>
          </w:tcPr>
          <w:p w14:paraId="62A68CC6" w14:textId="77777777" w:rsidR="00EA0751" w:rsidRPr="007464A4" w:rsidRDefault="00EA0751" w:rsidP="00EA0751">
            <w:pPr>
              <w:pStyle w:val="TAC"/>
              <w:rPr>
                <w:rFonts w:eastAsia="Times New Roman"/>
              </w:rPr>
            </w:pPr>
          </w:p>
        </w:tc>
        <w:tc>
          <w:tcPr>
            <w:tcW w:w="0" w:type="auto"/>
            <w:vAlign w:val="center"/>
          </w:tcPr>
          <w:p w14:paraId="2A7362AB"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279D12B0"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FE2B83D"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456" w:type="dxa"/>
            <w:vAlign w:val="center"/>
          </w:tcPr>
          <w:p w14:paraId="47C2CEE1" w14:textId="2099138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EA0751" w:rsidRPr="007464A4" w:rsidRDefault="00EA0751" w:rsidP="00EA0751">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6F14E2A4" w:rsidR="00F400A3" w:rsidRPr="007464A4" w:rsidRDefault="00F400A3" w:rsidP="00F400A3">
      <w:pPr>
        <w:pStyle w:val="TH"/>
        <w:rPr>
          <w:lang w:eastAsia="zh-CN"/>
        </w:rPr>
      </w:pPr>
      <w:r w:rsidRPr="007464A4">
        <w:t xml:space="preserve">Table 8.2.2.2-4: </w:t>
      </w:r>
      <w:r w:rsidR="00EA0751">
        <w:t>Minimum</w:t>
      </w:r>
      <w:r w:rsidR="00EA0751" w:rsidRPr="007464A4">
        <w:t xml:space="preserve"> requirements for PUSCH</w:t>
      </w:r>
      <w:r w:rsidR="00EA0751" w:rsidRPr="007464A4">
        <w:rPr>
          <w:rFonts w:hint="eastAsia"/>
          <w:lang w:eastAsia="zh-CN"/>
        </w:rPr>
        <w:t xml:space="preserve"> with 70% of maximum throughput</w:t>
      </w:r>
      <w:r w:rsidR="00EA0751" w:rsidRPr="007464A4">
        <w:t>, PUSCH mapping Type B, 10 MHz channel bandwidth</w:t>
      </w:r>
      <w:r w:rsidR="00EA0751" w:rsidRPr="007464A4">
        <w:rPr>
          <w:lang w:eastAsia="zh-CN"/>
        </w:rPr>
        <w:t>, 30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215"/>
        <w:gridCol w:w="1219"/>
        <w:gridCol w:w="880"/>
        <w:gridCol w:w="1784"/>
        <w:gridCol w:w="1418"/>
        <w:gridCol w:w="1172"/>
        <w:gridCol w:w="1240"/>
        <w:gridCol w:w="703"/>
      </w:tblGrid>
      <w:tr w:rsidR="00F400A3" w:rsidRPr="007464A4" w14:paraId="0838FF7B" w14:textId="77777777" w:rsidTr="00EA0751">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1784" w:type="dxa"/>
            <w:vAlign w:val="center"/>
          </w:tcPr>
          <w:p w14:paraId="274FA52B" w14:textId="2054A66A" w:rsidR="00F400A3" w:rsidRPr="007464A4" w:rsidRDefault="00EA0751" w:rsidP="00F400A3">
            <w:pPr>
              <w:pStyle w:val="TAH"/>
            </w:pPr>
            <w:r w:rsidRPr="006C48B7">
              <w:t xml:space="preserve">Propagation conditions and correlation matrix (Annex </w:t>
            </w:r>
            <w:r>
              <w:t>D</w:t>
            </w:r>
            <w:r w:rsidRPr="006C48B7">
              <w:t>)</w:t>
            </w:r>
          </w:p>
        </w:tc>
        <w:tc>
          <w:tcPr>
            <w:tcW w:w="1418" w:type="dxa"/>
            <w:vAlign w:val="center"/>
          </w:tcPr>
          <w:p w14:paraId="35802A8E" w14:textId="77777777" w:rsidR="00F400A3" w:rsidRPr="007464A4" w:rsidRDefault="00F400A3" w:rsidP="00F400A3">
            <w:pPr>
              <w:pStyle w:val="TAH"/>
            </w:pPr>
            <w:r w:rsidRPr="007464A4">
              <w:t>Fraction of maximum throughput</w:t>
            </w:r>
          </w:p>
        </w:tc>
        <w:tc>
          <w:tcPr>
            <w:tcW w:w="1172" w:type="dxa"/>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EA0751" w:rsidRPr="007464A4" w14:paraId="77B6615C" w14:textId="77777777" w:rsidTr="00EA0751">
        <w:trPr>
          <w:cantSplit/>
          <w:jc w:val="center"/>
        </w:trPr>
        <w:tc>
          <w:tcPr>
            <w:tcW w:w="0" w:type="auto"/>
            <w:vMerge w:val="restart"/>
            <w:shd w:val="clear" w:color="auto" w:fill="auto"/>
            <w:vAlign w:val="center"/>
          </w:tcPr>
          <w:p w14:paraId="0DADD4BF"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5DA0A852"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7766479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418" w:type="dxa"/>
            <w:vAlign w:val="center"/>
          </w:tcPr>
          <w:p w14:paraId="29D4C0E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61F9F493" w14:textId="3945E55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98BEAAB" w14:textId="2B871F4B" w:rsidR="00EA0751" w:rsidRPr="007464A4" w:rsidRDefault="00EA0751" w:rsidP="00EA0751">
            <w:pPr>
              <w:pStyle w:val="TAC"/>
              <w:rPr>
                <w:lang w:eastAsia="zh-CN"/>
              </w:rPr>
            </w:pPr>
            <w:r w:rsidRPr="006C48B7">
              <w:rPr>
                <w:lang w:eastAsia="zh-CN"/>
              </w:rPr>
              <w:t>3.5</w:t>
            </w:r>
          </w:p>
        </w:tc>
      </w:tr>
      <w:tr w:rsidR="00EA0751" w:rsidRPr="007464A4" w14:paraId="2FF491C2" w14:textId="77777777" w:rsidTr="00EA0751">
        <w:trPr>
          <w:cantSplit/>
          <w:jc w:val="center"/>
        </w:trPr>
        <w:tc>
          <w:tcPr>
            <w:tcW w:w="0" w:type="auto"/>
            <w:vMerge/>
            <w:shd w:val="clear" w:color="auto" w:fill="auto"/>
            <w:vAlign w:val="center"/>
          </w:tcPr>
          <w:p w14:paraId="2AC1EBF4" w14:textId="77777777" w:rsidR="00EA0751" w:rsidRPr="007464A4" w:rsidRDefault="00EA0751" w:rsidP="00EA0751">
            <w:pPr>
              <w:pStyle w:val="TAC"/>
              <w:rPr>
                <w:rFonts w:eastAsia="Times New Roman"/>
              </w:rPr>
            </w:pPr>
          </w:p>
        </w:tc>
        <w:tc>
          <w:tcPr>
            <w:tcW w:w="0" w:type="auto"/>
            <w:vMerge/>
            <w:shd w:val="clear" w:color="auto" w:fill="auto"/>
            <w:vAlign w:val="center"/>
          </w:tcPr>
          <w:p w14:paraId="6C85A7E9" w14:textId="77777777" w:rsidR="00EA0751" w:rsidRPr="007464A4" w:rsidRDefault="00EA0751" w:rsidP="00EA0751">
            <w:pPr>
              <w:pStyle w:val="TAC"/>
              <w:rPr>
                <w:rFonts w:eastAsia="Times New Roman"/>
              </w:rPr>
            </w:pPr>
          </w:p>
        </w:tc>
        <w:tc>
          <w:tcPr>
            <w:tcW w:w="0" w:type="auto"/>
            <w:vAlign w:val="center"/>
          </w:tcPr>
          <w:p w14:paraId="5E877F4B"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0F2B3E96"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090CA7E8"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45923796" w14:textId="50B1F082"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2700ECC" w14:textId="13ED49EC" w:rsidR="00EA0751" w:rsidRPr="007464A4" w:rsidRDefault="00EA0751" w:rsidP="00EA0751">
            <w:pPr>
              <w:pStyle w:val="TAC"/>
              <w:rPr>
                <w:rFonts w:eastAsia="Times New Roman"/>
              </w:rPr>
            </w:pPr>
            <w:r w:rsidRPr="006C48B7">
              <w:rPr>
                <w:lang w:eastAsia="zh-CN"/>
              </w:rPr>
              <w:t>1.3</w:t>
            </w:r>
          </w:p>
        </w:tc>
      </w:tr>
      <w:tr w:rsidR="00EA0751" w:rsidRPr="007464A4" w14:paraId="6F08C6E4" w14:textId="77777777" w:rsidTr="00EA0751">
        <w:trPr>
          <w:cantSplit/>
          <w:jc w:val="center"/>
        </w:trPr>
        <w:tc>
          <w:tcPr>
            <w:tcW w:w="0" w:type="auto"/>
            <w:vMerge/>
            <w:shd w:val="clear" w:color="auto" w:fill="auto"/>
            <w:vAlign w:val="center"/>
          </w:tcPr>
          <w:p w14:paraId="54889DA9"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18154299"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2A8B822"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1DACADF2" w14:textId="77777777" w:rsidR="00EA0751" w:rsidRPr="007464A4" w:rsidRDefault="00EA0751" w:rsidP="00EA0751">
            <w:pPr>
              <w:pStyle w:val="TAC"/>
              <w:rPr>
                <w:rFonts w:eastAsia="Times New Roman"/>
              </w:rPr>
            </w:pPr>
            <w:r w:rsidRPr="007464A4">
              <w:rPr>
                <w:rFonts w:eastAsia="Times New Roman"/>
              </w:rPr>
              <w:t>NTN-TDLA100-200 Low</w:t>
            </w:r>
          </w:p>
        </w:tc>
        <w:tc>
          <w:tcPr>
            <w:tcW w:w="1418" w:type="dxa"/>
            <w:vAlign w:val="center"/>
          </w:tcPr>
          <w:p w14:paraId="0499DC3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1DA2A092" w14:textId="0DE13CE0"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1F2EA06" w14:textId="681974BD" w:rsidR="00EA0751" w:rsidRPr="007464A4" w:rsidRDefault="00EA0751" w:rsidP="00EA0751">
            <w:pPr>
              <w:pStyle w:val="TAC"/>
              <w:rPr>
                <w:rFonts w:eastAsia="Times New Roman"/>
              </w:rPr>
            </w:pPr>
            <w:r w:rsidRPr="006C48B7">
              <w:rPr>
                <w:lang w:eastAsia="zh-CN"/>
              </w:rPr>
              <w:t>-0.7</w:t>
            </w:r>
          </w:p>
        </w:tc>
      </w:tr>
      <w:tr w:rsidR="00EA0751" w:rsidRPr="007464A4" w14:paraId="77E4E1CC" w14:textId="77777777" w:rsidTr="00EA0751">
        <w:trPr>
          <w:cantSplit/>
          <w:jc w:val="center"/>
        </w:trPr>
        <w:tc>
          <w:tcPr>
            <w:tcW w:w="0" w:type="auto"/>
            <w:vMerge/>
            <w:shd w:val="clear" w:color="auto" w:fill="auto"/>
            <w:vAlign w:val="center"/>
          </w:tcPr>
          <w:p w14:paraId="3EC2FA16" w14:textId="77777777" w:rsidR="00EA0751" w:rsidRPr="007464A4" w:rsidRDefault="00EA0751" w:rsidP="00EA0751">
            <w:pPr>
              <w:pStyle w:val="TAC"/>
              <w:rPr>
                <w:rFonts w:eastAsia="Times New Roman"/>
              </w:rPr>
            </w:pPr>
          </w:p>
        </w:tc>
        <w:tc>
          <w:tcPr>
            <w:tcW w:w="0" w:type="auto"/>
            <w:vMerge/>
            <w:shd w:val="clear" w:color="auto" w:fill="auto"/>
            <w:vAlign w:val="center"/>
          </w:tcPr>
          <w:p w14:paraId="5900EF23" w14:textId="77777777" w:rsidR="00EA0751" w:rsidRPr="007464A4" w:rsidRDefault="00EA0751" w:rsidP="00EA0751">
            <w:pPr>
              <w:pStyle w:val="TAC"/>
              <w:rPr>
                <w:rFonts w:eastAsia="Times New Roman"/>
              </w:rPr>
            </w:pPr>
          </w:p>
        </w:tc>
        <w:tc>
          <w:tcPr>
            <w:tcW w:w="0" w:type="auto"/>
            <w:vAlign w:val="center"/>
          </w:tcPr>
          <w:p w14:paraId="13E3070E"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079268CD"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16CB233E"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0A13BFCB" w14:textId="4C8BA91E"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EA0751" w:rsidRPr="007464A4" w:rsidRDefault="00EA0751" w:rsidP="00EA0751">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259" w:name="_Toc53178280"/>
      <w:bookmarkStart w:id="2260" w:name="_Toc53178731"/>
      <w:bookmarkStart w:id="2261" w:name="_Toc61178957"/>
      <w:bookmarkStart w:id="2262" w:name="_Toc61179427"/>
      <w:bookmarkStart w:id="2263" w:name="_Toc67916723"/>
      <w:bookmarkStart w:id="2264" w:name="_Toc74663321"/>
      <w:bookmarkStart w:id="2265" w:name="_Toc82621861"/>
      <w:bookmarkStart w:id="2266" w:name="_Toc90422708"/>
      <w:bookmarkStart w:id="2267" w:name="_Toc106782904"/>
      <w:bookmarkStart w:id="2268" w:name="_Toc107311795"/>
      <w:bookmarkStart w:id="2269" w:name="_Toc107419379"/>
      <w:bookmarkStart w:id="2270" w:name="_Toc107475006"/>
      <w:bookmarkStart w:id="2271" w:name="_Toc114255599"/>
      <w:bookmarkStart w:id="2272" w:name="_Toc115186279"/>
      <w:bookmarkStart w:id="2273" w:name="_Toc123044180"/>
      <w:bookmarkStart w:id="2274" w:name="_Toc124157819"/>
      <w:bookmarkStart w:id="2275" w:name="_Toc124259742"/>
      <w:bookmarkStart w:id="2276" w:name="_Toc130584813"/>
      <w:bookmarkStart w:id="2277" w:name="_Toc137464469"/>
      <w:bookmarkStart w:id="2278" w:name="_Toc138884138"/>
      <w:bookmarkStart w:id="2279" w:name="_Toc145643339"/>
      <w:bookmarkStart w:id="2280" w:name="_Toc155469440"/>
      <w:bookmarkStart w:id="2281" w:name="_Toc161667786"/>
      <w:bookmarkStart w:id="2282" w:name="_Toc169708604"/>
      <w:bookmarkStart w:id="2283" w:name="_Toc176441507"/>
      <w:bookmarkStart w:id="2284" w:name="_Toc187246499"/>
      <w:r w:rsidRPr="007464A4">
        <w:t>8.2.</w:t>
      </w:r>
      <w:r>
        <w:t>3</w:t>
      </w:r>
      <w:r w:rsidRPr="007464A4">
        <w:tab/>
        <w:t>Requirements for UL timing adjustment</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lastRenderedPageBreak/>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285" w:name="_Toc82621863"/>
      <w:bookmarkStart w:id="2286" w:name="_Toc90422710"/>
      <w:bookmarkStart w:id="2287" w:name="_Toc106782906"/>
      <w:bookmarkStart w:id="2288" w:name="_Toc107311797"/>
      <w:bookmarkStart w:id="2289" w:name="_Toc107419381"/>
      <w:bookmarkStart w:id="2290" w:name="_Toc107475008"/>
      <w:bookmarkStart w:id="2291" w:name="_Toc114255601"/>
      <w:bookmarkStart w:id="2292" w:name="_Toc115186281"/>
      <w:bookmarkStart w:id="2293" w:name="_Toc123044181"/>
      <w:bookmarkStart w:id="2294" w:name="_Toc124157820"/>
      <w:bookmarkStart w:id="2295" w:name="_Toc124259743"/>
      <w:bookmarkStart w:id="2296" w:name="_Toc130584814"/>
      <w:bookmarkStart w:id="2297" w:name="_Toc137464470"/>
      <w:bookmarkStart w:id="2298" w:name="_Toc138884139"/>
      <w:bookmarkStart w:id="2299" w:name="_Toc145643340"/>
      <w:bookmarkStart w:id="2300" w:name="_Toc155469441"/>
      <w:bookmarkStart w:id="2301" w:name="_Toc161667787"/>
      <w:bookmarkStart w:id="2302" w:name="_Toc169708605"/>
      <w:bookmarkStart w:id="2303" w:name="_Toc176441508"/>
      <w:bookmarkStart w:id="2304" w:name="_Toc187246500"/>
      <w:r w:rsidRPr="007464A4">
        <w:t>8.2.</w:t>
      </w:r>
      <w:r>
        <w:t>3</w:t>
      </w:r>
      <w:r w:rsidRPr="007464A4">
        <w:t>.2</w:t>
      </w:r>
      <w:r w:rsidRPr="007464A4">
        <w:tab/>
        <w:t>Minimum requirements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1DBC9A47" w:rsidR="00F400A3" w:rsidRPr="007464A4" w:rsidRDefault="00F400A3" w:rsidP="00F400A3">
      <w:pPr>
        <w:pStyle w:val="TH"/>
        <w:rPr>
          <w:lang w:eastAsia="zh-CN"/>
        </w:rPr>
      </w:pPr>
      <w:r w:rsidRPr="007464A4">
        <w:t xml:space="preserve">Table </w:t>
      </w:r>
      <w:r>
        <w:t>8.2.3.2</w:t>
      </w:r>
      <w:r w:rsidRPr="007464A4">
        <w:t xml:space="preserve">-1: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17990DEA" w14:textId="77777777" w:rsidTr="00EA0751">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3E3E5DAA" w:rsidR="00F400A3" w:rsidRPr="007464A4" w:rsidRDefault="00EA0751" w:rsidP="00F400A3">
            <w:pPr>
              <w:pStyle w:val="TAH"/>
            </w:pPr>
            <w:r w:rsidRPr="006C48B7">
              <w:t xml:space="preserve">Propagation conditions and correlation matrix (Annex </w:t>
            </w:r>
            <w:r>
              <w:t>D</w:t>
            </w:r>
            <w:r w:rsidRPr="006C48B7">
              <w:t>)</w:t>
            </w:r>
          </w:p>
        </w:tc>
        <w:tc>
          <w:tcPr>
            <w:tcW w:w="1404" w:type="dxa"/>
            <w:vAlign w:val="center"/>
          </w:tcPr>
          <w:p w14:paraId="553D9A8E" w14:textId="77777777" w:rsidR="00F400A3" w:rsidRPr="007464A4" w:rsidRDefault="00F400A3" w:rsidP="00F400A3">
            <w:pPr>
              <w:pStyle w:val="TAH"/>
            </w:pPr>
            <w:r w:rsidRPr="007464A4">
              <w:t>Fraction of maximum throughput</w:t>
            </w:r>
          </w:p>
        </w:tc>
        <w:tc>
          <w:tcPr>
            <w:tcW w:w="1028" w:type="dxa"/>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A0751" w:rsidRPr="007464A4" w14:paraId="239E4194" w14:textId="77777777" w:rsidTr="00EA0751">
        <w:trPr>
          <w:cantSplit/>
          <w:jc w:val="center"/>
        </w:trPr>
        <w:tc>
          <w:tcPr>
            <w:tcW w:w="0" w:type="auto"/>
            <w:vMerge w:val="restart"/>
            <w:shd w:val="clear" w:color="auto" w:fill="auto"/>
            <w:vAlign w:val="center"/>
          </w:tcPr>
          <w:p w14:paraId="65B78593"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3BC34B6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4E3164EC"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57F980C8"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19CE6AB3" w14:textId="23989DA9" w:rsidR="00EA0751" w:rsidRPr="007464A4" w:rsidRDefault="00EA0751" w:rsidP="00EA0751">
            <w:pPr>
              <w:pStyle w:val="TAC"/>
              <w:rPr>
                <w:rFonts w:eastAsia="Times New Roman"/>
              </w:rPr>
            </w:pPr>
            <w:r>
              <w:rPr>
                <w:rFonts w:eastAsia="Times New Roman"/>
              </w:rPr>
              <w:t>G-FR1-NTN-A3-2</w:t>
            </w:r>
          </w:p>
        </w:tc>
        <w:tc>
          <w:tcPr>
            <w:tcW w:w="1242" w:type="dxa"/>
            <w:vAlign w:val="center"/>
          </w:tcPr>
          <w:p w14:paraId="1EE01A0A"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A0751" w:rsidRPr="007464A4" w:rsidRDefault="00EA0751" w:rsidP="00EA0751">
            <w:pPr>
              <w:pStyle w:val="TAC"/>
              <w:rPr>
                <w:lang w:eastAsia="zh-CN"/>
              </w:rPr>
            </w:pPr>
            <w:r w:rsidRPr="006C48B7">
              <w:rPr>
                <w:lang w:eastAsia="zh-CN"/>
              </w:rPr>
              <w:t>4.1</w:t>
            </w:r>
          </w:p>
        </w:tc>
      </w:tr>
      <w:tr w:rsidR="00EA0751" w:rsidRPr="007464A4" w14:paraId="4EC705A4" w14:textId="77777777" w:rsidTr="00EA0751">
        <w:trPr>
          <w:cantSplit/>
          <w:jc w:val="center"/>
        </w:trPr>
        <w:tc>
          <w:tcPr>
            <w:tcW w:w="0" w:type="auto"/>
            <w:vMerge/>
            <w:shd w:val="clear" w:color="auto" w:fill="auto"/>
            <w:vAlign w:val="center"/>
          </w:tcPr>
          <w:p w14:paraId="09467D92" w14:textId="77777777" w:rsidR="00EA0751" w:rsidRPr="007464A4" w:rsidRDefault="00EA0751" w:rsidP="00EA0751">
            <w:pPr>
              <w:pStyle w:val="TAC"/>
              <w:rPr>
                <w:rFonts w:eastAsia="Times New Roman"/>
              </w:rPr>
            </w:pPr>
          </w:p>
        </w:tc>
        <w:tc>
          <w:tcPr>
            <w:tcW w:w="0" w:type="auto"/>
            <w:shd w:val="clear" w:color="auto" w:fill="auto"/>
            <w:vAlign w:val="center"/>
          </w:tcPr>
          <w:p w14:paraId="704C035B"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2F29B88A"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6E9950FC"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0AC4BEFF"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38E00265" w14:textId="627003B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A0751" w:rsidRPr="007464A4" w:rsidRDefault="00EA0751" w:rsidP="00EA0751">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1C80620" w:rsidR="00F400A3" w:rsidRPr="007464A4" w:rsidRDefault="00F400A3" w:rsidP="00F400A3">
      <w:pPr>
        <w:pStyle w:val="TH"/>
        <w:rPr>
          <w:lang w:eastAsia="zh-CN"/>
        </w:rPr>
      </w:pPr>
      <w:r w:rsidRPr="007464A4">
        <w:t xml:space="preserve">Table </w:t>
      </w:r>
      <w:r>
        <w:t>8.2.3.2</w:t>
      </w:r>
      <w:r w:rsidRPr="007464A4">
        <w:t xml:space="preserve">-2: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02120F43" w14:textId="77777777" w:rsidTr="00EA0751">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2B6D6883"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6A91233A" w14:textId="77777777" w:rsidR="00F400A3" w:rsidRPr="007464A4" w:rsidRDefault="00F400A3" w:rsidP="00F400A3">
            <w:pPr>
              <w:pStyle w:val="TAH"/>
            </w:pPr>
            <w:r w:rsidRPr="007464A4">
              <w:t>Fraction of maximum throughput</w:t>
            </w:r>
          </w:p>
        </w:tc>
        <w:tc>
          <w:tcPr>
            <w:tcW w:w="1170" w:type="dxa"/>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A0751" w:rsidRPr="007464A4" w14:paraId="61CF3605" w14:textId="77777777" w:rsidTr="00EA0751">
        <w:trPr>
          <w:cantSplit/>
          <w:jc w:val="center"/>
        </w:trPr>
        <w:tc>
          <w:tcPr>
            <w:tcW w:w="0" w:type="auto"/>
            <w:vMerge w:val="restart"/>
            <w:shd w:val="clear" w:color="auto" w:fill="auto"/>
            <w:vAlign w:val="center"/>
          </w:tcPr>
          <w:p w14:paraId="09E0261B"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027F1E9B"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1C5C70B"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7B71EDAD"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CB80047" w14:textId="153615B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1853CC3E" w14:textId="3A38A482" w:rsidR="00EA0751" w:rsidRPr="007464A4" w:rsidRDefault="00EA0751" w:rsidP="00EA0751">
            <w:pPr>
              <w:pStyle w:val="TAC"/>
              <w:rPr>
                <w:lang w:eastAsia="zh-CN"/>
              </w:rPr>
            </w:pPr>
            <w:r w:rsidRPr="006C48B7">
              <w:rPr>
                <w:lang w:eastAsia="zh-CN"/>
              </w:rPr>
              <w:t>3.6</w:t>
            </w:r>
          </w:p>
        </w:tc>
      </w:tr>
      <w:tr w:rsidR="00EA0751" w:rsidRPr="007464A4" w14:paraId="57112A85" w14:textId="77777777" w:rsidTr="00EA0751">
        <w:trPr>
          <w:cantSplit/>
          <w:jc w:val="center"/>
        </w:trPr>
        <w:tc>
          <w:tcPr>
            <w:tcW w:w="0" w:type="auto"/>
            <w:vMerge/>
            <w:shd w:val="clear" w:color="auto" w:fill="auto"/>
            <w:vAlign w:val="center"/>
          </w:tcPr>
          <w:p w14:paraId="6558534D" w14:textId="77777777" w:rsidR="00EA0751" w:rsidRPr="007464A4" w:rsidRDefault="00EA0751" w:rsidP="00EA0751">
            <w:pPr>
              <w:pStyle w:val="TAC"/>
              <w:rPr>
                <w:rFonts w:eastAsia="Times New Roman"/>
              </w:rPr>
            </w:pPr>
          </w:p>
        </w:tc>
        <w:tc>
          <w:tcPr>
            <w:tcW w:w="0" w:type="auto"/>
            <w:shd w:val="clear" w:color="auto" w:fill="auto"/>
            <w:vAlign w:val="center"/>
          </w:tcPr>
          <w:p w14:paraId="0880A9FC"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4B05E96F"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3CD92CB4"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7294C603"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07D4C03" w14:textId="1A1A4637"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0F4B6AF" w14:textId="275A92F1" w:rsidR="00EA0751" w:rsidRPr="007464A4" w:rsidRDefault="00EA0751" w:rsidP="00EA0751">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5D0F3849" w:rsidR="00F400A3" w:rsidRPr="007464A4" w:rsidRDefault="00F400A3" w:rsidP="00F400A3">
      <w:pPr>
        <w:pStyle w:val="TH"/>
        <w:rPr>
          <w:lang w:eastAsia="zh-CN"/>
        </w:rPr>
      </w:pPr>
      <w:r w:rsidRPr="007464A4">
        <w:lastRenderedPageBreak/>
        <w:t xml:space="preserve">Table </w:t>
      </w:r>
      <w:r>
        <w:t>8.2.3.2</w:t>
      </w:r>
      <w:r w:rsidRPr="007464A4">
        <w:t xml:space="preserve">-3: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EA0751" w:rsidRPr="007464A4" w14:paraId="279EFD52" w14:textId="77777777" w:rsidTr="00EA0751">
        <w:trPr>
          <w:cantSplit/>
          <w:jc w:val="center"/>
        </w:trPr>
        <w:tc>
          <w:tcPr>
            <w:tcW w:w="0" w:type="auto"/>
            <w:vAlign w:val="center"/>
          </w:tcPr>
          <w:p w14:paraId="7B0F3003" w14:textId="77777777" w:rsidR="00EA0751" w:rsidRPr="007464A4" w:rsidRDefault="00EA0751" w:rsidP="00EA0751">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EA0751" w:rsidRPr="007464A4" w:rsidRDefault="00EA0751" w:rsidP="00EA0751">
            <w:pPr>
              <w:pStyle w:val="TAH"/>
            </w:pPr>
            <w:r w:rsidRPr="007464A4">
              <w:t>Number of RX antennas</w:t>
            </w:r>
          </w:p>
        </w:tc>
        <w:tc>
          <w:tcPr>
            <w:tcW w:w="0" w:type="auto"/>
            <w:vAlign w:val="center"/>
          </w:tcPr>
          <w:p w14:paraId="13DC80D3" w14:textId="77777777" w:rsidR="00EA0751" w:rsidRPr="007464A4" w:rsidRDefault="00EA0751" w:rsidP="00EA0751">
            <w:pPr>
              <w:pStyle w:val="TAH"/>
            </w:pPr>
            <w:r w:rsidRPr="007464A4">
              <w:t>Cyclic prefix</w:t>
            </w:r>
          </w:p>
        </w:tc>
        <w:tc>
          <w:tcPr>
            <w:tcW w:w="0" w:type="auto"/>
            <w:vAlign w:val="center"/>
          </w:tcPr>
          <w:p w14:paraId="0D46CD43" w14:textId="73DADF19" w:rsidR="00EA0751" w:rsidRPr="007464A4" w:rsidRDefault="00EA0751" w:rsidP="00EA0751">
            <w:pPr>
              <w:pStyle w:val="TAH"/>
            </w:pPr>
            <w:r w:rsidRPr="006C48B7">
              <w:t xml:space="preserve">Propagation conditions and correlation matrix (Annex </w:t>
            </w:r>
            <w:r>
              <w:t>D</w:t>
            </w:r>
            <w:r w:rsidRPr="006C48B7">
              <w:t>)</w:t>
            </w:r>
          </w:p>
        </w:tc>
        <w:tc>
          <w:tcPr>
            <w:tcW w:w="1404" w:type="dxa"/>
            <w:vAlign w:val="center"/>
          </w:tcPr>
          <w:p w14:paraId="703D3610" w14:textId="77777777" w:rsidR="00EA0751" w:rsidRPr="007464A4" w:rsidRDefault="00EA0751" w:rsidP="00EA0751">
            <w:pPr>
              <w:pStyle w:val="TAH"/>
            </w:pPr>
            <w:r w:rsidRPr="007464A4">
              <w:t>Fraction of maximum throughput</w:t>
            </w:r>
          </w:p>
        </w:tc>
        <w:tc>
          <w:tcPr>
            <w:tcW w:w="1028" w:type="dxa"/>
            <w:vAlign w:val="center"/>
          </w:tcPr>
          <w:p w14:paraId="775002E3" w14:textId="77777777" w:rsidR="00EA0751" w:rsidRPr="007464A4" w:rsidRDefault="00EA0751" w:rsidP="00EA0751">
            <w:pPr>
              <w:pStyle w:val="TAH"/>
            </w:pPr>
            <w:r w:rsidRPr="007464A4">
              <w:t>FRC</w:t>
            </w:r>
            <w:r w:rsidRPr="007464A4">
              <w:br/>
              <w:t>(annex A)</w:t>
            </w:r>
          </w:p>
        </w:tc>
        <w:tc>
          <w:tcPr>
            <w:tcW w:w="1242" w:type="dxa"/>
            <w:vAlign w:val="center"/>
          </w:tcPr>
          <w:p w14:paraId="538BC110" w14:textId="77777777" w:rsidR="00EA0751" w:rsidRPr="007464A4" w:rsidRDefault="00EA0751" w:rsidP="00EA0751">
            <w:pPr>
              <w:pStyle w:val="TAH"/>
            </w:pPr>
            <w:r w:rsidRPr="007464A4">
              <w:t>Additional DM-RS position</w:t>
            </w:r>
          </w:p>
        </w:tc>
        <w:tc>
          <w:tcPr>
            <w:tcW w:w="703" w:type="dxa"/>
            <w:vAlign w:val="center"/>
          </w:tcPr>
          <w:p w14:paraId="337A73BB" w14:textId="77777777" w:rsidR="00EA0751" w:rsidRPr="007464A4" w:rsidRDefault="00EA0751" w:rsidP="00EA0751">
            <w:pPr>
              <w:pStyle w:val="TAH"/>
            </w:pPr>
            <w:r w:rsidRPr="007464A4">
              <w:t>SNR</w:t>
            </w:r>
          </w:p>
          <w:p w14:paraId="7BB69C81" w14:textId="77777777" w:rsidR="00EA0751" w:rsidRPr="007464A4" w:rsidRDefault="00EA0751" w:rsidP="00EA0751">
            <w:pPr>
              <w:pStyle w:val="TAH"/>
            </w:pPr>
            <w:r w:rsidRPr="007464A4">
              <w:t>(dB)</w:t>
            </w:r>
          </w:p>
        </w:tc>
      </w:tr>
      <w:tr w:rsidR="00EA0751" w:rsidRPr="007464A4" w14:paraId="774CE251" w14:textId="77777777" w:rsidTr="00EA0751">
        <w:trPr>
          <w:cantSplit/>
          <w:jc w:val="center"/>
        </w:trPr>
        <w:tc>
          <w:tcPr>
            <w:tcW w:w="0" w:type="auto"/>
            <w:vMerge w:val="restart"/>
            <w:shd w:val="clear" w:color="auto" w:fill="auto"/>
            <w:vAlign w:val="center"/>
          </w:tcPr>
          <w:p w14:paraId="19690164"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4B7F48AF"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D144467"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3D9113A9"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1AC1822" w14:textId="12B82BF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A0751" w:rsidRPr="007464A4" w:rsidRDefault="00EA0751" w:rsidP="00EA0751">
            <w:pPr>
              <w:pStyle w:val="TAC"/>
              <w:rPr>
                <w:lang w:eastAsia="zh-CN"/>
              </w:rPr>
            </w:pPr>
            <w:r w:rsidRPr="006C48B7">
              <w:rPr>
                <w:lang w:eastAsia="zh-CN"/>
              </w:rPr>
              <w:t>4.2</w:t>
            </w:r>
          </w:p>
        </w:tc>
      </w:tr>
      <w:tr w:rsidR="00EA0751" w:rsidRPr="007464A4" w14:paraId="6C5467EA" w14:textId="77777777" w:rsidTr="00EA0751">
        <w:trPr>
          <w:cantSplit/>
          <w:jc w:val="center"/>
        </w:trPr>
        <w:tc>
          <w:tcPr>
            <w:tcW w:w="0" w:type="auto"/>
            <w:vMerge/>
            <w:shd w:val="clear" w:color="auto" w:fill="auto"/>
            <w:vAlign w:val="center"/>
          </w:tcPr>
          <w:p w14:paraId="5B932F2A" w14:textId="77777777" w:rsidR="00EA0751" w:rsidRPr="007464A4" w:rsidRDefault="00EA0751" w:rsidP="00EA0751">
            <w:pPr>
              <w:pStyle w:val="TAC"/>
              <w:rPr>
                <w:rFonts w:eastAsia="Times New Roman"/>
              </w:rPr>
            </w:pPr>
          </w:p>
        </w:tc>
        <w:tc>
          <w:tcPr>
            <w:tcW w:w="0" w:type="auto"/>
            <w:shd w:val="clear" w:color="auto" w:fill="auto"/>
            <w:vAlign w:val="center"/>
          </w:tcPr>
          <w:p w14:paraId="38855445"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6DFEB820"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FEA9464"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454BA867"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2885CBA" w14:textId="0466184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A0751" w:rsidRPr="007464A4" w:rsidRDefault="00EA0751" w:rsidP="00EA0751">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6692A967" w:rsidR="00F400A3" w:rsidRPr="007464A4" w:rsidRDefault="00F400A3" w:rsidP="00F400A3">
      <w:pPr>
        <w:pStyle w:val="TH"/>
        <w:rPr>
          <w:lang w:eastAsia="zh-CN"/>
        </w:rPr>
      </w:pPr>
      <w:r w:rsidRPr="007464A4">
        <w:t xml:space="preserve">Table </w:t>
      </w:r>
      <w:r>
        <w:t>8.2.3.2</w:t>
      </w:r>
      <w:r w:rsidRPr="007464A4">
        <w:t xml:space="preserve">-4: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389A798" w14:textId="77777777" w:rsidTr="00EA0751">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493861B1"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7B891FBB" w14:textId="77777777" w:rsidR="00F400A3" w:rsidRPr="007464A4" w:rsidRDefault="00F400A3" w:rsidP="00F400A3">
            <w:pPr>
              <w:pStyle w:val="TAH"/>
            </w:pPr>
            <w:r w:rsidRPr="007464A4">
              <w:t>Fraction of maximum throughput</w:t>
            </w:r>
          </w:p>
        </w:tc>
        <w:tc>
          <w:tcPr>
            <w:tcW w:w="1170" w:type="dxa"/>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A0751" w:rsidRPr="007464A4" w14:paraId="1759275A" w14:textId="77777777" w:rsidTr="00EA0751">
        <w:trPr>
          <w:cantSplit/>
          <w:jc w:val="center"/>
        </w:trPr>
        <w:tc>
          <w:tcPr>
            <w:tcW w:w="0" w:type="auto"/>
            <w:vMerge w:val="restart"/>
            <w:shd w:val="clear" w:color="auto" w:fill="auto"/>
            <w:vAlign w:val="center"/>
          </w:tcPr>
          <w:p w14:paraId="12EF37D5"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1ACBA92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1225D939"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510B2A2F"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345E3C0B" w14:textId="3DD304DA"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0AA281C5" w14:textId="1F5F0825" w:rsidR="00EA0751" w:rsidRPr="007464A4" w:rsidRDefault="00EA0751" w:rsidP="00EA0751">
            <w:pPr>
              <w:pStyle w:val="TAC"/>
              <w:rPr>
                <w:lang w:eastAsia="zh-CN"/>
              </w:rPr>
            </w:pPr>
            <w:r w:rsidRPr="006C48B7">
              <w:rPr>
                <w:lang w:eastAsia="zh-CN"/>
              </w:rPr>
              <w:t>3.6</w:t>
            </w:r>
          </w:p>
        </w:tc>
      </w:tr>
      <w:tr w:rsidR="00EA0751" w:rsidRPr="007464A4" w14:paraId="46359A2A" w14:textId="77777777" w:rsidTr="00EA0751">
        <w:trPr>
          <w:cantSplit/>
          <w:jc w:val="center"/>
        </w:trPr>
        <w:tc>
          <w:tcPr>
            <w:tcW w:w="0" w:type="auto"/>
            <w:vMerge/>
            <w:shd w:val="clear" w:color="auto" w:fill="auto"/>
            <w:vAlign w:val="center"/>
          </w:tcPr>
          <w:p w14:paraId="524777CB" w14:textId="77777777" w:rsidR="00EA0751" w:rsidRPr="007464A4" w:rsidRDefault="00EA0751" w:rsidP="00EA0751">
            <w:pPr>
              <w:pStyle w:val="TAC"/>
              <w:rPr>
                <w:rFonts w:eastAsia="Times New Roman"/>
              </w:rPr>
            </w:pPr>
          </w:p>
        </w:tc>
        <w:tc>
          <w:tcPr>
            <w:tcW w:w="0" w:type="auto"/>
            <w:shd w:val="clear" w:color="auto" w:fill="auto"/>
            <w:vAlign w:val="center"/>
          </w:tcPr>
          <w:p w14:paraId="1ACB8742"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D10A0A8"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1F010EA"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01C5D095"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1CDF8300" w14:textId="0BCCAD65"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2515BA5" w14:textId="688CB6E9" w:rsidR="00EA0751" w:rsidRPr="007464A4" w:rsidRDefault="00EA0751" w:rsidP="00EA0751">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305" w:name="_Toc61178962"/>
      <w:bookmarkStart w:id="2306" w:name="_Toc61179432"/>
      <w:bookmarkStart w:id="2307" w:name="_Toc67916728"/>
      <w:bookmarkStart w:id="2308" w:name="_Toc74663326"/>
      <w:bookmarkStart w:id="2309" w:name="_Toc82621867"/>
      <w:bookmarkStart w:id="2310" w:name="_Toc90422714"/>
      <w:bookmarkStart w:id="2311" w:name="_Toc106782910"/>
      <w:bookmarkStart w:id="2312" w:name="_Toc107311801"/>
      <w:bookmarkStart w:id="2313" w:name="_Toc107419385"/>
      <w:bookmarkStart w:id="2314" w:name="_Toc107475012"/>
      <w:bookmarkStart w:id="2315" w:name="_Toc114255605"/>
      <w:bookmarkStart w:id="2316" w:name="_Toc115186285"/>
      <w:bookmarkStart w:id="2317" w:name="_Toc123044182"/>
      <w:bookmarkStart w:id="2318" w:name="_Toc124157821"/>
      <w:bookmarkStart w:id="2319" w:name="_Toc124259744"/>
      <w:bookmarkStart w:id="2320" w:name="_Toc130584815"/>
      <w:bookmarkStart w:id="2321" w:name="_Toc137464471"/>
      <w:bookmarkStart w:id="2322" w:name="_Toc138884140"/>
      <w:bookmarkStart w:id="2323" w:name="_Toc145643341"/>
      <w:bookmarkStart w:id="2324" w:name="_Toc155469442"/>
      <w:bookmarkStart w:id="2325" w:name="_Toc161667788"/>
      <w:bookmarkStart w:id="2326" w:name="_Toc169708606"/>
      <w:bookmarkStart w:id="2327" w:name="_Toc176441509"/>
      <w:bookmarkStart w:id="2328" w:name="_Toc187246501"/>
      <w:r>
        <w:t>8.2.4</w:t>
      </w:r>
      <w:r w:rsidRPr="007464A4">
        <w:tab/>
        <w:t>Requirements for PUSCH repetition Type A</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2BF5A231" w14:textId="77777777" w:rsidR="00F400A3" w:rsidRPr="007464A4" w:rsidRDefault="00F400A3" w:rsidP="00F400A3">
      <w:pPr>
        <w:pStyle w:val="Heading4"/>
      </w:pPr>
      <w:bookmarkStart w:id="2329" w:name="_Toc61178963"/>
      <w:bookmarkStart w:id="2330" w:name="_Toc61179433"/>
      <w:bookmarkStart w:id="2331" w:name="_Toc67916729"/>
      <w:bookmarkStart w:id="2332" w:name="_Toc74663327"/>
      <w:bookmarkStart w:id="2333" w:name="_Toc82621868"/>
      <w:bookmarkStart w:id="2334" w:name="_Toc90422715"/>
      <w:bookmarkStart w:id="2335" w:name="_Toc106782911"/>
      <w:bookmarkStart w:id="2336" w:name="_Toc107311802"/>
      <w:bookmarkStart w:id="2337" w:name="_Toc107419386"/>
      <w:bookmarkStart w:id="2338" w:name="_Toc107475013"/>
      <w:bookmarkStart w:id="2339" w:name="_Toc114255606"/>
      <w:bookmarkStart w:id="2340" w:name="_Toc115186286"/>
      <w:bookmarkStart w:id="2341" w:name="_Toc123044183"/>
      <w:bookmarkStart w:id="2342" w:name="_Toc124157822"/>
      <w:bookmarkStart w:id="2343" w:name="_Toc124259745"/>
      <w:bookmarkStart w:id="2344" w:name="_Toc130584816"/>
      <w:bookmarkStart w:id="2345" w:name="_Toc137464472"/>
      <w:bookmarkStart w:id="2346" w:name="_Toc138884141"/>
      <w:bookmarkStart w:id="2347" w:name="_Toc145643342"/>
      <w:bookmarkStart w:id="2348" w:name="_Toc155469443"/>
      <w:bookmarkStart w:id="2349" w:name="_Toc161667789"/>
      <w:bookmarkStart w:id="2350" w:name="_Toc169708607"/>
      <w:bookmarkStart w:id="2351" w:name="_Toc176441510"/>
      <w:bookmarkStart w:id="2352" w:name="_Toc187246502"/>
      <w:r>
        <w:t>8.2.4</w:t>
      </w:r>
      <w:r w:rsidRPr="007464A4">
        <w:t>.1</w:t>
      </w:r>
      <w:r w:rsidRPr="007464A4">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353" w:name="_Toc61178964"/>
      <w:bookmarkStart w:id="2354" w:name="_Toc61179434"/>
      <w:bookmarkStart w:id="2355" w:name="_Toc67916730"/>
      <w:bookmarkStart w:id="2356" w:name="_Toc74663328"/>
      <w:bookmarkStart w:id="2357" w:name="_Toc82621869"/>
      <w:bookmarkStart w:id="2358" w:name="_Toc90422716"/>
      <w:bookmarkStart w:id="2359" w:name="_Toc106782912"/>
      <w:bookmarkStart w:id="2360" w:name="_Toc107311803"/>
      <w:bookmarkStart w:id="2361" w:name="_Toc107419387"/>
      <w:bookmarkStart w:id="2362" w:name="_Toc107475014"/>
      <w:bookmarkStart w:id="2363" w:name="_Toc114255607"/>
      <w:bookmarkStart w:id="2364" w:name="_Toc115186287"/>
      <w:bookmarkStart w:id="2365" w:name="_Toc123044184"/>
      <w:bookmarkStart w:id="2366" w:name="_Toc124157823"/>
      <w:bookmarkStart w:id="2367" w:name="_Toc124259746"/>
      <w:bookmarkStart w:id="2368" w:name="_Toc130584817"/>
      <w:bookmarkStart w:id="2369" w:name="_Toc137464473"/>
      <w:bookmarkStart w:id="2370" w:name="_Toc138884142"/>
      <w:bookmarkStart w:id="2371" w:name="_Toc145643343"/>
      <w:bookmarkStart w:id="2372" w:name="_Toc155469444"/>
      <w:bookmarkStart w:id="2373" w:name="_Toc161667790"/>
      <w:bookmarkStart w:id="2374" w:name="_Toc169708608"/>
      <w:bookmarkStart w:id="2375" w:name="_Toc176441511"/>
      <w:bookmarkStart w:id="2376" w:name="_Toc187246503"/>
      <w:r>
        <w:lastRenderedPageBreak/>
        <w:t>8.2.4</w:t>
      </w:r>
      <w:r w:rsidRPr="007464A4">
        <w:rPr>
          <w:rFonts w:eastAsia="DengXian"/>
          <w:lang w:eastAsia="zh-CN"/>
        </w:rPr>
        <w:t>.2</w:t>
      </w:r>
      <w:r w:rsidRPr="007464A4">
        <w:tab/>
        <w:t>Minimum requirements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03B1D5D" w:rsidR="00F400A3" w:rsidRPr="00312333" w:rsidRDefault="00F400A3" w:rsidP="00F400A3">
      <w:pPr>
        <w:pStyle w:val="TH"/>
        <w:rPr>
          <w:lang w:eastAsia="zh-CN"/>
        </w:rPr>
      </w:pPr>
      <w:r w:rsidRPr="00312333">
        <w:t xml:space="preserve">Table </w:t>
      </w:r>
      <w:r>
        <w:t>8.2.4.2</w:t>
      </w:r>
      <w:r w:rsidRPr="00312333">
        <w:t xml:space="preserve">-1: </w:t>
      </w:r>
      <w:r w:rsidR="00561801" w:rsidRPr="00312333">
        <w:t>Minimum requirements for PUSCH repetition TypeA, PUSCH mapping Type A, 5 MHz channel bandwidth</w:t>
      </w:r>
      <w:r w:rsidR="00561801" w:rsidRPr="00312333">
        <w:rPr>
          <w:lang w:eastAsia="zh-CN"/>
        </w:rPr>
        <w:t>, 15 kHz SCS</w:t>
      </w:r>
      <w:r w:rsidR="00561801" w:rsidRPr="00480ADD">
        <w:rPr>
          <w:rFonts w:hint="eastAsia"/>
          <w:lang w:eastAsia="zh-CN"/>
        </w:rPr>
        <w:t xml:space="preserve"> </w:t>
      </w:r>
      <w:r w:rsidR="00561801">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1981342F"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561801" w:rsidRPr="00312333" w14:paraId="47DFD723" w14:textId="77777777" w:rsidTr="005F7560">
        <w:trPr>
          <w:trHeight w:val="105"/>
        </w:trPr>
        <w:tc>
          <w:tcPr>
            <w:tcW w:w="0" w:type="auto"/>
            <w:vMerge w:val="restart"/>
            <w:vAlign w:val="center"/>
          </w:tcPr>
          <w:p w14:paraId="010B3F8E" w14:textId="77777777" w:rsidR="00561801" w:rsidRPr="00312333" w:rsidRDefault="00561801" w:rsidP="00561801">
            <w:pPr>
              <w:pStyle w:val="TAC"/>
            </w:pPr>
            <w:r w:rsidRPr="00312333">
              <w:t>1</w:t>
            </w:r>
          </w:p>
        </w:tc>
        <w:tc>
          <w:tcPr>
            <w:tcW w:w="0" w:type="auto"/>
            <w:vAlign w:val="center"/>
          </w:tcPr>
          <w:p w14:paraId="2791D226" w14:textId="77777777" w:rsidR="00561801" w:rsidRPr="00312333" w:rsidRDefault="00561801" w:rsidP="00561801">
            <w:pPr>
              <w:pStyle w:val="TAC"/>
            </w:pPr>
            <w:r w:rsidRPr="00312333">
              <w:t>1</w:t>
            </w:r>
          </w:p>
        </w:tc>
        <w:tc>
          <w:tcPr>
            <w:tcW w:w="0" w:type="auto"/>
            <w:vAlign w:val="center"/>
          </w:tcPr>
          <w:p w14:paraId="2037D20D" w14:textId="77777777" w:rsidR="00561801" w:rsidRPr="00312333" w:rsidRDefault="00561801" w:rsidP="00561801">
            <w:pPr>
              <w:pStyle w:val="TAC"/>
            </w:pPr>
            <w:r w:rsidRPr="00312333">
              <w:t>Normal</w:t>
            </w:r>
          </w:p>
        </w:tc>
        <w:tc>
          <w:tcPr>
            <w:tcW w:w="0" w:type="auto"/>
            <w:vAlign w:val="center"/>
          </w:tcPr>
          <w:p w14:paraId="1881FE53" w14:textId="77777777" w:rsidR="00561801" w:rsidRPr="00312333" w:rsidRDefault="00561801" w:rsidP="00561801">
            <w:pPr>
              <w:pStyle w:val="TAC"/>
            </w:pPr>
            <w:r w:rsidRPr="00312333">
              <w:t>NTN-TDLA100-200 Low</w:t>
            </w:r>
          </w:p>
        </w:tc>
        <w:tc>
          <w:tcPr>
            <w:tcW w:w="0" w:type="auto"/>
            <w:vAlign w:val="center"/>
          </w:tcPr>
          <w:p w14:paraId="4E067DD2" w14:textId="77777777" w:rsidR="00561801" w:rsidRPr="00312333" w:rsidRDefault="00561801" w:rsidP="00561801">
            <w:pPr>
              <w:pStyle w:val="TAC"/>
            </w:pPr>
            <w:r w:rsidRPr="00312333">
              <w:t>1% (Note 1)</w:t>
            </w:r>
          </w:p>
        </w:tc>
        <w:tc>
          <w:tcPr>
            <w:tcW w:w="0" w:type="auto"/>
            <w:vAlign w:val="center"/>
          </w:tcPr>
          <w:p w14:paraId="6A15C44E" w14:textId="3C766119" w:rsidR="00561801" w:rsidRPr="00312333" w:rsidRDefault="00561801" w:rsidP="00561801">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561801" w:rsidRPr="00312333" w:rsidRDefault="00561801" w:rsidP="00561801">
            <w:pPr>
              <w:pStyle w:val="TAC"/>
            </w:pPr>
            <w:r w:rsidRPr="00312333">
              <w:t>pos1</w:t>
            </w:r>
          </w:p>
        </w:tc>
        <w:tc>
          <w:tcPr>
            <w:tcW w:w="798" w:type="dxa"/>
            <w:vAlign w:val="center"/>
          </w:tcPr>
          <w:p w14:paraId="335B1275" w14:textId="795FB356" w:rsidR="00561801" w:rsidRPr="00312333" w:rsidRDefault="00561801" w:rsidP="00561801">
            <w:pPr>
              <w:pStyle w:val="TAC"/>
              <w:rPr>
                <w:lang w:eastAsia="zh-CN"/>
              </w:rPr>
            </w:pPr>
            <w:r w:rsidRPr="006C48B7">
              <w:rPr>
                <w:lang w:eastAsia="zh-CN"/>
              </w:rPr>
              <w:t>-5.1</w:t>
            </w:r>
          </w:p>
        </w:tc>
      </w:tr>
      <w:tr w:rsidR="00561801" w:rsidRPr="00312333" w14:paraId="1C012BA8" w14:textId="77777777" w:rsidTr="005F7560">
        <w:trPr>
          <w:trHeight w:val="105"/>
        </w:trPr>
        <w:tc>
          <w:tcPr>
            <w:tcW w:w="0" w:type="auto"/>
            <w:vMerge/>
            <w:vAlign w:val="center"/>
          </w:tcPr>
          <w:p w14:paraId="714D423D" w14:textId="77777777" w:rsidR="00561801" w:rsidRPr="00312333" w:rsidRDefault="00561801" w:rsidP="00561801">
            <w:pPr>
              <w:pStyle w:val="TAC"/>
            </w:pPr>
          </w:p>
        </w:tc>
        <w:tc>
          <w:tcPr>
            <w:tcW w:w="0" w:type="auto"/>
            <w:vAlign w:val="center"/>
          </w:tcPr>
          <w:p w14:paraId="3BF306E9"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755CF015" w14:textId="77777777" w:rsidR="00561801" w:rsidRPr="00312333" w:rsidRDefault="00561801" w:rsidP="00561801">
            <w:pPr>
              <w:pStyle w:val="TAC"/>
            </w:pPr>
            <w:r w:rsidRPr="00312333">
              <w:t>Normal</w:t>
            </w:r>
          </w:p>
        </w:tc>
        <w:tc>
          <w:tcPr>
            <w:tcW w:w="0" w:type="auto"/>
            <w:vAlign w:val="center"/>
          </w:tcPr>
          <w:p w14:paraId="097354DC" w14:textId="77777777" w:rsidR="00561801" w:rsidRPr="00312333" w:rsidRDefault="00561801" w:rsidP="00561801">
            <w:pPr>
              <w:pStyle w:val="TAC"/>
            </w:pPr>
            <w:r w:rsidRPr="00312333">
              <w:t>NTN-TDLA100-200 Low</w:t>
            </w:r>
          </w:p>
        </w:tc>
        <w:tc>
          <w:tcPr>
            <w:tcW w:w="0" w:type="auto"/>
            <w:vAlign w:val="center"/>
          </w:tcPr>
          <w:p w14:paraId="288B3FE2" w14:textId="77777777" w:rsidR="00561801" w:rsidRPr="00312333" w:rsidRDefault="00561801" w:rsidP="00561801">
            <w:pPr>
              <w:pStyle w:val="TAC"/>
            </w:pPr>
            <w:r w:rsidRPr="00312333">
              <w:t>1% (Note 1)</w:t>
            </w:r>
          </w:p>
        </w:tc>
        <w:tc>
          <w:tcPr>
            <w:tcW w:w="0" w:type="auto"/>
            <w:vAlign w:val="center"/>
          </w:tcPr>
          <w:p w14:paraId="011E9147" w14:textId="2561E461"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561801" w:rsidRPr="00312333" w:rsidRDefault="00561801" w:rsidP="00561801">
            <w:pPr>
              <w:pStyle w:val="TAC"/>
            </w:pPr>
            <w:r w:rsidRPr="00312333">
              <w:t>pos1</w:t>
            </w:r>
          </w:p>
        </w:tc>
        <w:tc>
          <w:tcPr>
            <w:tcW w:w="798" w:type="dxa"/>
            <w:vAlign w:val="center"/>
          </w:tcPr>
          <w:p w14:paraId="0C93C535" w14:textId="4C39E0E2" w:rsidR="00561801" w:rsidRPr="00312333" w:rsidRDefault="00561801" w:rsidP="00561801">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07B6FFCF" w:rsidR="00F400A3" w:rsidRPr="00312333" w:rsidRDefault="00F400A3" w:rsidP="00F400A3">
      <w:pPr>
        <w:pStyle w:val="TH"/>
        <w:rPr>
          <w:lang w:eastAsia="zh-CN"/>
        </w:rPr>
      </w:pPr>
      <w:r w:rsidRPr="00312333">
        <w:t xml:space="preserve">Table </w:t>
      </w:r>
      <w:r>
        <w:t>8.2.4.2</w:t>
      </w:r>
      <w:r w:rsidRPr="00312333">
        <w:t xml:space="preserve">-2: </w:t>
      </w:r>
      <w:r w:rsidR="00561801" w:rsidRPr="00312333">
        <w:t>Minimum requirements for PUSCH, PUSCH mapping Type A, 10 MHz channel bandwidth</w:t>
      </w:r>
      <w:r w:rsidR="00561801" w:rsidRPr="00312333">
        <w:rPr>
          <w:lang w:eastAsia="zh-CN"/>
        </w:rPr>
        <w:t>,</w:t>
      </w:r>
      <w:r w:rsidR="00561801">
        <w:rPr>
          <w:lang w:eastAsia="zh-CN"/>
        </w:rPr>
        <w:t xml:space="preserve"> 30</w:t>
      </w:r>
      <w:r w:rsidR="00561801" w:rsidRPr="00312333">
        <w:rPr>
          <w:lang w:eastAsia="zh-CN"/>
        </w:rPr>
        <w:t xml:space="preserve"> kHz SCS</w:t>
      </w:r>
      <w:r w:rsidR="00561801" w:rsidRPr="00480ADD">
        <w:rPr>
          <w:rFonts w:hint="eastAsia"/>
          <w:lang w:eastAsia="zh-CN"/>
        </w:rPr>
        <w:t xml:space="preserve"> </w:t>
      </w:r>
      <w:r w:rsidR="00561801">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5D2372F3"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561801" w:rsidRPr="00312333" w14:paraId="004BC419" w14:textId="77777777" w:rsidTr="005F7560">
        <w:trPr>
          <w:trHeight w:val="105"/>
        </w:trPr>
        <w:tc>
          <w:tcPr>
            <w:tcW w:w="0" w:type="auto"/>
            <w:vMerge w:val="restart"/>
            <w:vAlign w:val="center"/>
          </w:tcPr>
          <w:p w14:paraId="39B2D7EF" w14:textId="77777777" w:rsidR="00561801" w:rsidRPr="00312333" w:rsidRDefault="00561801" w:rsidP="00561801">
            <w:pPr>
              <w:pStyle w:val="TAC"/>
            </w:pPr>
            <w:r w:rsidRPr="00312333">
              <w:t>1</w:t>
            </w:r>
          </w:p>
        </w:tc>
        <w:tc>
          <w:tcPr>
            <w:tcW w:w="0" w:type="auto"/>
            <w:vAlign w:val="center"/>
          </w:tcPr>
          <w:p w14:paraId="1D12B37F" w14:textId="77777777" w:rsidR="00561801" w:rsidRPr="00312333" w:rsidRDefault="00561801" w:rsidP="00561801">
            <w:pPr>
              <w:pStyle w:val="TAC"/>
            </w:pPr>
            <w:r w:rsidRPr="00312333">
              <w:t>1</w:t>
            </w:r>
          </w:p>
        </w:tc>
        <w:tc>
          <w:tcPr>
            <w:tcW w:w="0" w:type="auto"/>
            <w:vAlign w:val="center"/>
          </w:tcPr>
          <w:p w14:paraId="717CCBD3" w14:textId="77777777" w:rsidR="00561801" w:rsidRPr="00312333" w:rsidRDefault="00561801" w:rsidP="00561801">
            <w:pPr>
              <w:pStyle w:val="TAC"/>
            </w:pPr>
            <w:r w:rsidRPr="00312333">
              <w:t>Normal</w:t>
            </w:r>
          </w:p>
        </w:tc>
        <w:tc>
          <w:tcPr>
            <w:tcW w:w="0" w:type="auto"/>
            <w:vAlign w:val="center"/>
          </w:tcPr>
          <w:p w14:paraId="5BA462CC" w14:textId="77777777" w:rsidR="00561801" w:rsidRPr="00312333" w:rsidRDefault="00561801" w:rsidP="00561801">
            <w:pPr>
              <w:pStyle w:val="TAC"/>
            </w:pPr>
            <w:r w:rsidRPr="00312333">
              <w:t>NTN-TDLA100-200 Low</w:t>
            </w:r>
          </w:p>
        </w:tc>
        <w:tc>
          <w:tcPr>
            <w:tcW w:w="0" w:type="auto"/>
            <w:vAlign w:val="center"/>
          </w:tcPr>
          <w:p w14:paraId="4C6F23C5" w14:textId="77777777" w:rsidR="00561801" w:rsidRPr="00312333" w:rsidRDefault="00561801" w:rsidP="00561801">
            <w:pPr>
              <w:pStyle w:val="TAC"/>
            </w:pPr>
            <w:r w:rsidRPr="00312333">
              <w:t>1% (Note 1)</w:t>
            </w:r>
          </w:p>
        </w:tc>
        <w:tc>
          <w:tcPr>
            <w:tcW w:w="0" w:type="auto"/>
            <w:vAlign w:val="center"/>
          </w:tcPr>
          <w:p w14:paraId="5EBC197A" w14:textId="4547DCFA" w:rsidR="00561801" w:rsidRPr="00312333" w:rsidRDefault="00561801" w:rsidP="00561801">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561801" w:rsidRPr="00312333" w:rsidRDefault="00561801" w:rsidP="00561801">
            <w:pPr>
              <w:pStyle w:val="TAC"/>
            </w:pPr>
            <w:r w:rsidRPr="00312333">
              <w:t>pos1</w:t>
            </w:r>
          </w:p>
        </w:tc>
        <w:tc>
          <w:tcPr>
            <w:tcW w:w="703" w:type="dxa"/>
            <w:vAlign w:val="center"/>
          </w:tcPr>
          <w:p w14:paraId="7CEBE20B" w14:textId="3BD149ED" w:rsidR="00561801" w:rsidRPr="00312333" w:rsidRDefault="00561801" w:rsidP="00561801">
            <w:pPr>
              <w:pStyle w:val="TAC"/>
              <w:rPr>
                <w:lang w:eastAsia="zh-CN"/>
              </w:rPr>
            </w:pPr>
            <w:r w:rsidRPr="006C48B7">
              <w:rPr>
                <w:lang w:eastAsia="zh-CN"/>
              </w:rPr>
              <w:t>-5.1</w:t>
            </w:r>
          </w:p>
        </w:tc>
      </w:tr>
      <w:tr w:rsidR="00561801" w:rsidRPr="00312333" w14:paraId="413FE1A0" w14:textId="77777777" w:rsidTr="005F7560">
        <w:trPr>
          <w:trHeight w:val="105"/>
        </w:trPr>
        <w:tc>
          <w:tcPr>
            <w:tcW w:w="0" w:type="auto"/>
            <w:vMerge/>
            <w:vAlign w:val="center"/>
          </w:tcPr>
          <w:p w14:paraId="75AEAF8C" w14:textId="77777777" w:rsidR="00561801" w:rsidRPr="00312333" w:rsidRDefault="00561801" w:rsidP="00561801">
            <w:pPr>
              <w:pStyle w:val="TAC"/>
            </w:pPr>
          </w:p>
        </w:tc>
        <w:tc>
          <w:tcPr>
            <w:tcW w:w="0" w:type="auto"/>
            <w:vAlign w:val="center"/>
          </w:tcPr>
          <w:p w14:paraId="49917E1A"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6D9F976A" w14:textId="77777777" w:rsidR="00561801" w:rsidRPr="00312333" w:rsidRDefault="00561801" w:rsidP="00561801">
            <w:pPr>
              <w:pStyle w:val="TAC"/>
            </w:pPr>
            <w:r w:rsidRPr="00312333">
              <w:t>Normal</w:t>
            </w:r>
          </w:p>
        </w:tc>
        <w:tc>
          <w:tcPr>
            <w:tcW w:w="0" w:type="auto"/>
            <w:vAlign w:val="center"/>
          </w:tcPr>
          <w:p w14:paraId="1E80B3E6" w14:textId="77777777" w:rsidR="00561801" w:rsidRPr="00312333" w:rsidRDefault="00561801" w:rsidP="00561801">
            <w:pPr>
              <w:pStyle w:val="TAC"/>
            </w:pPr>
            <w:r w:rsidRPr="00312333">
              <w:t>NTN-TDLA100-200 Low</w:t>
            </w:r>
          </w:p>
        </w:tc>
        <w:tc>
          <w:tcPr>
            <w:tcW w:w="0" w:type="auto"/>
            <w:vAlign w:val="center"/>
          </w:tcPr>
          <w:p w14:paraId="4A8231BB" w14:textId="77777777" w:rsidR="00561801" w:rsidRPr="00312333" w:rsidRDefault="00561801" w:rsidP="00561801">
            <w:pPr>
              <w:pStyle w:val="TAC"/>
            </w:pPr>
            <w:r w:rsidRPr="00312333">
              <w:t>1% (Note 1)</w:t>
            </w:r>
          </w:p>
        </w:tc>
        <w:tc>
          <w:tcPr>
            <w:tcW w:w="0" w:type="auto"/>
            <w:vAlign w:val="center"/>
          </w:tcPr>
          <w:p w14:paraId="7FBAAF18" w14:textId="039CB356"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561801" w:rsidRPr="00312333" w:rsidRDefault="00561801" w:rsidP="00561801">
            <w:pPr>
              <w:pStyle w:val="TAC"/>
            </w:pPr>
            <w:r w:rsidRPr="00312333">
              <w:t>pos1</w:t>
            </w:r>
          </w:p>
        </w:tc>
        <w:tc>
          <w:tcPr>
            <w:tcW w:w="703" w:type="dxa"/>
            <w:vAlign w:val="center"/>
          </w:tcPr>
          <w:p w14:paraId="11353506" w14:textId="197A71DD" w:rsidR="00561801" w:rsidRPr="00312333" w:rsidRDefault="00561801" w:rsidP="00561801">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EA38266" w:rsidR="00F400A3" w:rsidRPr="00312333" w:rsidRDefault="00F400A3" w:rsidP="00F400A3">
      <w:pPr>
        <w:pStyle w:val="TH"/>
        <w:rPr>
          <w:lang w:eastAsia="zh-CN"/>
        </w:rPr>
      </w:pPr>
      <w:r w:rsidRPr="00312333">
        <w:t xml:space="preserve">Table </w:t>
      </w:r>
      <w:r>
        <w:t>8.2.4.2</w:t>
      </w:r>
      <w:r w:rsidRPr="00312333">
        <w:t xml:space="preserve">-3: </w:t>
      </w:r>
      <w:r w:rsidR="00A436D2" w:rsidRPr="00312333">
        <w:t>Minimum requirements</w:t>
      </w:r>
      <w:r w:rsidR="00A436D2">
        <w:t xml:space="preserve"> for PUSCH, PUSCH mapping Type B, 5</w:t>
      </w:r>
      <w:r w:rsidR="00A436D2" w:rsidRPr="00312333">
        <w:t xml:space="preserve"> MHz channel bandwidth</w:t>
      </w:r>
      <w:r w:rsidR="00A436D2">
        <w:rPr>
          <w:lang w:eastAsia="zh-CN"/>
        </w:rPr>
        <w:t>, 15</w:t>
      </w:r>
      <w:r w:rsidR="00A436D2" w:rsidRPr="00312333">
        <w:rPr>
          <w:lang w:eastAsia="zh-CN"/>
        </w:rPr>
        <w:t xml:space="preserve">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A436D2">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78D7195"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A436D2" w:rsidRPr="00312333" w14:paraId="51AE72CF" w14:textId="77777777" w:rsidTr="00A436D2">
        <w:trPr>
          <w:trHeight w:val="105"/>
        </w:trPr>
        <w:tc>
          <w:tcPr>
            <w:tcW w:w="0" w:type="auto"/>
            <w:vMerge w:val="restart"/>
            <w:vAlign w:val="center"/>
          </w:tcPr>
          <w:p w14:paraId="10D6C567" w14:textId="77777777" w:rsidR="00A436D2" w:rsidRPr="00312333" w:rsidRDefault="00A436D2" w:rsidP="00A436D2">
            <w:pPr>
              <w:pStyle w:val="TAC"/>
            </w:pPr>
            <w:r w:rsidRPr="00312333">
              <w:t>1</w:t>
            </w:r>
          </w:p>
        </w:tc>
        <w:tc>
          <w:tcPr>
            <w:tcW w:w="0" w:type="auto"/>
            <w:vAlign w:val="center"/>
          </w:tcPr>
          <w:p w14:paraId="1A5FBB17" w14:textId="77777777" w:rsidR="00A436D2" w:rsidRPr="00312333" w:rsidRDefault="00A436D2" w:rsidP="00A436D2">
            <w:pPr>
              <w:pStyle w:val="TAC"/>
            </w:pPr>
            <w:r w:rsidRPr="00312333">
              <w:t>1</w:t>
            </w:r>
          </w:p>
        </w:tc>
        <w:tc>
          <w:tcPr>
            <w:tcW w:w="0" w:type="auto"/>
            <w:vAlign w:val="center"/>
          </w:tcPr>
          <w:p w14:paraId="65991D72" w14:textId="77777777" w:rsidR="00A436D2" w:rsidRPr="00312333" w:rsidRDefault="00A436D2" w:rsidP="00A436D2">
            <w:pPr>
              <w:pStyle w:val="TAC"/>
            </w:pPr>
            <w:r w:rsidRPr="00312333">
              <w:t>Normal</w:t>
            </w:r>
          </w:p>
        </w:tc>
        <w:tc>
          <w:tcPr>
            <w:tcW w:w="0" w:type="auto"/>
            <w:vAlign w:val="center"/>
          </w:tcPr>
          <w:p w14:paraId="3E0B922E" w14:textId="77777777" w:rsidR="00A436D2" w:rsidRPr="00312333" w:rsidRDefault="00A436D2" w:rsidP="00A436D2">
            <w:pPr>
              <w:pStyle w:val="TAC"/>
            </w:pPr>
            <w:r w:rsidRPr="00312333">
              <w:t>NTN-TDLA100-200 Low</w:t>
            </w:r>
          </w:p>
        </w:tc>
        <w:tc>
          <w:tcPr>
            <w:tcW w:w="0" w:type="auto"/>
            <w:vAlign w:val="center"/>
          </w:tcPr>
          <w:p w14:paraId="5CF3BA89" w14:textId="77777777" w:rsidR="00A436D2" w:rsidRPr="00312333" w:rsidRDefault="00A436D2" w:rsidP="00A436D2">
            <w:pPr>
              <w:pStyle w:val="TAC"/>
            </w:pPr>
            <w:r w:rsidRPr="00312333">
              <w:t>1% (Note 1)</w:t>
            </w:r>
          </w:p>
        </w:tc>
        <w:tc>
          <w:tcPr>
            <w:tcW w:w="0" w:type="auto"/>
            <w:vAlign w:val="center"/>
          </w:tcPr>
          <w:p w14:paraId="0D481315" w14:textId="502BCA0D" w:rsidR="00A436D2" w:rsidRPr="00312333" w:rsidRDefault="00A436D2" w:rsidP="00A436D2">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A436D2" w:rsidRPr="00312333" w:rsidRDefault="00A436D2" w:rsidP="00A436D2">
            <w:pPr>
              <w:pStyle w:val="TAC"/>
            </w:pPr>
            <w:r w:rsidRPr="00312333">
              <w:t>pos1</w:t>
            </w:r>
          </w:p>
        </w:tc>
        <w:tc>
          <w:tcPr>
            <w:tcW w:w="706" w:type="dxa"/>
            <w:vAlign w:val="center"/>
          </w:tcPr>
          <w:p w14:paraId="1B16B870" w14:textId="58A8FC1E" w:rsidR="00A436D2" w:rsidRPr="00312333" w:rsidRDefault="00A436D2" w:rsidP="00A436D2">
            <w:pPr>
              <w:pStyle w:val="TAC"/>
              <w:rPr>
                <w:lang w:eastAsia="zh-CN"/>
              </w:rPr>
            </w:pPr>
            <w:r w:rsidRPr="006C48B7">
              <w:rPr>
                <w:lang w:eastAsia="zh-CN"/>
              </w:rPr>
              <w:t>-5.1</w:t>
            </w:r>
          </w:p>
        </w:tc>
      </w:tr>
      <w:tr w:rsidR="00A436D2" w:rsidRPr="00312333" w14:paraId="3C144E89" w14:textId="77777777" w:rsidTr="00A436D2">
        <w:trPr>
          <w:trHeight w:val="105"/>
        </w:trPr>
        <w:tc>
          <w:tcPr>
            <w:tcW w:w="0" w:type="auto"/>
            <w:vMerge/>
            <w:vAlign w:val="center"/>
          </w:tcPr>
          <w:p w14:paraId="2C774C09" w14:textId="77777777" w:rsidR="00A436D2" w:rsidRPr="00312333" w:rsidRDefault="00A436D2" w:rsidP="00A436D2">
            <w:pPr>
              <w:pStyle w:val="TAC"/>
            </w:pPr>
          </w:p>
        </w:tc>
        <w:tc>
          <w:tcPr>
            <w:tcW w:w="0" w:type="auto"/>
            <w:vAlign w:val="center"/>
          </w:tcPr>
          <w:p w14:paraId="77ACD121"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3BDFD35A" w14:textId="77777777" w:rsidR="00A436D2" w:rsidRPr="00312333" w:rsidRDefault="00A436D2" w:rsidP="00A436D2">
            <w:pPr>
              <w:pStyle w:val="TAC"/>
            </w:pPr>
            <w:r w:rsidRPr="00312333">
              <w:t>Normal</w:t>
            </w:r>
          </w:p>
        </w:tc>
        <w:tc>
          <w:tcPr>
            <w:tcW w:w="0" w:type="auto"/>
            <w:vAlign w:val="center"/>
          </w:tcPr>
          <w:p w14:paraId="14BC00FC" w14:textId="77777777" w:rsidR="00A436D2" w:rsidRPr="00312333" w:rsidRDefault="00A436D2" w:rsidP="00A436D2">
            <w:pPr>
              <w:pStyle w:val="TAC"/>
            </w:pPr>
            <w:r w:rsidRPr="00312333">
              <w:t>NTN-TDLA100-200 Low</w:t>
            </w:r>
          </w:p>
        </w:tc>
        <w:tc>
          <w:tcPr>
            <w:tcW w:w="0" w:type="auto"/>
            <w:vAlign w:val="center"/>
          </w:tcPr>
          <w:p w14:paraId="0B7E7C7F" w14:textId="77777777" w:rsidR="00A436D2" w:rsidRPr="00312333" w:rsidRDefault="00A436D2" w:rsidP="00A436D2">
            <w:pPr>
              <w:pStyle w:val="TAC"/>
            </w:pPr>
            <w:r w:rsidRPr="00312333">
              <w:t>1% (Note 1)</w:t>
            </w:r>
          </w:p>
        </w:tc>
        <w:tc>
          <w:tcPr>
            <w:tcW w:w="0" w:type="auto"/>
            <w:vAlign w:val="center"/>
          </w:tcPr>
          <w:p w14:paraId="0E7AC96A" w14:textId="2205912E"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A436D2" w:rsidRPr="00312333" w:rsidRDefault="00A436D2" w:rsidP="00A436D2">
            <w:pPr>
              <w:pStyle w:val="TAC"/>
            </w:pPr>
            <w:r w:rsidRPr="00312333">
              <w:t>pos1</w:t>
            </w:r>
          </w:p>
        </w:tc>
        <w:tc>
          <w:tcPr>
            <w:tcW w:w="706" w:type="dxa"/>
            <w:vAlign w:val="center"/>
          </w:tcPr>
          <w:p w14:paraId="2F571D85" w14:textId="6A47E9E7" w:rsidR="00A436D2" w:rsidRPr="00312333" w:rsidRDefault="00A436D2" w:rsidP="00A436D2">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219526E1" w:rsidR="00F400A3" w:rsidRPr="00312333" w:rsidRDefault="00F400A3" w:rsidP="00F400A3">
      <w:pPr>
        <w:pStyle w:val="TH"/>
        <w:rPr>
          <w:lang w:eastAsia="zh-CN"/>
        </w:rPr>
      </w:pPr>
      <w:r w:rsidRPr="00312333">
        <w:lastRenderedPageBreak/>
        <w:t xml:space="preserve">Table </w:t>
      </w:r>
      <w:r>
        <w:t>8.2.4.2</w:t>
      </w:r>
      <w:r w:rsidRPr="00312333">
        <w:t xml:space="preserve">-4: </w:t>
      </w:r>
      <w:r w:rsidR="00A436D2" w:rsidRPr="00312333">
        <w:t>Minimum requirements</w:t>
      </w:r>
      <w:r w:rsidR="00A436D2">
        <w:t xml:space="preserve"> for PUSCH, PUSCH mapping Type B, 1</w:t>
      </w:r>
      <w:r w:rsidR="00A436D2" w:rsidRPr="00312333">
        <w:t>0 MHz channel bandwidth</w:t>
      </w:r>
      <w:r w:rsidR="00A436D2" w:rsidRPr="00312333">
        <w:rPr>
          <w:lang w:eastAsia="zh-CN"/>
        </w:rPr>
        <w:t>, 30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A436D2">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0699C828"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A436D2" w:rsidRPr="00312333" w14:paraId="04D6A214" w14:textId="77777777" w:rsidTr="00A436D2">
        <w:trPr>
          <w:trHeight w:val="105"/>
        </w:trPr>
        <w:tc>
          <w:tcPr>
            <w:tcW w:w="0" w:type="auto"/>
            <w:vMerge w:val="restart"/>
            <w:vAlign w:val="center"/>
          </w:tcPr>
          <w:p w14:paraId="5B575A3D" w14:textId="77777777" w:rsidR="00A436D2" w:rsidRPr="00312333" w:rsidRDefault="00A436D2" w:rsidP="00A436D2">
            <w:pPr>
              <w:pStyle w:val="TAC"/>
            </w:pPr>
            <w:r w:rsidRPr="00312333">
              <w:t>1</w:t>
            </w:r>
          </w:p>
        </w:tc>
        <w:tc>
          <w:tcPr>
            <w:tcW w:w="0" w:type="auto"/>
            <w:vAlign w:val="center"/>
          </w:tcPr>
          <w:p w14:paraId="412DBACA" w14:textId="77777777" w:rsidR="00A436D2" w:rsidRPr="00312333" w:rsidRDefault="00A436D2" w:rsidP="00A436D2">
            <w:pPr>
              <w:pStyle w:val="TAC"/>
            </w:pPr>
            <w:r w:rsidRPr="00312333">
              <w:t>1</w:t>
            </w:r>
          </w:p>
        </w:tc>
        <w:tc>
          <w:tcPr>
            <w:tcW w:w="0" w:type="auto"/>
            <w:vAlign w:val="center"/>
          </w:tcPr>
          <w:p w14:paraId="1263AF0D" w14:textId="77777777" w:rsidR="00A436D2" w:rsidRPr="00312333" w:rsidRDefault="00A436D2" w:rsidP="00A436D2">
            <w:pPr>
              <w:pStyle w:val="TAC"/>
            </w:pPr>
            <w:r w:rsidRPr="00312333">
              <w:t>Normal</w:t>
            </w:r>
          </w:p>
        </w:tc>
        <w:tc>
          <w:tcPr>
            <w:tcW w:w="0" w:type="auto"/>
            <w:vAlign w:val="center"/>
          </w:tcPr>
          <w:p w14:paraId="153F4D22" w14:textId="77777777" w:rsidR="00A436D2" w:rsidRPr="00312333" w:rsidRDefault="00A436D2" w:rsidP="00A436D2">
            <w:pPr>
              <w:pStyle w:val="TAC"/>
            </w:pPr>
            <w:r w:rsidRPr="00312333">
              <w:t>NTN-TDLA100-200 Low</w:t>
            </w:r>
          </w:p>
        </w:tc>
        <w:tc>
          <w:tcPr>
            <w:tcW w:w="0" w:type="auto"/>
            <w:vAlign w:val="center"/>
          </w:tcPr>
          <w:p w14:paraId="387EC8CD" w14:textId="77777777" w:rsidR="00A436D2" w:rsidRPr="00312333" w:rsidRDefault="00A436D2" w:rsidP="00A436D2">
            <w:pPr>
              <w:pStyle w:val="TAC"/>
            </w:pPr>
            <w:r w:rsidRPr="00312333">
              <w:t>1% (Note 1)</w:t>
            </w:r>
          </w:p>
        </w:tc>
        <w:tc>
          <w:tcPr>
            <w:tcW w:w="0" w:type="auto"/>
            <w:vAlign w:val="center"/>
          </w:tcPr>
          <w:p w14:paraId="72EA23D5" w14:textId="2F087327" w:rsidR="00A436D2" w:rsidRPr="00312333" w:rsidRDefault="00A436D2" w:rsidP="00A436D2">
            <w:pPr>
              <w:pStyle w:val="TAC"/>
            </w:pPr>
            <w:r>
              <w:rPr>
                <w:lang w:eastAsia="zh-CN"/>
              </w:rPr>
              <w:t>G-FR1-NTN-A3A-2</w:t>
            </w:r>
          </w:p>
        </w:tc>
        <w:tc>
          <w:tcPr>
            <w:tcW w:w="1335" w:type="dxa"/>
            <w:vAlign w:val="center"/>
          </w:tcPr>
          <w:p w14:paraId="1B6D8789" w14:textId="77777777" w:rsidR="00A436D2" w:rsidRPr="00312333" w:rsidRDefault="00A436D2" w:rsidP="00A436D2">
            <w:pPr>
              <w:pStyle w:val="TAC"/>
            </w:pPr>
            <w:r w:rsidRPr="00312333">
              <w:t>pos1</w:t>
            </w:r>
          </w:p>
        </w:tc>
        <w:tc>
          <w:tcPr>
            <w:tcW w:w="706" w:type="dxa"/>
            <w:vAlign w:val="center"/>
          </w:tcPr>
          <w:p w14:paraId="53F54EA3" w14:textId="5FB45763" w:rsidR="00A436D2" w:rsidRPr="00312333" w:rsidRDefault="00A436D2" w:rsidP="00A436D2">
            <w:pPr>
              <w:pStyle w:val="TAC"/>
              <w:rPr>
                <w:lang w:eastAsia="zh-CN"/>
              </w:rPr>
            </w:pPr>
            <w:r w:rsidRPr="006C48B7">
              <w:rPr>
                <w:lang w:eastAsia="zh-CN"/>
              </w:rPr>
              <w:t>-5.1</w:t>
            </w:r>
          </w:p>
        </w:tc>
      </w:tr>
      <w:tr w:rsidR="00A436D2" w:rsidRPr="00312333" w14:paraId="02CCB83D" w14:textId="77777777" w:rsidTr="00A436D2">
        <w:trPr>
          <w:trHeight w:val="105"/>
        </w:trPr>
        <w:tc>
          <w:tcPr>
            <w:tcW w:w="0" w:type="auto"/>
            <w:vMerge/>
            <w:vAlign w:val="center"/>
          </w:tcPr>
          <w:p w14:paraId="39148B18" w14:textId="77777777" w:rsidR="00A436D2" w:rsidRPr="00312333" w:rsidRDefault="00A436D2" w:rsidP="00A436D2">
            <w:pPr>
              <w:pStyle w:val="TAC"/>
            </w:pPr>
          </w:p>
        </w:tc>
        <w:tc>
          <w:tcPr>
            <w:tcW w:w="0" w:type="auto"/>
            <w:vAlign w:val="center"/>
          </w:tcPr>
          <w:p w14:paraId="6428E98A"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10943A76" w14:textId="77777777" w:rsidR="00A436D2" w:rsidRPr="00312333" w:rsidRDefault="00A436D2" w:rsidP="00A436D2">
            <w:pPr>
              <w:pStyle w:val="TAC"/>
            </w:pPr>
            <w:r w:rsidRPr="00312333">
              <w:t>Normal</w:t>
            </w:r>
          </w:p>
        </w:tc>
        <w:tc>
          <w:tcPr>
            <w:tcW w:w="0" w:type="auto"/>
            <w:vAlign w:val="center"/>
          </w:tcPr>
          <w:p w14:paraId="219386DA" w14:textId="77777777" w:rsidR="00A436D2" w:rsidRPr="00312333" w:rsidRDefault="00A436D2" w:rsidP="00A436D2">
            <w:pPr>
              <w:pStyle w:val="TAC"/>
            </w:pPr>
            <w:r w:rsidRPr="00312333">
              <w:t>NTN-TDLA100-200 Low</w:t>
            </w:r>
          </w:p>
        </w:tc>
        <w:tc>
          <w:tcPr>
            <w:tcW w:w="0" w:type="auto"/>
            <w:vAlign w:val="center"/>
          </w:tcPr>
          <w:p w14:paraId="33A925B3" w14:textId="77777777" w:rsidR="00A436D2" w:rsidRPr="00312333" w:rsidRDefault="00A436D2" w:rsidP="00A436D2">
            <w:pPr>
              <w:pStyle w:val="TAC"/>
            </w:pPr>
            <w:r w:rsidRPr="00312333">
              <w:t>1% (Note 1)</w:t>
            </w:r>
          </w:p>
        </w:tc>
        <w:tc>
          <w:tcPr>
            <w:tcW w:w="0" w:type="auto"/>
            <w:vAlign w:val="center"/>
          </w:tcPr>
          <w:p w14:paraId="7B1808F5" w14:textId="2ED2D324"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A436D2" w:rsidRPr="00312333" w:rsidRDefault="00A436D2" w:rsidP="00A436D2">
            <w:pPr>
              <w:pStyle w:val="TAC"/>
            </w:pPr>
            <w:r w:rsidRPr="00312333">
              <w:t>pos1</w:t>
            </w:r>
          </w:p>
        </w:tc>
        <w:tc>
          <w:tcPr>
            <w:tcW w:w="706" w:type="dxa"/>
            <w:vAlign w:val="center"/>
          </w:tcPr>
          <w:p w14:paraId="39B57EC2" w14:textId="4620C34E" w:rsidR="00A436D2" w:rsidRPr="00312333" w:rsidRDefault="00A436D2" w:rsidP="00A436D2">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377" w:name="_Toc104311048"/>
      <w:bookmarkStart w:id="2378" w:name="_Toc106126749"/>
      <w:bookmarkStart w:id="2379" w:name="_Toc106177062"/>
      <w:bookmarkStart w:id="2380" w:name="_Toc114242230"/>
      <w:bookmarkStart w:id="2381" w:name="_Toc123044185"/>
      <w:bookmarkStart w:id="2382" w:name="_Toc124157824"/>
      <w:bookmarkStart w:id="2383" w:name="_Toc124259747"/>
      <w:bookmarkStart w:id="2384" w:name="_Toc130584818"/>
      <w:bookmarkStart w:id="2385" w:name="_Toc137464474"/>
      <w:bookmarkStart w:id="2386" w:name="_Toc138884143"/>
      <w:bookmarkStart w:id="2387" w:name="_Toc145643344"/>
      <w:bookmarkStart w:id="2388" w:name="_Toc155469445"/>
      <w:bookmarkStart w:id="2389" w:name="_Toc161667791"/>
      <w:bookmarkStart w:id="2390" w:name="_Toc169708609"/>
      <w:bookmarkStart w:id="2391" w:name="_Toc176441512"/>
      <w:bookmarkStart w:id="2392" w:name="_Toc187246504"/>
      <w:r>
        <w:rPr>
          <w:lang w:eastAsia="zh-CN"/>
        </w:rPr>
        <w:t>8.3</w:t>
      </w:r>
      <w:r>
        <w:rPr>
          <w:lang w:eastAsia="zh-CN"/>
        </w:rPr>
        <w:tab/>
      </w:r>
      <w:r w:rsidR="000A4698">
        <w:rPr>
          <w:lang w:eastAsia="zh-CN"/>
        </w:rPr>
        <w:t>Performance requirements for PUCCH</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3B7E529B" w14:textId="77777777" w:rsidR="00A32616" w:rsidRPr="00F95B02" w:rsidRDefault="00A32616" w:rsidP="00A32616">
      <w:pPr>
        <w:pStyle w:val="Heading3"/>
      </w:pPr>
      <w:bookmarkStart w:id="2393" w:name="_Toc21127575"/>
      <w:bookmarkStart w:id="2394" w:name="_Toc29811784"/>
      <w:bookmarkStart w:id="2395" w:name="_Toc36817336"/>
      <w:bookmarkStart w:id="2396" w:name="_Toc37260258"/>
      <w:bookmarkStart w:id="2397" w:name="_Toc37267646"/>
      <w:bookmarkStart w:id="2398" w:name="_Toc44712248"/>
      <w:bookmarkStart w:id="2399" w:name="_Toc45893561"/>
      <w:bookmarkStart w:id="2400" w:name="_Toc53178283"/>
      <w:bookmarkStart w:id="2401" w:name="_Toc53178734"/>
      <w:bookmarkStart w:id="2402" w:name="_Toc61178972"/>
      <w:bookmarkStart w:id="2403" w:name="_Toc61179442"/>
      <w:bookmarkStart w:id="2404" w:name="_Toc67916738"/>
      <w:bookmarkStart w:id="2405" w:name="_Toc74663342"/>
      <w:bookmarkStart w:id="2406" w:name="_Toc82621883"/>
      <w:bookmarkStart w:id="2407" w:name="_Toc90422730"/>
      <w:bookmarkStart w:id="2408" w:name="_Toc106782926"/>
      <w:bookmarkStart w:id="2409" w:name="_Toc107311817"/>
      <w:bookmarkStart w:id="2410" w:name="_Toc107419401"/>
      <w:bookmarkStart w:id="2411" w:name="_Toc107475028"/>
      <w:bookmarkStart w:id="2412" w:name="_Toc123044186"/>
      <w:bookmarkStart w:id="2413" w:name="_Toc124157825"/>
      <w:bookmarkStart w:id="2414" w:name="_Toc124259748"/>
      <w:bookmarkStart w:id="2415" w:name="_Toc130584819"/>
      <w:bookmarkStart w:id="2416" w:name="_Toc137464475"/>
      <w:bookmarkStart w:id="2417" w:name="_Toc138884144"/>
      <w:bookmarkStart w:id="2418" w:name="_Toc145643345"/>
      <w:bookmarkStart w:id="2419" w:name="_Toc155469446"/>
      <w:bookmarkStart w:id="2420" w:name="_Toc161667792"/>
      <w:bookmarkStart w:id="2421" w:name="_Toc169708610"/>
      <w:bookmarkStart w:id="2422" w:name="_Toc176441513"/>
      <w:bookmarkStart w:id="2423" w:name="_Toc187246505"/>
      <w:r w:rsidRPr="00F95B02">
        <w:t>8.3.1</w:t>
      </w:r>
      <w:r w:rsidRPr="00F95B02">
        <w:tab/>
        <w:t>DTX to ACK probability</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7833CCB0" w14:textId="77777777" w:rsidR="00A32616" w:rsidRPr="00F95B02" w:rsidRDefault="00A32616" w:rsidP="00A32616">
      <w:pPr>
        <w:pStyle w:val="Heading4"/>
      </w:pPr>
      <w:bookmarkStart w:id="2424" w:name="_Toc21127576"/>
      <w:bookmarkStart w:id="2425" w:name="_Toc29811785"/>
      <w:bookmarkStart w:id="2426" w:name="_Toc36817337"/>
      <w:bookmarkStart w:id="2427" w:name="_Toc37260259"/>
      <w:bookmarkStart w:id="2428" w:name="_Toc37267647"/>
      <w:bookmarkStart w:id="2429" w:name="_Toc44712249"/>
      <w:bookmarkStart w:id="2430" w:name="_Toc45893562"/>
      <w:bookmarkStart w:id="2431" w:name="_Toc53178284"/>
      <w:bookmarkStart w:id="2432" w:name="_Toc53178735"/>
      <w:bookmarkStart w:id="2433" w:name="_Toc61178973"/>
      <w:bookmarkStart w:id="2434" w:name="_Toc61179443"/>
      <w:bookmarkStart w:id="2435" w:name="_Toc67916739"/>
      <w:bookmarkStart w:id="2436" w:name="_Toc74663343"/>
      <w:bookmarkStart w:id="2437" w:name="_Toc82621884"/>
      <w:bookmarkStart w:id="2438" w:name="_Toc90422731"/>
      <w:bookmarkStart w:id="2439" w:name="_Toc106782927"/>
      <w:bookmarkStart w:id="2440" w:name="_Toc107311818"/>
      <w:bookmarkStart w:id="2441" w:name="_Toc107419402"/>
      <w:bookmarkStart w:id="2442" w:name="_Toc107475029"/>
      <w:bookmarkStart w:id="2443" w:name="_Toc123044187"/>
      <w:bookmarkStart w:id="2444" w:name="_Toc124157826"/>
      <w:bookmarkStart w:id="2445" w:name="_Toc124259749"/>
      <w:bookmarkStart w:id="2446" w:name="_Toc130584820"/>
      <w:bookmarkStart w:id="2447" w:name="_Toc137464476"/>
      <w:bookmarkStart w:id="2448" w:name="_Toc138884145"/>
      <w:bookmarkStart w:id="2449" w:name="_Toc145643346"/>
      <w:bookmarkStart w:id="2450" w:name="_Toc155469447"/>
      <w:bookmarkStart w:id="2451" w:name="_Toc161667793"/>
      <w:bookmarkStart w:id="2452" w:name="_Toc169708611"/>
      <w:bookmarkStart w:id="2453" w:name="_Toc176441514"/>
      <w:bookmarkStart w:id="2454" w:name="_Toc187246506"/>
      <w:r w:rsidRPr="00F95B02">
        <w:t>8.3.1.1</w:t>
      </w:r>
      <w:r w:rsidRPr="00F95B02">
        <w:tab/>
        <w:t>General</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455" w:name="_Toc21127577"/>
      <w:bookmarkStart w:id="2456" w:name="_Toc29811786"/>
      <w:bookmarkStart w:id="2457" w:name="_Toc36817338"/>
      <w:bookmarkStart w:id="2458" w:name="_Toc37260260"/>
      <w:bookmarkStart w:id="2459" w:name="_Toc37267648"/>
      <w:bookmarkStart w:id="2460" w:name="_Toc44712250"/>
      <w:bookmarkStart w:id="2461" w:name="_Toc45893563"/>
      <w:bookmarkStart w:id="2462" w:name="_Toc53178285"/>
      <w:bookmarkStart w:id="2463" w:name="_Toc53178736"/>
      <w:bookmarkStart w:id="2464" w:name="_Toc61178974"/>
      <w:bookmarkStart w:id="2465" w:name="_Toc61179444"/>
      <w:bookmarkStart w:id="2466" w:name="_Toc67916740"/>
      <w:bookmarkStart w:id="2467" w:name="_Toc74663344"/>
      <w:bookmarkStart w:id="2468" w:name="_Toc82621885"/>
      <w:bookmarkStart w:id="2469" w:name="_Toc90422732"/>
      <w:bookmarkStart w:id="2470" w:name="_Toc106782928"/>
      <w:bookmarkStart w:id="2471" w:name="_Toc107311819"/>
      <w:bookmarkStart w:id="2472" w:name="_Toc107419403"/>
      <w:bookmarkStart w:id="2473" w:name="_Toc107475030"/>
      <w:bookmarkStart w:id="2474" w:name="_Toc123044188"/>
      <w:bookmarkStart w:id="2475" w:name="_Toc124157827"/>
      <w:bookmarkStart w:id="2476" w:name="_Toc124259750"/>
      <w:bookmarkStart w:id="2477" w:name="_Toc130584821"/>
      <w:bookmarkStart w:id="2478" w:name="_Toc137464477"/>
      <w:bookmarkStart w:id="2479" w:name="_Toc138884146"/>
      <w:bookmarkStart w:id="2480" w:name="_Toc145643347"/>
      <w:bookmarkStart w:id="2481" w:name="_Toc155469448"/>
      <w:bookmarkStart w:id="2482" w:name="_Toc161667794"/>
      <w:bookmarkStart w:id="2483" w:name="_Toc169708612"/>
      <w:bookmarkStart w:id="2484" w:name="_Toc176441515"/>
      <w:bookmarkStart w:id="2485" w:name="_Toc187246507"/>
      <w:r w:rsidRPr="00F95B02">
        <w:t>8.3.1.2</w:t>
      </w:r>
      <w:r w:rsidRPr="00F95B02">
        <w:tab/>
        <w:t>Minimum requirement</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486" w:name="_Toc21127578"/>
      <w:bookmarkStart w:id="2487" w:name="_Toc29811787"/>
      <w:bookmarkStart w:id="2488" w:name="_Toc36817339"/>
      <w:bookmarkStart w:id="2489" w:name="_Toc37260261"/>
      <w:bookmarkStart w:id="2490" w:name="_Toc37267649"/>
      <w:bookmarkStart w:id="2491" w:name="_Toc44712251"/>
      <w:bookmarkStart w:id="2492" w:name="_Toc45893564"/>
      <w:bookmarkStart w:id="2493" w:name="_Toc53178286"/>
      <w:bookmarkStart w:id="2494" w:name="_Toc53178737"/>
      <w:bookmarkStart w:id="2495" w:name="_Toc61178975"/>
      <w:bookmarkStart w:id="2496" w:name="_Toc61179445"/>
      <w:bookmarkStart w:id="2497" w:name="_Toc67916741"/>
      <w:bookmarkStart w:id="2498" w:name="_Toc74663345"/>
      <w:bookmarkStart w:id="2499" w:name="_Toc82621886"/>
      <w:bookmarkStart w:id="2500" w:name="_Toc90422733"/>
      <w:bookmarkStart w:id="2501" w:name="_Toc106782929"/>
      <w:bookmarkStart w:id="2502" w:name="_Toc107311820"/>
      <w:bookmarkStart w:id="2503" w:name="_Toc107419404"/>
      <w:bookmarkStart w:id="2504" w:name="_Toc107475031"/>
      <w:bookmarkStart w:id="2505" w:name="_Toc123044189"/>
      <w:bookmarkStart w:id="2506" w:name="_Toc124157828"/>
      <w:bookmarkStart w:id="2507" w:name="_Toc124259751"/>
      <w:bookmarkStart w:id="2508" w:name="_Toc130584822"/>
      <w:bookmarkStart w:id="2509" w:name="_Toc137464478"/>
      <w:bookmarkStart w:id="2510" w:name="_Toc138884147"/>
      <w:bookmarkStart w:id="2511" w:name="_Toc145643348"/>
      <w:bookmarkStart w:id="2512" w:name="_Toc155469449"/>
      <w:bookmarkStart w:id="2513" w:name="_Toc161667795"/>
      <w:bookmarkStart w:id="2514" w:name="_Toc169708613"/>
      <w:bookmarkStart w:id="2515" w:name="_Toc176441516"/>
      <w:bookmarkStart w:id="2516" w:name="_Toc187246508"/>
      <w:r w:rsidRPr="00F95B02">
        <w:t>8.3.2</w:t>
      </w:r>
      <w:r w:rsidRPr="00F95B02">
        <w:tab/>
        <w:t xml:space="preserve">Performance requirements for PUCCH format </w:t>
      </w:r>
      <w:r w:rsidRPr="00F95B02">
        <w:rPr>
          <w:lang w:eastAsia="zh-CN"/>
        </w:rPr>
        <w:t>0</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1A96EA78" w14:textId="77777777" w:rsidR="00A32616" w:rsidRPr="00F95B02" w:rsidRDefault="00A32616" w:rsidP="00A32616">
      <w:pPr>
        <w:pStyle w:val="Heading4"/>
      </w:pPr>
      <w:bookmarkStart w:id="2517" w:name="_Toc21127579"/>
      <w:bookmarkStart w:id="2518" w:name="_Toc29811788"/>
      <w:bookmarkStart w:id="2519" w:name="_Toc36817340"/>
      <w:bookmarkStart w:id="2520" w:name="_Toc37260262"/>
      <w:bookmarkStart w:id="2521" w:name="_Toc37267650"/>
      <w:bookmarkStart w:id="2522" w:name="_Toc44712252"/>
      <w:bookmarkStart w:id="2523" w:name="_Toc45893565"/>
      <w:bookmarkStart w:id="2524" w:name="_Toc53178287"/>
      <w:bookmarkStart w:id="2525" w:name="_Toc53178738"/>
      <w:bookmarkStart w:id="2526" w:name="_Toc61178976"/>
      <w:bookmarkStart w:id="2527" w:name="_Toc61179446"/>
      <w:bookmarkStart w:id="2528" w:name="_Toc67916742"/>
      <w:bookmarkStart w:id="2529" w:name="_Toc74663346"/>
      <w:bookmarkStart w:id="2530" w:name="_Toc82621887"/>
      <w:bookmarkStart w:id="2531" w:name="_Toc90422734"/>
      <w:bookmarkStart w:id="2532" w:name="_Toc106782930"/>
      <w:bookmarkStart w:id="2533" w:name="_Toc107311821"/>
      <w:bookmarkStart w:id="2534" w:name="_Toc107419405"/>
      <w:bookmarkStart w:id="2535" w:name="_Toc107475032"/>
      <w:bookmarkStart w:id="2536" w:name="_Toc123044190"/>
      <w:bookmarkStart w:id="2537" w:name="_Toc124157829"/>
      <w:bookmarkStart w:id="2538" w:name="_Toc124259752"/>
      <w:bookmarkStart w:id="2539" w:name="_Toc130584823"/>
      <w:bookmarkStart w:id="2540" w:name="_Toc137464479"/>
      <w:bookmarkStart w:id="2541" w:name="_Toc138884148"/>
      <w:bookmarkStart w:id="2542" w:name="_Toc145643349"/>
      <w:bookmarkStart w:id="2543" w:name="_Toc155469450"/>
      <w:bookmarkStart w:id="2544" w:name="_Toc161667796"/>
      <w:bookmarkStart w:id="2545" w:name="_Toc169708614"/>
      <w:bookmarkStart w:id="2546" w:name="_Toc176441517"/>
      <w:bookmarkStart w:id="2547" w:name="_Toc187246509"/>
      <w:r w:rsidRPr="00F95B02">
        <w:t>8.3.2.1</w:t>
      </w:r>
      <w:r w:rsidRPr="00F95B02">
        <w:tab/>
        <w:t>General</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22BDB46" w:rsidR="00A32616" w:rsidRPr="00F95B02" w:rsidRDefault="00D30743" w:rsidP="005F7560">
            <w:pPr>
              <w:pStyle w:val="TAC"/>
              <w:rPr>
                <w:rFonts w:eastAsia="?? ??" w:cs="Arial"/>
              </w:rPr>
            </w:pPr>
            <w:r>
              <w:rPr>
                <w:rFonts w:eastAsia="?? ??" w:cs="Arial"/>
              </w:rPr>
              <w:t>t</w:t>
            </w:r>
            <w:r w:rsidR="0086568B" w:rsidRPr="00F95B02">
              <w:rPr>
                <w:rFonts w:eastAsia="?? ??" w:cs="Arial"/>
              </w:rPr>
              <w:t>he largest PRB index – (nrofPRBs –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lastRenderedPageBreak/>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548" w:name="_Toc21127580"/>
      <w:bookmarkStart w:id="2549" w:name="_Toc29811789"/>
      <w:bookmarkStart w:id="2550" w:name="_Toc36817341"/>
      <w:bookmarkStart w:id="2551" w:name="_Toc37260263"/>
      <w:bookmarkStart w:id="2552" w:name="_Toc37267651"/>
      <w:bookmarkStart w:id="2553" w:name="_Toc44712253"/>
      <w:bookmarkStart w:id="2554" w:name="_Toc45893566"/>
      <w:bookmarkStart w:id="2555" w:name="_Toc53178288"/>
      <w:bookmarkStart w:id="2556" w:name="_Toc53178739"/>
      <w:bookmarkStart w:id="2557" w:name="_Toc61178977"/>
      <w:bookmarkStart w:id="2558" w:name="_Toc61179447"/>
      <w:bookmarkStart w:id="2559" w:name="_Toc67916743"/>
      <w:bookmarkStart w:id="2560" w:name="_Toc74663347"/>
      <w:bookmarkStart w:id="2561" w:name="_Toc82621888"/>
      <w:bookmarkStart w:id="2562" w:name="_Toc90422735"/>
      <w:bookmarkStart w:id="2563" w:name="_Toc106782931"/>
      <w:bookmarkStart w:id="2564" w:name="_Toc107311822"/>
      <w:bookmarkStart w:id="2565" w:name="_Toc107419406"/>
      <w:bookmarkStart w:id="2566" w:name="_Toc107475033"/>
      <w:bookmarkStart w:id="2567" w:name="_Toc123044191"/>
      <w:bookmarkStart w:id="2568" w:name="_Toc124157830"/>
      <w:bookmarkStart w:id="2569" w:name="_Toc124259753"/>
      <w:bookmarkStart w:id="2570" w:name="_Toc130584824"/>
      <w:bookmarkStart w:id="2571" w:name="_Toc137464480"/>
      <w:bookmarkStart w:id="2572" w:name="_Toc138884149"/>
      <w:bookmarkStart w:id="2573" w:name="_Toc145643350"/>
      <w:bookmarkStart w:id="2574" w:name="_Toc155469451"/>
      <w:bookmarkStart w:id="2575" w:name="_Toc161667797"/>
      <w:bookmarkStart w:id="2576" w:name="_Toc169708615"/>
      <w:bookmarkStart w:id="2577" w:name="_Toc176441518"/>
      <w:bookmarkStart w:id="2578" w:name="_Toc187246510"/>
      <w:r w:rsidRPr="00F95B02">
        <w:t>8.3.2.2</w:t>
      </w:r>
      <w:r w:rsidRPr="00F95B02">
        <w:tab/>
        <w:t>Minimum requirements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AC71BD8" w14:textId="77777777" w:rsidR="00A32616" w:rsidRPr="00F95B02" w:rsidRDefault="00A32616" w:rsidP="00A32616">
      <w:r w:rsidRPr="00F95B02">
        <w:t>The ACK missed detection probability shall not exceed 1% at the SNR given in table 8.3.2.2-1 and in table 8.3.2.2-2.</w:t>
      </w:r>
    </w:p>
    <w:p w14:paraId="7399C990" w14:textId="77777777" w:rsidR="00E45942" w:rsidRDefault="00E45942" w:rsidP="00E45942">
      <w:pPr>
        <w:pStyle w:val="TH"/>
      </w:pPr>
      <w:bookmarkStart w:id="2579" w:name="_Toc21127581"/>
      <w:bookmarkStart w:id="2580" w:name="_Toc29811790"/>
      <w:bookmarkStart w:id="2581" w:name="_Toc36817342"/>
      <w:bookmarkStart w:id="2582" w:name="_Toc37260264"/>
      <w:bookmarkStart w:id="2583" w:name="_Toc37267652"/>
      <w:bookmarkStart w:id="2584" w:name="_Toc44712254"/>
      <w:bookmarkStart w:id="2585" w:name="_Toc45893567"/>
      <w:bookmarkStart w:id="2586" w:name="_Toc53178289"/>
      <w:bookmarkStart w:id="2587" w:name="_Toc53178740"/>
      <w:bookmarkStart w:id="2588" w:name="_Toc61178978"/>
      <w:bookmarkStart w:id="2589" w:name="_Toc61179448"/>
      <w:bookmarkStart w:id="2590" w:name="_Toc67916744"/>
      <w:bookmarkStart w:id="2591" w:name="_Toc74663348"/>
      <w:bookmarkStart w:id="2592" w:name="_Toc82621889"/>
      <w:bookmarkStart w:id="2593" w:name="_Toc90422736"/>
      <w:bookmarkStart w:id="2594" w:name="_Toc106782932"/>
      <w:bookmarkStart w:id="2595" w:name="_Toc107311823"/>
      <w:bookmarkStart w:id="2596" w:name="_Toc107419407"/>
      <w:bookmarkStart w:id="2597" w:name="_Toc107475034"/>
      <w:bookmarkStart w:id="2598" w:name="_Toc123044192"/>
      <w:bookmarkStart w:id="2599" w:name="_Toc124157831"/>
      <w:bookmarkStart w:id="2600" w:name="_Toc124259754"/>
      <w:bookmarkStart w:id="2601" w:name="_Toc130584825"/>
      <w:bookmarkStart w:id="2602" w:name="_Toc137464481"/>
      <w:bookmarkStart w:id="2603" w:name="_Toc138884150"/>
      <w:bookmarkStart w:id="2604" w:name="_Toc145643351"/>
      <w:bookmarkStart w:id="2605" w:name="_Toc155469452"/>
      <w:bookmarkStart w:id="2606" w:name="_Toc161667798"/>
      <w:bookmarkStart w:id="2607" w:name="_Toc169708616"/>
      <w:r w:rsidRPr="00F95B02">
        <w:t>Table 8.3.2.2-1: Minimum requirements for PUCCH format 0</w:t>
      </w:r>
      <w:r>
        <w:t xml:space="preserve">, </w:t>
      </w:r>
      <w:r w:rsidRPr="00F95B02">
        <w:t>15 kHz SCS</w:t>
      </w:r>
      <w:r>
        <w:t xml:space="preserve"> and 5MHz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050711D5" w14:textId="77777777" w:rsidTr="005312D0">
        <w:trPr>
          <w:trHeight w:val="621"/>
          <w:jc w:val="center"/>
        </w:trPr>
        <w:tc>
          <w:tcPr>
            <w:tcW w:w="1589" w:type="dxa"/>
          </w:tcPr>
          <w:p w14:paraId="6DD68A60" w14:textId="77777777" w:rsidR="00E45942" w:rsidRPr="00D55675" w:rsidRDefault="00E45942" w:rsidP="005312D0">
            <w:pPr>
              <w:pStyle w:val="TAH"/>
            </w:pPr>
            <w:r w:rsidRPr="00D55675">
              <w:t xml:space="preserve">Number of </w:t>
            </w:r>
          </w:p>
          <w:p w14:paraId="5A8788D3" w14:textId="77777777" w:rsidR="00E45942" w:rsidRPr="00D55675" w:rsidRDefault="00E45942" w:rsidP="005312D0">
            <w:pPr>
              <w:pStyle w:val="TAH"/>
            </w:pPr>
            <w:r w:rsidRPr="00D55675">
              <w:t>TX antennas</w:t>
            </w:r>
          </w:p>
        </w:tc>
        <w:tc>
          <w:tcPr>
            <w:tcW w:w="1418" w:type="dxa"/>
          </w:tcPr>
          <w:p w14:paraId="1C98DB8C" w14:textId="77777777" w:rsidR="00E45942" w:rsidRPr="00D55675" w:rsidRDefault="00E45942" w:rsidP="005312D0">
            <w:pPr>
              <w:pStyle w:val="TAH"/>
            </w:pPr>
            <w:r w:rsidRPr="00D55675">
              <w:t xml:space="preserve">Number of RX </w:t>
            </w:r>
          </w:p>
          <w:p w14:paraId="2F2B5BFB" w14:textId="77777777" w:rsidR="00E45942" w:rsidRPr="00D55675" w:rsidRDefault="00E45942" w:rsidP="005312D0">
            <w:pPr>
              <w:pStyle w:val="TAH"/>
            </w:pPr>
            <w:r w:rsidRPr="00D55675">
              <w:t>antennas</w:t>
            </w:r>
          </w:p>
        </w:tc>
        <w:tc>
          <w:tcPr>
            <w:tcW w:w="2693" w:type="dxa"/>
          </w:tcPr>
          <w:p w14:paraId="2D748905" w14:textId="77777777" w:rsidR="00E45942" w:rsidRPr="00D55675" w:rsidRDefault="00E45942" w:rsidP="005312D0">
            <w:pPr>
              <w:pStyle w:val="TAH"/>
            </w:pPr>
            <w:r w:rsidRPr="00D55675">
              <w:t>Propagation conditions and</w:t>
            </w:r>
          </w:p>
          <w:p w14:paraId="6AB960AD" w14:textId="7982BE2A" w:rsidR="00E45942" w:rsidRPr="00D55675" w:rsidRDefault="00E45942" w:rsidP="005312D0">
            <w:pPr>
              <w:pStyle w:val="TAH"/>
            </w:pPr>
            <w:r w:rsidRPr="00D55675">
              <w:t xml:space="preserve">correlation matrix (Annex </w:t>
            </w:r>
            <w:r>
              <w:t>D</w:t>
            </w:r>
            <w:r w:rsidRPr="00D55675">
              <w:t>)</w:t>
            </w:r>
          </w:p>
        </w:tc>
        <w:tc>
          <w:tcPr>
            <w:tcW w:w="1140" w:type="dxa"/>
            <w:shd w:val="clear" w:color="auto" w:fill="auto"/>
          </w:tcPr>
          <w:p w14:paraId="64BEC136" w14:textId="77777777" w:rsidR="00E45942" w:rsidRPr="00D55675" w:rsidRDefault="00E45942" w:rsidP="005312D0">
            <w:pPr>
              <w:pStyle w:val="TAH"/>
            </w:pPr>
            <w:r w:rsidRPr="00D55675">
              <w:t>SNR (dB)</w:t>
            </w:r>
          </w:p>
        </w:tc>
      </w:tr>
      <w:tr w:rsidR="00E45942" w14:paraId="5291B9D6" w14:textId="77777777" w:rsidTr="005312D0">
        <w:trPr>
          <w:jc w:val="center"/>
        </w:trPr>
        <w:tc>
          <w:tcPr>
            <w:tcW w:w="1589" w:type="dxa"/>
            <w:vMerge w:val="restart"/>
          </w:tcPr>
          <w:p w14:paraId="7B43CA5A" w14:textId="77777777" w:rsidR="00E45942" w:rsidRDefault="00E45942" w:rsidP="005312D0">
            <w:pPr>
              <w:pStyle w:val="TAC"/>
            </w:pPr>
            <w:r w:rsidRPr="00F95B02">
              <w:t>1</w:t>
            </w:r>
          </w:p>
        </w:tc>
        <w:tc>
          <w:tcPr>
            <w:tcW w:w="1418" w:type="dxa"/>
            <w:tcBorders>
              <w:bottom w:val="nil"/>
            </w:tcBorders>
          </w:tcPr>
          <w:p w14:paraId="72B6E4D0" w14:textId="77777777" w:rsidR="00E45942" w:rsidRDefault="00E45942" w:rsidP="005312D0">
            <w:pPr>
              <w:pStyle w:val="TAC"/>
            </w:pPr>
            <w:r>
              <w:t>1</w:t>
            </w:r>
          </w:p>
        </w:tc>
        <w:tc>
          <w:tcPr>
            <w:tcW w:w="2693" w:type="dxa"/>
            <w:tcBorders>
              <w:bottom w:val="nil"/>
            </w:tcBorders>
          </w:tcPr>
          <w:p w14:paraId="6D750528"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53CAA4" w14:textId="77777777" w:rsidR="00E45942" w:rsidRDefault="00E45942" w:rsidP="005312D0">
            <w:pPr>
              <w:pStyle w:val="TAC"/>
            </w:pPr>
            <w:r w:rsidRPr="00977213">
              <w:rPr>
                <w:rFonts w:eastAsia="DengXian"/>
              </w:rPr>
              <w:t>8.9</w:t>
            </w:r>
          </w:p>
        </w:tc>
      </w:tr>
      <w:tr w:rsidR="00E45942" w14:paraId="155A4A03" w14:textId="77777777" w:rsidTr="005312D0">
        <w:trPr>
          <w:jc w:val="center"/>
        </w:trPr>
        <w:tc>
          <w:tcPr>
            <w:tcW w:w="1589" w:type="dxa"/>
            <w:vMerge/>
            <w:tcBorders>
              <w:bottom w:val="single" w:sz="4" w:space="0" w:color="auto"/>
            </w:tcBorders>
          </w:tcPr>
          <w:p w14:paraId="3B9332CA" w14:textId="77777777" w:rsidR="00E45942" w:rsidRDefault="00E45942" w:rsidP="005312D0">
            <w:pPr>
              <w:pStyle w:val="TAC"/>
            </w:pPr>
          </w:p>
        </w:tc>
        <w:tc>
          <w:tcPr>
            <w:tcW w:w="1418" w:type="dxa"/>
            <w:tcBorders>
              <w:bottom w:val="single" w:sz="4" w:space="0" w:color="auto"/>
            </w:tcBorders>
          </w:tcPr>
          <w:p w14:paraId="19104661" w14:textId="77777777" w:rsidR="00E45942" w:rsidRDefault="00E45942" w:rsidP="005312D0">
            <w:pPr>
              <w:pStyle w:val="TAC"/>
            </w:pPr>
            <w:r>
              <w:t>2</w:t>
            </w:r>
          </w:p>
        </w:tc>
        <w:tc>
          <w:tcPr>
            <w:tcW w:w="2693" w:type="dxa"/>
            <w:tcBorders>
              <w:bottom w:val="single" w:sz="4" w:space="0" w:color="auto"/>
            </w:tcBorders>
          </w:tcPr>
          <w:p w14:paraId="2068A64C"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9C067C8" w14:textId="77777777" w:rsidR="00E45942" w:rsidRDefault="00E45942" w:rsidP="005312D0">
            <w:pPr>
              <w:pStyle w:val="TAC"/>
            </w:pPr>
            <w:r w:rsidRPr="00977213">
              <w:rPr>
                <w:rFonts w:eastAsia="DengXian"/>
              </w:rPr>
              <w:t>3.3</w:t>
            </w:r>
          </w:p>
        </w:tc>
      </w:tr>
    </w:tbl>
    <w:p w14:paraId="43D60D36" w14:textId="77777777" w:rsidR="00E45942" w:rsidRPr="00F95B02" w:rsidRDefault="00E45942" w:rsidP="00E45942"/>
    <w:p w14:paraId="05C5AC55" w14:textId="77777777" w:rsidR="00E45942" w:rsidRDefault="00E45942" w:rsidP="00E45942">
      <w:pPr>
        <w:pStyle w:val="TH"/>
      </w:pPr>
      <w:r w:rsidRPr="00F95B02">
        <w:t>Table 8.3.2.2-2: Minimum requirements for PUCCH format 0</w:t>
      </w:r>
      <w:r>
        <w:t xml:space="preserve">, </w:t>
      </w:r>
      <w:r w:rsidRPr="00F95B02">
        <w:t>30 kHz SCS</w:t>
      </w:r>
      <w:r>
        <w:t xml:space="preserve"> and 10MHz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25ED2C75" w14:textId="77777777" w:rsidTr="005312D0">
        <w:trPr>
          <w:trHeight w:val="621"/>
          <w:jc w:val="center"/>
        </w:trPr>
        <w:tc>
          <w:tcPr>
            <w:tcW w:w="1589" w:type="dxa"/>
          </w:tcPr>
          <w:p w14:paraId="0B70F8F2" w14:textId="77777777" w:rsidR="00E45942" w:rsidRPr="00D55675" w:rsidRDefault="00E45942" w:rsidP="005312D0">
            <w:pPr>
              <w:pStyle w:val="TAH"/>
            </w:pPr>
            <w:r w:rsidRPr="00D55675">
              <w:t xml:space="preserve">Number of </w:t>
            </w:r>
          </w:p>
          <w:p w14:paraId="080B1B02" w14:textId="77777777" w:rsidR="00E45942" w:rsidRPr="00D55675" w:rsidRDefault="00E45942" w:rsidP="005312D0">
            <w:pPr>
              <w:pStyle w:val="TAH"/>
            </w:pPr>
            <w:r w:rsidRPr="00D55675">
              <w:t>TX antennas</w:t>
            </w:r>
          </w:p>
        </w:tc>
        <w:tc>
          <w:tcPr>
            <w:tcW w:w="1418" w:type="dxa"/>
          </w:tcPr>
          <w:p w14:paraId="2D17CCF5" w14:textId="77777777" w:rsidR="00E45942" w:rsidRPr="00D55675" w:rsidRDefault="00E45942" w:rsidP="005312D0">
            <w:pPr>
              <w:pStyle w:val="TAH"/>
            </w:pPr>
            <w:r w:rsidRPr="00D55675">
              <w:t xml:space="preserve">Number of RX </w:t>
            </w:r>
          </w:p>
          <w:p w14:paraId="051E9372" w14:textId="77777777" w:rsidR="00E45942" w:rsidRPr="00D55675" w:rsidRDefault="00E45942" w:rsidP="005312D0">
            <w:pPr>
              <w:pStyle w:val="TAH"/>
            </w:pPr>
            <w:r w:rsidRPr="00D55675">
              <w:t>antennas</w:t>
            </w:r>
          </w:p>
        </w:tc>
        <w:tc>
          <w:tcPr>
            <w:tcW w:w="2693" w:type="dxa"/>
          </w:tcPr>
          <w:p w14:paraId="010B37FC" w14:textId="77777777" w:rsidR="00E45942" w:rsidRPr="00D55675" w:rsidRDefault="00E45942" w:rsidP="005312D0">
            <w:pPr>
              <w:pStyle w:val="TAH"/>
            </w:pPr>
            <w:r w:rsidRPr="00D55675">
              <w:t>Propagation conditions and</w:t>
            </w:r>
          </w:p>
          <w:p w14:paraId="266F8189" w14:textId="5A76EA52" w:rsidR="00E45942" w:rsidRPr="00D55675" w:rsidRDefault="00E45942" w:rsidP="005312D0">
            <w:pPr>
              <w:pStyle w:val="TAH"/>
            </w:pPr>
            <w:r w:rsidRPr="00D55675">
              <w:t>correlation matrix (</w:t>
            </w:r>
            <w:r w:rsidRPr="00F44EA5">
              <w:t xml:space="preserve">Annex </w:t>
            </w:r>
            <w:r>
              <w:t>D</w:t>
            </w:r>
            <w:r w:rsidRPr="00D55675">
              <w:t>)</w:t>
            </w:r>
          </w:p>
        </w:tc>
        <w:tc>
          <w:tcPr>
            <w:tcW w:w="1140" w:type="dxa"/>
            <w:shd w:val="clear" w:color="auto" w:fill="auto"/>
          </w:tcPr>
          <w:p w14:paraId="1EC92716" w14:textId="77777777" w:rsidR="00E45942" w:rsidRPr="00D55675" w:rsidRDefault="00E45942" w:rsidP="005312D0">
            <w:pPr>
              <w:pStyle w:val="TAH"/>
            </w:pPr>
            <w:r w:rsidRPr="00D55675">
              <w:t>SNR (dB)</w:t>
            </w:r>
          </w:p>
        </w:tc>
      </w:tr>
      <w:tr w:rsidR="00E45942" w14:paraId="7942531E" w14:textId="77777777" w:rsidTr="005312D0">
        <w:trPr>
          <w:jc w:val="center"/>
        </w:trPr>
        <w:tc>
          <w:tcPr>
            <w:tcW w:w="1589" w:type="dxa"/>
            <w:vMerge w:val="restart"/>
          </w:tcPr>
          <w:p w14:paraId="16CF3BD7" w14:textId="77777777" w:rsidR="00E45942" w:rsidRDefault="00E45942" w:rsidP="005312D0">
            <w:pPr>
              <w:pStyle w:val="TAC"/>
            </w:pPr>
            <w:r w:rsidRPr="00F95B02">
              <w:t>1</w:t>
            </w:r>
          </w:p>
        </w:tc>
        <w:tc>
          <w:tcPr>
            <w:tcW w:w="1418" w:type="dxa"/>
            <w:tcBorders>
              <w:bottom w:val="nil"/>
            </w:tcBorders>
          </w:tcPr>
          <w:p w14:paraId="27377332" w14:textId="77777777" w:rsidR="00E45942" w:rsidRDefault="00E45942" w:rsidP="005312D0">
            <w:pPr>
              <w:pStyle w:val="TAC"/>
            </w:pPr>
            <w:r>
              <w:t>1</w:t>
            </w:r>
          </w:p>
        </w:tc>
        <w:tc>
          <w:tcPr>
            <w:tcW w:w="2693" w:type="dxa"/>
            <w:tcBorders>
              <w:bottom w:val="nil"/>
            </w:tcBorders>
          </w:tcPr>
          <w:p w14:paraId="154B1D52"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B08DF1" w14:textId="77777777" w:rsidR="00E45942" w:rsidRDefault="00E45942" w:rsidP="005312D0">
            <w:pPr>
              <w:pStyle w:val="TAC"/>
            </w:pPr>
            <w:r w:rsidRPr="00977213">
              <w:rPr>
                <w:rFonts w:eastAsia="DengXian"/>
              </w:rPr>
              <w:t>11.1</w:t>
            </w:r>
          </w:p>
        </w:tc>
      </w:tr>
      <w:tr w:rsidR="00E45942" w14:paraId="27412429" w14:textId="77777777" w:rsidTr="005312D0">
        <w:trPr>
          <w:jc w:val="center"/>
        </w:trPr>
        <w:tc>
          <w:tcPr>
            <w:tcW w:w="1589" w:type="dxa"/>
            <w:vMerge/>
            <w:tcBorders>
              <w:bottom w:val="single" w:sz="4" w:space="0" w:color="auto"/>
            </w:tcBorders>
          </w:tcPr>
          <w:p w14:paraId="007B922D" w14:textId="77777777" w:rsidR="00E45942" w:rsidRDefault="00E45942" w:rsidP="005312D0">
            <w:pPr>
              <w:pStyle w:val="TAC"/>
            </w:pPr>
          </w:p>
        </w:tc>
        <w:tc>
          <w:tcPr>
            <w:tcW w:w="1418" w:type="dxa"/>
            <w:tcBorders>
              <w:bottom w:val="single" w:sz="4" w:space="0" w:color="auto"/>
            </w:tcBorders>
          </w:tcPr>
          <w:p w14:paraId="1FA36798" w14:textId="77777777" w:rsidR="00E45942" w:rsidRDefault="00E45942" w:rsidP="005312D0">
            <w:pPr>
              <w:pStyle w:val="TAC"/>
            </w:pPr>
            <w:r>
              <w:t>2</w:t>
            </w:r>
          </w:p>
        </w:tc>
        <w:tc>
          <w:tcPr>
            <w:tcW w:w="2693" w:type="dxa"/>
            <w:tcBorders>
              <w:bottom w:val="single" w:sz="4" w:space="0" w:color="auto"/>
            </w:tcBorders>
          </w:tcPr>
          <w:p w14:paraId="5ACA023E"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2C4E991" w14:textId="77777777" w:rsidR="00E45942" w:rsidRDefault="00E45942" w:rsidP="005312D0">
            <w:pPr>
              <w:pStyle w:val="TAC"/>
            </w:pPr>
            <w:r w:rsidRPr="00977213">
              <w:rPr>
                <w:rFonts w:eastAsia="DengXian"/>
              </w:rPr>
              <w:t>4.8</w:t>
            </w:r>
          </w:p>
        </w:tc>
      </w:tr>
    </w:tbl>
    <w:p w14:paraId="0915137D" w14:textId="77777777" w:rsidR="00E45942" w:rsidRPr="00F95B02" w:rsidRDefault="00E45942" w:rsidP="00E45942"/>
    <w:p w14:paraId="678A15FC" w14:textId="77777777" w:rsidR="00A32616" w:rsidRPr="00F95B02" w:rsidRDefault="00A32616" w:rsidP="00A32616">
      <w:pPr>
        <w:pStyle w:val="Heading3"/>
      </w:pPr>
      <w:bookmarkStart w:id="2608" w:name="_Toc176441519"/>
      <w:bookmarkStart w:id="2609" w:name="_Toc187246511"/>
      <w:r w:rsidRPr="00F95B02">
        <w:t>8.3.</w:t>
      </w:r>
      <w:r w:rsidRPr="00F95B02">
        <w:rPr>
          <w:lang w:eastAsia="zh-CN"/>
        </w:rPr>
        <w:t>3</w:t>
      </w:r>
      <w:r w:rsidRPr="00F95B02">
        <w:tab/>
        <w:t>Performance requirements for PUCCH format 1</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377A5EE8" w14:textId="77777777" w:rsidR="00A32616" w:rsidRPr="00F95B02" w:rsidRDefault="00A32616" w:rsidP="00A32616">
      <w:pPr>
        <w:pStyle w:val="Heading4"/>
        <w:rPr>
          <w:lang w:eastAsia="ko-KR"/>
        </w:rPr>
      </w:pPr>
      <w:bookmarkStart w:id="2610" w:name="_Toc21127582"/>
      <w:bookmarkStart w:id="2611" w:name="_Toc29811791"/>
      <w:bookmarkStart w:id="2612" w:name="_Toc36817343"/>
      <w:bookmarkStart w:id="2613" w:name="_Toc37260265"/>
      <w:bookmarkStart w:id="2614" w:name="_Toc37267653"/>
      <w:bookmarkStart w:id="2615" w:name="_Toc44712255"/>
      <w:bookmarkStart w:id="2616" w:name="_Toc45893568"/>
      <w:bookmarkStart w:id="2617" w:name="_Toc53178290"/>
      <w:bookmarkStart w:id="2618" w:name="_Toc53178741"/>
      <w:bookmarkStart w:id="2619" w:name="_Toc61178979"/>
      <w:bookmarkStart w:id="2620" w:name="_Toc61179449"/>
      <w:bookmarkStart w:id="2621" w:name="_Toc67916745"/>
      <w:bookmarkStart w:id="2622" w:name="_Toc74663349"/>
      <w:bookmarkStart w:id="2623" w:name="_Toc82621890"/>
      <w:bookmarkStart w:id="2624" w:name="_Toc90422737"/>
      <w:bookmarkStart w:id="2625" w:name="_Toc106782933"/>
      <w:bookmarkStart w:id="2626" w:name="_Toc107311824"/>
      <w:bookmarkStart w:id="2627" w:name="_Toc107419408"/>
      <w:bookmarkStart w:id="2628" w:name="_Toc107475035"/>
      <w:bookmarkStart w:id="2629" w:name="_Toc123044193"/>
      <w:bookmarkStart w:id="2630" w:name="_Toc124157832"/>
      <w:bookmarkStart w:id="2631" w:name="_Toc124259755"/>
      <w:bookmarkStart w:id="2632" w:name="_Toc130584826"/>
      <w:bookmarkStart w:id="2633" w:name="_Toc137464482"/>
      <w:bookmarkStart w:id="2634" w:name="_Toc138884151"/>
      <w:bookmarkStart w:id="2635" w:name="_Toc145643352"/>
      <w:bookmarkStart w:id="2636" w:name="_Toc155469453"/>
      <w:bookmarkStart w:id="2637" w:name="_Toc161667799"/>
      <w:bookmarkStart w:id="2638" w:name="_Toc169708617"/>
      <w:bookmarkStart w:id="2639" w:name="_Toc176441520"/>
      <w:bookmarkStart w:id="2640" w:name="_Toc187246512"/>
      <w:r w:rsidRPr="00F95B02">
        <w:t>8.3.3.1</w:t>
      </w:r>
      <w:r w:rsidRPr="00F95B02">
        <w:tab/>
        <w:t>NACK to ACK requirements</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6C97B582" w14:textId="77777777" w:rsidR="00A32616" w:rsidRPr="00F95B02" w:rsidRDefault="00A32616" w:rsidP="00A32616">
      <w:pPr>
        <w:pStyle w:val="Heading5"/>
      </w:pPr>
      <w:bookmarkStart w:id="2641" w:name="_Toc21127583"/>
      <w:bookmarkStart w:id="2642" w:name="_Toc29811792"/>
      <w:bookmarkStart w:id="2643" w:name="_Toc36817344"/>
      <w:bookmarkStart w:id="2644" w:name="_Toc37260266"/>
      <w:bookmarkStart w:id="2645" w:name="_Toc37267654"/>
      <w:bookmarkStart w:id="2646" w:name="_Toc44712256"/>
      <w:bookmarkStart w:id="2647" w:name="_Toc45893569"/>
      <w:bookmarkStart w:id="2648" w:name="_Toc53178291"/>
      <w:bookmarkStart w:id="2649" w:name="_Toc53178742"/>
      <w:bookmarkStart w:id="2650" w:name="_Toc61178980"/>
      <w:bookmarkStart w:id="2651" w:name="_Toc61179450"/>
      <w:bookmarkStart w:id="2652" w:name="_Toc67916746"/>
      <w:bookmarkStart w:id="2653" w:name="_Toc74663350"/>
      <w:bookmarkStart w:id="2654" w:name="_Toc82621891"/>
      <w:bookmarkStart w:id="2655" w:name="_Toc90422738"/>
      <w:bookmarkStart w:id="2656" w:name="_Toc106782934"/>
      <w:bookmarkStart w:id="2657" w:name="_Toc107311825"/>
      <w:bookmarkStart w:id="2658" w:name="_Toc107419409"/>
      <w:bookmarkStart w:id="2659" w:name="_Toc107475036"/>
      <w:bookmarkStart w:id="2660" w:name="_Toc123044194"/>
      <w:bookmarkStart w:id="2661" w:name="_Toc124157833"/>
      <w:bookmarkStart w:id="2662" w:name="_Toc124259756"/>
      <w:bookmarkStart w:id="2663" w:name="_Toc130584827"/>
      <w:bookmarkStart w:id="2664" w:name="_Toc137464483"/>
      <w:bookmarkStart w:id="2665" w:name="_Toc138884152"/>
      <w:bookmarkStart w:id="2666" w:name="_Toc145643353"/>
      <w:bookmarkStart w:id="2667" w:name="_Toc155469454"/>
      <w:bookmarkStart w:id="2668" w:name="_Toc161667800"/>
      <w:bookmarkStart w:id="2669" w:name="_Toc169708618"/>
      <w:bookmarkStart w:id="2670" w:name="_Toc176441521"/>
      <w:bookmarkStart w:id="2671" w:name="_Toc187246513"/>
      <w:r w:rsidRPr="00F95B02">
        <w:t>8.3.3.1.1</w:t>
      </w:r>
      <w:r w:rsidRPr="00F95B02">
        <w:tab/>
        <w:t>General</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lastRenderedPageBreak/>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672" w:name="_Toc21127584"/>
      <w:bookmarkStart w:id="2673" w:name="_Toc29811793"/>
      <w:bookmarkStart w:id="2674" w:name="_Toc36817345"/>
      <w:bookmarkStart w:id="2675" w:name="_Toc37260267"/>
      <w:bookmarkStart w:id="2676" w:name="_Toc37267655"/>
      <w:bookmarkStart w:id="2677" w:name="_Toc44712257"/>
      <w:bookmarkStart w:id="2678" w:name="_Toc45893570"/>
      <w:bookmarkStart w:id="2679" w:name="_Toc53178292"/>
      <w:bookmarkStart w:id="2680" w:name="_Toc53178743"/>
      <w:bookmarkStart w:id="2681" w:name="_Toc61178981"/>
      <w:bookmarkStart w:id="2682" w:name="_Toc61179451"/>
      <w:bookmarkStart w:id="2683" w:name="_Toc67916747"/>
      <w:bookmarkStart w:id="2684" w:name="_Toc74663351"/>
      <w:bookmarkStart w:id="2685" w:name="_Toc82621892"/>
      <w:bookmarkStart w:id="2686" w:name="_Toc90422739"/>
      <w:bookmarkStart w:id="2687" w:name="_Toc106782935"/>
      <w:bookmarkStart w:id="2688" w:name="_Toc107311826"/>
      <w:bookmarkStart w:id="2689" w:name="_Toc107419410"/>
      <w:bookmarkStart w:id="2690" w:name="_Toc107475037"/>
      <w:bookmarkStart w:id="2691" w:name="_Toc123044195"/>
      <w:bookmarkStart w:id="2692" w:name="_Toc124157834"/>
      <w:bookmarkStart w:id="2693" w:name="_Toc124259757"/>
      <w:bookmarkStart w:id="2694" w:name="_Toc130584828"/>
      <w:bookmarkStart w:id="2695" w:name="_Toc137464484"/>
      <w:bookmarkStart w:id="2696" w:name="_Toc138884153"/>
      <w:bookmarkStart w:id="2697" w:name="_Toc145643354"/>
      <w:bookmarkStart w:id="2698" w:name="_Toc155469455"/>
      <w:bookmarkStart w:id="2699" w:name="_Toc161667801"/>
      <w:bookmarkStart w:id="2700" w:name="_Toc169708619"/>
      <w:bookmarkStart w:id="2701" w:name="_Toc176441522"/>
      <w:bookmarkStart w:id="2702" w:name="_Toc187246514"/>
      <w:r w:rsidRPr="00F95B02">
        <w:t>8.3.3.1.2</w:t>
      </w:r>
      <w:r w:rsidRPr="00F95B02">
        <w:tab/>
        <w:t>Minimum requirements</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5F40800E" w14:textId="77777777" w:rsidR="0047236A" w:rsidRDefault="0047236A" w:rsidP="0047236A">
      <w:pPr>
        <w:pStyle w:val="TH"/>
        <w:rPr>
          <w:rFonts w:cs="Arial"/>
          <w:lang w:eastAsia="zh-CN"/>
        </w:rPr>
      </w:pPr>
      <w:bookmarkStart w:id="2703" w:name="_Toc21127585"/>
      <w:bookmarkStart w:id="2704" w:name="_Toc29811794"/>
      <w:bookmarkStart w:id="2705" w:name="_Toc36817346"/>
      <w:bookmarkStart w:id="2706" w:name="_Toc37260268"/>
      <w:bookmarkStart w:id="2707" w:name="_Toc37267656"/>
      <w:bookmarkStart w:id="2708" w:name="_Toc44712258"/>
      <w:bookmarkStart w:id="2709" w:name="_Toc45893571"/>
      <w:bookmarkStart w:id="2710" w:name="_Toc53178293"/>
      <w:bookmarkStart w:id="2711" w:name="_Toc53178744"/>
      <w:bookmarkStart w:id="2712" w:name="_Toc61178982"/>
      <w:bookmarkStart w:id="2713" w:name="_Toc61179452"/>
      <w:bookmarkStart w:id="2714" w:name="_Toc67916748"/>
      <w:bookmarkStart w:id="2715" w:name="_Toc74663352"/>
      <w:bookmarkStart w:id="2716" w:name="_Toc82621893"/>
      <w:bookmarkStart w:id="2717" w:name="_Toc90422740"/>
      <w:bookmarkStart w:id="2718" w:name="_Toc106782936"/>
      <w:bookmarkStart w:id="2719" w:name="_Toc107311827"/>
      <w:bookmarkStart w:id="2720" w:name="_Toc107419411"/>
      <w:bookmarkStart w:id="2721" w:name="_Toc107475038"/>
      <w:bookmarkStart w:id="2722" w:name="_Toc123044196"/>
      <w:bookmarkStart w:id="2723" w:name="_Toc124157835"/>
      <w:bookmarkStart w:id="2724" w:name="_Toc124259758"/>
      <w:bookmarkStart w:id="2725" w:name="_Toc130584829"/>
      <w:bookmarkStart w:id="2726" w:name="_Toc137464485"/>
      <w:bookmarkStart w:id="2727" w:name="_Toc138884154"/>
      <w:bookmarkStart w:id="2728" w:name="_Toc145643355"/>
      <w:bookmarkStart w:id="2729" w:name="_Toc155469456"/>
      <w:bookmarkStart w:id="2730" w:name="_Toc161667802"/>
      <w:bookmarkStart w:id="2731" w:name="_Toc169708620"/>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434D6E73" w14:textId="77777777" w:rsidTr="005312D0">
        <w:trPr>
          <w:trHeight w:val="621"/>
          <w:jc w:val="center"/>
        </w:trPr>
        <w:tc>
          <w:tcPr>
            <w:tcW w:w="1525" w:type="dxa"/>
          </w:tcPr>
          <w:p w14:paraId="487D7339" w14:textId="77777777" w:rsidR="0047236A" w:rsidRPr="00D55675" w:rsidRDefault="0047236A" w:rsidP="005312D0">
            <w:pPr>
              <w:pStyle w:val="TAH"/>
            </w:pPr>
            <w:r w:rsidRPr="00D55675">
              <w:t xml:space="preserve">Number of </w:t>
            </w:r>
          </w:p>
          <w:p w14:paraId="0FBA3F41" w14:textId="77777777" w:rsidR="0047236A" w:rsidRPr="00D55675" w:rsidRDefault="0047236A" w:rsidP="005312D0">
            <w:pPr>
              <w:pStyle w:val="TAH"/>
            </w:pPr>
            <w:r w:rsidRPr="00D55675">
              <w:t>TX antennas</w:t>
            </w:r>
          </w:p>
        </w:tc>
        <w:tc>
          <w:tcPr>
            <w:tcW w:w="1620" w:type="dxa"/>
          </w:tcPr>
          <w:p w14:paraId="77196984" w14:textId="77777777" w:rsidR="0047236A" w:rsidRPr="00D55675" w:rsidRDefault="0047236A" w:rsidP="005312D0">
            <w:pPr>
              <w:pStyle w:val="TAH"/>
            </w:pPr>
            <w:r w:rsidRPr="00D55675">
              <w:t xml:space="preserve">Number of RX </w:t>
            </w:r>
          </w:p>
          <w:p w14:paraId="24F1E30B" w14:textId="77777777" w:rsidR="0047236A" w:rsidRPr="00D55675" w:rsidRDefault="0047236A" w:rsidP="005312D0">
            <w:pPr>
              <w:pStyle w:val="TAH"/>
            </w:pPr>
            <w:r w:rsidRPr="00D55675">
              <w:t>antennas</w:t>
            </w:r>
          </w:p>
        </w:tc>
        <w:tc>
          <w:tcPr>
            <w:tcW w:w="1445" w:type="dxa"/>
          </w:tcPr>
          <w:p w14:paraId="6E9FDAA9" w14:textId="5E84DB8E" w:rsidR="0047236A" w:rsidRPr="00D55675" w:rsidRDefault="0047236A" w:rsidP="005312D0">
            <w:pPr>
              <w:pStyle w:val="TAH"/>
            </w:pPr>
            <w:r>
              <w:t>Cycli</w:t>
            </w:r>
            <w:r>
              <w:rPr>
                <w:rFonts w:hint="eastAsia"/>
                <w:lang w:eastAsia="zh-CN"/>
              </w:rPr>
              <w:t>c</w:t>
            </w:r>
            <w:r>
              <w:t xml:space="preserve"> Prefix</w:t>
            </w:r>
          </w:p>
        </w:tc>
        <w:tc>
          <w:tcPr>
            <w:tcW w:w="3003" w:type="dxa"/>
          </w:tcPr>
          <w:p w14:paraId="0594720B" w14:textId="77777777" w:rsidR="0047236A" w:rsidRPr="00D55675" w:rsidRDefault="0047236A" w:rsidP="005312D0">
            <w:pPr>
              <w:pStyle w:val="TAH"/>
            </w:pPr>
            <w:r w:rsidRPr="00D55675">
              <w:t>Propagation conditions and</w:t>
            </w:r>
          </w:p>
          <w:p w14:paraId="2AE7D229" w14:textId="29E7C315" w:rsidR="0047236A" w:rsidRPr="00D55675" w:rsidRDefault="0047236A" w:rsidP="005312D0">
            <w:pPr>
              <w:pStyle w:val="TAH"/>
            </w:pPr>
            <w:r w:rsidRPr="00D55675">
              <w:t xml:space="preserve">correlation matrix (Annex </w:t>
            </w:r>
            <w:r>
              <w:t>D</w:t>
            </w:r>
            <w:r w:rsidRPr="00F44EA5">
              <w:t>)</w:t>
            </w:r>
          </w:p>
        </w:tc>
        <w:tc>
          <w:tcPr>
            <w:tcW w:w="1140" w:type="dxa"/>
            <w:shd w:val="clear" w:color="auto" w:fill="auto"/>
          </w:tcPr>
          <w:p w14:paraId="1A763149" w14:textId="77777777" w:rsidR="0047236A" w:rsidRPr="00D55675" w:rsidRDefault="0047236A" w:rsidP="005312D0">
            <w:pPr>
              <w:pStyle w:val="TAH"/>
            </w:pPr>
            <w:r w:rsidRPr="00D55675">
              <w:t>SNR (dB)</w:t>
            </w:r>
          </w:p>
        </w:tc>
      </w:tr>
      <w:tr w:rsidR="0047236A" w14:paraId="16788FAE" w14:textId="77777777" w:rsidTr="005312D0">
        <w:trPr>
          <w:jc w:val="center"/>
        </w:trPr>
        <w:tc>
          <w:tcPr>
            <w:tcW w:w="1525" w:type="dxa"/>
            <w:vMerge w:val="restart"/>
          </w:tcPr>
          <w:p w14:paraId="0C92FCB6" w14:textId="77777777" w:rsidR="0047236A" w:rsidRDefault="0047236A" w:rsidP="005312D0">
            <w:pPr>
              <w:pStyle w:val="TAC"/>
            </w:pPr>
            <w:r w:rsidRPr="00F95B02">
              <w:t>1</w:t>
            </w:r>
          </w:p>
        </w:tc>
        <w:tc>
          <w:tcPr>
            <w:tcW w:w="1620" w:type="dxa"/>
            <w:tcBorders>
              <w:bottom w:val="nil"/>
            </w:tcBorders>
          </w:tcPr>
          <w:p w14:paraId="7DF577CD" w14:textId="77777777" w:rsidR="0047236A" w:rsidRDefault="0047236A" w:rsidP="005312D0">
            <w:pPr>
              <w:pStyle w:val="TAC"/>
            </w:pPr>
            <w:r>
              <w:t>1</w:t>
            </w:r>
          </w:p>
        </w:tc>
        <w:tc>
          <w:tcPr>
            <w:tcW w:w="1445" w:type="dxa"/>
            <w:tcBorders>
              <w:bottom w:val="nil"/>
            </w:tcBorders>
          </w:tcPr>
          <w:p w14:paraId="4D0201B0" w14:textId="77777777" w:rsidR="0047236A" w:rsidRDefault="0047236A" w:rsidP="005312D0">
            <w:pPr>
              <w:pStyle w:val="TAC"/>
              <w:rPr>
                <w:rFonts w:cs="Arial"/>
              </w:rPr>
            </w:pPr>
            <w:r>
              <w:rPr>
                <w:rFonts w:cs="Arial"/>
              </w:rPr>
              <w:t>Normal</w:t>
            </w:r>
          </w:p>
        </w:tc>
        <w:tc>
          <w:tcPr>
            <w:tcW w:w="3003" w:type="dxa"/>
            <w:tcBorders>
              <w:bottom w:val="nil"/>
            </w:tcBorders>
          </w:tcPr>
          <w:p w14:paraId="61078D7C"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CBB1FF" w14:textId="77777777" w:rsidR="0047236A" w:rsidRDefault="0047236A" w:rsidP="005312D0">
            <w:pPr>
              <w:pStyle w:val="TAC"/>
            </w:pPr>
            <w:r w:rsidRPr="00977213">
              <w:rPr>
                <w:rFonts w:eastAsia="DengXian"/>
              </w:rPr>
              <w:t>2.2</w:t>
            </w:r>
          </w:p>
        </w:tc>
      </w:tr>
      <w:tr w:rsidR="0047236A" w14:paraId="5A9E738D" w14:textId="77777777" w:rsidTr="005312D0">
        <w:trPr>
          <w:jc w:val="center"/>
        </w:trPr>
        <w:tc>
          <w:tcPr>
            <w:tcW w:w="1525" w:type="dxa"/>
            <w:vMerge/>
            <w:tcBorders>
              <w:bottom w:val="single" w:sz="4" w:space="0" w:color="auto"/>
            </w:tcBorders>
          </w:tcPr>
          <w:p w14:paraId="2A2CCC6C" w14:textId="77777777" w:rsidR="0047236A" w:rsidRDefault="0047236A" w:rsidP="005312D0">
            <w:pPr>
              <w:pStyle w:val="TAC"/>
            </w:pPr>
          </w:p>
        </w:tc>
        <w:tc>
          <w:tcPr>
            <w:tcW w:w="1620" w:type="dxa"/>
            <w:tcBorders>
              <w:bottom w:val="single" w:sz="4" w:space="0" w:color="auto"/>
            </w:tcBorders>
          </w:tcPr>
          <w:p w14:paraId="13AB0648" w14:textId="77777777" w:rsidR="0047236A" w:rsidRDefault="0047236A" w:rsidP="005312D0">
            <w:pPr>
              <w:pStyle w:val="TAC"/>
            </w:pPr>
            <w:r>
              <w:t>2</w:t>
            </w:r>
          </w:p>
        </w:tc>
        <w:tc>
          <w:tcPr>
            <w:tcW w:w="1445" w:type="dxa"/>
            <w:tcBorders>
              <w:bottom w:val="single" w:sz="4" w:space="0" w:color="auto"/>
            </w:tcBorders>
          </w:tcPr>
          <w:p w14:paraId="231CB0BB"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1EB4AEBB"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4A009A3" w14:textId="77777777" w:rsidR="0047236A" w:rsidRDefault="0047236A" w:rsidP="005312D0">
            <w:pPr>
              <w:pStyle w:val="TAC"/>
            </w:pPr>
            <w:r w:rsidRPr="00977213">
              <w:rPr>
                <w:rFonts w:eastAsia="DengXian"/>
              </w:rPr>
              <w:t>-4.1</w:t>
            </w:r>
          </w:p>
        </w:tc>
      </w:tr>
    </w:tbl>
    <w:p w14:paraId="0BC3D10D" w14:textId="77777777" w:rsidR="0047236A" w:rsidRDefault="0047236A" w:rsidP="0047236A">
      <w:pPr>
        <w:rPr>
          <w:lang w:eastAsia="zh-CN"/>
        </w:rPr>
      </w:pPr>
    </w:p>
    <w:p w14:paraId="7237979E" w14:textId="77777777" w:rsidR="0047236A" w:rsidRDefault="0047236A" w:rsidP="0047236A">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1FC330DE" w14:textId="77777777" w:rsidTr="005312D0">
        <w:trPr>
          <w:trHeight w:val="621"/>
          <w:jc w:val="center"/>
        </w:trPr>
        <w:tc>
          <w:tcPr>
            <w:tcW w:w="1525" w:type="dxa"/>
          </w:tcPr>
          <w:p w14:paraId="59C07591" w14:textId="77777777" w:rsidR="0047236A" w:rsidRPr="00D55675" w:rsidRDefault="0047236A" w:rsidP="005312D0">
            <w:pPr>
              <w:pStyle w:val="TAH"/>
            </w:pPr>
            <w:r w:rsidRPr="00D55675">
              <w:t xml:space="preserve">Number of </w:t>
            </w:r>
          </w:p>
          <w:p w14:paraId="476B2E8A" w14:textId="77777777" w:rsidR="0047236A" w:rsidRPr="00D55675" w:rsidRDefault="0047236A" w:rsidP="005312D0">
            <w:pPr>
              <w:pStyle w:val="TAH"/>
            </w:pPr>
            <w:r w:rsidRPr="00D55675">
              <w:t>TX antennas</w:t>
            </w:r>
          </w:p>
        </w:tc>
        <w:tc>
          <w:tcPr>
            <w:tcW w:w="1620" w:type="dxa"/>
          </w:tcPr>
          <w:p w14:paraId="75E54F6D" w14:textId="77777777" w:rsidR="0047236A" w:rsidRPr="00D55675" w:rsidRDefault="0047236A" w:rsidP="005312D0">
            <w:pPr>
              <w:pStyle w:val="TAH"/>
            </w:pPr>
            <w:r w:rsidRPr="00D55675">
              <w:t xml:space="preserve">Number of RX </w:t>
            </w:r>
          </w:p>
          <w:p w14:paraId="79250CFE" w14:textId="77777777" w:rsidR="0047236A" w:rsidRPr="00D55675" w:rsidRDefault="0047236A" w:rsidP="005312D0">
            <w:pPr>
              <w:pStyle w:val="TAH"/>
            </w:pPr>
            <w:r w:rsidRPr="00D55675">
              <w:t>antennas</w:t>
            </w:r>
          </w:p>
        </w:tc>
        <w:tc>
          <w:tcPr>
            <w:tcW w:w="1445" w:type="dxa"/>
          </w:tcPr>
          <w:p w14:paraId="1D706AFB" w14:textId="3B33D711" w:rsidR="0047236A" w:rsidRPr="00D55675" w:rsidRDefault="0047236A" w:rsidP="005312D0">
            <w:pPr>
              <w:pStyle w:val="TAH"/>
            </w:pPr>
            <w:r>
              <w:t>Cycli</w:t>
            </w:r>
            <w:r>
              <w:rPr>
                <w:rFonts w:hint="eastAsia"/>
                <w:lang w:eastAsia="zh-CN"/>
              </w:rPr>
              <w:t>c</w:t>
            </w:r>
            <w:r>
              <w:t xml:space="preserve"> Prefix</w:t>
            </w:r>
          </w:p>
        </w:tc>
        <w:tc>
          <w:tcPr>
            <w:tcW w:w="3003" w:type="dxa"/>
          </w:tcPr>
          <w:p w14:paraId="7CC4D8A6" w14:textId="77777777" w:rsidR="0047236A" w:rsidRPr="00D55675" w:rsidRDefault="0047236A" w:rsidP="005312D0">
            <w:pPr>
              <w:pStyle w:val="TAH"/>
            </w:pPr>
            <w:r w:rsidRPr="00D55675">
              <w:t>Propagation conditions and</w:t>
            </w:r>
          </w:p>
          <w:p w14:paraId="26B864B9" w14:textId="4ECE8A3B" w:rsidR="0047236A" w:rsidRPr="00D55675" w:rsidRDefault="0047236A" w:rsidP="005312D0">
            <w:pPr>
              <w:pStyle w:val="TAH"/>
            </w:pPr>
            <w:r w:rsidRPr="00D55675">
              <w:t>correlation matrix (</w:t>
            </w:r>
            <w:r w:rsidRPr="00F44EA5">
              <w:t xml:space="preserve">Annex </w:t>
            </w:r>
            <w:r>
              <w:t>D</w:t>
            </w:r>
            <w:r w:rsidRPr="00F44EA5">
              <w:t>)</w:t>
            </w:r>
          </w:p>
        </w:tc>
        <w:tc>
          <w:tcPr>
            <w:tcW w:w="1140" w:type="dxa"/>
            <w:shd w:val="clear" w:color="auto" w:fill="auto"/>
          </w:tcPr>
          <w:p w14:paraId="0AFCCFF9" w14:textId="77777777" w:rsidR="0047236A" w:rsidRPr="00D55675" w:rsidRDefault="0047236A" w:rsidP="005312D0">
            <w:pPr>
              <w:pStyle w:val="TAH"/>
            </w:pPr>
            <w:r w:rsidRPr="00D55675">
              <w:t>SNR (dB)</w:t>
            </w:r>
          </w:p>
        </w:tc>
      </w:tr>
      <w:tr w:rsidR="0047236A" w14:paraId="6F1FC912" w14:textId="77777777" w:rsidTr="005312D0">
        <w:trPr>
          <w:jc w:val="center"/>
        </w:trPr>
        <w:tc>
          <w:tcPr>
            <w:tcW w:w="1525" w:type="dxa"/>
            <w:vMerge w:val="restart"/>
          </w:tcPr>
          <w:p w14:paraId="1E366AF9" w14:textId="77777777" w:rsidR="0047236A" w:rsidRDefault="0047236A" w:rsidP="005312D0">
            <w:pPr>
              <w:pStyle w:val="TAC"/>
            </w:pPr>
            <w:r w:rsidRPr="00F95B02">
              <w:t>1</w:t>
            </w:r>
          </w:p>
        </w:tc>
        <w:tc>
          <w:tcPr>
            <w:tcW w:w="1620" w:type="dxa"/>
            <w:tcBorders>
              <w:bottom w:val="nil"/>
            </w:tcBorders>
          </w:tcPr>
          <w:p w14:paraId="28B2A062" w14:textId="77777777" w:rsidR="0047236A" w:rsidRDefault="0047236A" w:rsidP="005312D0">
            <w:pPr>
              <w:pStyle w:val="TAC"/>
            </w:pPr>
            <w:r>
              <w:t>1</w:t>
            </w:r>
          </w:p>
        </w:tc>
        <w:tc>
          <w:tcPr>
            <w:tcW w:w="1445" w:type="dxa"/>
            <w:tcBorders>
              <w:bottom w:val="nil"/>
            </w:tcBorders>
          </w:tcPr>
          <w:p w14:paraId="67BFA5D8" w14:textId="77777777" w:rsidR="0047236A" w:rsidRDefault="0047236A" w:rsidP="005312D0">
            <w:pPr>
              <w:pStyle w:val="TAC"/>
              <w:rPr>
                <w:rFonts w:cs="Arial"/>
              </w:rPr>
            </w:pPr>
            <w:r>
              <w:rPr>
                <w:rFonts w:cs="Arial"/>
              </w:rPr>
              <w:t>Normal</w:t>
            </w:r>
          </w:p>
        </w:tc>
        <w:tc>
          <w:tcPr>
            <w:tcW w:w="3003" w:type="dxa"/>
            <w:tcBorders>
              <w:bottom w:val="nil"/>
            </w:tcBorders>
          </w:tcPr>
          <w:p w14:paraId="3E4A2BEE"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8428D8" w14:textId="77777777" w:rsidR="0047236A" w:rsidRDefault="0047236A" w:rsidP="005312D0">
            <w:pPr>
              <w:pStyle w:val="TAC"/>
            </w:pPr>
            <w:r w:rsidRPr="00977213">
              <w:rPr>
                <w:rFonts w:eastAsia="DengXian"/>
              </w:rPr>
              <w:t>3.0</w:t>
            </w:r>
          </w:p>
        </w:tc>
      </w:tr>
      <w:tr w:rsidR="0047236A" w14:paraId="52E17D2E" w14:textId="77777777" w:rsidTr="005312D0">
        <w:trPr>
          <w:jc w:val="center"/>
        </w:trPr>
        <w:tc>
          <w:tcPr>
            <w:tcW w:w="1525" w:type="dxa"/>
            <w:vMerge/>
            <w:tcBorders>
              <w:bottom w:val="single" w:sz="4" w:space="0" w:color="auto"/>
            </w:tcBorders>
          </w:tcPr>
          <w:p w14:paraId="3171B93E" w14:textId="77777777" w:rsidR="0047236A" w:rsidRDefault="0047236A" w:rsidP="005312D0">
            <w:pPr>
              <w:pStyle w:val="TAC"/>
            </w:pPr>
          </w:p>
        </w:tc>
        <w:tc>
          <w:tcPr>
            <w:tcW w:w="1620" w:type="dxa"/>
            <w:tcBorders>
              <w:bottom w:val="single" w:sz="4" w:space="0" w:color="auto"/>
            </w:tcBorders>
          </w:tcPr>
          <w:p w14:paraId="72DC432E" w14:textId="77777777" w:rsidR="0047236A" w:rsidRDefault="0047236A" w:rsidP="005312D0">
            <w:pPr>
              <w:pStyle w:val="TAC"/>
            </w:pPr>
            <w:r>
              <w:t>2</w:t>
            </w:r>
          </w:p>
        </w:tc>
        <w:tc>
          <w:tcPr>
            <w:tcW w:w="1445" w:type="dxa"/>
            <w:tcBorders>
              <w:bottom w:val="single" w:sz="4" w:space="0" w:color="auto"/>
            </w:tcBorders>
          </w:tcPr>
          <w:p w14:paraId="070A3CBE"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2EC8F069"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BBA623" w14:textId="77777777" w:rsidR="0047236A" w:rsidRDefault="0047236A" w:rsidP="005312D0">
            <w:pPr>
              <w:pStyle w:val="TAC"/>
            </w:pPr>
            <w:r w:rsidRPr="00977213">
              <w:rPr>
                <w:rFonts w:eastAsia="DengXian"/>
              </w:rPr>
              <w:t>-3.5</w:t>
            </w:r>
          </w:p>
        </w:tc>
      </w:tr>
    </w:tbl>
    <w:p w14:paraId="2F8C4047" w14:textId="77777777" w:rsidR="0047236A" w:rsidRPr="00F95B02" w:rsidRDefault="0047236A" w:rsidP="0047236A"/>
    <w:p w14:paraId="4D392095" w14:textId="77777777" w:rsidR="00A32616" w:rsidRPr="00F95B02" w:rsidRDefault="00A32616" w:rsidP="00A32616">
      <w:pPr>
        <w:pStyle w:val="Heading4"/>
        <w:rPr>
          <w:lang w:eastAsia="ko-KR"/>
        </w:rPr>
      </w:pPr>
      <w:bookmarkStart w:id="2732" w:name="_Toc176441523"/>
      <w:bookmarkStart w:id="2733" w:name="_Toc187246515"/>
      <w:r w:rsidRPr="00F95B02">
        <w:t>8.3.3.2</w:t>
      </w:r>
      <w:r w:rsidRPr="00F95B02">
        <w:tab/>
        <w:t>ACK missed detection requirements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3A3E13A" w14:textId="77777777" w:rsidR="00A32616" w:rsidRPr="00F95B02" w:rsidRDefault="00A32616" w:rsidP="00A32616">
      <w:pPr>
        <w:pStyle w:val="Heading5"/>
      </w:pPr>
      <w:bookmarkStart w:id="2734" w:name="_Toc21127586"/>
      <w:bookmarkStart w:id="2735" w:name="_Toc29811795"/>
      <w:bookmarkStart w:id="2736" w:name="_Toc36817347"/>
      <w:bookmarkStart w:id="2737" w:name="_Toc37260269"/>
      <w:bookmarkStart w:id="2738" w:name="_Toc37267657"/>
      <w:bookmarkStart w:id="2739" w:name="_Toc44712259"/>
      <w:bookmarkStart w:id="2740" w:name="_Toc45893572"/>
      <w:bookmarkStart w:id="2741" w:name="_Toc53178294"/>
      <w:bookmarkStart w:id="2742" w:name="_Toc53178745"/>
      <w:bookmarkStart w:id="2743" w:name="_Toc61178983"/>
      <w:bookmarkStart w:id="2744" w:name="_Toc61179453"/>
      <w:bookmarkStart w:id="2745" w:name="_Toc67916749"/>
      <w:bookmarkStart w:id="2746" w:name="_Toc74663353"/>
      <w:bookmarkStart w:id="2747" w:name="_Toc82621894"/>
      <w:bookmarkStart w:id="2748" w:name="_Toc90422741"/>
      <w:bookmarkStart w:id="2749" w:name="_Toc106782937"/>
      <w:bookmarkStart w:id="2750" w:name="_Toc107311828"/>
      <w:bookmarkStart w:id="2751" w:name="_Toc107419412"/>
      <w:bookmarkStart w:id="2752" w:name="_Toc107475039"/>
      <w:bookmarkStart w:id="2753" w:name="_Toc123044197"/>
      <w:bookmarkStart w:id="2754" w:name="_Toc124157836"/>
      <w:bookmarkStart w:id="2755" w:name="_Toc124259759"/>
      <w:bookmarkStart w:id="2756" w:name="_Toc130584830"/>
      <w:bookmarkStart w:id="2757" w:name="_Toc137464486"/>
      <w:bookmarkStart w:id="2758" w:name="_Toc138884155"/>
      <w:bookmarkStart w:id="2759" w:name="_Toc145643356"/>
      <w:bookmarkStart w:id="2760" w:name="_Toc155469457"/>
      <w:bookmarkStart w:id="2761" w:name="_Toc161667803"/>
      <w:bookmarkStart w:id="2762" w:name="_Toc169708621"/>
      <w:bookmarkStart w:id="2763" w:name="_Toc176441524"/>
      <w:bookmarkStart w:id="2764" w:name="_Toc187246516"/>
      <w:r w:rsidRPr="00F95B02">
        <w:t>8.3.3.2.1</w:t>
      </w:r>
      <w:r w:rsidRPr="00F95B02">
        <w:tab/>
        <w:t>General</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765" w:name="_Toc21127587"/>
      <w:bookmarkStart w:id="2766" w:name="_Toc29811796"/>
      <w:bookmarkStart w:id="2767" w:name="_Toc36817348"/>
      <w:bookmarkStart w:id="2768" w:name="_Toc37260270"/>
      <w:bookmarkStart w:id="2769" w:name="_Toc37267658"/>
      <w:bookmarkStart w:id="2770" w:name="_Toc44712260"/>
      <w:bookmarkStart w:id="2771" w:name="_Toc45893573"/>
      <w:bookmarkStart w:id="2772" w:name="_Toc53178295"/>
      <w:bookmarkStart w:id="2773" w:name="_Toc53178746"/>
      <w:bookmarkStart w:id="2774" w:name="_Toc61178984"/>
      <w:bookmarkStart w:id="2775" w:name="_Toc61179454"/>
      <w:bookmarkStart w:id="2776" w:name="_Toc67916750"/>
      <w:bookmarkStart w:id="2777" w:name="_Toc74663354"/>
      <w:bookmarkStart w:id="2778" w:name="_Toc82621895"/>
      <w:bookmarkStart w:id="2779" w:name="_Toc90422742"/>
      <w:bookmarkStart w:id="2780" w:name="_Toc106782938"/>
      <w:bookmarkStart w:id="2781" w:name="_Toc107311829"/>
      <w:bookmarkStart w:id="2782" w:name="_Toc107419413"/>
      <w:bookmarkStart w:id="2783" w:name="_Toc107475040"/>
      <w:bookmarkStart w:id="2784" w:name="_Toc123044198"/>
      <w:bookmarkStart w:id="2785" w:name="_Toc124157837"/>
      <w:bookmarkStart w:id="2786" w:name="_Toc124259760"/>
      <w:bookmarkStart w:id="2787" w:name="_Toc130584831"/>
      <w:bookmarkStart w:id="2788" w:name="_Toc137464487"/>
      <w:bookmarkStart w:id="2789" w:name="_Toc138884156"/>
      <w:bookmarkStart w:id="2790" w:name="_Toc145643357"/>
      <w:bookmarkStart w:id="2791" w:name="_Toc155469458"/>
      <w:bookmarkStart w:id="2792" w:name="_Toc161667804"/>
      <w:bookmarkStart w:id="2793" w:name="_Toc169708622"/>
      <w:bookmarkStart w:id="2794" w:name="_Toc176441525"/>
      <w:bookmarkStart w:id="2795" w:name="_Toc187246517"/>
      <w:r w:rsidRPr="00F95B02">
        <w:t>8.3.3.2.2</w:t>
      </w:r>
      <w:r w:rsidRPr="00F95B02">
        <w:tab/>
        <w:t>Minimum requirements</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0D9C01A5" w14:textId="77777777" w:rsidR="00644869" w:rsidRDefault="00644869" w:rsidP="00644869">
      <w:pPr>
        <w:pStyle w:val="TH"/>
        <w:rPr>
          <w:rFonts w:cs="Arial"/>
          <w:lang w:eastAsia="zh-CN"/>
        </w:rPr>
      </w:pPr>
      <w:bookmarkStart w:id="2796" w:name="_Toc21127588"/>
      <w:bookmarkStart w:id="2797" w:name="_Toc29811797"/>
      <w:bookmarkStart w:id="2798" w:name="_Toc36817349"/>
      <w:bookmarkStart w:id="2799" w:name="_Toc37260271"/>
      <w:bookmarkStart w:id="2800" w:name="_Toc37267659"/>
      <w:bookmarkStart w:id="2801" w:name="_Toc44712261"/>
      <w:bookmarkStart w:id="2802" w:name="_Toc45893574"/>
      <w:bookmarkStart w:id="2803" w:name="_Toc53178296"/>
      <w:bookmarkStart w:id="2804" w:name="_Toc53178747"/>
      <w:bookmarkStart w:id="2805" w:name="_Toc61178985"/>
      <w:bookmarkStart w:id="2806" w:name="_Toc61179455"/>
      <w:bookmarkStart w:id="2807" w:name="_Toc67916751"/>
      <w:bookmarkStart w:id="2808" w:name="_Toc74663355"/>
      <w:bookmarkStart w:id="2809" w:name="_Toc82621896"/>
      <w:bookmarkStart w:id="2810" w:name="_Toc90422743"/>
      <w:bookmarkStart w:id="2811" w:name="_Toc106782939"/>
      <w:bookmarkStart w:id="2812" w:name="_Toc107311830"/>
      <w:bookmarkStart w:id="2813" w:name="_Toc107419414"/>
      <w:bookmarkStart w:id="2814" w:name="_Toc107475041"/>
      <w:bookmarkStart w:id="2815" w:name="_Toc123044199"/>
      <w:bookmarkStart w:id="2816" w:name="_Toc124157838"/>
      <w:bookmarkStart w:id="2817" w:name="_Toc124259761"/>
      <w:bookmarkStart w:id="2818" w:name="_Toc130584832"/>
      <w:bookmarkStart w:id="2819" w:name="_Toc137464488"/>
      <w:bookmarkStart w:id="2820" w:name="_Toc138884157"/>
      <w:bookmarkStart w:id="2821" w:name="_Toc145643358"/>
      <w:bookmarkStart w:id="2822" w:name="_Toc155469459"/>
      <w:bookmarkStart w:id="2823" w:name="_Toc161667805"/>
      <w:bookmarkStart w:id="2824" w:name="_Toc169708623"/>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42C3139E" w14:textId="77777777" w:rsidTr="005312D0">
        <w:trPr>
          <w:trHeight w:val="621"/>
          <w:jc w:val="center"/>
        </w:trPr>
        <w:tc>
          <w:tcPr>
            <w:tcW w:w="1525" w:type="dxa"/>
          </w:tcPr>
          <w:p w14:paraId="34F7D13D" w14:textId="77777777" w:rsidR="00644869" w:rsidRPr="00D55675" w:rsidRDefault="00644869" w:rsidP="005312D0">
            <w:pPr>
              <w:pStyle w:val="TAH"/>
            </w:pPr>
            <w:r w:rsidRPr="00D55675">
              <w:t xml:space="preserve">Number of </w:t>
            </w:r>
          </w:p>
          <w:p w14:paraId="2222D0C7" w14:textId="77777777" w:rsidR="00644869" w:rsidRPr="00D55675" w:rsidRDefault="00644869" w:rsidP="005312D0">
            <w:pPr>
              <w:pStyle w:val="TAH"/>
            </w:pPr>
            <w:r w:rsidRPr="00D55675">
              <w:t>TX antennas</w:t>
            </w:r>
          </w:p>
        </w:tc>
        <w:tc>
          <w:tcPr>
            <w:tcW w:w="1620" w:type="dxa"/>
          </w:tcPr>
          <w:p w14:paraId="2CB01DF0" w14:textId="77777777" w:rsidR="00644869" w:rsidRPr="00D55675" w:rsidRDefault="00644869" w:rsidP="005312D0">
            <w:pPr>
              <w:pStyle w:val="TAH"/>
            </w:pPr>
            <w:r w:rsidRPr="00D55675">
              <w:t xml:space="preserve">Number of RX </w:t>
            </w:r>
          </w:p>
          <w:p w14:paraId="7B794A23" w14:textId="77777777" w:rsidR="00644869" w:rsidRPr="00D55675" w:rsidRDefault="00644869" w:rsidP="005312D0">
            <w:pPr>
              <w:pStyle w:val="TAH"/>
            </w:pPr>
            <w:r w:rsidRPr="00D55675">
              <w:t>antennas</w:t>
            </w:r>
          </w:p>
        </w:tc>
        <w:tc>
          <w:tcPr>
            <w:tcW w:w="1445" w:type="dxa"/>
          </w:tcPr>
          <w:p w14:paraId="771E2BA1" w14:textId="77255B11" w:rsidR="00644869" w:rsidRPr="00D55675" w:rsidRDefault="00644869" w:rsidP="005312D0">
            <w:pPr>
              <w:pStyle w:val="TAH"/>
            </w:pPr>
            <w:r>
              <w:t>Cycli</w:t>
            </w:r>
            <w:r>
              <w:rPr>
                <w:rFonts w:hint="eastAsia"/>
                <w:lang w:eastAsia="zh-CN"/>
              </w:rPr>
              <w:t>c</w:t>
            </w:r>
            <w:r>
              <w:t xml:space="preserve"> Prefix</w:t>
            </w:r>
          </w:p>
        </w:tc>
        <w:tc>
          <w:tcPr>
            <w:tcW w:w="3003" w:type="dxa"/>
          </w:tcPr>
          <w:p w14:paraId="5B7CB6B3" w14:textId="77777777" w:rsidR="00644869" w:rsidRPr="00D55675" w:rsidRDefault="00644869" w:rsidP="005312D0">
            <w:pPr>
              <w:pStyle w:val="TAH"/>
            </w:pPr>
            <w:r w:rsidRPr="00D55675">
              <w:t>Propagation conditions and</w:t>
            </w:r>
          </w:p>
          <w:p w14:paraId="5A79CA91" w14:textId="6F239E86"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0D5CF8D7" w14:textId="77777777" w:rsidR="00644869" w:rsidRPr="00D55675" w:rsidRDefault="00644869" w:rsidP="005312D0">
            <w:pPr>
              <w:pStyle w:val="TAH"/>
            </w:pPr>
            <w:r w:rsidRPr="00D55675">
              <w:t>SNR (dB)</w:t>
            </w:r>
          </w:p>
        </w:tc>
      </w:tr>
      <w:tr w:rsidR="00644869" w14:paraId="7C15E6A1" w14:textId="77777777" w:rsidTr="005312D0">
        <w:trPr>
          <w:jc w:val="center"/>
        </w:trPr>
        <w:tc>
          <w:tcPr>
            <w:tcW w:w="1525" w:type="dxa"/>
            <w:vMerge w:val="restart"/>
          </w:tcPr>
          <w:p w14:paraId="50D46120" w14:textId="77777777" w:rsidR="00644869" w:rsidRDefault="00644869" w:rsidP="005312D0">
            <w:pPr>
              <w:pStyle w:val="TAC"/>
            </w:pPr>
            <w:r w:rsidRPr="00F95B02">
              <w:t>1</w:t>
            </w:r>
          </w:p>
        </w:tc>
        <w:tc>
          <w:tcPr>
            <w:tcW w:w="1620" w:type="dxa"/>
            <w:tcBorders>
              <w:bottom w:val="nil"/>
            </w:tcBorders>
          </w:tcPr>
          <w:p w14:paraId="7E9EE276" w14:textId="77777777" w:rsidR="00644869" w:rsidRDefault="00644869" w:rsidP="005312D0">
            <w:pPr>
              <w:pStyle w:val="TAC"/>
            </w:pPr>
            <w:r>
              <w:t>1</w:t>
            </w:r>
          </w:p>
        </w:tc>
        <w:tc>
          <w:tcPr>
            <w:tcW w:w="1445" w:type="dxa"/>
            <w:tcBorders>
              <w:bottom w:val="nil"/>
            </w:tcBorders>
          </w:tcPr>
          <w:p w14:paraId="3062C0E7" w14:textId="77777777" w:rsidR="00644869" w:rsidRDefault="00644869" w:rsidP="005312D0">
            <w:pPr>
              <w:pStyle w:val="TAC"/>
              <w:rPr>
                <w:rFonts w:cs="Arial"/>
              </w:rPr>
            </w:pPr>
            <w:r>
              <w:rPr>
                <w:rFonts w:cs="Arial"/>
              </w:rPr>
              <w:t>Normal</w:t>
            </w:r>
          </w:p>
        </w:tc>
        <w:tc>
          <w:tcPr>
            <w:tcW w:w="3003" w:type="dxa"/>
            <w:tcBorders>
              <w:bottom w:val="nil"/>
            </w:tcBorders>
          </w:tcPr>
          <w:p w14:paraId="578F3775"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C4F5FAB" w14:textId="77777777" w:rsidR="00644869" w:rsidRDefault="00644869" w:rsidP="005312D0">
            <w:pPr>
              <w:pStyle w:val="TAC"/>
            </w:pPr>
            <w:r w:rsidRPr="00977213">
              <w:rPr>
                <w:rFonts w:eastAsia="DengXian"/>
              </w:rPr>
              <w:t>1.5</w:t>
            </w:r>
          </w:p>
        </w:tc>
      </w:tr>
      <w:tr w:rsidR="00644869" w14:paraId="58733E71" w14:textId="77777777" w:rsidTr="005312D0">
        <w:trPr>
          <w:jc w:val="center"/>
        </w:trPr>
        <w:tc>
          <w:tcPr>
            <w:tcW w:w="1525" w:type="dxa"/>
            <w:vMerge/>
            <w:tcBorders>
              <w:bottom w:val="single" w:sz="4" w:space="0" w:color="auto"/>
            </w:tcBorders>
          </w:tcPr>
          <w:p w14:paraId="6F3DA193" w14:textId="77777777" w:rsidR="00644869" w:rsidRDefault="00644869" w:rsidP="005312D0">
            <w:pPr>
              <w:pStyle w:val="TAC"/>
            </w:pPr>
          </w:p>
        </w:tc>
        <w:tc>
          <w:tcPr>
            <w:tcW w:w="1620" w:type="dxa"/>
            <w:tcBorders>
              <w:bottom w:val="single" w:sz="4" w:space="0" w:color="auto"/>
            </w:tcBorders>
          </w:tcPr>
          <w:p w14:paraId="2A6C849B" w14:textId="77777777" w:rsidR="00644869" w:rsidRDefault="00644869" w:rsidP="005312D0">
            <w:pPr>
              <w:pStyle w:val="TAC"/>
            </w:pPr>
            <w:r>
              <w:t>2</w:t>
            </w:r>
          </w:p>
        </w:tc>
        <w:tc>
          <w:tcPr>
            <w:tcW w:w="1445" w:type="dxa"/>
            <w:tcBorders>
              <w:bottom w:val="single" w:sz="4" w:space="0" w:color="auto"/>
            </w:tcBorders>
          </w:tcPr>
          <w:p w14:paraId="2028000F"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3996F972"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EC5484" w14:textId="77777777" w:rsidR="00644869" w:rsidRDefault="00644869" w:rsidP="005312D0">
            <w:pPr>
              <w:pStyle w:val="TAC"/>
            </w:pPr>
            <w:r w:rsidRPr="00977213">
              <w:rPr>
                <w:rFonts w:eastAsia="DengXian"/>
              </w:rPr>
              <w:t>-4.6</w:t>
            </w:r>
          </w:p>
        </w:tc>
      </w:tr>
    </w:tbl>
    <w:p w14:paraId="582F63DE" w14:textId="77777777" w:rsidR="00644869" w:rsidRDefault="00644869" w:rsidP="00644869">
      <w:pPr>
        <w:rPr>
          <w:lang w:eastAsia="zh-CN"/>
        </w:rPr>
      </w:pPr>
    </w:p>
    <w:p w14:paraId="2D172E4A" w14:textId="77777777" w:rsidR="00644869" w:rsidRDefault="00644869" w:rsidP="00644869">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26C2BC5A" w14:textId="77777777" w:rsidTr="005312D0">
        <w:trPr>
          <w:trHeight w:val="621"/>
          <w:jc w:val="center"/>
        </w:trPr>
        <w:tc>
          <w:tcPr>
            <w:tcW w:w="1525" w:type="dxa"/>
          </w:tcPr>
          <w:p w14:paraId="6D57A346" w14:textId="77777777" w:rsidR="00644869" w:rsidRPr="00D55675" w:rsidRDefault="00644869" w:rsidP="005312D0">
            <w:pPr>
              <w:pStyle w:val="TAH"/>
            </w:pPr>
            <w:r w:rsidRPr="00D55675">
              <w:t xml:space="preserve">Number of </w:t>
            </w:r>
          </w:p>
          <w:p w14:paraId="561F9ED4" w14:textId="77777777" w:rsidR="00644869" w:rsidRPr="00D55675" w:rsidRDefault="00644869" w:rsidP="005312D0">
            <w:pPr>
              <w:pStyle w:val="TAH"/>
            </w:pPr>
            <w:r w:rsidRPr="00D55675">
              <w:t>TX antennas</w:t>
            </w:r>
          </w:p>
        </w:tc>
        <w:tc>
          <w:tcPr>
            <w:tcW w:w="1620" w:type="dxa"/>
          </w:tcPr>
          <w:p w14:paraId="161D0229" w14:textId="77777777" w:rsidR="00644869" w:rsidRPr="00D55675" w:rsidRDefault="00644869" w:rsidP="005312D0">
            <w:pPr>
              <w:pStyle w:val="TAH"/>
            </w:pPr>
            <w:r w:rsidRPr="00D55675">
              <w:t xml:space="preserve">Number of RX </w:t>
            </w:r>
          </w:p>
          <w:p w14:paraId="71E89BE2" w14:textId="77777777" w:rsidR="00644869" w:rsidRPr="00D55675" w:rsidRDefault="00644869" w:rsidP="005312D0">
            <w:pPr>
              <w:pStyle w:val="TAH"/>
            </w:pPr>
            <w:r w:rsidRPr="00D55675">
              <w:t>antennas</w:t>
            </w:r>
          </w:p>
        </w:tc>
        <w:tc>
          <w:tcPr>
            <w:tcW w:w="1445" w:type="dxa"/>
          </w:tcPr>
          <w:p w14:paraId="03B127C3" w14:textId="4485648E" w:rsidR="00644869" w:rsidRPr="00D55675" w:rsidRDefault="00644869" w:rsidP="005312D0">
            <w:pPr>
              <w:pStyle w:val="TAH"/>
            </w:pPr>
            <w:r>
              <w:t>Cycli</w:t>
            </w:r>
            <w:r>
              <w:rPr>
                <w:rFonts w:hint="eastAsia"/>
                <w:lang w:eastAsia="zh-CN"/>
              </w:rPr>
              <w:t>c</w:t>
            </w:r>
            <w:r>
              <w:t xml:space="preserve"> Prefix</w:t>
            </w:r>
          </w:p>
        </w:tc>
        <w:tc>
          <w:tcPr>
            <w:tcW w:w="3003" w:type="dxa"/>
          </w:tcPr>
          <w:p w14:paraId="3E4F24A7" w14:textId="77777777" w:rsidR="00644869" w:rsidRPr="00D55675" w:rsidRDefault="00644869" w:rsidP="005312D0">
            <w:pPr>
              <w:pStyle w:val="TAH"/>
            </w:pPr>
            <w:r w:rsidRPr="00D55675">
              <w:t>Propagation conditions and</w:t>
            </w:r>
          </w:p>
          <w:p w14:paraId="7D3DF913" w14:textId="4C6F6863"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4D894902" w14:textId="77777777" w:rsidR="00644869" w:rsidRPr="00D55675" w:rsidRDefault="00644869" w:rsidP="005312D0">
            <w:pPr>
              <w:pStyle w:val="TAH"/>
            </w:pPr>
            <w:r w:rsidRPr="00D55675">
              <w:t>SNR (dB)</w:t>
            </w:r>
          </w:p>
        </w:tc>
      </w:tr>
      <w:tr w:rsidR="00644869" w14:paraId="00B8BC02" w14:textId="77777777" w:rsidTr="005312D0">
        <w:trPr>
          <w:jc w:val="center"/>
        </w:trPr>
        <w:tc>
          <w:tcPr>
            <w:tcW w:w="1525" w:type="dxa"/>
            <w:vMerge w:val="restart"/>
          </w:tcPr>
          <w:p w14:paraId="17C08E62" w14:textId="77777777" w:rsidR="00644869" w:rsidRDefault="00644869" w:rsidP="005312D0">
            <w:pPr>
              <w:pStyle w:val="TAC"/>
            </w:pPr>
            <w:r w:rsidRPr="00F95B02">
              <w:t>1</w:t>
            </w:r>
          </w:p>
        </w:tc>
        <w:tc>
          <w:tcPr>
            <w:tcW w:w="1620" w:type="dxa"/>
            <w:tcBorders>
              <w:bottom w:val="nil"/>
            </w:tcBorders>
          </w:tcPr>
          <w:p w14:paraId="5122F63B" w14:textId="77777777" w:rsidR="00644869" w:rsidRDefault="00644869" w:rsidP="005312D0">
            <w:pPr>
              <w:pStyle w:val="TAC"/>
            </w:pPr>
            <w:r>
              <w:t>1</w:t>
            </w:r>
          </w:p>
        </w:tc>
        <w:tc>
          <w:tcPr>
            <w:tcW w:w="1445" w:type="dxa"/>
            <w:tcBorders>
              <w:bottom w:val="nil"/>
            </w:tcBorders>
          </w:tcPr>
          <w:p w14:paraId="454D0ADA" w14:textId="77777777" w:rsidR="00644869" w:rsidRDefault="00644869" w:rsidP="005312D0">
            <w:pPr>
              <w:pStyle w:val="TAC"/>
              <w:rPr>
                <w:rFonts w:cs="Arial"/>
              </w:rPr>
            </w:pPr>
            <w:r>
              <w:rPr>
                <w:rFonts w:cs="Arial"/>
              </w:rPr>
              <w:t>Normal</w:t>
            </w:r>
          </w:p>
        </w:tc>
        <w:tc>
          <w:tcPr>
            <w:tcW w:w="3003" w:type="dxa"/>
            <w:tcBorders>
              <w:bottom w:val="nil"/>
            </w:tcBorders>
          </w:tcPr>
          <w:p w14:paraId="37A629BC"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9BD148" w14:textId="77777777" w:rsidR="00644869" w:rsidRDefault="00644869" w:rsidP="005312D0">
            <w:pPr>
              <w:pStyle w:val="TAC"/>
            </w:pPr>
            <w:r w:rsidRPr="00977213">
              <w:rPr>
                <w:rFonts w:eastAsia="DengXian"/>
              </w:rPr>
              <w:t>3.1</w:t>
            </w:r>
          </w:p>
        </w:tc>
      </w:tr>
      <w:tr w:rsidR="00644869" w14:paraId="75AC6BBC" w14:textId="77777777" w:rsidTr="005312D0">
        <w:trPr>
          <w:jc w:val="center"/>
        </w:trPr>
        <w:tc>
          <w:tcPr>
            <w:tcW w:w="1525" w:type="dxa"/>
            <w:vMerge/>
            <w:tcBorders>
              <w:bottom w:val="single" w:sz="4" w:space="0" w:color="auto"/>
            </w:tcBorders>
          </w:tcPr>
          <w:p w14:paraId="4A114E26" w14:textId="77777777" w:rsidR="00644869" w:rsidRDefault="00644869" w:rsidP="005312D0">
            <w:pPr>
              <w:pStyle w:val="TAC"/>
            </w:pPr>
          </w:p>
        </w:tc>
        <w:tc>
          <w:tcPr>
            <w:tcW w:w="1620" w:type="dxa"/>
            <w:tcBorders>
              <w:bottom w:val="single" w:sz="4" w:space="0" w:color="auto"/>
            </w:tcBorders>
          </w:tcPr>
          <w:p w14:paraId="14EFF534" w14:textId="77777777" w:rsidR="00644869" w:rsidRDefault="00644869" w:rsidP="005312D0">
            <w:pPr>
              <w:pStyle w:val="TAC"/>
            </w:pPr>
            <w:r>
              <w:t>2</w:t>
            </w:r>
          </w:p>
        </w:tc>
        <w:tc>
          <w:tcPr>
            <w:tcW w:w="1445" w:type="dxa"/>
            <w:tcBorders>
              <w:bottom w:val="single" w:sz="4" w:space="0" w:color="auto"/>
            </w:tcBorders>
          </w:tcPr>
          <w:p w14:paraId="549E9253"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62604A19"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079A05" w14:textId="77777777" w:rsidR="00644869" w:rsidRDefault="00644869" w:rsidP="005312D0">
            <w:pPr>
              <w:pStyle w:val="TAC"/>
            </w:pPr>
            <w:r w:rsidRPr="00977213">
              <w:rPr>
                <w:rFonts w:eastAsia="DengXian"/>
              </w:rPr>
              <w:t>-3.4</w:t>
            </w:r>
          </w:p>
        </w:tc>
      </w:tr>
    </w:tbl>
    <w:p w14:paraId="72ADF4CB" w14:textId="77777777" w:rsidR="00644869" w:rsidRPr="00F95B02" w:rsidRDefault="00644869" w:rsidP="00644869"/>
    <w:p w14:paraId="7E1FBFE8" w14:textId="77777777" w:rsidR="00A32616" w:rsidRPr="00F95B02" w:rsidRDefault="00A32616" w:rsidP="00A32616">
      <w:pPr>
        <w:pStyle w:val="Heading3"/>
        <w:rPr>
          <w:lang w:eastAsia="zh-CN"/>
        </w:rPr>
      </w:pPr>
      <w:bookmarkStart w:id="2825" w:name="_Toc176441526"/>
      <w:bookmarkStart w:id="2826" w:name="_Toc187246518"/>
      <w:r w:rsidRPr="00F95B02">
        <w:t>8.3.</w:t>
      </w:r>
      <w:r w:rsidRPr="00F95B02">
        <w:rPr>
          <w:lang w:eastAsia="zh-CN"/>
        </w:rPr>
        <w:t>4</w:t>
      </w:r>
      <w:r w:rsidRPr="00F95B02">
        <w:tab/>
        <w:t xml:space="preserve">Performance requirements for PUCCH format </w:t>
      </w:r>
      <w:r w:rsidRPr="00F95B02">
        <w:rPr>
          <w:lang w:eastAsia="zh-CN"/>
        </w:rPr>
        <w:t>2</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23121641" w14:textId="77777777" w:rsidR="00A32616" w:rsidRPr="00F95B02" w:rsidRDefault="00A32616" w:rsidP="00A32616">
      <w:pPr>
        <w:pStyle w:val="Heading4"/>
        <w:rPr>
          <w:rFonts w:eastAsia="DengXian"/>
          <w:lang w:eastAsia="zh-CN"/>
        </w:rPr>
      </w:pPr>
      <w:bookmarkStart w:id="2827" w:name="_Toc21127589"/>
      <w:bookmarkStart w:id="2828" w:name="_Toc29811798"/>
      <w:bookmarkStart w:id="2829" w:name="_Toc36817350"/>
      <w:bookmarkStart w:id="2830" w:name="_Toc37260272"/>
      <w:bookmarkStart w:id="2831" w:name="_Toc37267660"/>
      <w:bookmarkStart w:id="2832" w:name="_Toc44712262"/>
      <w:bookmarkStart w:id="2833" w:name="_Toc45893575"/>
      <w:bookmarkStart w:id="2834" w:name="_Toc53178297"/>
      <w:bookmarkStart w:id="2835" w:name="_Toc53178748"/>
      <w:bookmarkStart w:id="2836" w:name="_Toc61178986"/>
      <w:bookmarkStart w:id="2837" w:name="_Toc61179456"/>
      <w:bookmarkStart w:id="2838" w:name="_Toc67916752"/>
      <w:bookmarkStart w:id="2839" w:name="_Toc74663356"/>
      <w:bookmarkStart w:id="2840" w:name="_Toc82621897"/>
      <w:bookmarkStart w:id="2841" w:name="_Toc90422744"/>
      <w:bookmarkStart w:id="2842" w:name="_Toc106782940"/>
      <w:bookmarkStart w:id="2843" w:name="_Toc107311831"/>
      <w:bookmarkStart w:id="2844" w:name="_Toc107419415"/>
      <w:bookmarkStart w:id="2845" w:name="_Toc107475042"/>
      <w:bookmarkStart w:id="2846" w:name="_Toc123044200"/>
      <w:bookmarkStart w:id="2847" w:name="_Toc124157839"/>
      <w:bookmarkStart w:id="2848" w:name="_Toc124259762"/>
      <w:bookmarkStart w:id="2849" w:name="_Toc130584833"/>
      <w:bookmarkStart w:id="2850" w:name="_Toc137464489"/>
      <w:bookmarkStart w:id="2851" w:name="_Toc138884158"/>
      <w:bookmarkStart w:id="2852" w:name="_Toc145643359"/>
      <w:bookmarkStart w:id="2853" w:name="_Toc155469460"/>
      <w:bookmarkStart w:id="2854" w:name="_Toc161667806"/>
      <w:bookmarkStart w:id="2855" w:name="_Toc169708624"/>
      <w:bookmarkStart w:id="2856" w:name="_Toc176441527"/>
      <w:bookmarkStart w:id="2857" w:name="_Toc187246519"/>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EC6F8B" w14:textId="77777777" w:rsidR="00A32616" w:rsidRPr="00F95B02" w:rsidRDefault="00A32616" w:rsidP="00A32616">
      <w:pPr>
        <w:pStyle w:val="Heading5"/>
        <w:rPr>
          <w:rFonts w:eastAsia="DengXian"/>
          <w:lang w:eastAsia="zh-CN"/>
        </w:rPr>
      </w:pPr>
      <w:bookmarkStart w:id="2858" w:name="_Toc21127590"/>
      <w:bookmarkStart w:id="2859" w:name="_Toc29811799"/>
      <w:bookmarkStart w:id="2860" w:name="_Toc36817351"/>
      <w:bookmarkStart w:id="2861" w:name="_Toc37260273"/>
      <w:bookmarkStart w:id="2862" w:name="_Toc37267661"/>
      <w:bookmarkStart w:id="2863" w:name="_Toc44712263"/>
      <w:bookmarkStart w:id="2864" w:name="_Toc45893576"/>
      <w:bookmarkStart w:id="2865" w:name="_Toc53178298"/>
      <w:bookmarkStart w:id="2866" w:name="_Toc53178749"/>
      <w:bookmarkStart w:id="2867" w:name="_Toc61178987"/>
      <w:bookmarkStart w:id="2868" w:name="_Toc61179457"/>
      <w:bookmarkStart w:id="2869" w:name="_Toc67916753"/>
      <w:bookmarkStart w:id="2870" w:name="_Toc74663357"/>
      <w:bookmarkStart w:id="2871" w:name="_Toc82621898"/>
      <w:bookmarkStart w:id="2872" w:name="_Toc90422745"/>
      <w:bookmarkStart w:id="2873" w:name="_Toc106782941"/>
      <w:bookmarkStart w:id="2874" w:name="_Toc107311832"/>
      <w:bookmarkStart w:id="2875" w:name="_Toc107419416"/>
      <w:bookmarkStart w:id="2876" w:name="_Toc107475043"/>
      <w:bookmarkStart w:id="2877" w:name="_Toc123044201"/>
      <w:bookmarkStart w:id="2878" w:name="_Toc124157840"/>
      <w:bookmarkStart w:id="2879" w:name="_Toc124259763"/>
      <w:bookmarkStart w:id="2880" w:name="_Toc130584834"/>
      <w:bookmarkStart w:id="2881" w:name="_Toc137464490"/>
      <w:bookmarkStart w:id="2882" w:name="_Toc138884159"/>
      <w:bookmarkStart w:id="2883" w:name="_Toc145643360"/>
      <w:bookmarkStart w:id="2884" w:name="_Toc155469461"/>
      <w:bookmarkStart w:id="2885" w:name="_Toc161667807"/>
      <w:bookmarkStart w:id="2886" w:name="_Toc169708625"/>
      <w:bookmarkStart w:id="2887" w:name="_Toc176441528"/>
      <w:bookmarkStart w:id="2888" w:name="_Toc187246520"/>
      <w:r w:rsidRPr="00F95B02">
        <w:t>8.3.</w:t>
      </w:r>
      <w:r w:rsidRPr="00F95B02">
        <w:rPr>
          <w:lang w:eastAsia="zh-CN"/>
        </w:rPr>
        <w:t>4</w:t>
      </w:r>
      <w:r w:rsidRPr="00F95B02">
        <w:t>.</w:t>
      </w:r>
      <w:r w:rsidRPr="00F95B02">
        <w:rPr>
          <w:lang w:eastAsia="zh-CN"/>
        </w:rPr>
        <w:t>1</w:t>
      </w:r>
      <w:r w:rsidRPr="00F95B02">
        <w:t>.1</w:t>
      </w:r>
      <w:r w:rsidRPr="00F95B02">
        <w:tab/>
        <w:t>General</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889" w:name="_Toc29811800"/>
      <w:bookmarkStart w:id="2890" w:name="_Toc36817352"/>
      <w:bookmarkStart w:id="2891"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892" w:name="_Toc37260274"/>
      <w:bookmarkStart w:id="2893" w:name="_Toc37267662"/>
      <w:bookmarkStart w:id="2894" w:name="_Toc44712264"/>
      <w:bookmarkStart w:id="2895" w:name="_Toc45893577"/>
      <w:bookmarkStart w:id="2896" w:name="_Toc53178299"/>
      <w:bookmarkStart w:id="2897" w:name="_Toc53178750"/>
      <w:bookmarkStart w:id="2898" w:name="_Toc61178988"/>
      <w:bookmarkStart w:id="2899" w:name="_Toc61179458"/>
      <w:bookmarkStart w:id="2900" w:name="_Toc67916754"/>
      <w:bookmarkStart w:id="2901" w:name="_Toc74663358"/>
      <w:bookmarkStart w:id="2902" w:name="_Toc82621899"/>
      <w:bookmarkStart w:id="2903" w:name="_Toc90422746"/>
      <w:bookmarkStart w:id="2904" w:name="_Toc106782942"/>
      <w:bookmarkStart w:id="2905" w:name="_Toc107311833"/>
      <w:bookmarkStart w:id="2906" w:name="_Toc107419417"/>
      <w:bookmarkStart w:id="2907" w:name="_Toc107475044"/>
      <w:bookmarkStart w:id="2908" w:name="_Toc123044202"/>
      <w:bookmarkStart w:id="2909" w:name="_Toc124157841"/>
      <w:bookmarkStart w:id="2910" w:name="_Toc124259764"/>
      <w:bookmarkStart w:id="2911" w:name="_Toc130584835"/>
      <w:bookmarkStart w:id="2912" w:name="_Toc137464491"/>
      <w:bookmarkStart w:id="2913" w:name="_Toc138884160"/>
      <w:bookmarkStart w:id="2914" w:name="_Toc145643361"/>
      <w:bookmarkStart w:id="2915" w:name="_Toc155469462"/>
      <w:bookmarkStart w:id="2916" w:name="_Toc161667808"/>
      <w:bookmarkStart w:id="2917" w:name="_Toc169708626"/>
      <w:bookmarkStart w:id="2918" w:name="_Toc176441529"/>
      <w:bookmarkStart w:id="2919" w:name="_Toc187246521"/>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6C9E0C2" w14:textId="77777777" w:rsidR="00BD4E75" w:rsidRDefault="00BD4E75" w:rsidP="00BD4E75">
      <w:pPr>
        <w:pStyle w:val="TH"/>
        <w:rPr>
          <w:rFonts w:cs="Arial"/>
          <w:lang w:eastAsia="zh-CN"/>
        </w:rPr>
      </w:pPr>
      <w:bookmarkStart w:id="2920" w:name="_Toc21127592"/>
      <w:bookmarkStart w:id="2921" w:name="_Toc29811801"/>
      <w:bookmarkStart w:id="2922" w:name="_Toc36817353"/>
      <w:bookmarkStart w:id="2923" w:name="_Toc37260275"/>
      <w:bookmarkStart w:id="2924" w:name="_Toc37267663"/>
      <w:bookmarkStart w:id="2925" w:name="_Toc44712265"/>
      <w:bookmarkStart w:id="2926" w:name="_Toc45893578"/>
      <w:bookmarkStart w:id="2927" w:name="_Toc53178300"/>
      <w:bookmarkStart w:id="2928" w:name="_Toc53178751"/>
      <w:bookmarkStart w:id="2929" w:name="_Toc61178989"/>
      <w:bookmarkStart w:id="2930" w:name="_Toc61179459"/>
      <w:bookmarkStart w:id="2931" w:name="_Toc67916755"/>
      <w:bookmarkStart w:id="2932" w:name="_Toc74663359"/>
      <w:bookmarkStart w:id="2933" w:name="_Toc82621900"/>
      <w:bookmarkStart w:id="2934" w:name="_Toc90422747"/>
      <w:bookmarkStart w:id="2935" w:name="_Toc106782943"/>
      <w:bookmarkStart w:id="2936" w:name="_Toc107311834"/>
      <w:bookmarkStart w:id="2937" w:name="_Toc107419418"/>
      <w:bookmarkStart w:id="2938" w:name="_Toc107475045"/>
      <w:bookmarkStart w:id="2939" w:name="_Toc123044203"/>
      <w:bookmarkStart w:id="2940" w:name="_Toc124157842"/>
      <w:bookmarkStart w:id="2941" w:name="_Toc124259765"/>
      <w:bookmarkStart w:id="2942" w:name="_Toc130584836"/>
      <w:bookmarkStart w:id="2943" w:name="_Toc137464492"/>
      <w:bookmarkStart w:id="2944" w:name="_Toc138884161"/>
      <w:bookmarkStart w:id="2945" w:name="_Toc145643362"/>
      <w:bookmarkStart w:id="2946" w:name="_Toc155469463"/>
      <w:bookmarkStart w:id="2947" w:name="_Toc161667809"/>
      <w:bookmarkStart w:id="2948" w:name="_Toc169708627"/>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4AB304D5" w14:textId="77777777" w:rsidTr="005312D0">
        <w:trPr>
          <w:trHeight w:val="621"/>
          <w:jc w:val="center"/>
        </w:trPr>
        <w:tc>
          <w:tcPr>
            <w:tcW w:w="1525" w:type="dxa"/>
          </w:tcPr>
          <w:p w14:paraId="59C02953" w14:textId="77777777" w:rsidR="00BD4E75" w:rsidRPr="00D55675" w:rsidRDefault="00BD4E75" w:rsidP="005312D0">
            <w:pPr>
              <w:pStyle w:val="TAH"/>
            </w:pPr>
            <w:r w:rsidRPr="00D55675">
              <w:t xml:space="preserve">Number of </w:t>
            </w:r>
          </w:p>
          <w:p w14:paraId="3BFE2D7E" w14:textId="77777777" w:rsidR="00BD4E75" w:rsidRPr="00D55675" w:rsidRDefault="00BD4E75" w:rsidP="005312D0">
            <w:pPr>
              <w:pStyle w:val="TAH"/>
            </w:pPr>
            <w:r w:rsidRPr="00D55675">
              <w:t>TX antennas</w:t>
            </w:r>
          </w:p>
        </w:tc>
        <w:tc>
          <w:tcPr>
            <w:tcW w:w="1620" w:type="dxa"/>
          </w:tcPr>
          <w:p w14:paraId="21241A89" w14:textId="77777777" w:rsidR="00BD4E75" w:rsidRPr="00D55675" w:rsidRDefault="00BD4E75" w:rsidP="005312D0">
            <w:pPr>
              <w:pStyle w:val="TAH"/>
            </w:pPr>
            <w:r w:rsidRPr="00D55675">
              <w:t xml:space="preserve">Number of RX </w:t>
            </w:r>
          </w:p>
          <w:p w14:paraId="011AB27F" w14:textId="77777777" w:rsidR="00BD4E75" w:rsidRPr="00D55675" w:rsidRDefault="00BD4E75" w:rsidP="005312D0">
            <w:pPr>
              <w:pStyle w:val="TAH"/>
            </w:pPr>
            <w:r w:rsidRPr="00D55675">
              <w:t>antennas</w:t>
            </w:r>
          </w:p>
        </w:tc>
        <w:tc>
          <w:tcPr>
            <w:tcW w:w="1445" w:type="dxa"/>
          </w:tcPr>
          <w:p w14:paraId="783E5281" w14:textId="4261FCF0" w:rsidR="00BD4E75" w:rsidRPr="00D55675" w:rsidRDefault="00BD4E75" w:rsidP="005312D0">
            <w:pPr>
              <w:pStyle w:val="TAH"/>
            </w:pPr>
            <w:r>
              <w:t>Cycli</w:t>
            </w:r>
            <w:r>
              <w:rPr>
                <w:rFonts w:hint="eastAsia"/>
                <w:lang w:eastAsia="zh-CN"/>
              </w:rPr>
              <w:t>c</w:t>
            </w:r>
            <w:r>
              <w:t xml:space="preserve"> Prefix</w:t>
            </w:r>
          </w:p>
        </w:tc>
        <w:tc>
          <w:tcPr>
            <w:tcW w:w="3003" w:type="dxa"/>
          </w:tcPr>
          <w:p w14:paraId="09F00AB1" w14:textId="77777777" w:rsidR="00BD4E75" w:rsidRPr="00D55675" w:rsidRDefault="00BD4E75" w:rsidP="005312D0">
            <w:pPr>
              <w:pStyle w:val="TAH"/>
            </w:pPr>
            <w:r w:rsidRPr="00D55675">
              <w:t>Propagation conditions and</w:t>
            </w:r>
          </w:p>
          <w:p w14:paraId="58D6CFA3" w14:textId="443148F2" w:rsidR="00BD4E75" w:rsidRPr="00D55675" w:rsidRDefault="00BD4E75" w:rsidP="005312D0">
            <w:pPr>
              <w:pStyle w:val="TAH"/>
            </w:pPr>
            <w:r w:rsidRPr="00D55675">
              <w:t xml:space="preserve">correlation matrix (Annex </w:t>
            </w:r>
            <w:r>
              <w:t>D</w:t>
            </w:r>
            <w:r w:rsidRPr="00AE2330">
              <w:t>)</w:t>
            </w:r>
          </w:p>
        </w:tc>
        <w:tc>
          <w:tcPr>
            <w:tcW w:w="1140" w:type="dxa"/>
            <w:shd w:val="clear" w:color="auto" w:fill="auto"/>
          </w:tcPr>
          <w:p w14:paraId="43E887EA" w14:textId="77777777" w:rsidR="00BD4E75" w:rsidRPr="00D55675" w:rsidRDefault="00BD4E75" w:rsidP="005312D0">
            <w:pPr>
              <w:pStyle w:val="TAH"/>
            </w:pPr>
            <w:r w:rsidRPr="00D55675">
              <w:t>SNR (dB)</w:t>
            </w:r>
          </w:p>
        </w:tc>
      </w:tr>
      <w:tr w:rsidR="00BD4E75" w14:paraId="2D035933" w14:textId="77777777" w:rsidTr="005312D0">
        <w:trPr>
          <w:jc w:val="center"/>
        </w:trPr>
        <w:tc>
          <w:tcPr>
            <w:tcW w:w="1525" w:type="dxa"/>
            <w:vMerge w:val="restart"/>
          </w:tcPr>
          <w:p w14:paraId="50CD3DA3" w14:textId="77777777" w:rsidR="00BD4E75" w:rsidRDefault="00BD4E75" w:rsidP="005312D0">
            <w:pPr>
              <w:pStyle w:val="TAC"/>
            </w:pPr>
            <w:r w:rsidRPr="00F95B02">
              <w:t>1</w:t>
            </w:r>
          </w:p>
        </w:tc>
        <w:tc>
          <w:tcPr>
            <w:tcW w:w="1620" w:type="dxa"/>
            <w:tcBorders>
              <w:bottom w:val="nil"/>
            </w:tcBorders>
          </w:tcPr>
          <w:p w14:paraId="6CC28362" w14:textId="77777777" w:rsidR="00BD4E75" w:rsidRDefault="00BD4E75" w:rsidP="005312D0">
            <w:pPr>
              <w:pStyle w:val="TAC"/>
            </w:pPr>
            <w:r>
              <w:t>1</w:t>
            </w:r>
          </w:p>
        </w:tc>
        <w:tc>
          <w:tcPr>
            <w:tcW w:w="1445" w:type="dxa"/>
            <w:tcBorders>
              <w:bottom w:val="nil"/>
            </w:tcBorders>
          </w:tcPr>
          <w:p w14:paraId="7D373963" w14:textId="77777777" w:rsidR="00BD4E75" w:rsidRDefault="00BD4E75" w:rsidP="005312D0">
            <w:pPr>
              <w:pStyle w:val="TAC"/>
              <w:rPr>
                <w:rFonts w:cs="Arial"/>
              </w:rPr>
            </w:pPr>
            <w:r>
              <w:rPr>
                <w:rFonts w:cs="Arial"/>
              </w:rPr>
              <w:t>Normal</w:t>
            </w:r>
          </w:p>
        </w:tc>
        <w:tc>
          <w:tcPr>
            <w:tcW w:w="3003" w:type="dxa"/>
            <w:tcBorders>
              <w:bottom w:val="nil"/>
            </w:tcBorders>
          </w:tcPr>
          <w:p w14:paraId="4AA195A8"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3F73043" w14:textId="77777777" w:rsidR="00BD4E75" w:rsidRDefault="00BD4E75" w:rsidP="005312D0">
            <w:pPr>
              <w:pStyle w:val="TAC"/>
            </w:pPr>
            <w:r w:rsidRPr="00977213">
              <w:rPr>
                <w:rFonts w:eastAsia="DengXian"/>
              </w:rPr>
              <w:t>14.6</w:t>
            </w:r>
          </w:p>
        </w:tc>
      </w:tr>
      <w:tr w:rsidR="00BD4E75" w14:paraId="5FDFEB16" w14:textId="77777777" w:rsidTr="005312D0">
        <w:trPr>
          <w:jc w:val="center"/>
        </w:trPr>
        <w:tc>
          <w:tcPr>
            <w:tcW w:w="1525" w:type="dxa"/>
            <w:vMerge/>
            <w:tcBorders>
              <w:bottom w:val="single" w:sz="4" w:space="0" w:color="auto"/>
            </w:tcBorders>
          </w:tcPr>
          <w:p w14:paraId="7481D1B7" w14:textId="77777777" w:rsidR="00BD4E75" w:rsidRDefault="00BD4E75" w:rsidP="005312D0">
            <w:pPr>
              <w:pStyle w:val="TAC"/>
            </w:pPr>
          </w:p>
        </w:tc>
        <w:tc>
          <w:tcPr>
            <w:tcW w:w="1620" w:type="dxa"/>
            <w:tcBorders>
              <w:bottom w:val="single" w:sz="4" w:space="0" w:color="auto"/>
            </w:tcBorders>
          </w:tcPr>
          <w:p w14:paraId="335751AB" w14:textId="77777777" w:rsidR="00BD4E75" w:rsidRDefault="00BD4E75" w:rsidP="005312D0">
            <w:pPr>
              <w:pStyle w:val="TAC"/>
            </w:pPr>
            <w:r>
              <w:t>2</w:t>
            </w:r>
          </w:p>
        </w:tc>
        <w:tc>
          <w:tcPr>
            <w:tcW w:w="1445" w:type="dxa"/>
            <w:tcBorders>
              <w:bottom w:val="single" w:sz="4" w:space="0" w:color="auto"/>
            </w:tcBorders>
          </w:tcPr>
          <w:p w14:paraId="37E4CE16"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5FC2E7F9"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34A2E52" w14:textId="77777777" w:rsidR="00BD4E75" w:rsidRDefault="00BD4E75" w:rsidP="005312D0">
            <w:pPr>
              <w:pStyle w:val="TAC"/>
            </w:pPr>
            <w:r w:rsidRPr="00977213">
              <w:rPr>
                <w:rFonts w:eastAsia="DengXian"/>
              </w:rPr>
              <w:t>4.7</w:t>
            </w:r>
          </w:p>
        </w:tc>
      </w:tr>
    </w:tbl>
    <w:p w14:paraId="2C4A8907" w14:textId="77777777" w:rsidR="00BD4E75" w:rsidRDefault="00BD4E75" w:rsidP="00BD4E75">
      <w:pPr>
        <w:rPr>
          <w:lang w:eastAsia="zh-CN"/>
        </w:rPr>
      </w:pPr>
    </w:p>
    <w:p w14:paraId="4277A9CF" w14:textId="77777777" w:rsidR="00BD4E75" w:rsidRDefault="00BD4E75" w:rsidP="00BD4E75">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78004D7C" w14:textId="77777777" w:rsidTr="005312D0">
        <w:trPr>
          <w:trHeight w:val="621"/>
          <w:jc w:val="center"/>
        </w:trPr>
        <w:tc>
          <w:tcPr>
            <w:tcW w:w="1525" w:type="dxa"/>
          </w:tcPr>
          <w:p w14:paraId="03BA42FE" w14:textId="77777777" w:rsidR="00BD4E75" w:rsidRPr="00D55675" w:rsidRDefault="00BD4E75" w:rsidP="005312D0">
            <w:pPr>
              <w:pStyle w:val="TAH"/>
            </w:pPr>
            <w:r w:rsidRPr="00D55675">
              <w:t xml:space="preserve">Number of </w:t>
            </w:r>
          </w:p>
          <w:p w14:paraId="1BA8C71E" w14:textId="77777777" w:rsidR="00BD4E75" w:rsidRPr="00D55675" w:rsidRDefault="00BD4E75" w:rsidP="005312D0">
            <w:pPr>
              <w:pStyle w:val="TAH"/>
            </w:pPr>
            <w:r w:rsidRPr="00D55675">
              <w:t>TX antennas</w:t>
            </w:r>
          </w:p>
        </w:tc>
        <w:tc>
          <w:tcPr>
            <w:tcW w:w="1620" w:type="dxa"/>
          </w:tcPr>
          <w:p w14:paraId="34EB9042" w14:textId="77777777" w:rsidR="00BD4E75" w:rsidRPr="00D55675" w:rsidRDefault="00BD4E75" w:rsidP="005312D0">
            <w:pPr>
              <w:pStyle w:val="TAH"/>
            </w:pPr>
            <w:r w:rsidRPr="00D55675">
              <w:t xml:space="preserve">Number of RX </w:t>
            </w:r>
          </w:p>
          <w:p w14:paraId="4C09FCF5" w14:textId="77777777" w:rsidR="00BD4E75" w:rsidRPr="00D55675" w:rsidRDefault="00BD4E75" w:rsidP="005312D0">
            <w:pPr>
              <w:pStyle w:val="TAH"/>
            </w:pPr>
            <w:r w:rsidRPr="00D55675">
              <w:t>antennas</w:t>
            </w:r>
          </w:p>
        </w:tc>
        <w:tc>
          <w:tcPr>
            <w:tcW w:w="1445" w:type="dxa"/>
          </w:tcPr>
          <w:p w14:paraId="363A19B2" w14:textId="31C849E0" w:rsidR="00BD4E75" w:rsidRPr="00D55675" w:rsidRDefault="00BD4E75" w:rsidP="005312D0">
            <w:pPr>
              <w:pStyle w:val="TAH"/>
            </w:pPr>
            <w:r>
              <w:t>Cycli</w:t>
            </w:r>
            <w:r>
              <w:rPr>
                <w:rFonts w:hint="eastAsia"/>
                <w:lang w:eastAsia="zh-CN"/>
              </w:rPr>
              <w:t>c</w:t>
            </w:r>
            <w:r>
              <w:t xml:space="preserve"> Prefix</w:t>
            </w:r>
          </w:p>
        </w:tc>
        <w:tc>
          <w:tcPr>
            <w:tcW w:w="3003" w:type="dxa"/>
          </w:tcPr>
          <w:p w14:paraId="6DF8A192" w14:textId="77777777" w:rsidR="00BD4E75" w:rsidRPr="00D55675" w:rsidRDefault="00BD4E75" w:rsidP="005312D0">
            <w:pPr>
              <w:pStyle w:val="TAH"/>
            </w:pPr>
            <w:r w:rsidRPr="00D55675">
              <w:t>Propagation conditions and</w:t>
            </w:r>
          </w:p>
          <w:p w14:paraId="765B4B0F" w14:textId="6BC6E7AB" w:rsidR="00BD4E75" w:rsidRPr="00D55675" w:rsidRDefault="00BD4E75" w:rsidP="005312D0">
            <w:pPr>
              <w:pStyle w:val="TAH"/>
            </w:pPr>
            <w:r w:rsidRPr="00D55675">
              <w:t>correlation matrix (</w:t>
            </w:r>
            <w:r w:rsidRPr="00AE2330">
              <w:t xml:space="preserve">Annex </w:t>
            </w:r>
            <w:r>
              <w:t>D</w:t>
            </w:r>
            <w:r w:rsidRPr="00D55675">
              <w:t>)</w:t>
            </w:r>
          </w:p>
        </w:tc>
        <w:tc>
          <w:tcPr>
            <w:tcW w:w="1140" w:type="dxa"/>
            <w:shd w:val="clear" w:color="auto" w:fill="auto"/>
          </w:tcPr>
          <w:p w14:paraId="275B6361" w14:textId="77777777" w:rsidR="00BD4E75" w:rsidRPr="00D55675" w:rsidRDefault="00BD4E75" w:rsidP="005312D0">
            <w:pPr>
              <w:pStyle w:val="TAH"/>
            </w:pPr>
            <w:r w:rsidRPr="00D55675">
              <w:t>SNR (dB)</w:t>
            </w:r>
          </w:p>
        </w:tc>
      </w:tr>
      <w:tr w:rsidR="00BD4E75" w14:paraId="311688EF" w14:textId="77777777" w:rsidTr="005312D0">
        <w:trPr>
          <w:jc w:val="center"/>
        </w:trPr>
        <w:tc>
          <w:tcPr>
            <w:tcW w:w="1525" w:type="dxa"/>
            <w:vMerge w:val="restart"/>
          </w:tcPr>
          <w:p w14:paraId="3EA998AA" w14:textId="77777777" w:rsidR="00BD4E75" w:rsidRDefault="00BD4E75" w:rsidP="005312D0">
            <w:pPr>
              <w:pStyle w:val="TAC"/>
            </w:pPr>
            <w:r w:rsidRPr="00F95B02">
              <w:t>1</w:t>
            </w:r>
          </w:p>
        </w:tc>
        <w:tc>
          <w:tcPr>
            <w:tcW w:w="1620" w:type="dxa"/>
            <w:tcBorders>
              <w:bottom w:val="nil"/>
            </w:tcBorders>
          </w:tcPr>
          <w:p w14:paraId="0B528D19" w14:textId="77777777" w:rsidR="00BD4E75" w:rsidRDefault="00BD4E75" w:rsidP="005312D0">
            <w:pPr>
              <w:pStyle w:val="TAC"/>
            </w:pPr>
            <w:r>
              <w:t>1</w:t>
            </w:r>
          </w:p>
        </w:tc>
        <w:tc>
          <w:tcPr>
            <w:tcW w:w="1445" w:type="dxa"/>
            <w:tcBorders>
              <w:bottom w:val="nil"/>
            </w:tcBorders>
          </w:tcPr>
          <w:p w14:paraId="78FBBBAA" w14:textId="77777777" w:rsidR="00BD4E75" w:rsidRDefault="00BD4E75" w:rsidP="005312D0">
            <w:pPr>
              <w:pStyle w:val="TAC"/>
              <w:rPr>
                <w:rFonts w:cs="Arial"/>
              </w:rPr>
            </w:pPr>
            <w:r>
              <w:rPr>
                <w:rFonts w:cs="Arial"/>
              </w:rPr>
              <w:t>Normal</w:t>
            </w:r>
          </w:p>
        </w:tc>
        <w:tc>
          <w:tcPr>
            <w:tcW w:w="3003" w:type="dxa"/>
            <w:tcBorders>
              <w:bottom w:val="nil"/>
            </w:tcBorders>
          </w:tcPr>
          <w:p w14:paraId="6C5B62D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8EAC1B9" w14:textId="77777777" w:rsidR="00BD4E75" w:rsidRDefault="00BD4E75" w:rsidP="005312D0">
            <w:pPr>
              <w:pStyle w:val="TAC"/>
            </w:pPr>
            <w:r w:rsidRPr="00977213">
              <w:rPr>
                <w:rFonts w:eastAsia="DengXian"/>
              </w:rPr>
              <w:t>12.0</w:t>
            </w:r>
          </w:p>
        </w:tc>
      </w:tr>
      <w:tr w:rsidR="00BD4E75" w14:paraId="740308BC" w14:textId="77777777" w:rsidTr="005312D0">
        <w:trPr>
          <w:jc w:val="center"/>
        </w:trPr>
        <w:tc>
          <w:tcPr>
            <w:tcW w:w="1525" w:type="dxa"/>
            <w:vMerge/>
            <w:tcBorders>
              <w:bottom w:val="single" w:sz="4" w:space="0" w:color="auto"/>
            </w:tcBorders>
          </w:tcPr>
          <w:p w14:paraId="4890118A" w14:textId="77777777" w:rsidR="00BD4E75" w:rsidRDefault="00BD4E75" w:rsidP="005312D0">
            <w:pPr>
              <w:pStyle w:val="TAC"/>
            </w:pPr>
          </w:p>
        </w:tc>
        <w:tc>
          <w:tcPr>
            <w:tcW w:w="1620" w:type="dxa"/>
            <w:tcBorders>
              <w:bottom w:val="single" w:sz="4" w:space="0" w:color="auto"/>
            </w:tcBorders>
          </w:tcPr>
          <w:p w14:paraId="59FDB75E" w14:textId="77777777" w:rsidR="00BD4E75" w:rsidRDefault="00BD4E75" w:rsidP="005312D0">
            <w:pPr>
              <w:pStyle w:val="TAC"/>
            </w:pPr>
            <w:r>
              <w:t>2</w:t>
            </w:r>
          </w:p>
        </w:tc>
        <w:tc>
          <w:tcPr>
            <w:tcW w:w="1445" w:type="dxa"/>
            <w:tcBorders>
              <w:bottom w:val="single" w:sz="4" w:space="0" w:color="auto"/>
            </w:tcBorders>
          </w:tcPr>
          <w:p w14:paraId="757081FD"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7837B5E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C495308" w14:textId="77777777" w:rsidR="00BD4E75" w:rsidRDefault="00BD4E75" w:rsidP="005312D0">
            <w:pPr>
              <w:pStyle w:val="TAC"/>
            </w:pPr>
            <w:r w:rsidRPr="00977213">
              <w:rPr>
                <w:rFonts w:eastAsia="DengXian"/>
              </w:rPr>
              <w:t>4.4</w:t>
            </w:r>
          </w:p>
        </w:tc>
      </w:tr>
    </w:tbl>
    <w:p w14:paraId="3373024B" w14:textId="77777777" w:rsidR="00BD4E75" w:rsidRPr="00F95B02" w:rsidRDefault="00BD4E75" w:rsidP="00BD4E75"/>
    <w:p w14:paraId="4C2A340D" w14:textId="77777777" w:rsidR="00A32616" w:rsidRPr="00F95B02" w:rsidRDefault="00A32616" w:rsidP="00A32616">
      <w:pPr>
        <w:pStyle w:val="Heading4"/>
        <w:rPr>
          <w:rFonts w:eastAsia="DengXian"/>
          <w:lang w:eastAsia="zh-CN"/>
        </w:rPr>
      </w:pPr>
      <w:bookmarkStart w:id="2949" w:name="_Toc176441530"/>
      <w:bookmarkStart w:id="2950" w:name="_Toc187246522"/>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A1BBF2D" w14:textId="77777777" w:rsidR="00A32616" w:rsidRPr="00F95B02" w:rsidRDefault="00A32616" w:rsidP="00A32616">
      <w:pPr>
        <w:pStyle w:val="Heading5"/>
        <w:rPr>
          <w:rFonts w:eastAsia="DengXian"/>
          <w:lang w:eastAsia="zh-CN"/>
        </w:rPr>
      </w:pPr>
      <w:bookmarkStart w:id="2951" w:name="_Toc21127593"/>
      <w:bookmarkStart w:id="2952" w:name="_Toc29811802"/>
      <w:bookmarkStart w:id="2953" w:name="_Toc36817354"/>
      <w:bookmarkStart w:id="2954" w:name="_Toc37260276"/>
      <w:bookmarkStart w:id="2955" w:name="_Toc37267664"/>
      <w:bookmarkStart w:id="2956" w:name="_Toc44712266"/>
      <w:bookmarkStart w:id="2957" w:name="_Toc45893579"/>
      <w:bookmarkStart w:id="2958" w:name="_Toc53178301"/>
      <w:bookmarkStart w:id="2959" w:name="_Toc53178752"/>
      <w:bookmarkStart w:id="2960" w:name="_Toc61178990"/>
      <w:bookmarkStart w:id="2961" w:name="_Toc61179460"/>
      <w:bookmarkStart w:id="2962" w:name="_Toc67916756"/>
      <w:bookmarkStart w:id="2963" w:name="_Toc74663360"/>
      <w:bookmarkStart w:id="2964" w:name="_Toc82621901"/>
      <w:bookmarkStart w:id="2965" w:name="_Toc90422748"/>
      <w:bookmarkStart w:id="2966" w:name="_Toc106782944"/>
      <w:bookmarkStart w:id="2967" w:name="_Toc107311835"/>
      <w:bookmarkStart w:id="2968" w:name="_Toc107419419"/>
      <w:bookmarkStart w:id="2969" w:name="_Toc107475046"/>
      <w:bookmarkStart w:id="2970" w:name="_Toc123044204"/>
      <w:bookmarkStart w:id="2971" w:name="_Toc124157843"/>
      <w:bookmarkStart w:id="2972" w:name="_Toc124259766"/>
      <w:bookmarkStart w:id="2973" w:name="_Toc130584837"/>
      <w:bookmarkStart w:id="2974" w:name="_Toc137464493"/>
      <w:bookmarkStart w:id="2975" w:name="_Toc138884162"/>
      <w:bookmarkStart w:id="2976" w:name="_Toc145643363"/>
      <w:bookmarkStart w:id="2977" w:name="_Toc155469464"/>
      <w:bookmarkStart w:id="2978" w:name="_Toc161667810"/>
      <w:bookmarkStart w:id="2979" w:name="_Toc169708628"/>
      <w:bookmarkStart w:id="2980" w:name="_Toc176441531"/>
      <w:bookmarkStart w:id="2981" w:name="_Toc187246523"/>
      <w:r w:rsidRPr="00F95B02">
        <w:t>8.3.</w:t>
      </w:r>
      <w:r w:rsidRPr="00F95B02">
        <w:rPr>
          <w:lang w:eastAsia="zh-CN"/>
        </w:rPr>
        <w:t>4</w:t>
      </w:r>
      <w:r w:rsidRPr="00F95B02">
        <w:t>.</w:t>
      </w:r>
      <w:r w:rsidRPr="00F95B02">
        <w:rPr>
          <w:lang w:eastAsia="zh-CN"/>
        </w:rPr>
        <w:t>2</w:t>
      </w:r>
      <w:r w:rsidRPr="00F95B02">
        <w:t>.1</w:t>
      </w:r>
      <w:r w:rsidRPr="00F95B02">
        <w:tab/>
        <w:t>General</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6581DCC4" w14:textId="6E559ECF" w:rsidR="00A32616" w:rsidRPr="00F95B02" w:rsidRDefault="000F1DEE"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982" w:name="_Toc21127594"/>
      <w:bookmarkStart w:id="2983" w:name="_Toc29811803"/>
      <w:bookmarkStart w:id="2984" w:name="_Toc36817355"/>
      <w:bookmarkStart w:id="2985" w:name="_Toc37260277"/>
      <w:bookmarkStart w:id="2986" w:name="_Toc37267665"/>
      <w:bookmarkStart w:id="2987" w:name="_Toc44712267"/>
      <w:bookmarkStart w:id="2988" w:name="_Toc45893580"/>
      <w:bookmarkStart w:id="2989" w:name="_Toc53178302"/>
      <w:bookmarkStart w:id="2990" w:name="_Toc53178753"/>
      <w:bookmarkStart w:id="2991" w:name="_Toc61178991"/>
      <w:bookmarkStart w:id="2992" w:name="_Toc61179461"/>
      <w:bookmarkStart w:id="2993" w:name="_Toc67916757"/>
      <w:bookmarkStart w:id="2994" w:name="_Toc74663361"/>
      <w:bookmarkStart w:id="2995" w:name="_Toc82621902"/>
      <w:bookmarkStart w:id="2996" w:name="_Toc90422749"/>
      <w:bookmarkStart w:id="2997" w:name="_Toc106782945"/>
      <w:bookmarkStart w:id="2998" w:name="_Toc107311836"/>
      <w:bookmarkStart w:id="2999" w:name="_Toc107419420"/>
      <w:bookmarkStart w:id="3000" w:name="_Toc107475047"/>
      <w:bookmarkStart w:id="3001" w:name="_Toc123044205"/>
      <w:bookmarkStart w:id="3002" w:name="_Toc124157844"/>
      <w:bookmarkStart w:id="3003" w:name="_Toc124259767"/>
      <w:bookmarkStart w:id="3004" w:name="_Toc130584838"/>
      <w:bookmarkStart w:id="3005" w:name="_Toc137464494"/>
      <w:bookmarkStart w:id="3006" w:name="_Toc138884163"/>
      <w:bookmarkStart w:id="3007" w:name="_Toc145643364"/>
      <w:bookmarkStart w:id="3008" w:name="_Toc155469465"/>
      <w:bookmarkStart w:id="3009" w:name="_Toc161667811"/>
      <w:bookmarkStart w:id="3010" w:name="_Toc169708629"/>
      <w:bookmarkStart w:id="3011" w:name="_Toc176441532"/>
      <w:bookmarkStart w:id="3012" w:name="_Toc187246524"/>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153E4B6B" w14:textId="77777777" w:rsidR="00CC345D" w:rsidRDefault="00CC345D" w:rsidP="00CC345D">
      <w:pPr>
        <w:pStyle w:val="TH"/>
        <w:rPr>
          <w:rFonts w:cs="Arial"/>
          <w:lang w:eastAsia="zh-CN"/>
        </w:rPr>
      </w:pPr>
      <w:bookmarkStart w:id="3013" w:name="_Toc21127595"/>
      <w:bookmarkStart w:id="3014" w:name="_Toc29811804"/>
      <w:bookmarkStart w:id="3015" w:name="_Toc36817356"/>
      <w:bookmarkStart w:id="3016" w:name="_Toc37260278"/>
      <w:bookmarkStart w:id="3017" w:name="_Toc37267666"/>
      <w:bookmarkStart w:id="3018" w:name="_Toc44712268"/>
      <w:bookmarkStart w:id="3019" w:name="_Toc45893581"/>
      <w:bookmarkStart w:id="3020" w:name="_Toc53178303"/>
      <w:bookmarkStart w:id="3021" w:name="_Toc53178754"/>
      <w:bookmarkStart w:id="3022" w:name="_Toc61178992"/>
      <w:bookmarkStart w:id="3023" w:name="_Toc61179462"/>
      <w:bookmarkStart w:id="3024" w:name="_Toc67916758"/>
      <w:bookmarkStart w:id="3025" w:name="_Toc74663362"/>
      <w:bookmarkStart w:id="3026" w:name="_Toc82621903"/>
      <w:bookmarkStart w:id="3027" w:name="_Toc90422750"/>
      <w:bookmarkStart w:id="3028" w:name="_Toc106782946"/>
      <w:bookmarkStart w:id="3029" w:name="_Toc107311837"/>
      <w:bookmarkStart w:id="3030" w:name="_Toc107419421"/>
      <w:bookmarkStart w:id="3031" w:name="_Toc107475048"/>
      <w:bookmarkStart w:id="3032" w:name="_Toc123044206"/>
      <w:bookmarkStart w:id="3033" w:name="_Toc124157845"/>
      <w:bookmarkStart w:id="3034" w:name="_Toc124259768"/>
      <w:bookmarkStart w:id="3035" w:name="_Toc130584839"/>
      <w:bookmarkStart w:id="3036" w:name="_Toc137464495"/>
      <w:bookmarkStart w:id="3037" w:name="_Toc138884164"/>
      <w:bookmarkStart w:id="3038" w:name="_Toc145643365"/>
      <w:bookmarkStart w:id="3039" w:name="_Toc155469466"/>
      <w:bookmarkStart w:id="3040" w:name="_Toc161667812"/>
      <w:bookmarkStart w:id="3041" w:name="_Toc169708630"/>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BF2858E" w14:textId="77777777" w:rsidTr="005312D0">
        <w:trPr>
          <w:trHeight w:val="621"/>
          <w:jc w:val="center"/>
        </w:trPr>
        <w:tc>
          <w:tcPr>
            <w:tcW w:w="1525" w:type="dxa"/>
          </w:tcPr>
          <w:p w14:paraId="11DFF907" w14:textId="77777777" w:rsidR="00CC345D" w:rsidRPr="00D55675" w:rsidRDefault="00CC345D" w:rsidP="005312D0">
            <w:pPr>
              <w:pStyle w:val="TAH"/>
            </w:pPr>
            <w:r w:rsidRPr="00D55675">
              <w:t xml:space="preserve">Number of </w:t>
            </w:r>
          </w:p>
          <w:p w14:paraId="58613B03" w14:textId="77777777" w:rsidR="00CC345D" w:rsidRPr="00D55675" w:rsidRDefault="00CC345D" w:rsidP="005312D0">
            <w:pPr>
              <w:pStyle w:val="TAH"/>
            </w:pPr>
            <w:r w:rsidRPr="00D55675">
              <w:t>TX antennas</w:t>
            </w:r>
          </w:p>
        </w:tc>
        <w:tc>
          <w:tcPr>
            <w:tcW w:w="1620" w:type="dxa"/>
          </w:tcPr>
          <w:p w14:paraId="2521C825" w14:textId="77777777" w:rsidR="00CC345D" w:rsidRPr="00D55675" w:rsidRDefault="00CC345D" w:rsidP="005312D0">
            <w:pPr>
              <w:pStyle w:val="TAH"/>
            </w:pPr>
            <w:r w:rsidRPr="00D55675">
              <w:t xml:space="preserve">Number of RX </w:t>
            </w:r>
          </w:p>
          <w:p w14:paraId="1C07F60E" w14:textId="77777777" w:rsidR="00CC345D" w:rsidRPr="00D55675" w:rsidRDefault="00CC345D" w:rsidP="005312D0">
            <w:pPr>
              <w:pStyle w:val="TAH"/>
            </w:pPr>
            <w:r w:rsidRPr="00D55675">
              <w:t>antennas</w:t>
            </w:r>
          </w:p>
        </w:tc>
        <w:tc>
          <w:tcPr>
            <w:tcW w:w="1445" w:type="dxa"/>
          </w:tcPr>
          <w:p w14:paraId="78773CEA" w14:textId="3BC8F0AA" w:rsidR="00CC345D" w:rsidRPr="00D55675" w:rsidRDefault="00CC345D" w:rsidP="005312D0">
            <w:pPr>
              <w:pStyle w:val="TAH"/>
            </w:pPr>
            <w:r>
              <w:t>Cycli</w:t>
            </w:r>
            <w:r>
              <w:rPr>
                <w:rFonts w:hint="eastAsia"/>
                <w:lang w:eastAsia="zh-CN"/>
              </w:rPr>
              <w:t>c</w:t>
            </w:r>
            <w:r>
              <w:t xml:space="preserve"> Prefix</w:t>
            </w:r>
          </w:p>
        </w:tc>
        <w:tc>
          <w:tcPr>
            <w:tcW w:w="3003" w:type="dxa"/>
          </w:tcPr>
          <w:p w14:paraId="1168E84D" w14:textId="77777777" w:rsidR="00CC345D" w:rsidRPr="00D55675" w:rsidRDefault="00CC345D" w:rsidP="005312D0">
            <w:pPr>
              <w:pStyle w:val="TAH"/>
            </w:pPr>
            <w:r w:rsidRPr="00D55675">
              <w:t>Propagation conditions and</w:t>
            </w:r>
          </w:p>
          <w:p w14:paraId="00A49F3A" w14:textId="26C57BF5" w:rsidR="00CC345D" w:rsidRPr="00D55675" w:rsidRDefault="00CC345D" w:rsidP="005312D0">
            <w:pPr>
              <w:pStyle w:val="TAH"/>
            </w:pPr>
            <w:r w:rsidRPr="00D55675">
              <w:t xml:space="preserve">correlation matrix (Annex </w:t>
            </w:r>
            <w:r>
              <w:t>D</w:t>
            </w:r>
            <w:r w:rsidRPr="00946A19">
              <w:t>)</w:t>
            </w:r>
          </w:p>
        </w:tc>
        <w:tc>
          <w:tcPr>
            <w:tcW w:w="1140" w:type="dxa"/>
            <w:shd w:val="clear" w:color="auto" w:fill="auto"/>
          </w:tcPr>
          <w:p w14:paraId="467D31F6" w14:textId="77777777" w:rsidR="00CC345D" w:rsidRPr="00D55675" w:rsidRDefault="00CC345D" w:rsidP="005312D0">
            <w:pPr>
              <w:pStyle w:val="TAH"/>
            </w:pPr>
            <w:r w:rsidRPr="00D55675">
              <w:t>SNR (dB)</w:t>
            </w:r>
          </w:p>
        </w:tc>
      </w:tr>
      <w:tr w:rsidR="00CC345D" w14:paraId="684FEAC7" w14:textId="77777777" w:rsidTr="005312D0">
        <w:trPr>
          <w:jc w:val="center"/>
        </w:trPr>
        <w:tc>
          <w:tcPr>
            <w:tcW w:w="1525" w:type="dxa"/>
            <w:vMerge w:val="restart"/>
          </w:tcPr>
          <w:p w14:paraId="31FA8010" w14:textId="77777777" w:rsidR="00CC345D" w:rsidRDefault="00CC345D" w:rsidP="005312D0">
            <w:pPr>
              <w:pStyle w:val="TAC"/>
            </w:pPr>
            <w:r w:rsidRPr="00F95B02">
              <w:t>1</w:t>
            </w:r>
          </w:p>
        </w:tc>
        <w:tc>
          <w:tcPr>
            <w:tcW w:w="1620" w:type="dxa"/>
            <w:tcBorders>
              <w:bottom w:val="nil"/>
            </w:tcBorders>
          </w:tcPr>
          <w:p w14:paraId="720FB9BB" w14:textId="77777777" w:rsidR="00CC345D" w:rsidRDefault="00CC345D" w:rsidP="005312D0">
            <w:pPr>
              <w:pStyle w:val="TAC"/>
            </w:pPr>
            <w:r>
              <w:t>1</w:t>
            </w:r>
          </w:p>
        </w:tc>
        <w:tc>
          <w:tcPr>
            <w:tcW w:w="1445" w:type="dxa"/>
            <w:tcBorders>
              <w:bottom w:val="nil"/>
            </w:tcBorders>
          </w:tcPr>
          <w:p w14:paraId="6055258E" w14:textId="77777777" w:rsidR="00CC345D" w:rsidRDefault="00CC345D" w:rsidP="005312D0">
            <w:pPr>
              <w:pStyle w:val="TAC"/>
              <w:rPr>
                <w:rFonts w:cs="Arial"/>
              </w:rPr>
            </w:pPr>
            <w:r>
              <w:rPr>
                <w:rFonts w:cs="Arial"/>
              </w:rPr>
              <w:t>Normal</w:t>
            </w:r>
          </w:p>
        </w:tc>
        <w:tc>
          <w:tcPr>
            <w:tcW w:w="3003" w:type="dxa"/>
            <w:tcBorders>
              <w:bottom w:val="nil"/>
            </w:tcBorders>
          </w:tcPr>
          <w:p w14:paraId="3D8EA4B5"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5191B7" w14:textId="77777777" w:rsidR="00CC345D" w:rsidRDefault="00CC345D" w:rsidP="005312D0">
            <w:pPr>
              <w:pStyle w:val="TAC"/>
            </w:pPr>
            <w:r w:rsidRPr="00977213">
              <w:rPr>
                <w:rFonts w:eastAsia="DengXian"/>
              </w:rPr>
              <w:t>6.3</w:t>
            </w:r>
          </w:p>
        </w:tc>
      </w:tr>
      <w:tr w:rsidR="00CC345D" w14:paraId="43B0D9A5" w14:textId="77777777" w:rsidTr="005312D0">
        <w:trPr>
          <w:jc w:val="center"/>
        </w:trPr>
        <w:tc>
          <w:tcPr>
            <w:tcW w:w="1525" w:type="dxa"/>
            <w:vMerge/>
            <w:tcBorders>
              <w:bottom w:val="single" w:sz="4" w:space="0" w:color="auto"/>
            </w:tcBorders>
          </w:tcPr>
          <w:p w14:paraId="5CEEB134" w14:textId="77777777" w:rsidR="00CC345D" w:rsidRDefault="00CC345D" w:rsidP="005312D0">
            <w:pPr>
              <w:pStyle w:val="TAC"/>
            </w:pPr>
          </w:p>
        </w:tc>
        <w:tc>
          <w:tcPr>
            <w:tcW w:w="1620" w:type="dxa"/>
            <w:tcBorders>
              <w:bottom w:val="single" w:sz="4" w:space="0" w:color="auto"/>
            </w:tcBorders>
          </w:tcPr>
          <w:p w14:paraId="4C10FAB8" w14:textId="77777777" w:rsidR="00CC345D" w:rsidRDefault="00CC345D" w:rsidP="005312D0">
            <w:pPr>
              <w:pStyle w:val="TAC"/>
            </w:pPr>
            <w:r>
              <w:t>2</w:t>
            </w:r>
          </w:p>
        </w:tc>
        <w:tc>
          <w:tcPr>
            <w:tcW w:w="1445" w:type="dxa"/>
            <w:tcBorders>
              <w:bottom w:val="single" w:sz="4" w:space="0" w:color="auto"/>
            </w:tcBorders>
          </w:tcPr>
          <w:p w14:paraId="426F55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44200A94"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C42A496" w14:textId="77777777" w:rsidR="00CC345D" w:rsidRDefault="00CC345D" w:rsidP="005312D0">
            <w:pPr>
              <w:pStyle w:val="TAC"/>
            </w:pPr>
            <w:r w:rsidRPr="00977213">
              <w:rPr>
                <w:rFonts w:eastAsia="DengXian"/>
              </w:rPr>
              <w:t>0.8</w:t>
            </w:r>
          </w:p>
        </w:tc>
      </w:tr>
    </w:tbl>
    <w:p w14:paraId="729A6FE5" w14:textId="77777777" w:rsidR="00CC345D" w:rsidRDefault="00CC345D" w:rsidP="00CC345D">
      <w:pPr>
        <w:rPr>
          <w:lang w:eastAsia="zh-CN"/>
        </w:rPr>
      </w:pPr>
    </w:p>
    <w:p w14:paraId="29C3A60B" w14:textId="77777777" w:rsidR="00CC345D" w:rsidRDefault="00CC345D" w:rsidP="00CC345D">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FDD98DB" w14:textId="77777777" w:rsidTr="005312D0">
        <w:trPr>
          <w:trHeight w:val="621"/>
          <w:jc w:val="center"/>
        </w:trPr>
        <w:tc>
          <w:tcPr>
            <w:tcW w:w="1525" w:type="dxa"/>
          </w:tcPr>
          <w:p w14:paraId="51C5C598" w14:textId="77777777" w:rsidR="00CC345D" w:rsidRPr="00D55675" w:rsidRDefault="00CC345D" w:rsidP="005312D0">
            <w:pPr>
              <w:pStyle w:val="TAH"/>
            </w:pPr>
            <w:r w:rsidRPr="00D55675">
              <w:t xml:space="preserve">Number of </w:t>
            </w:r>
          </w:p>
          <w:p w14:paraId="2B3A2AA4" w14:textId="77777777" w:rsidR="00CC345D" w:rsidRPr="00D55675" w:rsidRDefault="00CC345D" w:rsidP="005312D0">
            <w:pPr>
              <w:pStyle w:val="TAH"/>
            </w:pPr>
            <w:r w:rsidRPr="00D55675">
              <w:t>TX antennas</w:t>
            </w:r>
          </w:p>
        </w:tc>
        <w:tc>
          <w:tcPr>
            <w:tcW w:w="1620" w:type="dxa"/>
          </w:tcPr>
          <w:p w14:paraId="7182A7EC" w14:textId="77777777" w:rsidR="00CC345D" w:rsidRPr="00D55675" w:rsidRDefault="00CC345D" w:rsidP="005312D0">
            <w:pPr>
              <w:pStyle w:val="TAH"/>
            </w:pPr>
            <w:r w:rsidRPr="00D55675">
              <w:t xml:space="preserve">Number of RX </w:t>
            </w:r>
          </w:p>
          <w:p w14:paraId="3C70FA7A" w14:textId="77777777" w:rsidR="00CC345D" w:rsidRPr="00D55675" w:rsidRDefault="00CC345D" w:rsidP="005312D0">
            <w:pPr>
              <w:pStyle w:val="TAH"/>
            </w:pPr>
            <w:r w:rsidRPr="00D55675">
              <w:t>antennas</w:t>
            </w:r>
          </w:p>
        </w:tc>
        <w:tc>
          <w:tcPr>
            <w:tcW w:w="1445" w:type="dxa"/>
          </w:tcPr>
          <w:p w14:paraId="5545E9F8" w14:textId="01312373" w:rsidR="00CC345D" w:rsidRPr="00D55675" w:rsidRDefault="00CC345D" w:rsidP="005312D0">
            <w:pPr>
              <w:pStyle w:val="TAH"/>
            </w:pPr>
            <w:r>
              <w:t>Cycli</w:t>
            </w:r>
            <w:r>
              <w:rPr>
                <w:rFonts w:hint="eastAsia"/>
                <w:lang w:eastAsia="zh-CN"/>
              </w:rPr>
              <w:t>c</w:t>
            </w:r>
            <w:r>
              <w:t xml:space="preserve"> Prefix</w:t>
            </w:r>
          </w:p>
        </w:tc>
        <w:tc>
          <w:tcPr>
            <w:tcW w:w="3003" w:type="dxa"/>
          </w:tcPr>
          <w:p w14:paraId="762DAC27" w14:textId="77777777" w:rsidR="00CC345D" w:rsidRPr="00D55675" w:rsidRDefault="00CC345D" w:rsidP="005312D0">
            <w:pPr>
              <w:pStyle w:val="TAH"/>
            </w:pPr>
            <w:r w:rsidRPr="00D55675">
              <w:t>Propagation conditions and</w:t>
            </w:r>
          </w:p>
          <w:p w14:paraId="513244EF" w14:textId="5529A427" w:rsidR="00CC345D" w:rsidRPr="00D55675" w:rsidRDefault="00CC345D" w:rsidP="005312D0">
            <w:pPr>
              <w:pStyle w:val="TAH"/>
            </w:pPr>
            <w:r w:rsidRPr="00D55675">
              <w:t>correlation matrix (Anne</w:t>
            </w:r>
            <w:r w:rsidRPr="00946A19">
              <w:t xml:space="preserve">x </w:t>
            </w:r>
            <w:r>
              <w:t>D</w:t>
            </w:r>
            <w:r w:rsidRPr="00D55675">
              <w:t>)</w:t>
            </w:r>
          </w:p>
        </w:tc>
        <w:tc>
          <w:tcPr>
            <w:tcW w:w="1140" w:type="dxa"/>
            <w:shd w:val="clear" w:color="auto" w:fill="auto"/>
          </w:tcPr>
          <w:p w14:paraId="108B6CE7" w14:textId="77777777" w:rsidR="00CC345D" w:rsidRPr="00D55675" w:rsidRDefault="00CC345D" w:rsidP="005312D0">
            <w:pPr>
              <w:pStyle w:val="TAH"/>
            </w:pPr>
            <w:r w:rsidRPr="00D55675">
              <w:t>SNR (dB)</w:t>
            </w:r>
          </w:p>
        </w:tc>
      </w:tr>
      <w:tr w:rsidR="00CC345D" w14:paraId="3AA8BB2D" w14:textId="77777777" w:rsidTr="005312D0">
        <w:trPr>
          <w:jc w:val="center"/>
        </w:trPr>
        <w:tc>
          <w:tcPr>
            <w:tcW w:w="1525" w:type="dxa"/>
            <w:vMerge w:val="restart"/>
          </w:tcPr>
          <w:p w14:paraId="033DF995" w14:textId="77777777" w:rsidR="00CC345D" w:rsidRDefault="00CC345D" w:rsidP="005312D0">
            <w:pPr>
              <w:pStyle w:val="TAC"/>
            </w:pPr>
            <w:r w:rsidRPr="00F95B02">
              <w:t>1</w:t>
            </w:r>
          </w:p>
        </w:tc>
        <w:tc>
          <w:tcPr>
            <w:tcW w:w="1620" w:type="dxa"/>
            <w:tcBorders>
              <w:bottom w:val="nil"/>
            </w:tcBorders>
          </w:tcPr>
          <w:p w14:paraId="7B9C6B71" w14:textId="77777777" w:rsidR="00CC345D" w:rsidRDefault="00CC345D" w:rsidP="005312D0">
            <w:pPr>
              <w:pStyle w:val="TAC"/>
            </w:pPr>
            <w:r>
              <w:t>1</w:t>
            </w:r>
          </w:p>
        </w:tc>
        <w:tc>
          <w:tcPr>
            <w:tcW w:w="1445" w:type="dxa"/>
            <w:tcBorders>
              <w:bottom w:val="nil"/>
            </w:tcBorders>
          </w:tcPr>
          <w:p w14:paraId="3AD2D599" w14:textId="77777777" w:rsidR="00CC345D" w:rsidRDefault="00CC345D" w:rsidP="005312D0">
            <w:pPr>
              <w:pStyle w:val="TAC"/>
              <w:rPr>
                <w:rFonts w:cs="Arial"/>
              </w:rPr>
            </w:pPr>
            <w:r>
              <w:rPr>
                <w:rFonts w:cs="Arial"/>
              </w:rPr>
              <w:t>Normal</w:t>
            </w:r>
          </w:p>
        </w:tc>
        <w:tc>
          <w:tcPr>
            <w:tcW w:w="3003" w:type="dxa"/>
            <w:tcBorders>
              <w:bottom w:val="nil"/>
            </w:tcBorders>
          </w:tcPr>
          <w:p w14:paraId="45592F9D"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9847C7F" w14:textId="77777777" w:rsidR="00CC345D" w:rsidRDefault="00CC345D" w:rsidP="005312D0">
            <w:pPr>
              <w:pStyle w:val="TAC"/>
            </w:pPr>
            <w:r w:rsidRPr="00977213">
              <w:rPr>
                <w:rFonts w:eastAsia="DengXian"/>
              </w:rPr>
              <w:t>6.4</w:t>
            </w:r>
          </w:p>
        </w:tc>
      </w:tr>
      <w:tr w:rsidR="00CC345D" w14:paraId="7B2D3707" w14:textId="77777777" w:rsidTr="005312D0">
        <w:trPr>
          <w:jc w:val="center"/>
        </w:trPr>
        <w:tc>
          <w:tcPr>
            <w:tcW w:w="1525" w:type="dxa"/>
            <w:vMerge/>
            <w:tcBorders>
              <w:bottom w:val="single" w:sz="4" w:space="0" w:color="auto"/>
            </w:tcBorders>
          </w:tcPr>
          <w:p w14:paraId="7621792C" w14:textId="77777777" w:rsidR="00CC345D" w:rsidRDefault="00CC345D" w:rsidP="005312D0">
            <w:pPr>
              <w:pStyle w:val="TAC"/>
            </w:pPr>
          </w:p>
        </w:tc>
        <w:tc>
          <w:tcPr>
            <w:tcW w:w="1620" w:type="dxa"/>
            <w:tcBorders>
              <w:bottom w:val="single" w:sz="4" w:space="0" w:color="auto"/>
            </w:tcBorders>
          </w:tcPr>
          <w:p w14:paraId="7D32864A" w14:textId="77777777" w:rsidR="00CC345D" w:rsidRDefault="00CC345D" w:rsidP="005312D0">
            <w:pPr>
              <w:pStyle w:val="TAC"/>
            </w:pPr>
            <w:r>
              <w:t>2</w:t>
            </w:r>
          </w:p>
        </w:tc>
        <w:tc>
          <w:tcPr>
            <w:tcW w:w="1445" w:type="dxa"/>
            <w:tcBorders>
              <w:bottom w:val="single" w:sz="4" w:space="0" w:color="auto"/>
            </w:tcBorders>
          </w:tcPr>
          <w:p w14:paraId="1656C8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1A46A992"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E3F4A6" w14:textId="77777777" w:rsidR="00CC345D" w:rsidRDefault="00CC345D" w:rsidP="005312D0">
            <w:pPr>
              <w:pStyle w:val="TAC"/>
            </w:pPr>
            <w:r w:rsidRPr="00977213">
              <w:rPr>
                <w:rFonts w:eastAsia="DengXian"/>
              </w:rPr>
              <w:t>0.5</w:t>
            </w:r>
          </w:p>
        </w:tc>
      </w:tr>
    </w:tbl>
    <w:p w14:paraId="10A506A0" w14:textId="77777777" w:rsidR="00CC345D" w:rsidRPr="00F95B02" w:rsidRDefault="00CC345D" w:rsidP="00CC345D"/>
    <w:p w14:paraId="6837B3FE" w14:textId="77777777" w:rsidR="00A32616" w:rsidRPr="00F95B02" w:rsidRDefault="00A32616" w:rsidP="00A32616">
      <w:pPr>
        <w:pStyle w:val="Heading3"/>
      </w:pPr>
      <w:bookmarkStart w:id="3042" w:name="_Toc176441533"/>
      <w:bookmarkStart w:id="3043" w:name="_Toc187246525"/>
      <w:r w:rsidRPr="00F95B02">
        <w:lastRenderedPageBreak/>
        <w:t>8.3.5</w:t>
      </w:r>
      <w:r w:rsidRPr="00F95B02">
        <w:tab/>
        <w:t>Performance requirements for PUCCH format 3</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3C0100EC" w14:textId="77777777" w:rsidR="00A32616" w:rsidRPr="00F95B02" w:rsidRDefault="00A32616" w:rsidP="00A32616">
      <w:pPr>
        <w:pStyle w:val="Heading4"/>
      </w:pPr>
      <w:bookmarkStart w:id="3044" w:name="_Toc21127596"/>
      <w:bookmarkStart w:id="3045" w:name="_Toc29811805"/>
      <w:bookmarkStart w:id="3046" w:name="_Toc36817357"/>
      <w:bookmarkStart w:id="3047" w:name="_Toc37260279"/>
      <w:bookmarkStart w:id="3048" w:name="_Toc37267667"/>
      <w:bookmarkStart w:id="3049" w:name="_Toc44712269"/>
      <w:bookmarkStart w:id="3050" w:name="_Toc45893582"/>
      <w:bookmarkStart w:id="3051" w:name="_Toc53178304"/>
      <w:bookmarkStart w:id="3052" w:name="_Toc53178755"/>
      <w:bookmarkStart w:id="3053" w:name="_Toc61178993"/>
      <w:bookmarkStart w:id="3054" w:name="_Toc61179463"/>
      <w:bookmarkStart w:id="3055" w:name="_Toc67916759"/>
      <w:bookmarkStart w:id="3056" w:name="_Toc74663363"/>
      <w:bookmarkStart w:id="3057" w:name="_Toc82621904"/>
      <w:bookmarkStart w:id="3058" w:name="_Toc90422751"/>
      <w:bookmarkStart w:id="3059" w:name="_Toc106782947"/>
      <w:bookmarkStart w:id="3060" w:name="_Toc107311838"/>
      <w:bookmarkStart w:id="3061" w:name="_Toc107419422"/>
      <w:bookmarkStart w:id="3062" w:name="_Toc107475049"/>
      <w:bookmarkStart w:id="3063" w:name="_Toc123044207"/>
      <w:bookmarkStart w:id="3064" w:name="_Toc124157846"/>
      <w:bookmarkStart w:id="3065" w:name="_Toc124259769"/>
      <w:bookmarkStart w:id="3066" w:name="_Toc130584840"/>
      <w:bookmarkStart w:id="3067" w:name="_Toc137464496"/>
      <w:bookmarkStart w:id="3068" w:name="_Toc138884165"/>
      <w:bookmarkStart w:id="3069" w:name="_Toc145643366"/>
      <w:bookmarkStart w:id="3070" w:name="_Toc155469467"/>
      <w:bookmarkStart w:id="3071" w:name="_Toc161667813"/>
      <w:bookmarkStart w:id="3072" w:name="_Toc169708631"/>
      <w:bookmarkStart w:id="3073" w:name="_Toc176441534"/>
      <w:bookmarkStart w:id="3074" w:name="_Toc187246526"/>
      <w:r w:rsidRPr="00F95B02">
        <w:t>8.3.5.1</w:t>
      </w:r>
      <w:r w:rsidRPr="00F95B02">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65BA63E8"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075" w:name="_Toc21127597"/>
      <w:bookmarkStart w:id="3076" w:name="_Toc29811806"/>
      <w:bookmarkStart w:id="3077" w:name="_Toc36817358"/>
      <w:bookmarkStart w:id="3078" w:name="_Toc37260280"/>
      <w:bookmarkStart w:id="3079" w:name="_Toc37267668"/>
      <w:bookmarkStart w:id="3080" w:name="_Toc44712270"/>
      <w:bookmarkStart w:id="3081" w:name="_Toc45893583"/>
      <w:bookmarkStart w:id="3082" w:name="_Toc53178305"/>
      <w:bookmarkStart w:id="3083" w:name="_Toc53178756"/>
      <w:bookmarkStart w:id="3084" w:name="_Toc61178994"/>
      <w:bookmarkStart w:id="3085" w:name="_Toc61179464"/>
      <w:bookmarkStart w:id="3086" w:name="_Toc67916760"/>
      <w:bookmarkStart w:id="3087" w:name="_Toc74663364"/>
      <w:bookmarkStart w:id="3088" w:name="_Toc82621905"/>
      <w:bookmarkStart w:id="3089" w:name="_Toc90422752"/>
      <w:bookmarkStart w:id="3090" w:name="_Toc106782948"/>
      <w:bookmarkStart w:id="3091" w:name="_Toc107311839"/>
      <w:bookmarkStart w:id="3092" w:name="_Toc107419423"/>
      <w:bookmarkStart w:id="3093" w:name="_Toc107475050"/>
      <w:bookmarkStart w:id="3094" w:name="_Toc123044208"/>
      <w:bookmarkStart w:id="3095" w:name="_Toc124157847"/>
      <w:bookmarkStart w:id="3096" w:name="_Toc124259770"/>
      <w:bookmarkStart w:id="3097" w:name="_Toc130584841"/>
      <w:bookmarkStart w:id="3098" w:name="_Toc137464497"/>
      <w:bookmarkStart w:id="3099" w:name="_Toc138884166"/>
      <w:bookmarkStart w:id="3100" w:name="_Toc145643367"/>
      <w:bookmarkStart w:id="3101" w:name="_Toc155469468"/>
      <w:bookmarkStart w:id="3102" w:name="_Toc161667814"/>
      <w:bookmarkStart w:id="3103" w:name="_Toc169708632"/>
      <w:bookmarkStart w:id="3104" w:name="_Toc176441535"/>
      <w:bookmarkStart w:id="3105" w:name="_Toc187246527"/>
      <w:r w:rsidRPr="00F95B02">
        <w:t>8.3.5.2</w:t>
      </w:r>
      <w:r w:rsidRPr="00F95B02">
        <w:tab/>
        <w:t>Minimum requirements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05946D2B" w14:textId="77777777" w:rsidR="008C75E7" w:rsidRDefault="008C75E7" w:rsidP="008C75E7">
      <w:pPr>
        <w:pStyle w:val="TH"/>
        <w:rPr>
          <w:rFonts w:cs="Arial"/>
          <w:lang w:eastAsia="zh-CN"/>
        </w:rPr>
      </w:pPr>
      <w:bookmarkStart w:id="3106" w:name="_Toc21127598"/>
      <w:bookmarkStart w:id="3107" w:name="_Toc29811807"/>
      <w:bookmarkStart w:id="3108" w:name="_Toc36817359"/>
      <w:bookmarkStart w:id="3109" w:name="_Toc37260281"/>
      <w:bookmarkStart w:id="3110" w:name="_Toc37267669"/>
      <w:bookmarkStart w:id="3111" w:name="_Toc44712271"/>
      <w:bookmarkStart w:id="3112" w:name="_Toc45893584"/>
      <w:bookmarkStart w:id="3113" w:name="_Toc53178306"/>
      <w:bookmarkStart w:id="3114" w:name="_Toc53178757"/>
      <w:bookmarkStart w:id="3115" w:name="_Toc61178995"/>
      <w:bookmarkStart w:id="3116" w:name="_Toc61179465"/>
      <w:bookmarkStart w:id="3117" w:name="_Toc67916761"/>
      <w:bookmarkStart w:id="3118" w:name="_Toc74663365"/>
      <w:bookmarkStart w:id="3119" w:name="_Toc82621906"/>
      <w:bookmarkStart w:id="3120" w:name="_Toc90422753"/>
      <w:bookmarkStart w:id="3121" w:name="_Toc106782949"/>
      <w:bookmarkStart w:id="3122" w:name="_Toc107311840"/>
      <w:bookmarkStart w:id="3123" w:name="_Toc107419424"/>
      <w:bookmarkStart w:id="3124" w:name="_Toc107475051"/>
      <w:bookmarkStart w:id="3125" w:name="_Toc123044209"/>
      <w:bookmarkStart w:id="3126" w:name="_Toc124157848"/>
      <w:bookmarkStart w:id="3127" w:name="_Toc124259771"/>
      <w:bookmarkStart w:id="3128" w:name="_Toc130584842"/>
      <w:bookmarkStart w:id="3129" w:name="_Toc137464498"/>
      <w:bookmarkStart w:id="3130" w:name="_Toc138884167"/>
      <w:bookmarkStart w:id="3131" w:name="_Toc145643368"/>
      <w:bookmarkStart w:id="3132" w:name="_Toc155469469"/>
      <w:bookmarkStart w:id="3133" w:name="_Toc161667815"/>
      <w:bookmarkStart w:id="3134" w:name="_Toc169708633"/>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5D41FD33" w14:textId="77777777" w:rsidTr="005312D0">
        <w:trPr>
          <w:trHeight w:val="621"/>
          <w:jc w:val="center"/>
        </w:trPr>
        <w:tc>
          <w:tcPr>
            <w:tcW w:w="1200" w:type="dxa"/>
          </w:tcPr>
          <w:p w14:paraId="2A2CB51B" w14:textId="77777777" w:rsidR="008C75E7" w:rsidRPr="00D55675" w:rsidRDefault="008C75E7" w:rsidP="005312D0">
            <w:pPr>
              <w:pStyle w:val="TAH"/>
            </w:pPr>
            <w:r w:rsidRPr="00D55675">
              <w:t xml:space="preserve">Number of </w:t>
            </w:r>
          </w:p>
          <w:p w14:paraId="102CA647" w14:textId="77777777" w:rsidR="008C75E7" w:rsidRPr="00D55675" w:rsidRDefault="008C75E7" w:rsidP="005312D0">
            <w:pPr>
              <w:pStyle w:val="TAH"/>
            </w:pPr>
            <w:r w:rsidRPr="00D55675">
              <w:t>TX antennas</w:t>
            </w:r>
          </w:p>
        </w:tc>
        <w:tc>
          <w:tcPr>
            <w:tcW w:w="1549" w:type="dxa"/>
          </w:tcPr>
          <w:p w14:paraId="1BF3A0A0" w14:textId="77777777" w:rsidR="008C75E7" w:rsidRPr="00D55675" w:rsidRDefault="008C75E7" w:rsidP="005312D0">
            <w:pPr>
              <w:pStyle w:val="TAH"/>
            </w:pPr>
            <w:r w:rsidRPr="00D55675">
              <w:t xml:space="preserve">Number of RX </w:t>
            </w:r>
          </w:p>
          <w:p w14:paraId="6C65E1C1" w14:textId="77777777" w:rsidR="008C75E7" w:rsidRPr="00D55675" w:rsidRDefault="008C75E7" w:rsidP="005312D0">
            <w:pPr>
              <w:pStyle w:val="TAH"/>
            </w:pPr>
            <w:r w:rsidRPr="00D55675">
              <w:t>antennas</w:t>
            </w:r>
          </w:p>
        </w:tc>
        <w:tc>
          <w:tcPr>
            <w:tcW w:w="1116" w:type="dxa"/>
          </w:tcPr>
          <w:p w14:paraId="1B929BD5" w14:textId="599D38D2" w:rsidR="008C75E7" w:rsidRPr="00D55675" w:rsidRDefault="008C75E7" w:rsidP="005312D0">
            <w:pPr>
              <w:pStyle w:val="TAH"/>
            </w:pPr>
            <w:r>
              <w:t>Cycli</w:t>
            </w:r>
            <w:r>
              <w:rPr>
                <w:rFonts w:hint="eastAsia"/>
                <w:lang w:eastAsia="zh-CN"/>
              </w:rPr>
              <w:t>c</w:t>
            </w:r>
            <w:r>
              <w:t xml:space="preserve"> Prefix</w:t>
            </w:r>
          </w:p>
        </w:tc>
        <w:tc>
          <w:tcPr>
            <w:tcW w:w="2700" w:type="dxa"/>
          </w:tcPr>
          <w:p w14:paraId="6270F173" w14:textId="77777777" w:rsidR="008C75E7" w:rsidRPr="00D55675" w:rsidRDefault="008C75E7" w:rsidP="005312D0">
            <w:pPr>
              <w:pStyle w:val="TAH"/>
            </w:pPr>
            <w:r w:rsidRPr="00D55675">
              <w:t>Propagation conditions and</w:t>
            </w:r>
          </w:p>
          <w:p w14:paraId="21EBB606" w14:textId="7F99C7B9" w:rsidR="008C75E7" w:rsidRPr="00D55675" w:rsidRDefault="008C75E7" w:rsidP="005312D0">
            <w:pPr>
              <w:pStyle w:val="TAH"/>
            </w:pPr>
            <w:r w:rsidRPr="00D55675">
              <w:t xml:space="preserve">correlation matrix (Annex </w:t>
            </w:r>
            <w:r>
              <w:t>D</w:t>
            </w:r>
            <w:r w:rsidRPr="00946A19">
              <w:t>)</w:t>
            </w:r>
          </w:p>
        </w:tc>
        <w:tc>
          <w:tcPr>
            <w:tcW w:w="1980" w:type="dxa"/>
          </w:tcPr>
          <w:p w14:paraId="6AB2D793" w14:textId="498FF293"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6A05029C" w14:textId="77777777" w:rsidR="008C75E7" w:rsidRPr="00D55675" w:rsidRDefault="008C75E7" w:rsidP="005312D0">
            <w:pPr>
              <w:pStyle w:val="TAH"/>
            </w:pPr>
            <w:r w:rsidRPr="00D55675">
              <w:t>SNR (dB)</w:t>
            </w:r>
          </w:p>
        </w:tc>
      </w:tr>
      <w:tr w:rsidR="008C75E7" w14:paraId="1A68043C" w14:textId="77777777" w:rsidTr="005312D0">
        <w:trPr>
          <w:jc w:val="center"/>
        </w:trPr>
        <w:tc>
          <w:tcPr>
            <w:tcW w:w="1200" w:type="dxa"/>
            <w:vMerge w:val="restart"/>
          </w:tcPr>
          <w:p w14:paraId="479B8842" w14:textId="77777777" w:rsidR="008C75E7" w:rsidRDefault="008C75E7" w:rsidP="005312D0">
            <w:pPr>
              <w:pStyle w:val="TAC"/>
            </w:pPr>
            <w:r w:rsidRPr="00F95B02">
              <w:t>1</w:t>
            </w:r>
          </w:p>
        </w:tc>
        <w:tc>
          <w:tcPr>
            <w:tcW w:w="1549" w:type="dxa"/>
            <w:vMerge w:val="restart"/>
          </w:tcPr>
          <w:p w14:paraId="34C73A0C" w14:textId="77777777" w:rsidR="008C75E7" w:rsidRDefault="008C75E7" w:rsidP="005312D0">
            <w:pPr>
              <w:pStyle w:val="TAC"/>
            </w:pPr>
            <w:r>
              <w:t>1</w:t>
            </w:r>
          </w:p>
        </w:tc>
        <w:tc>
          <w:tcPr>
            <w:tcW w:w="1116" w:type="dxa"/>
            <w:vMerge w:val="restart"/>
          </w:tcPr>
          <w:p w14:paraId="5A0AB1AE" w14:textId="77777777" w:rsidR="008C75E7" w:rsidRDefault="008C75E7" w:rsidP="005312D0">
            <w:pPr>
              <w:pStyle w:val="TAC"/>
              <w:rPr>
                <w:rFonts w:cs="Arial"/>
              </w:rPr>
            </w:pPr>
            <w:r>
              <w:rPr>
                <w:rFonts w:cs="Arial"/>
              </w:rPr>
              <w:t>Normal</w:t>
            </w:r>
          </w:p>
        </w:tc>
        <w:tc>
          <w:tcPr>
            <w:tcW w:w="2700" w:type="dxa"/>
            <w:vMerge w:val="restart"/>
          </w:tcPr>
          <w:p w14:paraId="674F397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55BD76D" w14:textId="77777777" w:rsidR="008C75E7" w:rsidRDefault="008C75E7" w:rsidP="005312D0">
            <w:pPr>
              <w:pStyle w:val="TAC"/>
            </w:pPr>
            <w:r w:rsidRPr="00F95B02">
              <w:rPr>
                <w:rFonts w:cs="Arial"/>
                <w:lang w:eastAsia="zh-CN"/>
              </w:rPr>
              <w:t>No additional DM-RS</w:t>
            </w:r>
          </w:p>
        </w:tc>
        <w:tc>
          <w:tcPr>
            <w:tcW w:w="819" w:type="dxa"/>
          </w:tcPr>
          <w:p w14:paraId="0F646AF5" w14:textId="77777777" w:rsidR="008C75E7" w:rsidRDefault="008C75E7" w:rsidP="005312D0">
            <w:pPr>
              <w:pStyle w:val="TAC"/>
            </w:pPr>
            <w:r w:rsidRPr="00977213">
              <w:rPr>
                <w:rFonts w:eastAsia="DengXian"/>
              </w:rPr>
              <w:t>6.6</w:t>
            </w:r>
          </w:p>
        </w:tc>
      </w:tr>
      <w:tr w:rsidR="008C75E7" w14:paraId="7959A91E" w14:textId="77777777" w:rsidTr="005312D0">
        <w:trPr>
          <w:jc w:val="center"/>
        </w:trPr>
        <w:tc>
          <w:tcPr>
            <w:tcW w:w="1200" w:type="dxa"/>
            <w:vMerge/>
          </w:tcPr>
          <w:p w14:paraId="2377335C" w14:textId="77777777" w:rsidR="008C75E7" w:rsidRPr="00F95B02" w:rsidRDefault="008C75E7" w:rsidP="005312D0">
            <w:pPr>
              <w:pStyle w:val="TAC"/>
            </w:pPr>
          </w:p>
        </w:tc>
        <w:tc>
          <w:tcPr>
            <w:tcW w:w="1549" w:type="dxa"/>
            <w:vMerge/>
            <w:tcBorders>
              <w:bottom w:val="nil"/>
            </w:tcBorders>
          </w:tcPr>
          <w:p w14:paraId="2EFA27CA" w14:textId="77777777" w:rsidR="008C75E7" w:rsidRDefault="008C75E7" w:rsidP="005312D0">
            <w:pPr>
              <w:pStyle w:val="TAC"/>
            </w:pPr>
          </w:p>
        </w:tc>
        <w:tc>
          <w:tcPr>
            <w:tcW w:w="1116" w:type="dxa"/>
            <w:vMerge/>
            <w:tcBorders>
              <w:bottom w:val="nil"/>
            </w:tcBorders>
          </w:tcPr>
          <w:p w14:paraId="4DD54247" w14:textId="77777777" w:rsidR="008C75E7" w:rsidRDefault="008C75E7" w:rsidP="005312D0">
            <w:pPr>
              <w:pStyle w:val="TAC"/>
              <w:rPr>
                <w:rFonts w:cs="Arial"/>
              </w:rPr>
            </w:pPr>
          </w:p>
        </w:tc>
        <w:tc>
          <w:tcPr>
            <w:tcW w:w="2700" w:type="dxa"/>
            <w:vMerge/>
            <w:tcBorders>
              <w:bottom w:val="nil"/>
            </w:tcBorders>
          </w:tcPr>
          <w:p w14:paraId="095C8C17" w14:textId="77777777" w:rsidR="008C75E7" w:rsidRDefault="008C75E7" w:rsidP="005312D0">
            <w:pPr>
              <w:pStyle w:val="TAC"/>
              <w:rPr>
                <w:rFonts w:cs="Arial"/>
              </w:rPr>
            </w:pPr>
          </w:p>
        </w:tc>
        <w:tc>
          <w:tcPr>
            <w:tcW w:w="1980" w:type="dxa"/>
          </w:tcPr>
          <w:p w14:paraId="3E771038" w14:textId="77777777" w:rsidR="008C75E7" w:rsidRDefault="008C75E7" w:rsidP="005312D0">
            <w:pPr>
              <w:pStyle w:val="TAC"/>
            </w:pPr>
            <w:r w:rsidRPr="00F95B02">
              <w:rPr>
                <w:rFonts w:cs="Arial"/>
                <w:lang w:eastAsia="zh-CN"/>
              </w:rPr>
              <w:t>Additional DM-RS</w:t>
            </w:r>
          </w:p>
        </w:tc>
        <w:tc>
          <w:tcPr>
            <w:tcW w:w="819" w:type="dxa"/>
          </w:tcPr>
          <w:p w14:paraId="78B60138" w14:textId="77777777" w:rsidR="008C75E7" w:rsidRDefault="008C75E7" w:rsidP="005312D0">
            <w:pPr>
              <w:pStyle w:val="TAC"/>
            </w:pPr>
            <w:r w:rsidRPr="00977213">
              <w:rPr>
                <w:rFonts w:eastAsia="DengXian"/>
              </w:rPr>
              <w:t>6.4</w:t>
            </w:r>
          </w:p>
        </w:tc>
      </w:tr>
      <w:tr w:rsidR="008C75E7" w14:paraId="672CE789" w14:textId="77777777" w:rsidTr="005312D0">
        <w:trPr>
          <w:jc w:val="center"/>
        </w:trPr>
        <w:tc>
          <w:tcPr>
            <w:tcW w:w="1200" w:type="dxa"/>
            <w:vMerge/>
          </w:tcPr>
          <w:p w14:paraId="7FB9D3C3" w14:textId="77777777" w:rsidR="008C75E7" w:rsidRDefault="008C75E7" w:rsidP="005312D0">
            <w:pPr>
              <w:pStyle w:val="TAC"/>
            </w:pPr>
          </w:p>
        </w:tc>
        <w:tc>
          <w:tcPr>
            <w:tcW w:w="1549" w:type="dxa"/>
            <w:vMerge w:val="restart"/>
          </w:tcPr>
          <w:p w14:paraId="16FDE763" w14:textId="77777777" w:rsidR="008C75E7" w:rsidRDefault="008C75E7" w:rsidP="005312D0">
            <w:pPr>
              <w:pStyle w:val="TAC"/>
            </w:pPr>
            <w:r>
              <w:t>2</w:t>
            </w:r>
          </w:p>
        </w:tc>
        <w:tc>
          <w:tcPr>
            <w:tcW w:w="1116" w:type="dxa"/>
            <w:vMerge w:val="restart"/>
          </w:tcPr>
          <w:p w14:paraId="25A28B12" w14:textId="77777777" w:rsidR="008C75E7" w:rsidRDefault="008C75E7" w:rsidP="005312D0">
            <w:pPr>
              <w:pStyle w:val="TAC"/>
              <w:rPr>
                <w:rFonts w:cs="Arial"/>
              </w:rPr>
            </w:pPr>
            <w:r>
              <w:rPr>
                <w:rFonts w:cs="Arial"/>
              </w:rPr>
              <w:t>Normal</w:t>
            </w:r>
          </w:p>
        </w:tc>
        <w:tc>
          <w:tcPr>
            <w:tcW w:w="2700" w:type="dxa"/>
            <w:vMerge w:val="restart"/>
          </w:tcPr>
          <w:p w14:paraId="67BDFDAA"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EB95193" w14:textId="77777777" w:rsidR="008C75E7" w:rsidRDefault="008C75E7" w:rsidP="005312D0">
            <w:pPr>
              <w:pStyle w:val="TAC"/>
            </w:pPr>
            <w:r w:rsidRPr="00F95B02">
              <w:rPr>
                <w:rFonts w:cs="Arial"/>
                <w:lang w:eastAsia="zh-CN"/>
              </w:rPr>
              <w:t>No additional DM-RS</w:t>
            </w:r>
          </w:p>
        </w:tc>
        <w:tc>
          <w:tcPr>
            <w:tcW w:w="819" w:type="dxa"/>
          </w:tcPr>
          <w:p w14:paraId="267B670B" w14:textId="77777777" w:rsidR="008C75E7" w:rsidRDefault="008C75E7" w:rsidP="005312D0">
            <w:pPr>
              <w:pStyle w:val="TAC"/>
            </w:pPr>
            <w:r w:rsidRPr="00977213">
              <w:rPr>
                <w:rFonts w:eastAsia="DengXian"/>
              </w:rPr>
              <w:t>0.3</w:t>
            </w:r>
          </w:p>
        </w:tc>
      </w:tr>
      <w:tr w:rsidR="008C75E7" w14:paraId="65AC2C3C" w14:textId="77777777" w:rsidTr="005312D0">
        <w:trPr>
          <w:jc w:val="center"/>
        </w:trPr>
        <w:tc>
          <w:tcPr>
            <w:tcW w:w="1200" w:type="dxa"/>
            <w:vMerge/>
            <w:tcBorders>
              <w:bottom w:val="single" w:sz="4" w:space="0" w:color="auto"/>
            </w:tcBorders>
          </w:tcPr>
          <w:p w14:paraId="40BB6B1B" w14:textId="77777777" w:rsidR="008C75E7" w:rsidRDefault="008C75E7" w:rsidP="005312D0">
            <w:pPr>
              <w:pStyle w:val="TAC"/>
            </w:pPr>
          </w:p>
        </w:tc>
        <w:tc>
          <w:tcPr>
            <w:tcW w:w="1549" w:type="dxa"/>
            <w:vMerge/>
            <w:tcBorders>
              <w:bottom w:val="single" w:sz="4" w:space="0" w:color="auto"/>
            </w:tcBorders>
          </w:tcPr>
          <w:p w14:paraId="7108B9B5" w14:textId="77777777" w:rsidR="008C75E7" w:rsidRDefault="008C75E7" w:rsidP="005312D0">
            <w:pPr>
              <w:pStyle w:val="TAC"/>
            </w:pPr>
          </w:p>
        </w:tc>
        <w:tc>
          <w:tcPr>
            <w:tcW w:w="1116" w:type="dxa"/>
            <w:vMerge/>
            <w:tcBorders>
              <w:bottom w:val="single" w:sz="4" w:space="0" w:color="auto"/>
            </w:tcBorders>
          </w:tcPr>
          <w:p w14:paraId="76C938DB" w14:textId="77777777" w:rsidR="008C75E7" w:rsidRDefault="008C75E7" w:rsidP="005312D0">
            <w:pPr>
              <w:pStyle w:val="TAC"/>
              <w:rPr>
                <w:rFonts w:cs="Arial"/>
              </w:rPr>
            </w:pPr>
          </w:p>
        </w:tc>
        <w:tc>
          <w:tcPr>
            <w:tcW w:w="2700" w:type="dxa"/>
            <w:vMerge/>
            <w:tcBorders>
              <w:bottom w:val="single" w:sz="4" w:space="0" w:color="auto"/>
            </w:tcBorders>
          </w:tcPr>
          <w:p w14:paraId="20971D2D" w14:textId="77777777" w:rsidR="008C75E7" w:rsidRDefault="008C75E7" w:rsidP="005312D0">
            <w:pPr>
              <w:pStyle w:val="TAC"/>
              <w:rPr>
                <w:rFonts w:cs="Arial"/>
              </w:rPr>
            </w:pPr>
          </w:p>
        </w:tc>
        <w:tc>
          <w:tcPr>
            <w:tcW w:w="1980" w:type="dxa"/>
          </w:tcPr>
          <w:p w14:paraId="60470550" w14:textId="77777777" w:rsidR="008C75E7" w:rsidRDefault="008C75E7" w:rsidP="005312D0">
            <w:pPr>
              <w:pStyle w:val="TAC"/>
            </w:pPr>
            <w:r w:rsidRPr="00F95B02">
              <w:rPr>
                <w:rFonts w:cs="Arial"/>
                <w:lang w:eastAsia="zh-CN"/>
              </w:rPr>
              <w:t>Additional DM-RS</w:t>
            </w:r>
          </w:p>
        </w:tc>
        <w:tc>
          <w:tcPr>
            <w:tcW w:w="819" w:type="dxa"/>
          </w:tcPr>
          <w:p w14:paraId="1FA3B039" w14:textId="77777777" w:rsidR="008C75E7" w:rsidRDefault="008C75E7" w:rsidP="005312D0">
            <w:pPr>
              <w:pStyle w:val="TAC"/>
            </w:pPr>
            <w:r w:rsidRPr="00977213">
              <w:rPr>
                <w:rFonts w:eastAsia="DengXian"/>
              </w:rPr>
              <w:t>0.0</w:t>
            </w:r>
          </w:p>
        </w:tc>
      </w:tr>
    </w:tbl>
    <w:p w14:paraId="1929D61C" w14:textId="77777777" w:rsidR="008C75E7" w:rsidRDefault="008C75E7" w:rsidP="008C75E7">
      <w:pPr>
        <w:rPr>
          <w:lang w:eastAsia="zh-CN"/>
        </w:rPr>
      </w:pPr>
    </w:p>
    <w:p w14:paraId="7507C19E" w14:textId="77777777" w:rsidR="008C75E7" w:rsidRDefault="008C75E7" w:rsidP="008C75E7">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16082080" w14:textId="77777777" w:rsidTr="005312D0">
        <w:trPr>
          <w:trHeight w:val="621"/>
          <w:jc w:val="center"/>
        </w:trPr>
        <w:tc>
          <w:tcPr>
            <w:tcW w:w="1200" w:type="dxa"/>
          </w:tcPr>
          <w:p w14:paraId="459BB53F" w14:textId="77777777" w:rsidR="008C75E7" w:rsidRPr="00D55675" w:rsidRDefault="008C75E7" w:rsidP="005312D0">
            <w:pPr>
              <w:pStyle w:val="TAH"/>
            </w:pPr>
            <w:r w:rsidRPr="00D55675">
              <w:t xml:space="preserve">Number of </w:t>
            </w:r>
          </w:p>
          <w:p w14:paraId="01850CA1" w14:textId="77777777" w:rsidR="008C75E7" w:rsidRPr="00D55675" w:rsidRDefault="008C75E7" w:rsidP="005312D0">
            <w:pPr>
              <w:pStyle w:val="TAH"/>
            </w:pPr>
            <w:r w:rsidRPr="00D55675">
              <w:t>TX antennas</w:t>
            </w:r>
          </w:p>
        </w:tc>
        <w:tc>
          <w:tcPr>
            <w:tcW w:w="1549" w:type="dxa"/>
          </w:tcPr>
          <w:p w14:paraId="68422EB0" w14:textId="77777777" w:rsidR="008C75E7" w:rsidRPr="00D55675" w:rsidRDefault="008C75E7" w:rsidP="005312D0">
            <w:pPr>
              <w:pStyle w:val="TAH"/>
            </w:pPr>
            <w:r w:rsidRPr="00D55675">
              <w:t xml:space="preserve">Number of RX </w:t>
            </w:r>
          </w:p>
          <w:p w14:paraId="4E060A9A" w14:textId="77777777" w:rsidR="008C75E7" w:rsidRPr="00D55675" w:rsidRDefault="008C75E7" w:rsidP="005312D0">
            <w:pPr>
              <w:pStyle w:val="TAH"/>
            </w:pPr>
            <w:r w:rsidRPr="00D55675">
              <w:t>antennas</w:t>
            </w:r>
          </w:p>
        </w:tc>
        <w:tc>
          <w:tcPr>
            <w:tcW w:w="1116" w:type="dxa"/>
          </w:tcPr>
          <w:p w14:paraId="58D19421" w14:textId="3259E0AC" w:rsidR="008C75E7" w:rsidRPr="00D55675" w:rsidRDefault="008C75E7" w:rsidP="005312D0">
            <w:pPr>
              <w:pStyle w:val="TAH"/>
            </w:pPr>
            <w:r>
              <w:t>Cycli</w:t>
            </w:r>
            <w:r>
              <w:rPr>
                <w:rFonts w:hint="eastAsia"/>
                <w:lang w:eastAsia="zh-CN"/>
              </w:rPr>
              <w:t>c</w:t>
            </w:r>
            <w:r>
              <w:t xml:space="preserve"> Prefix</w:t>
            </w:r>
          </w:p>
        </w:tc>
        <w:tc>
          <w:tcPr>
            <w:tcW w:w="2700" w:type="dxa"/>
          </w:tcPr>
          <w:p w14:paraId="7B2C9C30" w14:textId="77777777" w:rsidR="008C75E7" w:rsidRPr="00D55675" w:rsidRDefault="008C75E7" w:rsidP="005312D0">
            <w:pPr>
              <w:pStyle w:val="TAH"/>
            </w:pPr>
            <w:r w:rsidRPr="00D55675">
              <w:t>Propagation conditions and</w:t>
            </w:r>
          </w:p>
          <w:p w14:paraId="7970D458" w14:textId="3D0CF635" w:rsidR="008C75E7" w:rsidRPr="00D55675" w:rsidRDefault="008C75E7" w:rsidP="005312D0">
            <w:pPr>
              <w:pStyle w:val="TAH"/>
            </w:pPr>
            <w:r w:rsidRPr="00D55675">
              <w:t>correlation matrix (</w:t>
            </w:r>
            <w:r w:rsidRPr="00946A19">
              <w:t xml:space="preserve">Annex </w:t>
            </w:r>
            <w:r>
              <w:t>D</w:t>
            </w:r>
            <w:r w:rsidRPr="00D55675">
              <w:t>)</w:t>
            </w:r>
          </w:p>
        </w:tc>
        <w:tc>
          <w:tcPr>
            <w:tcW w:w="1980" w:type="dxa"/>
          </w:tcPr>
          <w:p w14:paraId="788F3E5C" w14:textId="354E3349"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2A583C25" w14:textId="77777777" w:rsidR="008C75E7" w:rsidRPr="00D55675" w:rsidRDefault="008C75E7" w:rsidP="005312D0">
            <w:pPr>
              <w:pStyle w:val="TAH"/>
            </w:pPr>
            <w:r w:rsidRPr="00D55675">
              <w:t>SNR (dB)</w:t>
            </w:r>
          </w:p>
        </w:tc>
      </w:tr>
      <w:tr w:rsidR="008C75E7" w14:paraId="2E1A218A" w14:textId="77777777" w:rsidTr="005312D0">
        <w:trPr>
          <w:jc w:val="center"/>
        </w:trPr>
        <w:tc>
          <w:tcPr>
            <w:tcW w:w="1200" w:type="dxa"/>
            <w:vMerge w:val="restart"/>
          </w:tcPr>
          <w:p w14:paraId="50D385CC" w14:textId="77777777" w:rsidR="008C75E7" w:rsidRDefault="008C75E7" w:rsidP="005312D0">
            <w:pPr>
              <w:pStyle w:val="TAC"/>
            </w:pPr>
            <w:r w:rsidRPr="00F95B02">
              <w:t>1</w:t>
            </w:r>
          </w:p>
        </w:tc>
        <w:tc>
          <w:tcPr>
            <w:tcW w:w="1549" w:type="dxa"/>
            <w:vMerge w:val="restart"/>
          </w:tcPr>
          <w:p w14:paraId="5DC0BEE5" w14:textId="77777777" w:rsidR="008C75E7" w:rsidRDefault="008C75E7" w:rsidP="005312D0">
            <w:pPr>
              <w:pStyle w:val="TAC"/>
            </w:pPr>
            <w:r>
              <w:t>1</w:t>
            </w:r>
          </w:p>
        </w:tc>
        <w:tc>
          <w:tcPr>
            <w:tcW w:w="1116" w:type="dxa"/>
            <w:vMerge w:val="restart"/>
          </w:tcPr>
          <w:p w14:paraId="46684496" w14:textId="77777777" w:rsidR="008C75E7" w:rsidRDefault="008C75E7" w:rsidP="005312D0">
            <w:pPr>
              <w:pStyle w:val="TAC"/>
              <w:rPr>
                <w:rFonts w:cs="Arial"/>
              </w:rPr>
            </w:pPr>
            <w:r>
              <w:rPr>
                <w:rFonts w:cs="Arial"/>
              </w:rPr>
              <w:t>Normal</w:t>
            </w:r>
          </w:p>
        </w:tc>
        <w:tc>
          <w:tcPr>
            <w:tcW w:w="2700" w:type="dxa"/>
            <w:vMerge w:val="restart"/>
          </w:tcPr>
          <w:p w14:paraId="291C0FD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497E99F" w14:textId="77777777" w:rsidR="008C75E7" w:rsidRDefault="008C75E7" w:rsidP="005312D0">
            <w:pPr>
              <w:pStyle w:val="TAC"/>
            </w:pPr>
            <w:r w:rsidRPr="00F95B02">
              <w:rPr>
                <w:rFonts w:cs="Arial"/>
                <w:lang w:eastAsia="zh-CN"/>
              </w:rPr>
              <w:t>No additional DM-RS</w:t>
            </w:r>
          </w:p>
        </w:tc>
        <w:tc>
          <w:tcPr>
            <w:tcW w:w="819" w:type="dxa"/>
          </w:tcPr>
          <w:p w14:paraId="42EA35AE" w14:textId="77777777" w:rsidR="008C75E7" w:rsidRDefault="008C75E7" w:rsidP="005312D0">
            <w:pPr>
              <w:pStyle w:val="TAC"/>
            </w:pPr>
            <w:r w:rsidRPr="00977213">
              <w:rPr>
                <w:rFonts w:eastAsia="DengXian"/>
              </w:rPr>
              <w:t>9.2</w:t>
            </w:r>
          </w:p>
        </w:tc>
      </w:tr>
      <w:tr w:rsidR="008C75E7" w14:paraId="5A95092F" w14:textId="77777777" w:rsidTr="005312D0">
        <w:trPr>
          <w:jc w:val="center"/>
        </w:trPr>
        <w:tc>
          <w:tcPr>
            <w:tcW w:w="1200" w:type="dxa"/>
            <w:vMerge/>
          </w:tcPr>
          <w:p w14:paraId="3B856FFE" w14:textId="77777777" w:rsidR="008C75E7" w:rsidRPr="00F95B02" w:rsidRDefault="008C75E7" w:rsidP="005312D0">
            <w:pPr>
              <w:pStyle w:val="TAC"/>
            </w:pPr>
          </w:p>
        </w:tc>
        <w:tc>
          <w:tcPr>
            <w:tcW w:w="1549" w:type="dxa"/>
            <w:vMerge/>
            <w:tcBorders>
              <w:bottom w:val="nil"/>
            </w:tcBorders>
          </w:tcPr>
          <w:p w14:paraId="09263A58" w14:textId="77777777" w:rsidR="008C75E7" w:rsidRDefault="008C75E7" w:rsidP="005312D0">
            <w:pPr>
              <w:pStyle w:val="TAC"/>
            </w:pPr>
          </w:p>
        </w:tc>
        <w:tc>
          <w:tcPr>
            <w:tcW w:w="1116" w:type="dxa"/>
            <w:vMerge/>
            <w:tcBorders>
              <w:bottom w:val="nil"/>
            </w:tcBorders>
          </w:tcPr>
          <w:p w14:paraId="1A98F7FF" w14:textId="77777777" w:rsidR="008C75E7" w:rsidRDefault="008C75E7" w:rsidP="005312D0">
            <w:pPr>
              <w:pStyle w:val="TAC"/>
              <w:rPr>
                <w:rFonts w:cs="Arial"/>
              </w:rPr>
            </w:pPr>
          </w:p>
        </w:tc>
        <w:tc>
          <w:tcPr>
            <w:tcW w:w="2700" w:type="dxa"/>
            <w:vMerge/>
            <w:tcBorders>
              <w:bottom w:val="nil"/>
            </w:tcBorders>
          </w:tcPr>
          <w:p w14:paraId="796EA3B0" w14:textId="77777777" w:rsidR="008C75E7" w:rsidRDefault="008C75E7" w:rsidP="005312D0">
            <w:pPr>
              <w:pStyle w:val="TAC"/>
              <w:rPr>
                <w:rFonts w:cs="Arial"/>
              </w:rPr>
            </w:pPr>
          </w:p>
        </w:tc>
        <w:tc>
          <w:tcPr>
            <w:tcW w:w="1980" w:type="dxa"/>
          </w:tcPr>
          <w:p w14:paraId="248A7DAB" w14:textId="77777777" w:rsidR="008C75E7" w:rsidRDefault="008C75E7" w:rsidP="005312D0">
            <w:pPr>
              <w:pStyle w:val="TAC"/>
            </w:pPr>
            <w:r w:rsidRPr="00F95B02">
              <w:rPr>
                <w:rFonts w:cs="Arial"/>
                <w:lang w:eastAsia="zh-CN"/>
              </w:rPr>
              <w:t>Additional DM-RS</w:t>
            </w:r>
          </w:p>
        </w:tc>
        <w:tc>
          <w:tcPr>
            <w:tcW w:w="819" w:type="dxa"/>
          </w:tcPr>
          <w:p w14:paraId="7003BDCB" w14:textId="77777777" w:rsidR="008C75E7" w:rsidRDefault="008C75E7" w:rsidP="005312D0">
            <w:pPr>
              <w:pStyle w:val="TAC"/>
            </w:pPr>
            <w:r w:rsidRPr="00977213">
              <w:rPr>
                <w:rFonts w:eastAsia="DengXian"/>
              </w:rPr>
              <w:t>8.6</w:t>
            </w:r>
          </w:p>
        </w:tc>
      </w:tr>
      <w:tr w:rsidR="008C75E7" w14:paraId="1BAE55B9" w14:textId="77777777" w:rsidTr="005312D0">
        <w:trPr>
          <w:jc w:val="center"/>
        </w:trPr>
        <w:tc>
          <w:tcPr>
            <w:tcW w:w="1200" w:type="dxa"/>
            <w:vMerge/>
          </w:tcPr>
          <w:p w14:paraId="228E3468" w14:textId="77777777" w:rsidR="008C75E7" w:rsidRDefault="008C75E7" w:rsidP="005312D0">
            <w:pPr>
              <w:pStyle w:val="TAC"/>
            </w:pPr>
          </w:p>
        </w:tc>
        <w:tc>
          <w:tcPr>
            <w:tcW w:w="1549" w:type="dxa"/>
            <w:vMerge w:val="restart"/>
          </w:tcPr>
          <w:p w14:paraId="447D3593" w14:textId="77777777" w:rsidR="008C75E7" w:rsidRDefault="008C75E7" w:rsidP="005312D0">
            <w:pPr>
              <w:pStyle w:val="TAC"/>
            </w:pPr>
            <w:r>
              <w:t>2</w:t>
            </w:r>
          </w:p>
        </w:tc>
        <w:tc>
          <w:tcPr>
            <w:tcW w:w="1116" w:type="dxa"/>
            <w:vMerge w:val="restart"/>
          </w:tcPr>
          <w:p w14:paraId="127D204C" w14:textId="77777777" w:rsidR="008C75E7" w:rsidRDefault="008C75E7" w:rsidP="005312D0">
            <w:pPr>
              <w:pStyle w:val="TAC"/>
              <w:rPr>
                <w:rFonts w:cs="Arial"/>
              </w:rPr>
            </w:pPr>
            <w:r>
              <w:rPr>
                <w:rFonts w:cs="Arial"/>
              </w:rPr>
              <w:t>Normal</w:t>
            </w:r>
          </w:p>
        </w:tc>
        <w:tc>
          <w:tcPr>
            <w:tcW w:w="2700" w:type="dxa"/>
            <w:vMerge w:val="restart"/>
          </w:tcPr>
          <w:p w14:paraId="654CB98E"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777465" w14:textId="77777777" w:rsidR="008C75E7" w:rsidRDefault="008C75E7" w:rsidP="005312D0">
            <w:pPr>
              <w:pStyle w:val="TAC"/>
            </w:pPr>
            <w:r w:rsidRPr="00F95B02">
              <w:rPr>
                <w:rFonts w:cs="Arial"/>
                <w:lang w:eastAsia="zh-CN"/>
              </w:rPr>
              <w:t>No additional DM-RS</w:t>
            </w:r>
          </w:p>
        </w:tc>
        <w:tc>
          <w:tcPr>
            <w:tcW w:w="819" w:type="dxa"/>
          </w:tcPr>
          <w:p w14:paraId="40B9318A" w14:textId="77777777" w:rsidR="008C75E7" w:rsidRDefault="008C75E7" w:rsidP="005312D0">
            <w:pPr>
              <w:pStyle w:val="TAC"/>
            </w:pPr>
            <w:r w:rsidRPr="00977213">
              <w:rPr>
                <w:rFonts w:eastAsia="DengXian"/>
              </w:rPr>
              <w:t>1.6</w:t>
            </w:r>
          </w:p>
        </w:tc>
      </w:tr>
      <w:tr w:rsidR="008C75E7" w14:paraId="3792BE10" w14:textId="77777777" w:rsidTr="005312D0">
        <w:trPr>
          <w:jc w:val="center"/>
        </w:trPr>
        <w:tc>
          <w:tcPr>
            <w:tcW w:w="1200" w:type="dxa"/>
            <w:vMerge/>
            <w:tcBorders>
              <w:bottom w:val="single" w:sz="4" w:space="0" w:color="auto"/>
            </w:tcBorders>
          </w:tcPr>
          <w:p w14:paraId="0A1B64D7" w14:textId="77777777" w:rsidR="008C75E7" w:rsidRDefault="008C75E7" w:rsidP="005312D0">
            <w:pPr>
              <w:pStyle w:val="TAC"/>
            </w:pPr>
          </w:p>
        </w:tc>
        <w:tc>
          <w:tcPr>
            <w:tcW w:w="1549" w:type="dxa"/>
            <w:vMerge/>
            <w:tcBorders>
              <w:bottom w:val="single" w:sz="4" w:space="0" w:color="auto"/>
            </w:tcBorders>
          </w:tcPr>
          <w:p w14:paraId="57F83C49" w14:textId="77777777" w:rsidR="008C75E7" w:rsidRDefault="008C75E7" w:rsidP="005312D0">
            <w:pPr>
              <w:pStyle w:val="TAC"/>
            </w:pPr>
          </w:p>
        </w:tc>
        <w:tc>
          <w:tcPr>
            <w:tcW w:w="1116" w:type="dxa"/>
            <w:vMerge/>
            <w:tcBorders>
              <w:bottom w:val="single" w:sz="4" w:space="0" w:color="auto"/>
            </w:tcBorders>
          </w:tcPr>
          <w:p w14:paraId="692D8E7D" w14:textId="77777777" w:rsidR="008C75E7" w:rsidRDefault="008C75E7" w:rsidP="005312D0">
            <w:pPr>
              <w:pStyle w:val="TAC"/>
              <w:rPr>
                <w:rFonts w:cs="Arial"/>
              </w:rPr>
            </w:pPr>
          </w:p>
        </w:tc>
        <w:tc>
          <w:tcPr>
            <w:tcW w:w="2700" w:type="dxa"/>
            <w:vMerge/>
            <w:tcBorders>
              <w:bottom w:val="single" w:sz="4" w:space="0" w:color="auto"/>
            </w:tcBorders>
          </w:tcPr>
          <w:p w14:paraId="13C046AD" w14:textId="77777777" w:rsidR="008C75E7" w:rsidRDefault="008C75E7" w:rsidP="005312D0">
            <w:pPr>
              <w:pStyle w:val="TAC"/>
              <w:rPr>
                <w:rFonts w:cs="Arial"/>
              </w:rPr>
            </w:pPr>
          </w:p>
        </w:tc>
        <w:tc>
          <w:tcPr>
            <w:tcW w:w="1980" w:type="dxa"/>
          </w:tcPr>
          <w:p w14:paraId="52641896" w14:textId="77777777" w:rsidR="008C75E7" w:rsidRDefault="008C75E7" w:rsidP="005312D0">
            <w:pPr>
              <w:pStyle w:val="TAC"/>
            </w:pPr>
            <w:r w:rsidRPr="00F95B02">
              <w:rPr>
                <w:rFonts w:cs="Arial"/>
                <w:lang w:eastAsia="zh-CN"/>
              </w:rPr>
              <w:t>Additional DM-RS</w:t>
            </w:r>
          </w:p>
        </w:tc>
        <w:tc>
          <w:tcPr>
            <w:tcW w:w="819" w:type="dxa"/>
          </w:tcPr>
          <w:p w14:paraId="6510261B" w14:textId="77777777" w:rsidR="008C75E7" w:rsidRDefault="008C75E7" w:rsidP="005312D0">
            <w:pPr>
              <w:pStyle w:val="TAC"/>
            </w:pPr>
            <w:r w:rsidRPr="00977213">
              <w:rPr>
                <w:rFonts w:eastAsia="DengXian"/>
              </w:rPr>
              <w:t>1.5</w:t>
            </w:r>
          </w:p>
        </w:tc>
      </w:tr>
    </w:tbl>
    <w:p w14:paraId="13924701" w14:textId="77777777" w:rsidR="008C75E7" w:rsidRPr="00F95B02" w:rsidRDefault="008C75E7" w:rsidP="008C75E7"/>
    <w:p w14:paraId="01CE5E3A" w14:textId="77777777" w:rsidR="00A32616" w:rsidRPr="00F95B02" w:rsidRDefault="00A32616" w:rsidP="00A32616">
      <w:pPr>
        <w:pStyle w:val="Heading3"/>
      </w:pPr>
      <w:bookmarkStart w:id="3135" w:name="_Toc176441536"/>
      <w:bookmarkStart w:id="3136" w:name="_Toc187246528"/>
      <w:r w:rsidRPr="00F95B02">
        <w:t>8.3.6</w:t>
      </w:r>
      <w:r w:rsidRPr="00F95B02">
        <w:tab/>
        <w:t>Performance requirements for PUCCH format 4</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65018F0A" w14:textId="77777777" w:rsidR="00A32616" w:rsidRPr="00F95B02" w:rsidRDefault="00A32616" w:rsidP="00A32616">
      <w:pPr>
        <w:pStyle w:val="Heading4"/>
      </w:pPr>
      <w:bookmarkStart w:id="3137" w:name="_Toc21127599"/>
      <w:bookmarkStart w:id="3138" w:name="_Toc29811808"/>
      <w:bookmarkStart w:id="3139" w:name="_Toc36817360"/>
      <w:bookmarkStart w:id="3140" w:name="_Toc37260282"/>
      <w:bookmarkStart w:id="3141" w:name="_Toc37267670"/>
      <w:bookmarkStart w:id="3142" w:name="_Toc44712272"/>
      <w:bookmarkStart w:id="3143" w:name="_Toc45893585"/>
      <w:bookmarkStart w:id="3144" w:name="_Toc53178307"/>
      <w:bookmarkStart w:id="3145" w:name="_Toc53178758"/>
      <w:bookmarkStart w:id="3146" w:name="_Toc61178996"/>
      <w:bookmarkStart w:id="3147" w:name="_Toc61179466"/>
      <w:bookmarkStart w:id="3148" w:name="_Toc67916762"/>
      <w:bookmarkStart w:id="3149" w:name="_Toc74663366"/>
      <w:bookmarkStart w:id="3150" w:name="_Toc82621907"/>
      <w:bookmarkStart w:id="3151" w:name="_Toc90422754"/>
      <w:bookmarkStart w:id="3152" w:name="_Toc106782950"/>
      <w:bookmarkStart w:id="3153" w:name="_Toc107311841"/>
      <w:bookmarkStart w:id="3154" w:name="_Toc107419425"/>
      <w:bookmarkStart w:id="3155" w:name="_Toc107475052"/>
      <w:bookmarkStart w:id="3156" w:name="_Toc123044210"/>
      <w:bookmarkStart w:id="3157" w:name="_Toc124157849"/>
      <w:bookmarkStart w:id="3158" w:name="_Toc124259772"/>
      <w:bookmarkStart w:id="3159" w:name="_Toc130584843"/>
      <w:bookmarkStart w:id="3160" w:name="_Toc137464499"/>
      <w:bookmarkStart w:id="3161" w:name="_Toc138884168"/>
      <w:bookmarkStart w:id="3162" w:name="_Toc145643369"/>
      <w:bookmarkStart w:id="3163" w:name="_Toc155469470"/>
      <w:bookmarkStart w:id="3164" w:name="_Toc161667816"/>
      <w:bookmarkStart w:id="3165" w:name="_Toc169708634"/>
      <w:bookmarkStart w:id="3166" w:name="_Toc176441537"/>
      <w:bookmarkStart w:id="3167" w:name="_Toc187246529"/>
      <w:r w:rsidRPr="00F95B02">
        <w:t>8.3.6.1</w:t>
      </w:r>
      <w:r w:rsidRPr="00F95B02">
        <w:tab/>
        <w:t>General</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3A97AD19" w:rsidR="00A32616" w:rsidRPr="00F95B02" w:rsidRDefault="000F1DEE" w:rsidP="00A32616">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168" w:name="_Toc21127600"/>
      <w:bookmarkStart w:id="3169" w:name="_Toc29811809"/>
      <w:bookmarkStart w:id="3170" w:name="_Toc36817361"/>
      <w:bookmarkStart w:id="3171" w:name="_Toc37260283"/>
      <w:bookmarkStart w:id="3172" w:name="_Toc37267671"/>
      <w:bookmarkStart w:id="3173" w:name="_Toc44712273"/>
      <w:bookmarkStart w:id="3174" w:name="_Toc45893586"/>
      <w:bookmarkStart w:id="3175" w:name="_Toc53178308"/>
      <w:bookmarkStart w:id="3176" w:name="_Toc53178759"/>
      <w:bookmarkStart w:id="3177" w:name="_Toc61178997"/>
      <w:bookmarkStart w:id="3178" w:name="_Toc61179467"/>
      <w:bookmarkStart w:id="3179" w:name="_Toc67916763"/>
      <w:bookmarkStart w:id="3180" w:name="_Toc74663367"/>
      <w:bookmarkStart w:id="3181" w:name="_Toc82621908"/>
      <w:bookmarkStart w:id="3182" w:name="_Toc90422755"/>
      <w:bookmarkStart w:id="3183" w:name="_Toc106782951"/>
      <w:bookmarkStart w:id="3184" w:name="_Toc107311842"/>
      <w:bookmarkStart w:id="3185" w:name="_Toc107419426"/>
      <w:bookmarkStart w:id="3186" w:name="_Toc107475053"/>
      <w:bookmarkStart w:id="3187" w:name="_Toc123044211"/>
      <w:bookmarkStart w:id="3188" w:name="_Toc124157850"/>
      <w:bookmarkStart w:id="3189" w:name="_Toc124259773"/>
      <w:bookmarkStart w:id="3190" w:name="_Toc130584844"/>
      <w:bookmarkStart w:id="3191" w:name="_Toc137464500"/>
      <w:bookmarkStart w:id="3192" w:name="_Toc138884169"/>
      <w:bookmarkStart w:id="3193" w:name="_Toc145643370"/>
      <w:bookmarkStart w:id="3194" w:name="_Toc155469471"/>
      <w:bookmarkStart w:id="3195" w:name="_Toc161667817"/>
      <w:bookmarkStart w:id="3196" w:name="_Toc169708635"/>
      <w:bookmarkStart w:id="3197" w:name="_Toc176441538"/>
      <w:bookmarkStart w:id="3198" w:name="_Toc187246530"/>
      <w:r w:rsidRPr="00F95B02">
        <w:t>8.3.6.2</w:t>
      </w:r>
      <w:r w:rsidRPr="00F95B02">
        <w:tab/>
        <w:t>Minimum requirement</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2A686B" w14:textId="77777777" w:rsidR="00EA69E9" w:rsidRDefault="00EA69E9" w:rsidP="00EA69E9">
      <w:pPr>
        <w:pStyle w:val="TH"/>
        <w:rPr>
          <w:rFonts w:cs="Arial"/>
          <w:lang w:eastAsia="zh-CN"/>
        </w:rPr>
      </w:pPr>
      <w:bookmarkStart w:id="3199" w:name="_Toc21127601"/>
      <w:bookmarkStart w:id="3200" w:name="_Toc29811810"/>
      <w:bookmarkStart w:id="3201" w:name="_Toc36817362"/>
      <w:bookmarkStart w:id="3202" w:name="_Toc37260284"/>
      <w:bookmarkStart w:id="3203" w:name="_Toc37267672"/>
      <w:bookmarkStart w:id="3204" w:name="_Toc44712274"/>
      <w:bookmarkStart w:id="3205" w:name="_Toc45893587"/>
      <w:bookmarkStart w:id="3206" w:name="_Toc53178309"/>
      <w:bookmarkStart w:id="3207" w:name="_Toc53178760"/>
      <w:bookmarkStart w:id="3208" w:name="_Toc61178998"/>
      <w:bookmarkStart w:id="3209" w:name="_Toc61179468"/>
      <w:bookmarkStart w:id="3210" w:name="_Toc67916764"/>
      <w:bookmarkStart w:id="3211" w:name="_Toc74663368"/>
      <w:bookmarkStart w:id="3212" w:name="_Toc82621909"/>
      <w:bookmarkStart w:id="3213" w:name="_Toc90422756"/>
      <w:bookmarkStart w:id="3214" w:name="_Toc106782952"/>
      <w:bookmarkStart w:id="3215" w:name="_Toc107311843"/>
      <w:bookmarkStart w:id="3216" w:name="_Toc107419427"/>
      <w:bookmarkStart w:id="3217" w:name="_Toc107475054"/>
      <w:bookmarkStart w:id="3218" w:name="_Toc114255647"/>
      <w:bookmarkStart w:id="3219" w:name="_Toc115186327"/>
      <w:bookmarkStart w:id="3220" w:name="_Toc123044212"/>
      <w:bookmarkStart w:id="3221" w:name="_Toc124157851"/>
      <w:bookmarkStart w:id="3222" w:name="_Toc124259774"/>
      <w:bookmarkStart w:id="3223" w:name="_Toc130584845"/>
      <w:bookmarkStart w:id="3224" w:name="_Toc137464501"/>
      <w:bookmarkStart w:id="3225" w:name="_Toc138884170"/>
      <w:bookmarkStart w:id="3226" w:name="_Toc145643371"/>
      <w:bookmarkStart w:id="3227" w:name="_Toc155469472"/>
      <w:bookmarkStart w:id="3228" w:name="_Toc161667818"/>
      <w:bookmarkStart w:id="3229" w:name="_Toc169708636"/>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17FB0C3C" w14:textId="77777777" w:rsidTr="005312D0">
        <w:trPr>
          <w:trHeight w:val="621"/>
          <w:jc w:val="center"/>
        </w:trPr>
        <w:tc>
          <w:tcPr>
            <w:tcW w:w="1200" w:type="dxa"/>
          </w:tcPr>
          <w:p w14:paraId="2DF48D31" w14:textId="77777777" w:rsidR="00EA69E9" w:rsidRPr="00D55675" w:rsidRDefault="00EA69E9" w:rsidP="005312D0">
            <w:pPr>
              <w:pStyle w:val="TAH"/>
            </w:pPr>
            <w:r w:rsidRPr="00D55675">
              <w:t xml:space="preserve">Number of </w:t>
            </w:r>
          </w:p>
          <w:p w14:paraId="19D94CBF" w14:textId="77777777" w:rsidR="00EA69E9" w:rsidRPr="00D55675" w:rsidRDefault="00EA69E9" w:rsidP="005312D0">
            <w:pPr>
              <w:pStyle w:val="TAH"/>
            </w:pPr>
            <w:r w:rsidRPr="00D55675">
              <w:t>TX antennas</w:t>
            </w:r>
          </w:p>
        </w:tc>
        <w:tc>
          <w:tcPr>
            <w:tcW w:w="1549" w:type="dxa"/>
          </w:tcPr>
          <w:p w14:paraId="4061FADA" w14:textId="77777777" w:rsidR="00EA69E9" w:rsidRPr="00D55675" w:rsidRDefault="00EA69E9" w:rsidP="005312D0">
            <w:pPr>
              <w:pStyle w:val="TAH"/>
            </w:pPr>
            <w:r w:rsidRPr="00D55675">
              <w:t xml:space="preserve">Number of RX </w:t>
            </w:r>
          </w:p>
          <w:p w14:paraId="09E15145" w14:textId="77777777" w:rsidR="00EA69E9" w:rsidRPr="00D55675" w:rsidRDefault="00EA69E9" w:rsidP="005312D0">
            <w:pPr>
              <w:pStyle w:val="TAH"/>
            </w:pPr>
            <w:r w:rsidRPr="00D55675">
              <w:t>antennas</w:t>
            </w:r>
          </w:p>
        </w:tc>
        <w:tc>
          <w:tcPr>
            <w:tcW w:w="1116" w:type="dxa"/>
          </w:tcPr>
          <w:p w14:paraId="23F76FE7" w14:textId="19892B81" w:rsidR="00EA69E9" w:rsidRPr="00D55675" w:rsidRDefault="00EA69E9" w:rsidP="005312D0">
            <w:pPr>
              <w:pStyle w:val="TAH"/>
            </w:pPr>
            <w:r>
              <w:t>Cycli</w:t>
            </w:r>
            <w:r>
              <w:rPr>
                <w:rFonts w:hint="eastAsia"/>
                <w:lang w:eastAsia="zh-CN"/>
              </w:rPr>
              <w:t>c</w:t>
            </w:r>
            <w:r>
              <w:t xml:space="preserve"> Prefix</w:t>
            </w:r>
          </w:p>
        </w:tc>
        <w:tc>
          <w:tcPr>
            <w:tcW w:w="2700" w:type="dxa"/>
          </w:tcPr>
          <w:p w14:paraId="668CAE5B" w14:textId="77777777" w:rsidR="00EA69E9" w:rsidRPr="00D55675" w:rsidRDefault="00EA69E9" w:rsidP="005312D0">
            <w:pPr>
              <w:pStyle w:val="TAH"/>
            </w:pPr>
            <w:r w:rsidRPr="00D55675">
              <w:t>Propagation conditions and</w:t>
            </w:r>
          </w:p>
          <w:p w14:paraId="3E09D72A" w14:textId="3E56A099" w:rsidR="00EA69E9" w:rsidRPr="00D55675" w:rsidRDefault="00EA69E9" w:rsidP="005312D0">
            <w:pPr>
              <w:pStyle w:val="TAH"/>
            </w:pPr>
            <w:r w:rsidRPr="00D55675">
              <w:t xml:space="preserve">correlation matrix (Annex </w:t>
            </w:r>
            <w:r>
              <w:t>D</w:t>
            </w:r>
            <w:r w:rsidRPr="00946A19">
              <w:t>)</w:t>
            </w:r>
          </w:p>
        </w:tc>
        <w:tc>
          <w:tcPr>
            <w:tcW w:w="1980" w:type="dxa"/>
          </w:tcPr>
          <w:p w14:paraId="1A9034A3" w14:textId="1C5BD1EB"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940048B" w14:textId="77777777" w:rsidR="00EA69E9" w:rsidRPr="00D55675" w:rsidRDefault="00EA69E9" w:rsidP="005312D0">
            <w:pPr>
              <w:pStyle w:val="TAH"/>
            </w:pPr>
            <w:r w:rsidRPr="00D55675">
              <w:t>SNR (dB)</w:t>
            </w:r>
          </w:p>
        </w:tc>
      </w:tr>
      <w:tr w:rsidR="00EA69E9" w14:paraId="43124425" w14:textId="77777777" w:rsidTr="005312D0">
        <w:trPr>
          <w:jc w:val="center"/>
        </w:trPr>
        <w:tc>
          <w:tcPr>
            <w:tcW w:w="1200" w:type="dxa"/>
            <w:vMerge w:val="restart"/>
          </w:tcPr>
          <w:p w14:paraId="15111511" w14:textId="77777777" w:rsidR="00EA69E9" w:rsidRDefault="00EA69E9" w:rsidP="005312D0">
            <w:pPr>
              <w:pStyle w:val="TAC"/>
            </w:pPr>
            <w:r w:rsidRPr="00F95B02">
              <w:t>1</w:t>
            </w:r>
          </w:p>
        </w:tc>
        <w:tc>
          <w:tcPr>
            <w:tcW w:w="1549" w:type="dxa"/>
            <w:vMerge w:val="restart"/>
          </w:tcPr>
          <w:p w14:paraId="4B61FAA7" w14:textId="77777777" w:rsidR="00EA69E9" w:rsidRDefault="00EA69E9" w:rsidP="005312D0">
            <w:pPr>
              <w:pStyle w:val="TAC"/>
            </w:pPr>
            <w:r>
              <w:t>1</w:t>
            </w:r>
          </w:p>
        </w:tc>
        <w:tc>
          <w:tcPr>
            <w:tcW w:w="1116" w:type="dxa"/>
            <w:vMerge w:val="restart"/>
          </w:tcPr>
          <w:p w14:paraId="08D9AB78" w14:textId="77777777" w:rsidR="00EA69E9" w:rsidRDefault="00EA69E9" w:rsidP="005312D0">
            <w:pPr>
              <w:pStyle w:val="TAC"/>
              <w:rPr>
                <w:rFonts w:cs="Arial"/>
              </w:rPr>
            </w:pPr>
            <w:r>
              <w:rPr>
                <w:rFonts w:cs="Arial"/>
              </w:rPr>
              <w:t>Normal</w:t>
            </w:r>
          </w:p>
        </w:tc>
        <w:tc>
          <w:tcPr>
            <w:tcW w:w="2700" w:type="dxa"/>
            <w:vMerge w:val="restart"/>
          </w:tcPr>
          <w:p w14:paraId="2193C30F"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CAECD39" w14:textId="77777777" w:rsidR="00EA69E9" w:rsidRDefault="00EA69E9" w:rsidP="005312D0">
            <w:pPr>
              <w:pStyle w:val="TAC"/>
            </w:pPr>
            <w:r w:rsidRPr="00F95B02">
              <w:rPr>
                <w:rFonts w:cs="Arial"/>
                <w:lang w:eastAsia="zh-CN"/>
              </w:rPr>
              <w:t>No additional DM-RS</w:t>
            </w:r>
          </w:p>
        </w:tc>
        <w:tc>
          <w:tcPr>
            <w:tcW w:w="819" w:type="dxa"/>
          </w:tcPr>
          <w:p w14:paraId="1903D515" w14:textId="77777777" w:rsidR="00EA69E9" w:rsidRDefault="00EA69E9" w:rsidP="005312D0">
            <w:pPr>
              <w:pStyle w:val="TAC"/>
            </w:pPr>
            <w:r w:rsidRPr="00977213">
              <w:rPr>
                <w:rFonts w:eastAsia="DengXian"/>
              </w:rPr>
              <w:t>8.9</w:t>
            </w:r>
          </w:p>
        </w:tc>
      </w:tr>
      <w:tr w:rsidR="00EA69E9" w14:paraId="2511CA52" w14:textId="77777777" w:rsidTr="005312D0">
        <w:trPr>
          <w:jc w:val="center"/>
        </w:trPr>
        <w:tc>
          <w:tcPr>
            <w:tcW w:w="1200" w:type="dxa"/>
            <w:vMerge/>
          </w:tcPr>
          <w:p w14:paraId="2ECD1E27" w14:textId="77777777" w:rsidR="00EA69E9" w:rsidRPr="00F95B02" w:rsidRDefault="00EA69E9" w:rsidP="005312D0">
            <w:pPr>
              <w:pStyle w:val="TAC"/>
            </w:pPr>
          </w:p>
        </w:tc>
        <w:tc>
          <w:tcPr>
            <w:tcW w:w="1549" w:type="dxa"/>
            <w:vMerge/>
            <w:tcBorders>
              <w:bottom w:val="nil"/>
            </w:tcBorders>
          </w:tcPr>
          <w:p w14:paraId="0E0A886D" w14:textId="77777777" w:rsidR="00EA69E9" w:rsidRDefault="00EA69E9" w:rsidP="005312D0">
            <w:pPr>
              <w:pStyle w:val="TAC"/>
            </w:pPr>
          </w:p>
        </w:tc>
        <w:tc>
          <w:tcPr>
            <w:tcW w:w="1116" w:type="dxa"/>
            <w:vMerge/>
            <w:tcBorders>
              <w:bottom w:val="nil"/>
            </w:tcBorders>
          </w:tcPr>
          <w:p w14:paraId="4520714C" w14:textId="77777777" w:rsidR="00EA69E9" w:rsidRDefault="00EA69E9" w:rsidP="005312D0">
            <w:pPr>
              <w:pStyle w:val="TAC"/>
              <w:rPr>
                <w:rFonts w:cs="Arial"/>
              </w:rPr>
            </w:pPr>
          </w:p>
        </w:tc>
        <w:tc>
          <w:tcPr>
            <w:tcW w:w="2700" w:type="dxa"/>
            <w:vMerge/>
            <w:tcBorders>
              <w:bottom w:val="nil"/>
            </w:tcBorders>
          </w:tcPr>
          <w:p w14:paraId="08A75731" w14:textId="77777777" w:rsidR="00EA69E9" w:rsidRDefault="00EA69E9" w:rsidP="005312D0">
            <w:pPr>
              <w:pStyle w:val="TAC"/>
              <w:rPr>
                <w:rFonts w:cs="Arial"/>
              </w:rPr>
            </w:pPr>
          </w:p>
        </w:tc>
        <w:tc>
          <w:tcPr>
            <w:tcW w:w="1980" w:type="dxa"/>
          </w:tcPr>
          <w:p w14:paraId="16C89977" w14:textId="77777777" w:rsidR="00EA69E9" w:rsidRDefault="00EA69E9" w:rsidP="005312D0">
            <w:pPr>
              <w:pStyle w:val="TAC"/>
            </w:pPr>
            <w:r w:rsidRPr="00F95B02">
              <w:rPr>
                <w:rFonts w:cs="Arial"/>
                <w:lang w:eastAsia="zh-CN"/>
              </w:rPr>
              <w:t>Additional DM-RS</w:t>
            </w:r>
          </w:p>
        </w:tc>
        <w:tc>
          <w:tcPr>
            <w:tcW w:w="819" w:type="dxa"/>
          </w:tcPr>
          <w:p w14:paraId="28B43995" w14:textId="77777777" w:rsidR="00EA69E9" w:rsidRDefault="00EA69E9" w:rsidP="005312D0">
            <w:pPr>
              <w:pStyle w:val="TAC"/>
            </w:pPr>
            <w:r w:rsidRPr="00977213">
              <w:rPr>
                <w:rFonts w:eastAsia="DengXian"/>
              </w:rPr>
              <w:t>8.6</w:t>
            </w:r>
          </w:p>
        </w:tc>
      </w:tr>
      <w:tr w:rsidR="00EA69E9" w14:paraId="02D9EBD6" w14:textId="77777777" w:rsidTr="005312D0">
        <w:trPr>
          <w:jc w:val="center"/>
        </w:trPr>
        <w:tc>
          <w:tcPr>
            <w:tcW w:w="1200" w:type="dxa"/>
            <w:vMerge/>
          </w:tcPr>
          <w:p w14:paraId="368B6051" w14:textId="77777777" w:rsidR="00EA69E9" w:rsidRDefault="00EA69E9" w:rsidP="005312D0">
            <w:pPr>
              <w:pStyle w:val="TAC"/>
            </w:pPr>
          </w:p>
        </w:tc>
        <w:tc>
          <w:tcPr>
            <w:tcW w:w="1549" w:type="dxa"/>
            <w:vMerge w:val="restart"/>
          </w:tcPr>
          <w:p w14:paraId="1BFAC391" w14:textId="77777777" w:rsidR="00EA69E9" w:rsidRDefault="00EA69E9" w:rsidP="005312D0">
            <w:pPr>
              <w:pStyle w:val="TAC"/>
            </w:pPr>
            <w:r>
              <w:t>2</w:t>
            </w:r>
          </w:p>
        </w:tc>
        <w:tc>
          <w:tcPr>
            <w:tcW w:w="1116" w:type="dxa"/>
            <w:vMerge w:val="restart"/>
          </w:tcPr>
          <w:p w14:paraId="7E2D57BB" w14:textId="77777777" w:rsidR="00EA69E9" w:rsidRDefault="00EA69E9" w:rsidP="005312D0">
            <w:pPr>
              <w:pStyle w:val="TAC"/>
              <w:rPr>
                <w:rFonts w:cs="Arial"/>
              </w:rPr>
            </w:pPr>
            <w:r>
              <w:rPr>
                <w:rFonts w:cs="Arial"/>
              </w:rPr>
              <w:t>Normal</w:t>
            </w:r>
          </w:p>
        </w:tc>
        <w:tc>
          <w:tcPr>
            <w:tcW w:w="2700" w:type="dxa"/>
            <w:vMerge w:val="restart"/>
          </w:tcPr>
          <w:p w14:paraId="2C8B9AC5"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2BD3889" w14:textId="77777777" w:rsidR="00EA69E9" w:rsidRDefault="00EA69E9" w:rsidP="005312D0">
            <w:pPr>
              <w:pStyle w:val="TAC"/>
            </w:pPr>
            <w:r w:rsidRPr="00F95B02">
              <w:rPr>
                <w:rFonts w:cs="Arial"/>
                <w:lang w:eastAsia="zh-CN"/>
              </w:rPr>
              <w:t>No additional DM-RS</w:t>
            </w:r>
          </w:p>
        </w:tc>
        <w:tc>
          <w:tcPr>
            <w:tcW w:w="819" w:type="dxa"/>
          </w:tcPr>
          <w:p w14:paraId="302E7F64" w14:textId="77777777" w:rsidR="00EA69E9" w:rsidRDefault="00EA69E9" w:rsidP="005312D0">
            <w:pPr>
              <w:pStyle w:val="TAC"/>
            </w:pPr>
            <w:r w:rsidRPr="00977213">
              <w:rPr>
                <w:rFonts w:eastAsia="DengXian"/>
              </w:rPr>
              <w:t>2.5</w:t>
            </w:r>
          </w:p>
        </w:tc>
      </w:tr>
      <w:tr w:rsidR="00EA69E9" w14:paraId="34B533B1" w14:textId="77777777" w:rsidTr="005312D0">
        <w:trPr>
          <w:jc w:val="center"/>
        </w:trPr>
        <w:tc>
          <w:tcPr>
            <w:tcW w:w="1200" w:type="dxa"/>
            <w:vMerge/>
            <w:tcBorders>
              <w:bottom w:val="single" w:sz="4" w:space="0" w:color="auto"/>
            </w:tcBorders>
          </w:tcPr>
          <w:p w14:paraId="7D392650" w14:textId="77777777" w:rsidR="00EA69E9" w:rsidRDefault="00EA69E9" w:rsidP="005312D0">
            <w:pPr>
              <w:pStyle w:val="TAC"/>
            </w:pPr>
          </w:p>
        </w:tc>
        <w:tc>
          <w:tcPr>
            <w:tcW w:w="1549" w:type="dxa"/>
            <w:vMerge/>
            <w:tcBorders>
              <w:bottom w:val="single" w:sz="4" w:space="0" w:color="auto"/>
            </w:tcBorders>
          </w:tcPr>
          <w:p w14:paraId="147FC666" w14:textId="77777777" w:rsidR="00EA69E9" w:rsidRDefault="00EA69E9" w:rsidP="005312D0">
            <w:pPr>
              <w:pStyle w:val="TAC"/>
            </w:pPr>
          </w:p>
        </w:tc>
        <w:tc>
          <w:tcPr>
            <w:tcW w:w="1116" w:type="dxa"/>
            <w:vMerge/>
            <w:tcBorders>
              <w:bottom w:val="single" w:sz="4" w:space="0" w:color="auto"/>
            </w:tcBorders>
          </w:tcPr>
          <w:p w14:paraId="04EB00DD" w14:textId="77777777" w:rsidR="00EA69E9" w:rsidRDefault="00EA69E9" w:rsidP="005312D0">
            <w:pPr>
              <w:pStyle w:val="TAC"/>
              <w:rPr>
                <w:rFonts w:cs="Arial"/>
              </w:rPr>
            </w:pPr>
          </w:p>
        </w:tc>
        <w:tc>
          <w:tcPr>
            <w:tcW w:w="2700" w:type="dxa"/>
            <w:vMerge/>
            <w:tcBorders>
              <w:bottom w:val="single" w:sz="4" w:space="0" w:color="auto"/>
            </w:tcBorders>
          </w:tcPr>
          <w:p w14:paraId="468CCE8A" w14:textId="77777777" w:rsidR="00EA69E9" w:rsidRDefault="00EA69E9" w:rsidP="005312D0">
            <w:pPr>
              <w:pStyle w:val="TAC"/>
              <w:rPr>
                <w:rFonts w:cs="Arial"/>
              </w:rPr>
            </w:pPr>
          </w:p>
        </w:tc>
        <w:tc>
          <w:tcPr>
            <w:tcW w:w="1980" w:type="dxa"/>
          </w:tcPr>
          <w:p w14:paraId="22DC5D13" w14:textId="77777777" w:rsidR="00EA69E9" w:rsidRDefault="00EA69E9" w:rsidP="005312D0">
            <w:pPr>
              <w:pStyle w:val="TAC"/>
            </w:pPr>
            <w:r w:rsidRPr="00F95B02">
              <w:rPr>
                <w:rFonts w:cs="Arial"/>
                <w:lang w:eastAsia="zh-CN"/>
              </w:rPr>
              <w:t>Additional DM-RS</w:t>
            </w:r>
          </w:p>
        </w:tc>
        <w:tc>
          <w:tcPr>
            <w:tcW w:w="819" w:type="dxa"/>
          </w:tcPr>
          <w:p w14:paraId="7AEB6CAD" w14:textId="77777777" w:rsidR="00EA69E9" w:rsidRDefault="00EA69E9" w:rsidP="005312D0">
            <w:pPr>
              <w:pStyle w:val="TAC"/>
            </w:pPr>
            <w:r w:rsidRPr="00977213">
              <w:rPr>
                <w:rFonts w:eastAsia="DengXian"/>
              </w:rPr>
              <w:t>2.2</w:t>
            </w:r>
          </w:p>
        </w:tc>
      </w:tr>
    </w:tbl>
    <w:p w14:paraId="268CD71B" w14:textId="77777777" w:rsidR="00EA69E9" w:rsidRDefault="00EA69E9" w:rsidP="00EA69E9">
      <w:pPr>
        <w:rPr>
          <w:lang w:eastAsia="zh-CN"/>
        </w:rPr>
      </w:pPr>
    </w:p>
    <w:p w14:paraId="0424FD6E" w14:textId="77777777" w:rsidR="00EA69E9" w:rsidRDefault="00EA69E9" w:rsidP="00EA69E9">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265E2DBC" w14:textId="77777777" w:rsidTr="005312D0">
        <w:trPr>
          <w:trHeight w:val="621"/>
          <w:jc w:val="center"/>
        </w:trPr>
        <w:tc>
          <w:tcPr>
            <w:tcW w:w="1200" w:type="dxa"/>
          </w:tcPr>
          <w:p w14:paraId="1A1B178A" w14:textId="77777777" w:rsidR="00EA69E9" w:rsidRPr="00D55675" w:rsidRDefault="00EA69E9" w:rsidP="005312D0">
            <w:pPr>
              <w:pStyle w:val="TAH"/>
            </w:pPr>
            <w:r w:rsidRPr="00D55675">
              <w:t xml:space="preserve">Number of </w:t>
            </w:r>
          </w:p>
          <w:p w14:paraId="1C62D3EA" w14:textId="77777777" w:rsidR="00EA69E9" w:rsidRPr="00D55675" w:rsidRDefault="00EA69E9" w:rsidP="005312D0">
            <w:pPr>
              <w:pStyle w:val="TAH"/>
            </w:pPr>
            <w:r w:rsidRPr="00D55675">
              <w:t>TX antennas</w:t>
            </w:r>
          </w:p>
        </w:tc>
        <w:tc>
          <w:tcPr>
            <w:tcW w:w="1549" w:type="dxa"/>
          </w:tcPr>
          <w:p w14:paraId="16687620" w14:textId="77777777" w:rsidR="00EA69E9" w:rsidRPr="00D55675" w:rsidRDefault="00EA69E9" w:rsidP="005312D0">
            <w:pPr>
              <w:pStyle w:val="TAH"/>
            </w:pPr>
            <w:r w:rsidRPr="00D55675">
              <w:t xml:space="preserve">Number of RX </w:t>
            </w:r>
          </w:p>
          <w:p w14:paraId="4088735B" w14:textId="77777777" w:rsidR="00EA69E9" w:rsidRPr="00D55675" w:rsidRDefault="00EA69E9" w:rsidP="005312D0">
            <w:pPr>
              <w:pStyle w:val="TAH"/>
            </w:pPr>
            <w:r w:rsidRPr="00D55675">
              <w:t>antennas</w:t>
            </w:r>
          </w:p>
        </w:tc>
        <w:tc>
          <w:tcPr>
            <w:tcW w:w="1116" w:type="dxa"/>
          </w:tcPr>
          <w:p w14:paraId="4DBE39B5" w14:textId="0990F107" w:rsidR="00EA69E9" w:rsidRPr="00D55675" w:rsidRDefault="00EA69E9" w:rsidP="005312D0">
            <w:pPr>
              <w:pStyle w:val="TAH"/>
            </w:pPr>
            <w:r>
              <w:t>Cycli</w:t>
            </w:r>
            <w:r>
              <w:rPr>
                <w:rFonts w:hint="eastAsia"/>
                <w:lang w:eastAsia="zh-CN"/>
              </w:rPr>
              <w:t>c</w:t>
            </w:r>
            <w:r>
              <w:t xml:space="preserve"> Prefix</w:t>
            </w:r>
          </w:p>
        </w:tc>
        <w:tc>
          <w:tcPr>
            <w:tcW w:w="2700" w:type="dxa"/>
          </w:tcPr>
          <w:p w14:paraId="15B8B1D1" w14:textId="77777777" w:rsidR="00EA69E9" w:rsidRPr="00D55675" w:rsidRDefault="00EA69E9" w:rsidP="005312D0">
            <w:pPr>
              <w:pStyle w:val="TAH"/>
            </w:pPr>
            <w:r w:rsidRPr="00D55675">
              <w:t>Propagation conditions and</w:t>
            </w:r>
          </w:p>
          <w:p w14:paraId="698A6954" w14:textId="187B460E" w:rsidR="00EA69E9" w:rsidRPr="00D55675" w:rsidRDefault="00EA69E9" w:rsidP="005312D0">
            <w:pPr>
              <w:pStyle w:val="TAH"/>
            </w:pPr>
            <w:r w:rsidRPr="00D55675">
              <w:t>correlation matrix (</w:t>
            </w:r>
            <w:r w:rsidRPr="00946A19">
              <w:t xml:space="preserve">Annex </w:t>
            </w:r>
            <w:r>
              <w:t>D</w:t>
            </w:r>
            <w:r w:rsidRPr="00946A19">
              <w:t>)</w:t>
            </w:r>
          </w:p>
        </w:tc>
        <w:tc>
          <w:tcPr>
            <w:tcW w:w="1980" w:type="dxa"/>
          </w:tcPr>
          <w:p w14:paraId="7DF7A383" w14:textId="4C3B3684"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048DD4A" w14:textId="77777777" w:rsidR="00EA69E9" w:rsidRPr="00D55675" w:rsidRDefault="00EA69E9" w:rsidP="005312D0">
            <w:pPr>
              <w:pStyle w:val="TAH"/>
            </w:pPr>
            <w:r w:rsidRPr="00D55675">
              <w:t>SNR (dB)</w:t>
            </w:r>
          </w:p>
        </w:tc>
      </w:tr>
      <w:tr w:rsidR="00EA69E9" w14:paraId="272EECE3" w14:textId="77777777" w:rsidTr="005312D0">
        <w:trPr>
          <w:jc w:val="center"/>
        </w:trPr>
        <w:tc>
          <w:tcPr>
            <w:tcW w:w="1200" w:type="dxa"/>
            <w:vMerge w:val="restart"/>
          </w:tcPr>
          <w:p w14:paraId="060D5493" w14:textId="77777777" w:rsidR="00EA69E9" w:rsidRDefault="00EA69E9" w:rsidP="005312D0">
            <w:pPr>
              <w:pStyle w:val="TAC"/>
            </w:pPr>
            <w:r w:rsidRPr="00F95B02">
              <w:t>1</w:t>
            </w:r>
          </w:p>
        </w:tc>
        <w:tc>
          <w:tcPr>
            <w:tcW w:w="1549" w:type="dxa"/>
            <w:vMerge w:val="restart"/>
          </w:tcPr>
          <w:p w14:paraId="4872459F" w14:textId="77777777" w:rsidR="00EA69E9" w:rsidRDefault="00EA69E9" w:rsidP="005312D0">
            <w:pPr>
              <w:pStyle w:val="TAC"/>
            </w:pPr>
            <w:r>
              <w:t>1</w:t>
            </w:r>
          </w:p>
        </w:tc>
        <w:tc>
          <w:tcPr>
            <w:tcW w:w="1116" w:type="dxa"/>
            <w:vMerge w:val="restart"/>
          </w:tcPr>
          <w:p w14:paraId="62E5C3C5" w14:textId="77777777" w:rsidR="00EA69E9" w:rsidRDefault="00EA69E9" w:rsidP="005312D0">
            <w:pPr>
              <w:pStyle w:val="TAC"/>
              <w:rPr>
                <w:rFonts w:cs="Arial"/>
              </w:rPr>
            </w:pPr>
            <w:r>
              <w:rPr>
                <w:rFonts w:cs="Arial"/>
              </w:rPr>
              <w:t>Normal</w:t>
            </w:r>
          </w:p>
        </w:tc>
        <w:tc>
          <w:tcPr>
            <w:tcW w:w="2700" w:type="dxa"/>
            <w:vMerge w:val="restart"/>
          </w:tcPr>
          <w:p w14:paraId="239442B2"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9CF703F" w14:textId="77777777" w:rsidR="00EA69E9" w:rsidRDefault="00EA69E9" w:rsidP="005312D0">
            <w:pPr>
              <w:pStyle w:val="TAC"/>
            </w:pPr>
            <w:r w:rsidRPr="00F95B02">
              <w:rPr>
                <w:rFonts w:cs="Arial"/>
                <w:lang w:eastAsia="zh-CN"/>
              </w:rPr>
              <w:t>No additional DM-RS</w:t>
            </w:r>
          </w:p>
        </w:tc>
        <w:tc>
          <w:tcPr>
            <w:tcW w:w="819" w:type="dxa"/>
          </w:tcPr>
          <w:p w14:paraId="7611E299" w14:textId="77777777" w:rsidR="00EA69E9" w:rsidRDefault="00EA69E9" w:rsidP="005312D0">
            <w:pPr>
              <w:pStyle w:val="TAC"/>
            </w:pPr>
            <w:r w:rsidRPr="00977213">
              <w:rPr>
                <w:rFonts w:eastAsia="DengXian"/>
              </w:rPr>
              <w:t>10.5</w:t>
            </w:r>
          </w:p>
        </w:tc>
      </w:tr>
      <w:tr w:rsidR="00EA69E9" w14:paraId="66BA3872" w14:textId="77777777" w:rsidTr="005312D0">
        <w:trPr>
          <w:jc w:val="center"/>
        </w:trPr>
        <w:tc>
          <w:tcPr>
            <w:tcW w:w="1200" w:type="dxa"/>
            <w:vMerge/>
          </w:tcPr>
          <w:p w14:paraId="4E428A1E" w14:textId="77777777" w:rsidR="00EA69E9" w:rsidRPr="00F95B02" w:rsidRDefault="00EA69E9" w:rsidP="005312D0">
            <w:pPr>
              <w:pStyle w:val="TAC"/>
            </w:pPr>
          </w:p>
        </w:tc>
        <w:tc>
          <w:tcPr>
            <w:tcW w:w="1549" w:type="dxa"/>
            <w:vMerge/>
            <w:tcBorders>
              <w:bottom w:val="nil"/>
            </w:tcBorders>
          </w:tcPr>
          <w:p w14:paraId="69B98FF1" w14:textId="77777777" w:rsidR="00EA69E9" w:rsidRDefault="00EA69E9" w:rsidP="005312D0">
            <w:pPr>
              <w:pStyle w:val="TAC"/>
            </w:pPr>
          </w:p>
        </w:tc>
        <w:tc>
          <w:tcPr>
            <w:tcW w:w="1116" w:type="dxa"/>
            <w:vMerge/>
            <w:tcBorders>
              <w:bottom w:val="nil"/>
            </w:tcBorders>
          </w:tcPr>
          <w:p w14:paraId="0ED3F1BC" w14:textId="77777777" w:rsidR="00EA69E9" w:rsidRDefault="00EA69E9" w:rsidP="005312D0">
            <w:pPr>
              <w:pStyle w:val="TAC"/>
              <w:rPr>
                <w:rFonts w:cs="Arial"/>
              </w:rPr>
            </w:pPr>
          </w:p>
        </w:tc>
        <w:tc>
          <w:tcPr>
            <w:tcW w:w="2700" w:type="dxa"/>
            <w:vMerge/>
            <w:tcBorders>
              <w:bottom w:val="nil"/>
            </w:tcBorders>
          </w:tcPr>
          <w:p w14:paraId="73ED8353" w14:textId="77777777" w:rsidR="00EA69E9" w:rsidRDefault="00EA69E9" w:rsidP="005312D0">
            <w:pPr>
              <w:pStyle w:val="TAC"/>
              <w:rPr>
                <w:rFonts w:cs="Arial"/>
              </w:rPr>
            </w:pPr>
          </w:p>
        </w:tc>
        <w:tc>
          <w:tcPr>
            <w:tcW w:w="1980" w:type="dxa"/>
          </w:tcPr>
          <w:p w14:paraId="79D3F2AC" w14:textId="77777777" w:rsidR="00EA69E9" w:rsidRDefault="00EA69E9" w:rsidP="005312D0">
            <w:pPr>
              <w:pStyle w:val="TAC"/>
            </w:pPr>
            <w:r w:rsidRPr="00F95B02">
              <w:rPr>
                <w:rFonts w:cs="Arial"/>
                <w:lang w:eastAsia="zh-CN"/>
              </w:rPr>
              <w:t>Additional DM-RS</w:t>
            </w:r>
          </w:p>
        </w:tc>
        <w:tc>
          <w:tcPr>
            <w:tcW w:w="819" w:type="dxa"/>
          </w:tcPr>
          <w:p w14:paraId="5311A380" w14:textId="77777777" w:rsidR="00EA69E9" w:rsidRDefault="00EA69E9" w:rsidP="005312D0">
            <w:pPr>
              <w:pStyle w:val="TAC"/>
            </w:pPr>
            <w:r w:rsidRPr="00977213">
              <w:rPr>
                <w:rFonts w:eastAsia="DengXian"/>
              </w:rPr>
              <w:t>10.5</w:t>
            </w:r>
          </w:p>
        </w:tc>
      </w:tr>
      <w:tr w:rsidR="00EA69E9" w14:paraId="4FE77D82" w14:textId="77777777" w:rsidTr="005312D0">
        <w:trPr>
          <w:jc w:val="center"/>
        </w:trPr>
        <w:tc>
          <w:tcPr>
            <w:tcW w:w="1200" w:type="dxa"/>
            <w:vMerge/>
          </w:tcPr>
          <w:p w14:paraId="11144A2E" w14:textId="77777777" w:rsidR="00EA69E9" w:rsidRDefault="00EA69E9" w:rsidP="005312D0">
            <w:pPr>
              <w:pStyle w:val="TAC"/>
            </w:pPr>
          </w:p>
        </w:tc>
        <w:tc>
          <w:tcPr>
            <w:tcW w:w="1549" w:type="dxa"/>
            <w:vMerge w:val="restart"/>
          </w:tcPr>
          <w:p w14:paraId="526E753E" w14:textId="77777777" w:rsidR="00EA69E9" w:rsidRDefault="00EA69E9" w:rsidP="005312D0">
            <w:pPr>
              <w:pStyle w:val="TAC"/>
            </w:pPr>
            <w:r>
              <w:t>2</w:t>
            </w:r>
          </w:p>
        </w:tc>
        <w:tc>
          <w:tcPr>
            <w:tcW w:w="1116" w:type="dxa"/>
            <w:vMerge w:val="restart"/>
          </w:tcPr>
          <w:p w14:paraId="72949DA4" w14:textId="77777777" w:rsidR="00EA69E9" w:rsidRDefault="00EA69E9" w:rsidP="005312D0">
            <w:pPr>
              <w:pStyle w:val="TAC"/>
              <w:rPr>
                <w:rFonts w:cs="Arial"/>
              </w:rPr>
            </w:pPr>
            <w:r>
              <w:rPr>
                <w:rFonts w:cs="Arial"/>
              </w:rPr>
              <w:t>Normal</w:t>
            </w:r>
          </w:p>
        </w:tc>
        <w:tc>
          <w:tcPr>
            <w:tcW w:w="2700" w:type="dxa"/>
            <w:vMerge w:val="restart"/>
          </w:tcPr>
          <w:p w14:paraId="4A709FC7"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DAE713A" w14:textId="77777777" w:rsidR="00EA69E9" w:rsidRDefault="00EA69E9" w:rsidP="005312D0">
            <w:pPr>
              <w:pStyle w:val="TAC"/>
            </w:pPr>
            <w:r w:rsidRPr="00F95B02">
              <w:rPr>
                <w:rFonts w:cs="Arial"/>
                <w:lang w:eastAsia="zh-CN"/>
              </w:rPr>
              <w:t>No additional DM-RS</w:t>
            </w:r>
          </w:p>
        </w:tc>
        <w:tc>
          <w:tcPr>
            <w:tcW w:w="819" w:type="dxa"/>
          </w:tcPr>
          <w:p w14:paraId="083AB968" w14:textId="77777777" w:rsidR="00EA69E9" w:rsidRDefault="00EA69E9" w:rsidP="005312D0">
            <w:pPr>
              <w:pStyle w:val="TAC"/>
            </w:pPr>
            <w:r w:rsidRPr="00977213">
              <w:rPr>
                <w:rFonts w:eastAsia="DengXian"/>
              </w:rPr>
              <w:t>3.5</w:t>
            </w:r>
          </w:p>
        </w:tc>
      </w:tr>
      <w:tr w:rsidR="00EA69E9" w14:paraId="22E7FCF6" w14:textId="77777777" w:rsidTr="005312D0">
        <w:trPr>
          <w:jc w:val="center"/>
        </w:trPr>
        <w:tc>
          <w:tcPr>
            <w:tcW w:w="1200" w:type="dxa"/>
            <w:vMerge/>
            <w:tcBorders>
              <w:bottom w:val="single" w:sz="4" w:space="0" w:color="auto"/>
            </w:tcBorders>
          </w:tcPr>
          <w:p w14:paraId="7EC6BCF0" w14:textId="77777777" w:rsidR="00EA69E9" w:rsidRDefault="00EA69E9" w:rsidP="005312D0">
            <w:pPr>
              <w:pStyle w:val="TAC"/>
            </w:pPr>
          </w:p>
        </w:tc>
        <w:tc>
          <w:tcPr>
            <w:tcW w:w="1549" w:type="dxa"/>
            <w:vMerge/>
            <w:tcBorders>
              <w:bottom w:val="single" w:sz="4" w:space="0" w:color="auto"/>
            </w:tcBorders>
          </w:tcPr>
          <w:p w14:paraId="294B45CA" w14:textId="77777777" w:rsidR="00EA69E9" w:rsidRDefault="00EA69E9" w:rsidP="005312D0">
            <w:pPr>
              <w:pStyle w:val="TAC"/>
            </w:pPr>
          </w:p>
        </w:tc>
        <w:tc>
          <w:tcPr>
            <w:tcW w:w="1116" w:type="dxa"/>
            <w:vMerge/>
            <w:tcBorders>
              <w:bottom w:val="single" w:sz="4" w:space="0" w:color="auto"/>
            </w:tcBorders>
          </w:tcPr>
          <w:p w14:paraId="47C120F0" w14:textId="77777777" w:rsidR="00EA69E9" w:rsidRDefault="00EA69E9" w:rsidP="005312D0">
            <w:pPr>
              <w:pStyle w:val="TAC"/>
              <w:rPr>
                <w:rFonts w:cs="Arial"/>
              </w:rPr>
            </w:pPr>
          </w:p>
        </w:tc>
        <w:tc>
          <w:tcPr>
            <w:tcW w:w="2700" w:type="dxa"/>
            <w:vMerge/>
            <w:tcBorders>
              <w:bottom w:val="single" w:sz="4" w:space="0" w:color="auto"/>
            </w:tcBorders>
          </w:tcPr>
          <w:p w14:paraId="571966C3" w14:textId="77777777" w:rsidR="00EA69E9" w:rsidRDefault="00EA69E9" w:rsidP="005312D0">
            <w:pPr>
              <w:pStyle w:val="TAC"/>
              <w:rPr>
                <w:rFonts w:cs="Arial"/>
              </w:rPr>
            </w:pPr>
          </w:p>
        </w:tc>
        <w:tc>
          <w:tcPr>
            <w:tcW w:w="1980" w:type="dxa"/>
          </w:tcPr>
          <w:p w14:paraId="04881CF0" w14:textId="77777777" w:rsidR="00EA69E9" w:rsidRDefault="00EA69E9" w:rsidP="005312D0">
            <w:pPr>
              <w:pStyle w:val="TAC"/>
            </w:pPr>
            <w:r w:rsidRPr="00F95B02">
              <w:rPr>
                <w:rFonts w:cs="Arial"/>
                <w:lang w:eastAsia="zh-CN"/>
              </w:rPr>
              <w:t>Additional DM-RS</w:t>
            </w:r>
          </w:p>
        </w:tc>
        <w:tc>
          <w:tcPr>
            <w:tcW w:w="819" w:type="dxa"/>
          </w:tcPr>
          <w:p w14:paraId="74CACB59" w14:textId="77777777" w:rsidR="00EA69E9" w:rsidRDefault="00EA69E9" w:rsidP="005312D0">
            <w:pPr>
              <w:pStyle w:val="TAC"/>
            </w:pPr>
            <w:r w:rsidRPr="00977213">
              <w:rPr>
                <w:rFonts w:eastAsia="DengXian"/>
              </w:rPr>
              <w:t>3.3</w:t>
            </w:r>
          </w:p>
        </w:tc>
      </w:tr>
    </w:tbl>
    <w:p w14:paraId="38E024F0" w14:textId="77777777" w:rsidR="00EA69E9" w:rsidRPr="00F95B02" w:rsidRDefault="00EA69E9" w:rsidP="00EA69E9"/>
    <w:p w14:paraId="442524CE" w14:textId="77777777" w:rsidR="00A32616" w:rsidRPr="00F95B02" w:rsidRDefault="00A32616" w:rsidP="00A32616">
      <w:pPr>
        <w:pStyle w:val="Heading3"/>
      </w:pPr>
      <w:bookmarkStart w:id="3230" w:name="_Toc176441539"/>
      <w:bookmarkStart w:id="3231" w:name="_Toc187246531"/>
      <w:r w:rsidRPr="00F95B02">
        <w:lastRenderedPageBreak/>
        <w:t>8.3.</w:t>
      </w:r>
      <w:r w:rsidRPr="00F95B02">
        <w:rPr>
          <w:lang w:eastAsia="zh-CN"/>
        </w:rPr>
        <w:t>7</w:t>
      </w:r>
      <w:r w:rsidRPr="00F95B02">
        <w:tab/>
        <w:t>Performance requirements for multi-slot PUCCH</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6001C99A" w14:textId="77777777" w:rsidR="00A32616" w:rsidRPr="00F95B02" w:rsidRDefault="00A32616" w:rsidP="00A32616">
      <w:pPr>
        <w:pStyle w:val="Heading4"/>
      </w:pPr>
      <w:bookmarkStart w:id="3232" w:name="_Toc21127602"/>
      <w:bookmarkStart w:id="3233" w:name="_Toc29811811"/>
      <w:bookmarkStart w:id="3234" w:name="_Toc36817363"/>
      <w:bookmarkStart w:id="3235" w:name="_Toc37260285"/>
      <w:bookmarkStart w:id="3236" w:name="_Toc37267673"/>
      <w:bookmarkStart w:id="3237" w:name="_Toc44712275"/>
      <w:bookmarkStart w:id="3238" w:name="_Toc45893588"/>
      <w:bookmarkStart w:id="3239" w:name="_Toc53178310"/>
      <w:bookmarkStart w:id="3240" w:name="_Toc53178761"/>
      <w:bookmarkStart w:id="3241" w:name="_Toc61178999"/>
      <w:bookmarkStart w:id="3242" w:name="_Toc61179469"/>
      <w:bookmarkStart w:id="3243" w:name="_Toc67916765"/>
      <w:bookmarkStart w:id="3244" w:name="_Toc74663369"/>
      <w:bookmarkStart w:id="3245" w:name="_Toc82621910"/>
      <w:bookmarkStart w:id="3246" w:name="_Toc90422757"/>
      <w:bookmarkStart w:id="3247" w:name="_Toc106782953"/>
      <w:bookmarkStart w:id="3248" w:name="_Toc107311844"/>
      <w:bookmarkStart w:id="3249" w:name="_Toc107419428"/>
      <w:bookmarkStart w:id="3250" w:name="_Toc107475055"/>
      <w:bookmarkStart w:id="3251" w:name="_Toc114255648"/>
      <w:bookmarkStart w:id="3252" w:name="_Toc115186328"/>
      <w:bookmarkStart w:id="3253" w:name="_Toc123044213"/>
      <w:bookmarkStart w:id="3254" w:name="_Toc124157852"/>
      <w:bookmarkStart w:id="3255" w:name="_Toc124259775"/>
      <w:bookmarkStart w:id="3256" w:name="_Toc130584846"/>
      <w:bookmarkStart w:id="3257" w:name="_Toc137464502"/>
      <w:bookmarkStart w:id="3258" w:name="_Toc138884171"/>
      <w:bookmarkStart w:id="3259" w:name="_Toc145643372"/>
      <w:bookmarkStart w:id="3260" w:name="_Toc155469473"/>
      <w:bookmarkStart w:id="3261" w:name="_Toc161667819"/>
      <w:bookmarkStart w:id="3262" w:name="_Toc169708637"/>
      <w:bookmarkStart w:id="3263" w:name="_Toc176441540"/>
      <w:bookmarkStart w:id="3264" w:name="_Toc187246532"/>
      <w:r w:rsidRPr="00F95B02">
        <w:t>8.3.7.1</w:t>
      </w:r>
      <w:r w:rsidRPr="00F95B02">
        <w:tab/>
        <w:t>General</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F9FFFD2" w14:textId="77777777" w:rsidR="00A32616" w:rsidRPr="00F95B02" w:rsidRDefault="00A32616" w:rsidP="00A32616">
      <w:pPr>
        <w:pStyle w:val="Heading4"/>
        <w:rPr>
          <w:lang w:eastAsia="zh-CN"/>
        </w:rPr>
      </w:pPr>
      <w:bookmarkStart w:id="3265" w:name="_Toc21127603"/>
      <w:bookmarkStart w:id="3266" w:name="_Toc29811812"/>
      <w:bookmarkStart w:id="3267" w:name="_Toc36817364"/>
      <w:bookmarkStart w:id="3268" w:name="_Toc37260286"/>
      <w:bookmarkStart w:id="3269" w:name="_Toc37267674"/>
      <w:bookmarkStart w:id="3270" w:name="_Toc44712276"/>
      <w:bookmarkStart w:id="3271" w:name="_Toc45893589"/>
      <w:bookmarkStart w:id="3272" w:name="_Toc53178311"/>
      <w:bookmarkStart w:id="3273" w:name="_Toc53178762"/>
      <w:bookmarkStart w:id="3274" w:name="_Toc61179000"/>
      <w:bookmarkStart w:id="3275" w:name="_Toc61179470"/>
      <w:bookmarkStart w:id="3276" w:name="_Toc67916766"/>
      <w:bookmarkStart w:id="3277" w:name="_Toc74663370"/>
      <w:bookmarkStart w:id="3278" w:name="_Toc82621911"/>
      <w:bookmarkStart w:id="3279" w:name="_Toc90422758"/>
      <w:bookmarkStart w:id="3280" w:name="_Toc106782954"/>
      <w:bookmarkStart w:id="3281" w:name="_Toc107311845"/>
      <w:bookmarkStart w:id="3282" w:name="_Toc107419429"/>
      <w:bookmarkStart w:id="3283" w:name="_Toc107475056"/>
      <w:bookmarkStart w:id="3284" w:name="_Toc114255649"/>
      <w:bookmarkStart w:id="3285" w:name="_Toc115186329"/>
      <w:bookmarkStart w:id="3286" w:name="_Toc123044214"/>
      <w:bookmarkStart w:id="3287" w:name="_Toc124157853"/>
      <w:bookmarkStart w:id="3288" w:name="_Toc124259776"/>
      <w:bookmarkStart w:id="3289" w:name="_Toc130584847"/>
      <w:bookmarkStart w:id="3290" w:name="_Toc137464503"/>
      <w:bookmarkStart w:id="3291" w:name="_Toc138884172"/>
      <w:bookmarkStart w:id="3292" w:name="_Toc145643373"/>
      <w:bookmarkStart w:id="3293" w:name="_Toc155469474"/>
      <w:bookmarkStart w:id="3294" w:name="_Toc161667820"/>
      <w:bookmarkStart w:id="3295" w:name="_Toc169708638"/>
      <w:bookmarkStart w:id="3296" w:name="_Toc176441541"/>
      <w:bookmarkStart w:id="3297" w:name="_Toc187246533"/>
      <w:r w:rsidRPr="00F95B02">
        <w:rPr>
          <w:lang w:eastAsia="zh-CN"/>
        </w:rPr>
        <w:t>8.3.7.2</w:t>
      </w:r>
      <w:r w:rsidRPr="00F95B02">
        <w:rPr>
          <w:lang w:eastAsia="zh-CN"/>
        </w:rPr>
        <w:tab/>
        <w:t>Performance requirements for multi-slot PUCCH format 1</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78260430" w14:textId="77777777" w:rsidR="00A32616" w:rsidRPr="00F95B02" w:rsidRDefault="00A32616" w:rsidP="00A32616">
      <w:pPr>
        <w:pStyle w:val="Heading5"/>
      </w:pPr>
      <w:bookmarkStart w:id="3298" w:name="_Toc21127604"/>
      <w:bookmarkStart w:id="3299" w:name="_Toc29811813"/>
      <w:bookmarkStart w:id="3300" w:name="_Toc36817365"/>
      <w:bookmarkStart w:id="3301" w:name="_Toc37260287"/>
      <w:bookmarkStart w:id="3302" w:name="_Toc37267675"/>
      <w:bookmarkStart w:id="3303" w:name="_Toc44712277"/>
      <w:bookmarkStart w:id="3304" w:name="_Toc45893590"/>
      <w:bookmarkStart w:id="3305" w:name="_Toc53178312"/>
      <w:bookmarkStart w:id="3306" w:name="_Toc53178763"/>
      <w:bookmarkStart w:id="3307" w:name="_Toc61179001"/>
      <w:bookmarkStart w:id="3308" w:name="_Toc61179471"/>
      <w:bookmarkStart w:id="3309" w:name="_Toc67916767"/>
      <w:bookmarkStart w:id="3310" w:name="_Toc74663371"/>
      <w:bookmarkStart w:id="3311" w:name="_Toc82621912"/>
      <w:bookmarkStart w:id="3312" w:name="_Toc90422759"/>
      <w:bookmarkStart w:id="3313" w:name="_Toc106782955"/>
      <w:bookmarkStart w:id="3314" w:name="_Toc107311846"/>
      <w:bookmarkStart w:id="3315" w:name="_Toc107419430"/>
      <w:bookmarkStart w:id="3316" w:name="_Toc107475057"/>
      <w:bookmarkStart w:id="3317" w:name="_Toc114255650"/>
      <w:bookmarkStart w:id="3318" w:name="_Toc115186330"/>
      <w:bookmarkStart w:id="3319" w:name="_Toc123044215"/>
      <w:bookmarkStart w:id="3320" w:name="_Toc124157854"/>
      <w:bookmarkStart w:id="3321" w:name="_Toc124259777"/>
      <w:bookmarkStart w:id="3322" w:name="_Toc130584848"/>
      <w:bookmarkStart w:id="3323" w:name="_Toc137464504"/>
      <w:bookmarkStart w:id="3324" w:name="_Toc138884173"/>
      <w:bookmarkStart w:id="3325" w:name="_Toc145643374"/>
      <w:bookmarkStart w:id="3326" w:name="_Toc155469475"/>
      <w:bookmarkStart w:id="3327" w:name="_Toc161667821"/>
      <w:bookmarkStart w:id="3328" w:name="_Toc169708639"/>
      <w:bookmarkStart w:id="3329" w:name="_Toc176441542"/>
      <w:bookmarkStart w:id="3330" w:name="_Toc187246534"/>
      <w:r w:rsidRPr="00F95B02">
        <w:t>8.3.7.2.1</w:t>
      </w:r>
      <w:r w:rsidRPr="00F95B02">
        <w:tab/>
        <w:t>NACK to ACK requirements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657B8AAA" w14:textId="77777777" w:rsidR="00A32616" w:rsidRPr="00F95B02" w:rsidRDefault="00A32616" w:rsidP="00A32616">
      <w:pPr>
        <w:pStyle w:val="Heading6"/>
      </w:pPr>
      <w:bookmarkStart w:id="3331" w:name="_Toc21127605"/>
      <w:bookmarkStart w:id="3332" w:name="_Toc29811814"/>
      <w:bookmarkStart w:id="3333" w:name="_Toc36817366"/>
      <w:bookmarkStart w:id="3334" w:name="_Toc37260288"/>
      <w:bookmarkStart w:id="3335" w:name="_Toc37267676"/>
      <w:bookmarkStart w:id="3336" w:name="_Toc44712278"/>
      <w:bookmarkStart w:id="3337" w:name="_Toc45893591"/>
      <w:bookmarkStart w:id="3338" w:name="_Toc53178313"/>
      <w:bookmarkStart w:id="3339" w:name="_Toc53178764"/>
      <w:bookmarkStart w:id="3340" w:name="_Toc61179002"/>
      <w:bookmarkStart w:id="3341" w:name="_Toc61179472"/>
      <w:bookmarkStart w:id="3342" w:name="_Toc67916768"/>
      <w:bookmarkStart w:id="3343" w:name="_Toc74663372"/>
      <w:bookmarkStart w:id="3344" w:name="_Toc82621913"/>
      <w:bookmarkStart w:id="3345" w:name="_Toc90422760"/>
      <w:bookmarkStart w:id="3346" w:name="_Toc106782956"/>
      <w:bookmarkStart w:id="3347" w:name="_Toc107311847"/>
      <w:bookmarkStart w:id="3348" w:name="_Toc107419431"/>
      <w:bookmarkStart w:id="3349" w:name="_Toc107475058"/>
      <w:bookmarkStart w:id="3350" w:name="_Toc114255651"/>
      <w:bookmarkStart w:id="3351" w:name="_Toc115186331"/>
      <w:bookmarkStart w:id="3352" w:name="_Toc123044216"/>
      <w:bookmarkStart w:id="3353" w:name="_Toc124157855"/>
      <w:bookmarkStart w:id="3354" w:name="_Toc124259778"/>
      <w:bookmarkStart w:id="3355" w:name="_Toc130584849"/>
      <w:bookmarkStart w:id="3356" w:name="_Toc137464505"/>
      <w:bookmarkStart w:id="3357" w:name="_Toc138884174"/>
      <w:bookmarkStart w:id="3358" w:name="_Toc145643375"/>
      <w:bookmarkStart w:id="3359" w:name="_Toc155469476"/>
      <w:bookmarkStart w:id="3360" w:name="_Toc161667822"/>
      <w:bookmarkStart w:id="3361" w:name="_Toc169708640"/>
      <w:bookmarkStart w:id="3362" w:name="_Toc176441543"/>
      <w:bookmarkStart w:id="3363" w:name="_Toc187246535"/>
      <w:r w:rsidRPr="00F95B02">
        <w:t>8.3.7.2.1.1</w:t>
      </w:r>
      <w:r w:rsidRPr="00F95B02">
        <w:tab/>
        <w:t>General</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3364" w:name="_Toc21127606"/>
      <w:bookmarkStart w:id="3365" w:name="_Toc29811815"/>
      <w:bookmarkStart w:id="3366" w:name="_Toc36817367"/>
      <w:bookmarkStart w:id="3367" w:name="_Toc37260289"/>
      <w:bookmarkStart w:id="3368" w:name="_Toc37267677"/>
      <w:bookmarkStart w:id="3369" w:name="_Toc44712279"/>
      <w:bookmarkStart w:id="3370" w:name="_Toc45893592"/>
      <w:bookmarkStart w:id="3371" w:name="_Toc53178314"/>
      <w:bookmarkStart w:id="3372" w:name="_Toc53178765"/>
      <w:bookmarkStart w:id="3373" w:name="_Toc61179003"/>
      <w:bookmarkStart w:id="3374" w:name="_Toc61179473"/>
      <w:bookmarkStart w:id="3375" w:name="_Toc67916769"/>
      <w:bookmarkStart w:id="3376" w:name="_Toc74663373"/>
      <w:bookmarkStart w:id="3377" w:name="_Toc82621914"/>
      <w:bookmarkStart w:id="3378" w:name="_Toc90422761"/>
      <w:bookmarkStart w:id="3379" w:name="_Toc106782957"/>
      <w:bookmarkStart w:id="3380" w:name="_Toc107311848"/>
      <w:bookmarkStart w:id="3381" w:name="_Toc107419432"/>
      <w:bookmarkStart w:id="3382" w:name="_Toc107475059"/>
      <w:bookmarkStart w:id="3383" w:name="_Toc114255652"/>
      <w:bookmarkStart w:id="3384" w:name="_Toc115186332"/>
      <w:bookmarkStart w:id="3385" w:name="_Toc123044217"/>
      <w:bookmarkStart w:id="3386" w:name="_Toc124157856"/>
      <w:bookmarkStart w:id="3387" w:name="_Toc124259779"/>
      <w:bookmarkStart w:id="3388" w:name="_Toc130584850"/>
      <w:bookmarkStart w:id="3389" w:name="_Toc137464506"/>
      <w:bookmarkStart w:id="3390" w:name="_Toc138884175"/>
      <w:bookmarkStart w:id="3391" w:name="_Toc145643376"/>
      <w:bookmarkStart w:id="3392" w:name="_Toc155469477"/>
      <w:bookmarkStart w:id="3393" w:name="_Toc161667823"/>
      <w:bookmarkStart w:id="3394" w:name="_Toc169708641"/>
      <w:bookmarkStart w:id="3395" w:name="_Toc176441544"/>
      <w:bookmarkStart w:id="3396" w:name="_Toc187246536"/>
      <w:r w:rsidRPr="00F95B02">
        <w:t>8.3.7.2.1.2</w:t>
      </w:r>
      <w:r w:rsidRPr="00F95B02">
        <w:tab/>
        <w:t>Minimum requirements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39F15D01" w14:textId="77777777" w:rsidR="00EA69E9" w:rsidRDefault="00EA69E9" w:rsidP="00EA69E9">
      <w:pPr>
        <w:pStyle w:val="TH"/>
        <w:rPr>
          <w:rFonts w:cs="Arial"/>
        </w:rPr>
      </w:pPr>
      <w:bookmarkStart w:id="3397" w:name="_Toc21127607"/>
      <w:bookmarkStart w:id="3398" w:name="_Toc29811816"/>
      <w:bookmarkStart w:id="3399" w:name="_Toc36817368"/>
      <w:bookmarkStart w:id="3400" w:name="_Toc37260290"/>
      <w:bookmarkStart w:id="3401" w:name="_Toc37267678"/>
      <w:bookmarkStart w:id="3402" w:name="_Toc44712280"/>
      <w:bookmarkStart w:id="3403" w:name="_Toc45893593"/>
      <w:bookmarkStart w:id="3404" w:name="_Toc53178315"/>
      <w:bookmarkStart w:id="3405" w:name="_Toc53178766"/>
      <w:bookmarkStart w:id="3406" w:name="_Toc61179004"/>
      <w:bookmarkStart w:id="3407" w:name="_Toc61179474"/>
      <w:bookmarkStart w:id="3408" w:name="_Toc67916770"/>
      <w:bookmarkStart w:id="3409" w:name="_Toc74663374"/>
      <w:bookmarkStart w:id="3410" w:name="_Toc82621915"/>
      <w:bookmarkStart w:id="3411" w:name="_Toc90422762"/>
      <w:bookmarkStart w:id="3412" w:name="_Toc106782958"/>
      <w:bookmarkStart w:id="3413" w:name="_Toc107311849"/>
      <w:bookmarkStart w:id="3414" w:name="_Toc107419433"/>
      <w:bookmarkStart w:id="3415" w:name="_Toc107475060"/>
      <w:bookmarkStart w:id="3416" w:name="_Toc114255653"/>
      <w:bookmarkStart w:id="3417" w:name="_Toc115186333"/>
      <w:bookmarkStart w:id="3418" w:name="_Toc123044218"/>
      <w:bookmarkStart w:id="3419" w:name="_Toc124157857"/>
      <w:bookmarkStart w:id="3420" w:name="_Toc124259780"/>
      <w:bookmarkStart w:id="3421" w:name="_Toc130584851"/>
      <w:bookmarkStart w:id="3422" w:name="_Toc137464507"/>
      <w:bookmarkStart w:id="3423" w:name="_Toc138884176"/>
      <w:bookmarkStart w:id="3424" w:name="_Toc145643377"/>
      <w:bookmarkStart w:id="3425" w:name="_Toc155469478"/>
      <w:bookmarkStart w:id="3426" w:name="_Toc161667824"/>
      <w:bookmarkStart w:id="3427" w:name="_Toc169708642"/>
      <w:r w:rsidRPr="00F95B02">
        <w:lastRenderedPageBreak/>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49CFF185" w14:textId="77777777" w:rsidTr="005312D0">
        <w:trPr>
          <w:cantSplit/>
          <w:jc w:val="center"/>
        </w:trPr>
        <w:tc>
          <w:tcPr>
            <w:tcW w:w="1175" w:type="dxa"/>
            <w:tcBorders>
              <w:bottom w:val="nil"/>
            </w:tcBorders>
            <w:vAlign w:val="center"/>
          </w:tcPr>
          <w:p w14:paraId="7B89B92A"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D917D3C"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017E661B"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691FBE4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1D45510" w14:textId="77777777" w:rsidR="00EA69E9" w:rsidRPr="00F95B02" w:rsidRDefault="00EA69E9" w:rsidP="005312D0">
            <w:pPr>
              <w:pStyle w:val="TAH"/>
              <w:rPr>
                <w:lang w:eastAsia="zh-CN"/>
              </w:rPr>
            </w:pPr>
            <w:r w:rsidRPr="00F95B02">
              <w:rPr>
                <w:rFonts w:cs="Arial"/>
              </w:rPr>
              <w:t>SNR (dB)</w:t>
            </w:r>
          </w:p>
        </w:tc>
      </w:tr>
      <w:tr w:rsidR="00EA69E9" w:rsidRPr="00F95B02" w14:paraId="0F570DB0" w14:textId="77777777" w:rsidTr="005312D0">
        <w:trPr>
          <w:cantSplit/>
          <w:jc w:val="center"/>
        </w:trPr>
        <w:tc>
          <w:tcPr>
            <w:tcW w:w="1175" w:type="dxa"/>
            <w:tcBorders>
              <w:top w:val="nil"/>
            </w:tcBorders>
            <w:vAlign w:val="center"/>
          </w:tcPr>
          <w:p w14:paraId="497169B0"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1EF064C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0756BF9F" w14:textId="77777777" w:rsidR="00EA69E9" w:rsidRPr="00F95B02" w:rsidRDefault="00EA69E9" w:rsidP="005312D0">
            <w:pPr>
              <w:pStyle w:val="TAH"/>
            </w:pPr>
          </w:p>
        </w:tc>
        <w:tc>
          <w:tcPr>
            <w:tcW w:w="2695" w:type="dxa"/>
            <w:tcBorders>
              <w:top w:val="nil"/>
            </w:tcBorders>
            <w:vAlign w:val="center"/>
          </w:tcPr>
          <w:p w14:paraId="2601F960" w14:textId="0780CF73"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34C89DB6" w14:textId="77777777" w:rsidR="00EA69E9" w:rsidRPr="00F95B02" w:rsidRDefault="00EA69E9" w:rsidP="005312D0">
            <w:pPr>
              <w:pStyle w:val="TAH"/>
              <w:rPr>
                <w:lang w:eastAsia="zh-CN"/>
              </w:rPr>
            </w:pPr>
          </w:p>
        </w:tc>
      </w:tr>
      <w:tr w:rsidR="00EA69E9" w:rsidRPr="00F95B02" w14:paraId="7E64DFF2" w14:textId="77777777" w:rsidTr="005312D0">
        <w:trPr>
          <w:cantSplit/>
          <w:jc w:val="center"/>
        </w:trPr>
        <w:tc>
          <w:tcPr>
            <w:tcW w:w="1175" w:type="dxa"/>
            <w:vMerge w:val="restart"/>
            <w:vAlign w:val="center"/>
          </w:tcPr>
          <w:p w14:paraId="19B4BFC1" w14:textId="77777777" w:rsidR="00EA69E9" w:rsidRPr="00F95B02" w:rsidRDefault="00EA69E9" w:rsidP="005312D0">
            <w:pPr>
              <w:pStyle w:val="TAC"/>
              <w:rPr>
                <w:rFonts w:cs="Arial"/>
                <w:lang w:eastAsia="zh-CN"/>
              </w:rPr>
            </w:pPr>
            <w:r>
              <w:rPr>
                <w:rFonts w:cs="Arial"/>
                <w:lang w:eastAsia="zh-CN"/>
              </w:rPr>
              <w:t>1</w:t>
            </w:r>
          </w:p>
        </w:tc>
        <w:tc>
          <w:tcPr>
            <w:tcW w:w="1075" w:type="dxa"/>
            <w:vAlign w:val="center"/>
          </w:tcPr>
          <w:p w14:paraId="462D0609"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84D6694" w14:textId="77777777" w:rsidR="00EA69E9" w:rsidRPr="00F95B02" w:rsidRDefault="00EA69E9" w:rsidP="005312D0">
            <w:pPr>
              <w:pStyle w:val="TAC"/>
              <w:rPr>
                <w:rFonts w:cs="Arial"/>
              </w:rPr>
            </w:pPr>
            <w:r w:rsidRPr="00F95B02">
              <w:rPr>
                <w:rFonts w:cs="Arial"/>
              </w:rPr>
              <w:t>Normal</w:t>
            </w:r>
          </w:p>
        </w:tc>
        <w:tc>
          <w:tcPr>
            <w:tcW w:w="2695" w:type="dxa"/>
            <w:vAlign w:val="center"/>
          </w:tcPr>
          <w:p w14:paraId="5C651767"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D3FA9E1" w14:textId="77777777" w:rsidR="00EA69E9" w:rsidRDefault="00EA69E9" w:rsidP="005312D0">
            <w:pPr>
              <w:pStyle w:val="TAC"/>
              <w:rPr>
                <w:rFonts w:cs="Arial"/>
                <w:lang w:eastAsia="zh-CN"/>
              </w:rPr>
            </w:pPr>
            <w:r w:rsidRPr="00977213">
              <w:rPr>
                <w:rFonts w:eastAsia="DengXian" w:cs="Arial"/>
                <w:lang w:eastAsia="zh-CN"/>
              </w:rPr>
              <w:t>0.6</w:t>
            </w:r>
          </w:p>
        </w:tc>
      </w:tr>
      <w:tr w:rsidR="00EA69E9" w:rsidRPr="00F95B02" w14:paraId="67C2BDFF" w14:textId="77777777" w:rsidTr="005312D0">
        <w:trPr>
          <w:cantSplit/>
          <w:jc w:val="center"/>
        </w:trPr>
        <w:tc>
          <w:tcPr>
            <w:tcW w:w="1175" w:type="dxa"/>
            <w:vMerge/>
            <w:vAlign w:val="center"/>
          </w:tcPr>
          <w:p w14:paraId="7EF0447E" w14:textId="77777777" w:rsidR="00EA69E9" w:rsidRPr="00F95B02" w:rsidRDefault="00EA69E9" w:rsidP="005312D0">
            <w:pPr>
              <w:pStyle w:val="TAC"/>
              <w:rPr>
                <w:rFonts w:cs="Arial"/>
                <w:lang w:eastAsia="zh-CN"/>
              </w:rPr>
            </w:pPr>
          </w:p>
        </w:tc>
        <w:tc>
          <w:tcPr>
            <w:tcW w:w="1075" w:type="dxa"/>
            <w:vAlign w:val="center"/>
          </w:tcPr>
          <w:p w14:paraId="62808018"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76BF0F54" w14:textId="77777777" w:rsidR="00EA69E9" w:rsidRPr="00F95B02" w:rsidRDefault="00EA69E9" w:rsidP="005312D0">
            <w:pPr>
              <w:pStyle w:val="TAC"/>
              <w:rPr>
                <w:rFonts w:cs="Arial"/>
              </w:rPr>
            </w:pPr>
            <w:r w:rsidRPr="00F95B02">
              <w:rPr>
                <w:rFonts w:cs="Arial"/>
              </w:rPr>
              <w:t>Normal</w:t>
            </w:r>
          </w:p>
        </w:tc>
        <w:tc>
          <w:tcPr>
            <w:tcW w:w="2695" w:type="dxa"/>
            <w:vAlign w:val="center"/>
          </w:tcPr>
          <w:p w14:paraId="1ABBF7F6"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38246851" w14:textId="77777777" w:rsidR="00EA69E9" w:rsidRPr="00F95B02" w:rsidRDefault="00EA69E9" w:rsidP="005312D0">
            <w:pPr>
              <w:pStyle w:val="TAC"/>
              <w:rPr>
                <w:rFonts w:cs="Arial"/>
                <w:lang w:eastAsia="zh-CN"/>
              </w:rPr>
            </w:pPr>
            <w:r w:rsidRPr="00977213">
              <w:rPr>
                <w:rFonts w:eastAsia="DengXian" w:cs="Arial"/>
                <w:lang w:eastAsia="zh-CN"/>
              </w:rPr>
              <w:t>-6.6</w:t>
            </w:r>
          </w:p>
        </w:tc>
      </w:tr>
    </w:tbl>
    <w:p w14:paraId="34FFBFEC" w14:textId="77777777" w:rsidR="00EA69E9" w:rsidRDefault="00EA69E9" w:rsidP="00EA69E9">
      <w:pPr>
        <w:rPr>
          <w:noProof/>
        </w:rPr>
      </w:pPr>
    </w:p>
    <w:p w14:paraId="527283DF" w14:textId="77777777" w:rsidR="00EA69E9" w:rsidRDefault="00EA69E9" w:rsidP="00EA69E9">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1B6B21CE" w14:textId="77777777" w:rsidTr="005312D0">
        <w:trPr>
          <w:cantSplit/>
          <w:jc w:val="center"/>
        </w:trPr>
        <w:tc>
          <w:tcPr>
            <w:tcW w:w="1175" w:type="dxa"/>
            <w:tcBorders>
              <w:bottom w:val="nil"/>
            </w:tcBorders>
            <w:vAlign w:val="center"/>
          </w:tcPr>
          <w:p w14:paraId="0E39D243"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B441C6B"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032B08"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1796BCE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CD9D272" w14:textId="77777777" w:rsidR="00EA69E9" w:rsidRPr="00F95B02" w:rsidRDefault="00EA69E9" w:rsidP="005312D0">
            <w:pPr>
              <w:pStyle w:val="TAH"/>
              <w:rPr>
                <w:lang w:eastAsia="zh-CN"/>
              </w:rPr>
            </w:pPr>
            <w:r w:rsidRPr="00F95B02">
              <w:rPr>
                <w:rFonts w:cs="Arial"/>
              </w:rPr>
              <w:t>SNR (dB)</w:t>
            </w:r>
          </w:p>
        </w:tc>
      </w:tr>
      <w:tr w:rsidR="00EA69E9" w:rsidRPr="00F95B02" w14:paraId="06367F54" w14:textId="77777777" w:rsidTr="005312D0">
        <w:trPr>
          <w:cantSplit/>
          <w:jc w:val="center"/>
        </w:trPr>
        <w:tc>
          <w:tcPr>
            <w:tcW w:w="1175" w:type="dxa"/>
            <w:tcBorders>
              <w:top w:val="nil"/>
            </w:tcBorders>
            <w:vAlign w:val="center"/>
          </w:tcPr>
          <w:p w14:paraId="77FC8CC3"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EB10622"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58451267" w14:textId="77777777" w:rsidR="00EA69E9" w:rsidRPr="00F95B02" w:rsidRDefault="00EA69E9" w:rsidP="005312D0">
            <w:pPr>
              <w:pStyle w:val="TAH"/>
            </w:pPr>
          </w:p>
        </w:tc>
        <w:tc>
          <w:tcPr>
            <w:tcW w:w="2695" w:type="dxa"/>
            <w:tcBorders>
              <w:top w:val="nil"/>
            </w:tcBorders>
            <w:vAlign w:val="center"/>
          </w:tcPr>
          <w:p w14:paraId="6CDFE144" w14:textId="73A317D6"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63D1E476" w14:textId="77777777" w:rsidR="00EA69E9" w:rsidRPr="00F95B02" w:rsidRDefault="00EA69E9" w:rsidP="005312D0">
            <w:pPr>
              <w:pStyle w:val="TAH"/>
              <w:rPr>
                <w:lang w:eastAsia="zh-CN"/>
              </w:rPr>
            </w:pPr>
          </w:p>
        </w:tc>
      </w:tr>
      <w:tr w:rsidR="00EA69E9" w:rsidRPr="00F95B02" w14:paraId="7B3D3D8E" w14:textId="77777777" w:rsidTr="005312D0">
        <w:trPr>
          <w:cantSplit/>
          <w:jc w:val="center"/>
        </w:trPr>
        <w:tc>
          <w:tcPr>
            <w:tcW w:w="1175" w:type="dxa"/>
            <w:vMerge w:val="restart"/>
            <w:vAlign w:val="center"/>
          </w:tcPr>
          <w:p w14:paraId="73BF61AD"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1013117A"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69230E3" w14:textId="77777777" w:rsidR="00EA69E9" w:rsidRPr="00F95B02" w:rsidRDefault="00EA69E9" w:rsidP="005312D0">
            <w:pPr>
              <w:pStyle w:val="TAC"/>
              <w:rPr>
                <w:rFonts w:cs="Arial"/>
              </w:rPr>
            </w:pPr>
            <w:r w:rsidRPr="00F95B02">
              <w:rPr>
                <w:rFonts w:cs="Arial"/>
              </w:rPr>
              <w:t>Normal</w:t>
            </w:r>
          </w:p>
        </w:tc>
        <w:tc>
          <w:tcPr>
            <w:tcW w:w="2695" w:type="dxa"/>
            <w:vAlign w:val="center"/>
          </w:tcPr>
          <w:p w14:paraId="716A5DD0"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9DDD3D"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5094CAFC" w14:textId="77777777" w:rsidTr="005312D0">
        <w:trPr>
          <w:cantSplit/>
          <w:jc w:val="center"/>
        </w:trPr>
        <w:tc>
          <w:tcPr>
            <w:tcW w:w="1175" w:type="dxa"/>
            <w:vMerge/>
            <w:vAlign w:val="center"/>
          </w:tcPr>
          <w:p w14:paraId="776F6CF7" w14:textId="77777777" w:rsidR="00EA69E9" w:rsidRPr="00F95B02" w:rsidRDefault="00EA69E9" w:rsidP="005312D0">
            <w:pPr>
              <w:pStyle w:val="TAC"/>
              <w:rPr>
                <w:rFonts w:cs="Arial"/>
                <w:lang w:eastAsia="zh-CN"/>
              </w:rPr>
            </w:pPr>
          </w:p>
        </w:tc>
        <w:tc>
          <w:tcPr>
            <w:tcW w:w="1075" w:type="dxa"/>
            <w:vAlign w:val="center"/>
          </w:tcPr>
          <w:p w14:paraId="08B42DA7"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03482521" w14:textId="77777777" w:rsidR="00EA69E9" w:rsidRPr="00F95B02" w:rsidRDefault="00EA69E9" w:rsidP="005312D0">
            <w:pPr>
              <w:pStyle w:val="TAC"/>
              <w:rPr>
                <w:rFonts w:cs="Arial"/>
              </w:rPr>
            </w:pPr>
            <w:r w:rsidRPr="00F95B02">
              <w:rPr>
                <w:rFonts w:cs="Arial"/>
              </w:rPr>
              <w:t>Normal</w:t>
            </w:r>
          </w:p>
        </w:tc>
        <w:tc>
          <w:tcPr>
            <w:tcW w:w="2695" w:type="dxa"/>
            <w:vAlign w:val="center"/>
          </w:tcPr>
          <w:p w14:paraId="01C52514"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32C2BB1" w14:textId="77777777" w:rsidR="00EA69E9" w:rsidRPr="00F95B02" w:rsidRDefault="00EA69E9" w:rsidP="005312D0">
            <w:pPr>
              <w:pStyle w:val="TAC"/>
              <w:rPr>
                <w:rFonts w:cs="Arial"/>
                <w:lang w:eastAsia="zh-CN"/>
              </w:rPr>
            </w:pPr>
            <w:r w:rsidRPr="00977213">
              <w:rPr>
                <w:rFonts w:eastAsia="DengXian" w:cs="Arial"/>
                <w:lang w:eastAsia="zh-CN"/>
              </w:rPr>
              <w:t>-5.6</w:t>
            </w:r>
          </w:p>
        </w:tc>
      </w:tr>
    </w:tbl>
    <w:p w14:paraId="773C05C5" w14:textId="77777777" w:rsidR="00EA69E9" w:rsidRPr="00F95B02" w:rsidRDefault="00EA69E9" w:rsidP="00EA69E9">
      <w:pPr>
        <w:rPr>
          <w:noProof/>
        </w:rPr>
      </w:pPr>
    </w:p>
    <w:p w14:paraId="3FB7DD40" w14:textId="77777777" w:rsidR="00A32616" w:rsidRPr="00F95B02" w:rsidRDefault="00A32616" w:rsidP="00A32616">
      <w:pPr>
        <w:pStyle w:val="Heading5"/>
        <w:rPr>
          <w:lang w:eastAsia="ko-KR"/>
        </w:rPr>
      </w:pPr>
      <w:bookmarkStart w:id="3428" w:name="_Toc176441545"/>
      <w:bookmarkStart w:id="3429" w:name="_Toc187246537"/>
      <w:r w:rsidRPr="00F95B02">
        <w:t>8.3.7.2.2</w:t>
      </w:r>
      <w:r w:rsidRPr="00F95B02">
        <w:tab/>
        <w:t>ACK missed detection requirements</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BAFC841" w14:textId="77777777" w:rsidR="00A32616" w:rsidRPr="008307D3" w:rsidRDefault="00A32616" w:rsidP="00A32616">
      <w:pPr>
        <w:pStyle w:val="Heading6"/>
      </w:pPr>
      <w:bookmarkStart w:id="3430" w:name="_Toc21127608"/>
      <w:bookmarkStart w:id="3431" w:name="_Toc29811817"/>
      <w:bookmarkStart w:id="3432" w:name="_Toc36817369"/>
      <w:bookmarkStart w:id="3433" w:name="_Toc37260291"/>
      <w:bookmarkStart w:id="3434" w:name="_Toc37267679"/>
      <w:bookmarkStart w:id="3435" w:name="_Toc44712281"/>
      <w:bookmarkStart w:id="3436" w:name="_Toc45893594"/>
      <w:bookmarkStart w:id="3437" w:name="_Toc123044219"/>
      <w:bookmarkStart w:id="3438" w:name="_Toc124157858"/>
      <w:bookmarkStart w:id="3439" w:name="_Toc124259781"/>
      <w:bookmarkStart w:id="3440" w:name="_Toc130584852"/>
      <w:bookmarkStart w:id="3441" w:name="_Toc137464508"/>
      <w:bookmarkStart w:id="3442" w:name="_Toc138884177"/>
      <w:bookmarkStart w:id="3443" w:name="_Toc145643378"/>
      <w:bookmarkStart w:id="3444" w:name="_Toc155469479"/>
      <w:bookmarkStart w:id="3445" w:name="_Toc161667825"/>
      <w:bookmarkStart w:id="3446" w:name="_Toc169708643"/>
      <w:bookmarkStart w:id="3447" w:name="_Toc176441546"/>
      <w:bookmarkStart w:id="3448" w:name="_Toc187246538"/>
      <w:r w:rsidRPr="008307D3">
        <w:t>8.3.7.2.2.1</w:t>
      </w:r>
      <w:r w:rsidRPr="008307D3">
        <w:tab/>
        <w:t>General</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3449" w:name="_Toc21127609"/>
      <w:bookmarkStart w:id="3450" w:name="_Toc29811818"/>
      <w:bookmarkStart w:id="3451" w:name="_Toc36817370"/>
      <w:bookmarkStart w:id="3452" w:name="_Toc37260292"/>
      <w:bookmarkStart w:id="3453" w:name="_Toc37267680"/>
      <w:bookmarkStart w:id="3454" w:name="_Toc44712282"/>
      <w:bookmarkStart w:id="3455" w:name="_Toc45893595"/>
      <w:bookmarkStart w:id="3456" w:name="_Toc123044220"/>
      <w:bookmarkStart w:id="3457" w:name="_Toc124157859"/>
      <w:bookmarkStart w:id="3458" w:name="_Toc124259782"/>
      <w:bookmarkStart w:id="3459" w:name="_Toc130584853"/>
      <w:bookmarkStart w:id="3460" w:name="_Toc137464509"/>
      <w:bookmarkStart w:id="3461" w:name="_Toc138884178"/>
      <w:bookmarkStart w:id="3462" w:name="_Toc145643379"/>
      <w:bookmarkStart w:id="3463" w:name="_Toc155469480"/>
      <w:bookmarkStart w:id="3464" w:name="_Toc161667826"/>
      <w:bookmarkStart w:id="3465" w:name="_Toc169708644"/>
      <w:bookmarkStart w:id="3466" w:name="_Toc176441547"/>
      <w:bookmarkStart w:id="3467" w:name="_Toc187246539"/>
      <w:r w:rsidRPr="008307D3">
        <w:t>8.3.7.2.2.2</w:t>
      </w:r>
      <w:r w:rsidRPr="008307D3">
        <w:tab/>
        <w:t>Minimum requirements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77B84948" w14:textId="77777777" w:rsidR="00EA69E9" w:rsidRDefault="00EA69E9" w:rsidP="00EA69E9">
      <w:pPr>
        <w:pStyle w:val="TH"/>
        <w:rPr>
          <w:rFonts w:cs="Arial"/>
        </w:rPr>
      </w:pPr>
      <w:bookmarkStart w:id="3468" w:name="_Toc104311049"/>
      <w:bookmarkStart w:id="3469" w:name="_Toc106126750"/>
      <w:bookmarkStart w:id="3470" w:name="_Toc106177063"/>
      <w:bookmarkStart w:id="3471" w:name="_Toc114242231"/>
      <w:bookmarkStart w:id="3472" w:name="_Toc123044221"/>
      <w:bookmarkStart w:id="3473" w:name="_Toc124157860"/>
      <w:bookmarkStart w:id="3474" w:name="_Toc124259783"/>
      <w:bookmarkStart w:id="3475" w:name="_Toc130584854"/>
      <w:bookmarkStart w:id="3476" w:name="_Toc137464510"/>
      <w:bookmarkStart w:id="3477" w:name="_Toc138884179"/>
      <w:bookmarkStart w:id="3478" w:name="_Toc145643380"/>
      <w:bookmarkStart w:id="3479" w:name="_Toc155469481"/>
      <w:bookmarkStart w:id="3480" w:name="_Toc161667827"/>
      <w:bookmarkStart w:id="3481" w:name="_Toc169708645"/>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663AA5E3" w14:textId="77777777" w:rsidTr="005312D0">
        <w:trPr>
          <w:cantSplit/>
          <w:jc w:val="center"/>
        </w:trPr>
        <w:tc>
          <w:tcPr>
            <w:tcW w:w="1080" w:type="dxa"/>
            <w:tcBorders>
              <w:bottom w:val="nil"/>
            </w:tcBorders>
            <w:vAlign w:val="center"/>
          </w:tcPr>
          <w:p w14:paraId="73E04FF5"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F684D21"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63F72D"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190E73D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5A7F71B9" w14:textId="77777777" w:rsidR="00EA69E9" w:rsidRPr="00F95B02" w:rsidRDefault="00EA69E9" w:rsidP="005312D0">
            <w:pPr>
              <w:pStyle w:val="TAH"/>
              <w:rPr>
                <w:lang w:eastAsia="zh-CN"/>
              </w:rPr>
            </w:pPr>
            <w:r w:rsidRPr="00F95B02">
              <w:rPr>
                <w:rFonts w:cs="Arial"/>
              </w:rPr>
              <w:t>SNR (dB)</w:t>
            </w:r>
          </w:p>
        </w:tc>
      </w:tr>
      <w:tr w:rsidR="00EA69E9" w:rsidRPr="00F95B02" w14:paraId="037145AC" w14:textId="77777777" w:rsidTr="005312D0">
        <w:trPr>
          <w:cantSplit/>
          <w:jc w:val="center"/>
        </w:trPr>
        <w:tc>
          <w:tcPr>
            <w:tcW w:w="1080" w:type="dxa"/>
            <w:tcBorders>
              <w:top w:val="nil"/>
            </w:tcBorders>
            <w:vAlign w:val="center"/>
          </w:tcPr>
          <w:p w14:paraId="72FAF3F1"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06D55C5"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1D802BBA" w14:textId="77777777" w:rsidR="00EA69E9" w:rsidRPr="00F95B02" w:rsidRDefault="00EA69E9" w:rsidP="005312D0">
            <w:pPr>
              <w:pStyle w:val="TAH"/>
            </w:pPr>
          </w:p>
        </w:tc>
        <w:tc>
          <w:tcPr>
            <w:tcW w:w="2515" w:type="dxa"/>
            <w:tcBorders>
              <w:top w:val="nil"/>
            </w:tcBorders>
            <w:vAlign w:val="center"/>
          </w:tcPr>
          <w:p w14:paraId="591A4B25" w14:textId="357E6364"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60C1BCB5" w14:textId="77777777" w:rsidR="00EA69E9" w:rsidRPr="00F95B02" w:rsidRDefault="00EA69E9" w:rsidP="005312D0">
            <w:pPr>
              <w:pStyle w:val="TAH"/>
              <w:rPr>
                <w:lang w:eastAsia="zh-CN"/>
              </w:rPr>
            </w:pPr>
          </w:p>
        </w:tc>
      </w:tr>
      <w:tr w:rsidR="00EA69E9" w:rsidRPr="00F95B02" w14:paraId="3BC17E23" w14:textId="77777777" w:rsidTr="005312D0">
        <w:trPr>
          <w:cantSplit/>
          <w:jc w:val="center"/>
        </w:trPr>
        <w:tc>
          <w:tcPr>
            <w:tcW w:w="1080" w:type="dxa"/>
            <w:vMerge w:val="restart"/>
            <w:vAlign w:val="center"/>
          </w:tcPr>
          <w:p w14:paraId="2B8A89C3"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7CD3D31B"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6556A7C5" w14:textId="77777777" w:rsidR="00EA69E9" w:rsidRPr="00F95B02" w:rsidRDefault="00EA69E9" w:rsidP="005312D0">
            <w:pPr>
              <w:pStyle w:val="TAC"/>
              <w:rPr>
                <w:rFonts w:cs="Arial"/>
              </w:rPr>
            </w:pPr>
            <w:r w:rsidRPr="00F95B02">
              <w:rPr>
                <w:rFonts w:cs="Arial"/>
              </w:rPr>
              <w:t>Normal</w:t>
            </w:r>
          </w:p>
        </w:tc>
        <w:tc>
          <w:tcPr>
            <w:tcW w:w="2515" w:type="dxa"/>
            <w:vAlign w:val="center"/>
          </w:tcPr>
          <w:p w14:paraId="486F1F3C"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A0E2580" w14:textId="77777777" w:rsidR="00EA69E9" w:rsidRDefault="00EA69E9" w:rsidP="005312D0">
            <w:pPr>
              <w:pStyle w:val="TAC"/>
              <w:rPr>
                <w:rFonts w:cs="Arial"/>
                <w:lang w:eastAsia="zh-CN"/>
              </w:rPr>
            </w:pPr>
            <w:r w:rsidRPr="00977213">
              <w:rPr>
                <w:rFonts w:eastAsia="DengXian" w:cs="Arial"/>
                <w:lang w:eastAsia="zh-CN"/>
              </w:rPr>
              <w:t>-1.9</w:t>
            </w:r>
          </w:p>
        </w:tc>
      </w:tr>
      <w:tr w:rsidR="00EA69E9" w:rsidRPr="00F95B02" w14:paraId="57B19BA0" w14:textId="77777777" w:rsidTr="005312D0">
        <w:trPr>
          <w:cantSplit/>
          <w:jc w:val="center"/>
        </w:trPr>
        <w:tc>
          <w:tcPr>
            <w:tcW w:w="1080" w:type="dxa"/>
            <w:vMerge/>
            <w:vAlign w:val="center"/>
          </w:tcPr>
          <w:p w14:paraId="0910C801" w14:textId="77777777" w:rsidR="00EA69E9" w:rsidRPr="00F95B02" w:rsidRDefault="00EA69E9" w:rsidP="005312D0">
            <w:pPr>
              <w:pStyle w:val="TAC"/>
              <w:rPr>
                <w:rFonts w:cs="Arial"/>
                <w:lang w:eastAsia="zh-CN"/>
              </w:rPr>
            </w:pPr>
          </w:p>
        </w:tc>
        <w:tc>
          <w:tcPr>
            <w:tcW w:w="1075" w:type="dxa"/>
            <w:vAlign w:val="center"/>
          </w:tcPr>
          <w:p w14:paraId="63D5862F"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11899F48" w14:textId="77777777" w:rsidR="00EA69E9" w:rsidRPr="00F95B02" w:rsidRDefault="00EA69E9" w:rsidP="005312D0">
            <w:pPr>
              <w:pStyle w:val="TAC"/>
              <w:rPr>
                <w:rFonts w:cs="Arial"/>
              </w:rPr>
            </w:pPr>
            <w:r w:rsidRPr="00F95B02">
              <w:rPr>
                <w:rFonts w:cs="Arial"/>
              </w:rPr>
              <w:t>Normal</w:t>
            </w:r>
          </w:p>
        </w:tc>
        <w:tc>
          <w:tcPr>
            <w:tcW w:w="2515" w:type="dxa"/>
            <w:vAlign w:val="center"/>
          </w:tcPr>
          <w:p w14:paraId="67B03757"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E47E88F" w14:textId="77777777" w:rsidR="00EA69E9" w:rsidRPr="00F95B02" w:rsidRDefault="00EA69E9" w:rsidP="005312D0">
            <w:pPr>
              <w:pStyle w:val="TAC"/>
              <w:rPr>
                <w:rFonts w:cs="Arial"/>
                <w:lang w:eastAsia="zh-CN"/>
              </w:rPr>
            </w:pPr>
            <w:r w:rsidRPr="00977213">
              <w:rPr>
                <w:rFonts w:eastAsia="DengXian" w:cs="Arial"/>
                <w:lang w:eastAsia="zh-CN"/>
              </w:rPr>
              <w:t>-8.0</w:t>
            </w:r>
          </w:p>
        </w:tc>
      </w:tr>
    </w:tbl>
    <w:p w14:paraId="53AC35B2" w14:textId="77777777" w:rsidR="00EA69E9" w:rsidRPr="00F95B02" w:rsidRDefault="00EA69E9" w:rsidP="00EA69E9">
      <w:pPr>
        <w:rPr>
          <w:lang w:eastAsia="zh-CN"/>
        </w:rPr>
      </w:pPr>
    </w:p>
    <w:p w14:paraId="1094CF13" w14:textId="77777777" w:rsidR="00EA69E9" w:rsidRDefault="00EA69E9" w:rsidP="00EA69E9">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2DA82385" w14:textId="77777777" w:rsidTr="005312D0">
        <w:trPr>
          <w:cantSplit/>
          <w:jc w:val="center"/>
        </w:trPr>
        <w:tc>
          <w:tcPr>
            <w:tcW w:w="1080" w:type="dxa"/>
            <w:tcBorders>
              <w:bottom w:val="nil"/>
            </w:tcBorders>
            <w:vAlign w:val="center"/>
          </w:tcPr>
          <w:p w14:paraId="37D8C479"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F6351E"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D608D9A"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6C250E4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64A1C8FB" w14:textId="77777777" w:rsidR="00EA69E9" w:rsidRPr="00F95B02" w:rsidRDefault="00EA69E9" w:rsidP="005312D0">
            <w:pPr>
              <w:pStyle w:val="TAH"/>
              <w:rPr>
                <w:lang w:eastAsia="zh-CN"/>
              </w:rPr>
            </w:pPr>
            <w:r w:rsidRPr="00F95B02">
              <w:rPr>
                <w:rFonts w:cs="Arial"/>
              </w:rPr>
              <w:t>SNR (dB)</w:t>
            </w:r>
          </w:p>
        </w:tc>
      </w:tr>
      <w:tr w:rsidR="00EA69E9" w:rsidRPr="00F95B02" w14:paraId="796DF919" w14:textId="77777777" w:rsidTr="005312D0">
        <w:trPr>
          <w:cantSplit/>
          <w:jc w:val="center"/>
        </w:trPr>
        <w:tc>
          <w:tcPr>
            <w:tcW w:w="1080" w:type="dxa"/>
            <w:tcBorders>
              <w:top w:val="nil"/>
            </w:tcBorders>
            <w:vAlign w:val="center"/>
          </w:tcPr>
          <w:p w14:paraId="26677318"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69B7280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328752E2" w14:textId="77777777" w:rsidR="00EA69E9" w:rsidRPr="00F95B02" w:rsidRDefault="00EA69E9" w:rsidP="005312D0">
            <w:pPr>
              <w:pStyle w:val="TAH"/>
            </w:pPr>
          </w:p>
        </w:tc>
        <w:tc>
          <w:tcPr>
            <w:tcW w:w="2515" w:type="dxa"/>
            <w:tcBorders>
              <w:top w:val="nil"/>
            </w:tcBorders>
            <w:vAlign w:val="center"/>
          </w:tcPr>
          <w:p w14:paraId="0C8386BD" w14:textId="4CB7B27E"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2CD4C3F2" w14:textId="77777777" w:rsidR="00EA69E9" w:rsidRPr="00F95B02" w:rsidRDefault="00EA69E9" w:rsidP="005312D0">
            <w:pPr>
              <w:pStyle w:val="TAH"/>
              <w:rPr>
                <w:lang w:eastAsia="zh-CN"/>
              </w:rPr>
            </w:pPr>
          </w:p>
        </w:tc>
      </w:tr>
      <w:tr w:rsidR="00EA69E9" w:rsidRPr="00F95B02" w14:paraId="3565480D" w14:textId="77777777" w:rsidTr="005312D0">
        <w:trPr>
          <w:cantSplit/>
          <w:jc w:val="center"/>
        </w:trPr>
        <w:tc>
          <w:tcPr>
            <w:tcW w:w="1080" w:type="dxa"/>
            <w:vMerge w:val="restart"/>
            <w:vAlign w:val="center"/>
          </w:tcPr>
          <w:p w14:paraId="0AFA1A4A"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37CF3311"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22E6F722" w14:textId="77777777" w:rsidR="00EA69E9" w:rsidRPr="00F95B02" w:rsidRDefault="00EA69E9" w:rsidP="005312D0">
            <w:pPr>
              <w:pStyle w:val="TAC"/>
              <w:rPr>
                <w:rFonts w:cs="Arial"/>
              </w:rPr>
            </w:pPr>
            <w:r w:rsidRPr="00F95B02">
              <w:rPr>
                <w:rFonts w:cs="Arial"/>
              </w:rPr>
              <w:t>Normal</w:t>
            </w:r>
          </w:p>
        </w:tc>
        <w:tc>
          <w:tcPr>
            <w:tcW w:w="2515" w:type="dxa"/>
            <w:vAlign w:val="center"/>
          </w:tcPr>
          <w:p w14:paraId="11A392AB"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4B3E7041"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14B223AF" w14:textId="77777777" w:rsidTr="005312D0">
        <w:trPr>
          <w:cantSplit/>
          <w:jc w:val="center"/>
        </w:trPr>
        <w:tc>
          <w:tcPr>
            <w:tcW w:w="1080" w:type="dxa"/>
            <w:vMerge/>
            <w:vAlign w:val="center"/>
          </w:tcPr>
          <w:p w14:paraId="0989FDC8" w14:textId="77777777" w:rsidR="00EA69E9" w:rsidRPr="00F95B02" w:rsidRDefault="00EA69E9" w:rsidP="005312D0">
            <w:pPr>
              <w:pStyle w:val="TAC"/>
              <w:rPr>
                <w:rFonts w:cs="Arial"/>
                <w:lang w:eastAsia="zh-CN"/>
              </w:rPr>
            </w:pPr>
          </w:p>
        </w:tc>
        <w:tc>
          <w:tcPr>
            <w:tcW w:w="1075" w:type="dxa"/>
            <w:vAlign w:val="center"/>
          </w:tcPr>
          <w:p w14:paraId="0DD99A15"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6FF8C27C" w14:textId="77777777" w:rsidR="00EA69E9" w:rsidRPr="00F95B02" w:rsidRDefault="00EA69E9" w:rsidP="005312D0">
            <w:pPr>
              <w:pStyle w:val="TAC"/>
              <w:rPr>
                <w:rFonts w:cs="Arial"/>
              </w:rPr>
            </w:pPr>
            <w:r w:rsidRPr="00F95B02">
              <w:rPr>
                <w:rFonts w:cs="Arial"/>
              </w:rPr>
              <w:t>Normal</w:t>
            </w:r>
          </w:p>
        </w:tc>
        <w:tc>
          <w:tcPr>
            <w:tcW w:w="2515" w:type="dxa"/>
            <w:vAlign w:val="center"/>
          </w:tcPr>
          <w:p w14:paraId="354A0B5B"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74A262B8" w14:textId="77777777" w:rsidR="00EA69E9" w:rsidRPr="00F95B02" w:rsidRDefault="00EA69E9" w:rsidP="005312D0">
            <w:pPr>
              <w:pStyle w:val="TAC"/>
              <w:rPr>
                <w:rFonts w:cs="Arial"/>
                <w:lang w:eastAsia="zh-CN"/>
              </w:rPr>
            </w:pPr>
            <w:r w:rsidRPr="00977213">
              <w:rPr>
                <w:rFonts w:eastAsia="DengXian" w:cs="Arial"/>
                <w:lang w:eastAsia="zh-CN"/>
              </w:rPr>
              <w:t>-7.6</w:t>
            </w:r>
          </w:p>
        </w:tc>
      </w:tr>
    </w:tbl>
    <w:p w14:paraId="110FA75A" w14:textId="77777777" w:rsidR="00EA69E9" w:rsidRDefault="00EA69E9" w:rsidP="00EA69E9">
      <w:pPr>
        <w:rPr>
          <w:noProof/>
        </w:rPr>
      </w:pPr>
    </w:p>
    <w:p w14:paraId="52D7CE57" w14:textId="114286DE" w:rsidR="000A4698" w:rsidRDefault="000A4698" w:rsidP="000A4698">
      <w:pPr>
        <w:pStyle w:val="Heading2"/>
        <w:rPr>
          <w:lang w:eastAsia="zh-CN"/>
        </w:rPr>
      </w:pPr>
      <w:bookmarkStart w:id="3482" w:name="_Toc176441548"/>
      <w:bookmarkStart w:id="3483" w:name="_Toc187246540"/>
      <w:r>
        <w:rPr>
          <w:lang w:eastAsia="zh-CN"/>
        </w:rPr>
        <w:t>8.4</w:t>
      </w:r>
      <w:r>
        <w:rPr>
          <w:lang w:eastAsia="zh-CN"/>
        </w:rPr>
        <w:tab/>
        <w:t>Performance requirements for PRACH</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F31DAC2" w14:textId="77777777" w:rsidR="00465EAA" w:rsidRPr="00C958DD" w:rsidRDefault="00465EAA" w:rsidP="00465EAA">
      <w:pPr>
        <w:pStyle w:val="Heading3"/>
      </w:pPr>
      <w:bookmarkStart w:id="3484" w:name="_Toc21127611"/>
      <w:bookmarkStart w:id="3485" w:name="_Toc29811820"/>
      <w:bookmarkStart w:id="3486" w:name="_Toc36817372"/>
      <w:bookmarkStart w:id="3487" w:name="_Toc37260294"/>
      <w:bookmarkStart w:id="3488" w:name="_Toc37267682"/>
      <w:bookmarkStart w:id="3489" w:name="_Toc44712284"/>
      <w:bookmarkStart w:id="3490" w:name="_Toc45893597"/>
      <w:bookmarkStart w:id="3491" w:name="_Toc53178317"/>
      <w:bookmarkStart w:id="3492" w:name="_Toc53178768"/>
      <w:bookmarkStart w:id="3493" w:name="_Toc61179006"/>
      <w:bookmarkStart w:id="3494" w:name="_Toc61179476"/>
      <w:bookmarkStart w:id="3495" w:name="_Toc67916772"/>
      <w:bookmarkStart w:id="3496" w:name="_Toc74663392"/>
      <w:bookmarkStart w:id="3497" w:name="_Toc82621933"/>
      <w:bookmarkStart w:id="3498" w:name="_Toc90422780"/>
      <w:bookmarkStart w:id="3499" w:name="_Toc106782976"/>
      <w:bookmarkStart w:id="3500" w:name="_Toc107311867"/>
      <w:bookmarkStart w:id="3501" w:name="_Toc107419451"/>
      <w:bookmarkStart w:id="3502" w:name="_Toc107475078"/>
      <w:bookmarkStart w:id="3503" w:name="_Toc114255671"/>
      <w:bookmarkStart w:id="3504" w:name="_Toc115186351"/>
      <w:bookmarkStart w:id="3505" w:name="_Toc123044222"/>
      <w:bookmarkStart w:id="3506" w:name="_Toc124157861"/>
      <w:bookmarkStart w:id="3507" w:name="_Toc124259784"/>
      <w:bookmarkStart w:id="3508" w:name="_Toc130584855"/>
      <w:bookmarkStart w:id="3509" w:name="_Toc137464511"/>
      <w:bookmarkStart w:id="3510" w:name="_Toc138884180"/>
      <w:bookmarkStart w:id="3511" w:name="_Toc145643381"/>
      <w:bookmarkStart w:id="3512" w:name="_Toc155469482"/>
      <w:bookmarkStart w:id="3513" w:name="_Toc161667828"/>
      <w:bookmarkStart w:id="3514" w:name="_Toc169708646"/>
      <w:bookmarkStart w:id="3515" w:name="_Toc176441549"/>
      <w:bookmarkStart w:id="3516" w:name="_Toc187246541"/>
      <w:r w:rsidRPr="00C958DD">
        <w:t>8.4.1</w:t>
      </w:r>
      <w:r w:rsidRPr="00C958DD">
        <w:tab/>
        <w:t>PRACH False alarm probability</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16A2304D" w14:textId="77777777" w:rsidR="00465EAA" w:rsidRPr="00C958DD" w:rsidRDefault="00465EAA" w:rsidP="00465EAA">
      <w:pPr>
        <w:pStyle w:val="Heading4"/>
        <w:rPr>
          <w:lang w:eastAsia="zh-CN"/>
        </w:rPr>
      </w:pPr>
      <w:bookmarkStart w:id="3517" w:name="_Toc21127612"/>
      <w:bookmarkStart w:id="3518" w:name="_Toc29811821"/>
      <w:bookmarkStart w:id="3519" w:name="_Toc36817373"/>
      <w:bookmarkStart w:id="3520" w:name="_Toc37260295"/>
      <w:bookmarkStart w:id="3521" w:name="_Toc37267683"/>
      <w:bookmarkStart w:id="3522" w:name="_Toc44712285"/>
      <w:bookmarkStart w:id="3523" w:name="_Toc45893598"/>
      <w:bookmarkStart w:id="3524" w:name="_Toc53178318"/>
      <w:bookmarkStart w:id="3525" w:name="_Toc53178769"/>
      <w:bookmarkStart w:id="3526" w:name="_Toc61179007"/>
      <w:bookmarkStart w:id="3527" w:name="_Toc61179477"/>
      <w:bookmarkStart w:id="3528" w:name="_Toc67916773"/>
      <w:bookmarkStart w:id="3529" w:name="_Toc74663393"/>
      <w:bookmarkStart w:id="3530" w:name="_Toc82621934"/>
      <w:bookmarkStart w:id="3531" w:name="_Toc90422781"/>
      <w:bookmarkStart w:id="3532" w:name="_Toc106782977"/>
      <w:bookmarkStart w:id="3533" w:name="_Toc107311868"/>
      <w:bookmarkStart w:id="3534" w:name="_Toc107419452"/>
      <w:bookmarkStart w:id="3535" w:name="_Toc107475079"/>
      <w:bookmarkStart w:id="3536" w:name="_Toc114255672"/>
      <w:bookmarkStart w:id="3537" w:name="_Toc115186352"/>
      <w:bookmarkStart w:id="3538" w:name="_Toc123044223"/>
      <w:bookmarkStart w:id="3539" w:name="_Toc124157862"/>
      <w:bookmarkStart w:id="3540" w:name="_Toc124259785"/>
      <w:bookmarkStart w:id="3541" w:name="_Toc130584856"/>
      <w:bookmarkStart w:id="3542" w:name="_Toc137464512"/>
      <w:bookmarkStart w:id="3543" w:name="_Toc138884181"/>
      <w:bookmarkStart w:id="3544" w:name="_Toc145643382"/>
      <w:bookmarkStart w:id="3545" w:name="_Toc155469483"/>
      <w:bookmarkStart w:id="3546" w:name="_Toc161667829"/>
      <w:bookmarkStart w:id="3547" w:name="_Toc169708647"/>
      <w:bookmarkStart w:id="3548" w:name="_Toc176441550"/>
      <w:bookmarkStart w:id="3549" w:name="_Toc187246542"/>
      <w:r w:rsidRPr="00C958DD">
        <w:t>8.4.1.1</w:t>
      </w:r>
      <w:r w:rsidRPr="00C958DD">
        <w:tab/>
      </w:r>
      <w:r w:rsidRPr="00C958DD">
        <w:rPr>
          <w:lang w:eastAsia="zh-CN"/>
        </w:rPr>
        <w:t>General</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lastRenderedPageBreak/>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550" w:name="_Toc21127613"/>
      <w:bookmarkStart w:id="3551" w:name="_Toc29811822"/>
      <w:bookmarkStart w:id="3552" w:name="_Toc36817374"/>
      <w:bookmarkStart w:id="3553" w:name="_Toc37260296"/>
      <w:bookmarkStart w:id="3554" w:name="_Toc37267684"/>
      <w:bookmarkStart w:id="3555" w:name="_Toc44712286"/>
      <w:bookmarkStart w:id="3556" w:name="_Toc45893599"/>
      <w:bookmarkStart w:id="3557" w:name="_Toc53178319"/>
      <w:bookmarkStart w:id="3558" w:name="_Toc53178770"/>
      <w:bookmarkStart w:id="3559" w:name="_Toc61179008"/>
      <w:bookmarkStart w:id="3560" w:name="_Toc61179478"/>
      <w:bookmarkStart w:id="3561" w:name="_Toc67916774"/>
      <w:bookmarkStart w:id="3562" w:name="_Toc74663394"/>
      <w:bookmarkStart w:id="3563" w:name="_Toc82621935"/>
      <w:bookmarkStart w:id="3564" w:name="_Toc90422782"/>
      <w:bookmarkStart w:id="3565" w:name="_Toc106782978"/>
      <w:bookmarkStart w:id="3566" w:name="_Toc107311869"/>
      <w:bookmarkStart w:id="3567" w:name="_Toc107419453"/>
      <w:bookmarkStart w:id="3568" w:name="_Toc107475080"/>
      <w:bookmarkStart w:id="3569" w:name="_Toc114255673"/>
      <w:bookmarkStart w:id="3570" w:name="_Toc115186353"/>
      <w:bookmarkStart w:id="3571" w:name="_Toc123044224"/>
      <w:bookmarkStart w:id="3572" w:name="_Toc124157863"/>
      <w:bookmarkStart w:id="3573" w:name="_Toc124259786"/>
      <w:bookmarkStart w:id="3574" w:name="_Toc130584857"/>
      <w:bookmarkStart w:id="3575" w:name="_Toc137464513"/>
      <w:bookmarkStart w:id="3576" w:name="_Toc138884182"/>
      <w:bookmarkStart w:id="3577" w:name="_Toc145643383"/>
      <w:bookmarkStart w:id="3578" w:name="_Toc155469484"/>
      <w:bookmarkStart w:id="3579" w:name="_Toc161667830"/>
      <w:bookmarkStart w:id="3580" w:name="_Toc169708648"/>
      <w:bookmarkStart w:id="3581" w:name="_Toc176441551"/>
      <w:bookmarkStart w:id="3582" w:name="_Toc187246543"/>
      <w:r w:rsidRPr="00C958DD">
        <w:t>8.4.1.2</w:t>
      </w:r>
      <w:r w:rsidRPr="00C958DD">
        <w:tab/>
        <w:t>Minimum requirement</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583" w:name="_Toc21127614"/>
      <w:bookmarkStart w:id="3584" w:name="_Toc29811823"/>
      <w:bookmarkStart w:id="3585" w:name="_Toc36817375"/>
      <w:bookmarkStart w:id="3586" w:name="_Toc37260297"/>
      <w:bookmarkStart w:id="3587" w:name="_Toc37267685"/>
      <w:bookmarkStart w:id="3588" w:name="_Toc44712287"/>
      <w:bookmarkStart w:id="3589" w:name="_Toc45893600"/>
      <w:bookmarkStart w:id="3590" w:name="_Toc53178320"/>
      <w:bookmarkStart w:id="3591" w:name="_Toc53178771"/>
      <w:bookmarkStart w:id="3592" w:name="_Toc61179009"/>
      <w:bookmarkStart w:id="3593" w:name="_Toc61179479"/>
      <w:bookmarkStart w:id="3594" w:name="_Toc67916775"/>
      <w:bookmarkStart w:id="3595" w:name="_Toc74663395"/>
      <w:bookmarkStart w:id="3596" w:name="_Toc82621936"/>
      <w:bookmarkStart w:id="3597" w:name="_Toc90422783"/>
      <w:bookmarkStart w:id="3598" w:name="_Toc106782979"/>
      <w:bookmarkStart w:id="3599" w:name="_Toc107311870"/>
      <w:bookmarkStart w:id="3600" w:name="_Toc107419454"/>
      <w:bookmarkStart w:id="3601" w:name="_Toc107475081"/>
      <w:bookmarkStart w:id="3602" w:name="_Toc114255674"/>
      <w:bookmarkStart w:id="3603" w:name="_Toc115186354"/>
      <w:bookmarkStart w:id="3604" w:name="_Toc123044225"/>
      <w:bookmarkStart w:id="3605" w:name="_Toc124157864"/>
      <w:bookmarkStart w:id="3606" w:name="_Toc124259787"/>
      <w:bookmarkStart w:id="3607" w:name="_Toc130584858"/>
      <w:bookmarkStart w:id="3608" w:name="_Toc137464514"/>
      <w:bookmarkStart w:id="3609" w:name="_Toc138884183"/>
      <w:bookmarkStart w:id="3610" w:name="_Toc145643384"/>
      <w:bookmarkStart w:id="3611" w:name="_Toc155469485"/>
      <w:bookmarkStart w:id="3612" w:name="_Toc161667831"/>
      <w:bookmarkStart w:id="3613" w:name="_Toc169708649"/>
      <w:bookmarkStart w:id="3614" w:name="_Toc176441552"/>
      <w:bookmarkStart w:id="3615" w:name="_Toc187246544"/>
      <w:r w:rsidRPr="00C958DD">
        <w:t>8.4.2</w:t>
      </w:r>
      <w:r w:rsidRPr="00C958DD">
        <w:tab/>
        <w:t>PRACH detection requirements</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49D2F33A" w14:textId="77777777" w:rsidR="00465EAA" w:rsidRPr="00C958DD" w:rsidRDefault="00465EAA" w:rsidP="00465EAA">
      <w:pPr>
        <w:pStyle w:val="Heading4"/>
        <w:rPr>
          <w:lang w:eastAsia="zh-CN"/>
        </w:rPr>
      </w:pPr>
      <w:bookmarkStart w:id="3616" w:name="_Toc21127615"/>
      <w:bookmarkStart w:id="3617" w:name="_Toc29811824"/>
      <w:bookmarkStart w:id="3618" w:name="_Toc36817376"/>
      <w:bookmarkStart w:id="3619" w:name="_Toc37260298"/>
      <w:bookmarkStart w:id="3620" w:name="_Toc37267686"/>
      <w:bookmarkStart w:id="3621" w:name="_Toc44712288"/>
      <w:bookmarkStart w:id="3622" w:name="_Toc45893601"/>
      <w:bookmarkStart w:id="3623" w:name="_Toc53178321"/>
      <w:bookmarkStart w:id="3624" w:name="_Toc53178772"/>
      <w:bookmarkStart w:id="3625" w:name="_Toc61179010"/>
      <w:bookmarkStart w:id="3626" w:name="_Toc61179480"/>
      <w:bookmarkStart w:id="3627" w:name="_Toc67916776"/>
      <w:bookmarkStart w:id="3628" w:name="_Toc74663396"/>
      <w:bookmarkStart w:id="3629" w:name="_Toc82621937"/>
      <w:bookmarkStart w:id="3630" w:name="_Toc90422784"/>
      <w:bookmarkStart w:id="3631" w:name="_Toc106782980"/>
      <w:bookmarkStart w:id="3632" w:name="_Toc107311871"/>
      <w:bookmarkStart w:id="3633" w:name="_Toc107419455"/>
      <w:bookmarkStart w:id="3634" w:name="_Toc107475082"/>
      <w:bookmarkStart w:id="3635" w:name="_Toc114255675"/>
      <w:bookmarkStart w:id="3636" w:name="_Toc115186355"/>
      <w:bookmarkStart w:id="3637" w:name="_Toc123044226"/>
      <w:bookmarkStart w:id="3638" w:name="_Toc124157865"/>
      <w:bookmarkStart w:id="3639" w:name="_Toc124259788"/>
      <w:bookmarkStart w:id="3640" w:name="_Toc130584859"/>
      <w:bookmarkStart w:id="3641" w:name="_Toc137464515"/>
      <w:bookmarkStart w:id="3642" w:name="_Toc138884184"/>
      <w:bookmarkStart w:id="3643" w:name="_Toc145643385"/>
      <w:bookmarkStart w:id="3644" w:name="_Toc155469486"/>
      <w:bookmarkStart w:id="3645" w:name="_Toc161667832"/>
      <w:bookmarkStart w:id="3646" w:name="_Toc169708650"/>
      <w:bookmarkStart w:id="3647" w:name="_Toc176441553"/>
      <w:bookmarkStart w:id="3648" w:name="_Toc187246545"/>
      <w:r w:rsidRPr="00C958DD">
        <w:t>8.4.2.1</w:t>
      </w:r>
      <w:r w:rsidRPr="00C958DD">
        <w:tab/>
      </w:r>
      <w:r w:rsidRPr="00C958DD">
        <w:rPr>
          <w:lang w:eastAsia="zh-CN"/>
        </w:rPr>
        <w:t>General</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649" w:name="_Toc21127616"/>
      <w:bookmarkStart w:id="3650" w:name="_Toc29811825"/>
      <w:bookmarkStart w:id="3651" w:name="_Toc36817377"/>
      <w:bookmarkStart w:id="3652" w:name="_Toc37260299"/>
      <w:bookmarkStart w:id="3653" w:name="_Toc37267687"/>
      <w:bookmarkStart w:id="3654" w:name="_Toc44712289"/>
      <w:bookmarkStart w:id="3655" w:name="_Toc45893602"/>
      <w:bookmarkStart w:id="3656" w:name="_Toc53178322"/>
      <w:bookmarkStart w:id="3657" w:name="_Toc53178773"/>
      <w:bookmarkStart w:id="3658" w:name="_Toc61179011"/>
      <w:bookmarkStart w:id="3659" w:name="_Toc61179481"/>
      <w:bookmarkStart w:id="3660"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661" w:name="_Toc74663397"/>
      <w:bookmarkStart w:id="3662" w:name="_Toc82621938"/>
      <w:bookmarkStart w:id="3663" w:name="_Toc90422785"/>
      <w:bookmarkStart w:id="3664" w:name="_Toc106782981"/>
      <w:bookmarkStart w:id="3665" w:name="_Toc107311872"/>
      <w:bookmarkStart w:id="3666" w:name="_Toc107419456"/>
      <w:bookmarkStart w:id="3667" w:name="_Toc107475083"/>
      <w:bookmarkStart w:id="3668" w:name="_Toc114255676"/>
      <w:bookmarkStart w:id="3669" w:name="_Toc115186356"/>
      <w:bookmarkStart w:id="3670" w:name="_Toc123044227"/>
      <w:bookmarkStart w:id="3671" w:name="_Toc124157866"/>
      <w:bookmarkStart w:id="3672" w:name="_Toc124259789"/>
      <w:bookmarkStart w:id="3673" w:name="_Toc130584860"/>
      <w:bookmarkStart w:id="3674" w:name="_Toc137464516"/>
      <w:bookmarkStart w:id="3675" w:name="_Toc138884185"/>
      <w:bookmarkStart w:id="3676" w:name="_Toc145643386"/>
      <w:bookmarkStart w:id="3677" w:name="_Toc155469487"/>
      <w:bookmarkStart w:id="3678" w:name="_Toc161667833"/>
      <w:bookmarkStart w:id="3679" w:name="_Toc169708651"/>
      <w:bookmarkStart w:id="3680" w:name="_Toc176441554"/>
      <w:bookmarkStart w:id="3681" w:name="_Toc187246546"/>
      <w:r w:rsidRPr="00C958DD">
        <w:t>8.4.2.</w:t>
      </w:r>
      <w:r w:rsidRPr="00C958DD">
        <w:rPr>
          <w:lang w:eastAsia="zh-CN"/>
        </w:rPr>
        <w:t>2</w:t>
      </w:r>
      <w:r w:rsidRPr="00C958DD">
        <w:tab/>
        <w:t>Minimum requirements</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187FC90B" w14:textId="77777777" w:rsidR="00791F92" w:rsidRPr="00C958DD" w:rsidRDefault="00791F92" w:rsidP="00791F92">
      <w:pPr>
        <w:pStyle w:val="TH"/>
        <w:rPr>
          <w:lang w:eastAsia="zh-CN"/>
        </w:rPr>
      </w:pPr>
      <w:bookmarkStart w:id="3682" w:name="_Toc21127617"/>
      <w:bookmarkStart w:id="3683" w:name="_Toc29811826"/>
      <w:bookmarkStart w:id="3684" w:name="_Toc36817378"/>
      <w:bookmarkStart w:id="3685" w:name="_Toc37260300"/>
      <w:bookmarkStart w:id="3686" w:name="_Toc37267688"/>
      <w:bookmarkStart w:id="3687" w:name="_Toc44712291"/>
      <w:bookmarkStart w:id="3688" w:name="_Toc45893604"/>
      <w:bookmarkStart w:id="3689" w:name="_Toc53178324"/>
      <w:bookmarkStart w:id="3690" w:name="_Toc53178775"/>
      <w:bookmarkStart w:id="3691" w:name="_Toc61179013"/>
      <w:bookmarkStart w:id="3692" w:name="_Toc61179483"/>
      <w:bookmarkStart w:id="3693" w:name="_Toc67916779"/>
      <w:bookmarkStart w:id="3694" w:name="_Toc74663400"/>
      <w:bookmarkStart w:id="3695" w:name="_Toc104311050"/>
      <w:bookmarkStart w:id="3696" w:name="_Toc106126751"/>
      <w:bookmarkStart w:id="3697" w:name="_Toc106177064"/>
      <w:bookmarkStart w:id="3698" w:name="_Toc114242232"/>
      <w:bookmarkStart w:id="3699" w:name="_Toc123044228"/>
      <w:bookmarkStart w:id="3700" w:name="_Toc124157867"/>
      <w:bookmarkStart w:id="3701" w:name="_Toc124259790"/>
      <w:bookmarkStart w:id="3702" w:name="_Toc130584861"/>
      <w:bookmarkStart w:id="3703" w:name="_Toc137464517"/>
      <w:bookmarkStart w:id="3704" w:name="_Toc138884186"/>
      <w:bookmarkStart w:id="3705" w:name="_Toc145643387"/>
      <w:bookmarkStart w:id="3706" w:name="_Toc155469488"/>
      <w:bookmarkStart w:id="3707" w:name="_Toc161667834"/>
      <w:bookmarkStart w:id="3708" w:name="_Toc169708652"/>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6"/>
        <w:gridCol w:w="2691"/>
        <w:gridCol w:w="1331"/>
        <w:gridCol w:w="1030"/>
        <w:gridCol w:w="1030"/>
      </w:tblGrid>
      <w:tr w:rsidR="00791F92" w:rsidRPr="00C958DD" w14:paraId="2E32C376" w14:textId="77777777" w:rsidTr="005312D0">
        <w:trPr>
          <w:cantSplit/>
          <w:jc w:val="center"/>
        </w:trPr>
        <w:tc>
          <w:tcPr>
            <w:tcW w:w="0" w:type="auto"/>
            <w:vMerge w:val="restart"/>
            <w:shd w:val="clear" w:color="auto" w:fill="auto"/>
            <w:vAlign w:val="center"/>
          </w:tcPr>
          <w:p w14:paraId="795077A5"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F0AEE2D" w14:textId="77777777" w:rsidR="00791F92" w:rsidRPr="00C958DD" w:rsidRDefault="00791F92" w:rsidP="005312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01600A4B" w14:textId="04562695"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5C779FD5"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743B9E3F" w14:textId="77777777" w:rsidR="00791F92" w:rsidRPr="00C958DD" w:rsidRDefault="00791F92" w:rsidP="005312D0">
            <w:pPr>
              <w:pStyle w:val="TAH"/>
              <w:rPr>
                <w:lang w:eastAsia="en-GB"/>
              </w:rPr>
            </w:pPr>
            <w:r w:rsidRPr="00C958DD">
              <w:rPr>
                <w:lang w:eastAsia="en-GB"/>
              </w:rPr>
              <w:t>SNR (dB)</w:t>
            </w:r>
          </w:p>
        </w:tc>
      </w:tr>
      <w:tr w:rsidR="00791F92" w:rsidRPr="00C958DD" w14:paraId="3805B198" w14:textId="77777777" w:rsidTr="005312D0">
        <w:trPr>
          <w:cantSplit/>
          <w:jc w:val="center"/>
        </w:trPr>
        <w:tc>
          <w:tcPr>
            <w:tcW w:w="0" w:type="auto"/>
            <w:vMerge/>
            <w:shd w:val="clear" w:color="auto" w:fill="auto"/>
            <w:vAlign w:val="center"/>
          </w:tcPr>
          <w:p w14:paraId="6C8140FC" w14:textId="77777777" w:rsidR="00791F92" w:rsidRPr="00C958DD" w:rsidRDefault="00791F92" w:rsidP="005312D0">
            <w:pPr>
              <w:pStyle w:val="TAH"/>
              <w:rPr>
                <w:lang w:eastAsia="en-GB"/>
              </w:rPr>
            </w:pPr>
          </w:p>
        </w:tc>
        <w:tc>
          <w:tcPr>
            <w:tcW w:w="0" w:type="auto"/>
            <w:vMerge/>
            <w:shd w:val="clear" w:color="auto" w:fill="auto"/>
            <w:vAlign w:val="center"/>
          </w:tcPr>
          <w:p w14:paraId="35A6E973" w14:textId="77777777" w:rsidR="00791F92" w:rsidRPr="00C958DD" w:rsidRDefault="00791F92" w:rsidP="005312D0">
            <w:pPr>
              <w:pStyle w:val="TAH"/>
              <w:rPr>
                <w:lang w:eastAsia="en-GB"/>
              </w:rPr>
            </w:pPr>
          </w:p>
        </w:tc>
        <w:tc>
          <w:tcPr>
            <w:tcW w:w="0" w:type="auto"/>
            <w:vMerge/>
            <w:shd w:val="clear" w:color="auto" w:fill="auto"/>
            <w:vAlign w:val="center"/>
          </w:tcPr>
          <w:p w14:paraId="5F56BBD0" w14:textId="77777777" w:rsidR="00791F92" w:rsidRPr="00C958DD" w:rsidRDefault="00791F92" w:rsidP="005312D0">
            <w:pPr>
              <w:pStyle w:val="TAH"/>
              <w:rPr>
                <w:lang w:eastAsia="en-GB"/>
              </w:rPr>
            </w:pPr>
          </w:p>
        </w:tc>
        <w:tc>
          <w:tcPr>
            <w:tcW w:w="0" w:type="auto"/>
            <w:vMerge/>
            <w:shd w:val="clear" w:color="auto" w:fill="auto"/>
            <w:vAlign w:val="center"/>
          </w:tcPr>
          <w:p w14:paraId="1D700F01" w14:textId="77777777" w:rsidR="00791F92" w:rsidRPr="00C958DD" w:rsidRDefault="00791F92" w:rsidP="005312D0">
            <w:pPr>
              <w:pStyle w:val="TAH"/>
              <w:rPr>
                <w:lang w:eastAsia="en-GB"/>
              </w:rPr>
            </w:pPr>
          </w:p>
        </w:tc>
        <w:tc>
          <w:tcPr>
            <w:tcW w:w="0" w:type="auto"/>
            <w:vAlign w:val="center"/>
          </w:tcPr>
          <w:p w14:paraId="6EFC572D" w14:textId="77777777" w:rsidR="00791F92" w:rsidRPr="00C958DD" w:rsidRDefault="00791F92" w:rsidP="005312D0">
            <w:pPr>
              <w:pStyle w:val="TAH"/>
              <w:rPr>
                <w:lang w:eastAsia="en-GB"/>
              </w:rPr>
            </w:pPr>
            <w:r w:rsidRPr="00C958DD">
              <w:rPr>
                <w:lang w:eastAsia="en-GB"/>
              </w:rPr>
              <w:t>Burst format 0</w:t>
            </w:r>
          </w:p>
        </w:tc>
        <w:tc>
          <w:tcPr>
            <w:tcW w:w="0" w:type="auto"/>
            <w:vAlign w:val="center"/>
          </w:tcPr>
          <w:p w14:paraId="61A953EE" w14:textId="77777777" w:rsidR="00791F92" w:rsidRPr="00C958DD" w:rsidRDefault="00791F92" w:rsidP="005312D0">
            <w:pPr>
              <w:pStyle w:val="TAH"/>
              <w:rPr>
                <w:lang w:eastAsia="en-GB"/>
              </w:rPr>
            </w:pPr>
            <w:r w:rsidRPr="00C958DD">
              <w:rPr>
                <w:lang w:eastAsia="en-GB"/>
              </w:rPr>
              <w:t>Burst format 2</w:t>
            </w:r>
          </w:p>
        </w:tc>
      </w:tr>
      <w:tr w:rsidR="00791F92" w:rsidRPr="00C958DD" w14:paraId="03B82646" w14:textId="77777777" w:rsidTr="005312D0">
        <w:trPr>
          <w:cantSplit/>
          <w:jc w:val="center"/>
        </w:trPr>
        <w:tc>
          <w:tcPr>
            <w:tcW w:w="0" w:type="auto"/>
            <w:vMerge w:val="restart"/>
            <w:shd w:val="clear" w:color="auto" w:fill="auto"/>
            <w:vAlign w:val="center"/>
          </w:tcPr>
          <w:p w14:paraId="4D7AEFC8"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004DA427"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D9F0D23" w14:textId="77777777" w:rsidR="00791F92" w:rsidRPr="00C958DD" w:rsidRDefault="00791F92" w:rsidP="005312D0">
            <w:pPr>
              <w:pStyle w:val="TAC"/>
              <w:rPr>
                <w:lang w:eastAsia="zh-CN"/>
              </w:rPr>
            </w:pPr>
            <w:r>
              <w:rPr>
                <w:lang w:eastAsia="zh-CN"/>
              </w:rPr>
              <w:t>AWGN</w:t>
            </w:r>
          </w:p>
        </w:tc>
        <w:tc>
          <w:tcPr>
            <w:tcW w:w="0" w:type="auto"/>
            <w:vAlign w:val="center"/>
          </w:tcPr>
          <w:p w14:paraId="19C7CE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214C19D2" w14:textId="77777777" w:rsidR="00791F92" w:rsidRPr="00C958DD" w:rsidRDefault="00791F92" w:rsidP="005312D0">
            <w:pPr>
              <w:pStyle w:val="TAC"/>
              <w:rPr>
                <w:lang w:eastAsia="zh-CN"/>
              </w:rPr>
            </w:pPr>
            <w:r w:rsidRPr="00977213">
              <w:rPr>
                <w:rFonts w:eastAsia="DengXian"/>
                <w:lang w:eastAsia="zh-CN"/>
              </w:rPr>
              <w:t>-12.0</w:t>
            </w:r>
          </w:p>
        </w:tc>
        <w:tc>
          <w:tcPr>
            <w:tcW w:w="0" w:type="auto"/>
            <w:vAlign w:val="center"/>
          </w:tcPr>
          <w:p w14:paraId="7F8746E8" w14:textId="77777777" w:rsidR="00791F92" w:rsidRPr="00C958DD" w:rsidRDefault="00791F92" w:rsidP="005312D0">
            <w:pPr>
              <w:pStyle w:val="TAC"/>
              <w:rPr>
                <w:lang w:eastAsia="zh-CN"/>
              </w:rPr>
            </w:pPr>
            <w:r w:rsidRPr="00977213">
              <w:rPr>
                <w:rFonts w:eastAsia="DengXian"/>
                <w:lang w:eastAsia="zh-CN"/>
              </w:rPr>
              <w:t>-17.4</w:t>
            </w:r>
          </w:p>
        </w:tc>
      </w:tr>
      <w:tr w:rsidR="00791F92" w:rsidRPr="00C958DD" w14:paraId="4EA57B1C" w14:textId="77777777" w:rsidTr="005312D0">
        <w:trPr>
          <w:cantSplit/>
          <w:jc w:val="center"/>
        </w:trPr>
        <w:tc>
          <w:tcPr>
            <w:tcW w:w="0" w:type="auto"/>
            <w:vMerge/>
            <w:shd w:val="clear" w:color="auto" w:fill="auto"/>
            <w:vAlign w:val="center"/>
          </w:tcPr>
          <w:p w14:paraId="4AA105CC" w14:textId="77777777" w:rsidR="00791F92" w:rsidRPr="00C958DD" w:rsidRDefault="00791F92" w:rsidP="005312D0">
            <w:pPr>
              <w:pStyle w:val="TAC"/>
              <w:rPr>
                <w:lang w:eastAsia="en-GB"/>
              </w:rPr>
            </w:pPr>
          </w:p>
        </w:tc>
        <w:tc>
          <w:tcPr>
            <w:tcW w:w="0" w:type="auto"/>
            <w:vMerge/>
            <w:shd w:val="clear" w:color="auto" w:fill="auto"/>
            <w:vAlign w:val="center"/>
          </w:tcPr>
          <w:p w14:paraId="1E68500F"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406F9" w14:textId="77777777" w:rsidR="00791F92" w:rsidRPr="00C958DD" w:rsidRDefault="00791F92" w:rsidP="005312D0">
            <w:pPr>
              <w:pStyle w:val="TAC"/>
              <w:rPr>
                <w:lang w:eastAsia="zh-CN"/>
              </w:rPr>
            </w:pPr>
            <w:r>
              <w:rPr>
                <w:lang w:eastAsia="zh-CN"/>
              </w:rPr>
              <w:t>NTN-TDLA100-200 Low</w:t>
            </w:r>
          </w:p>
        </w:tc>
        <w:tc>
          <w:tcPr>
            <w:tcW w:w="0" w:type="auto"/>
            <w:vAlign w:val="center"/>
          </w:tcPr>
          <w:p w14:paraId="3B1C48C9"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721280D" w14:textId="77777777" w:rsidR="00791F92" w:rsidRPr="00C958DD" w:rsidRDefault="00791F92" w:rsidP="005312D0">
            <w:pPr>
              <w:pStyle w:val="TAC"/>
              <w:rPr>
                <w:lang w:eastAsia="zh-CN"/>
              </w:rPr>
            </w:pPr>
            <w:r w:rsidRPr="00977213">
              <w:rPr>
                <w:rFonts w:eastAsia="DengXian"/>
                <w:lang w:eastAsia="zh-CN"/>
              </w:rPr>
              <w:t>0.7</w:t>
            </w:r>
          </w:p>
        </w:tc>
        <w:tc>
          <w:tcPr>
            <w:tcW w:w="0" w:type="auto"/>
            <w:vAlign w:val="center"/>
          </w:tcPr>
          <w:p w14:paraId="5E0A5D2D" w14:textId="77777777" w:rsidR="00791F92" w:rsidRPr="00C958DD" w:rsidRDefault="00791F92" w:rsidP="005312D0">
            <w:pPr>
              <w:pStyle w:val="TAC"/>
              <w:rPr>
                <w:lang w:eastAsia="zh-CN"/>
              </w:rPr>
            </w:pPr>
            <w:r w:rsidRPr="00977213">
              <w:rPr>
                <w:rFonts w:eastAsia="DengXian"/>
                <w:lang w:eastAsia="zh-CN"/>
              </w:rPr>
              <w:t>-9.7</w:t>
            </w:r>
          </w:p>
        </w:tc>
      </w:tr>
      <w:tr w:rsidR="00791F92" w:rsidRPr="00C958DD" w14:paraId="11AEADBE" w14:textId="77777777" w:rsidTr="005312D0">
        <w:trPr>
          <w:cantSplit/>
          <w:jc w:val="center"/>
        </w:trPr>
        <w:tc>
          <w:tcPr>
            <w:tcW w:w="0" w:type="auto"/>
            <w:vMerge/>
            <w:shd w:val="clear" w:color="auto" w:fill="auto"/>
            <w:vAlign w:val="center"/>
          </w:tcPr>
          <w:p w14:paraId="3D70D35D" w14:textId="77777777" w:rsidR="00791F92" w:rsidRPr="00C958DD" w:rsidRDefault="00791F92" w:rsidP="005312D0">
            <w:pPr>
              <w:pStyle w:val="TAC"/>
              <w:rPr>
                <w:lang w:eastAsia="en-GB"/>
              </w:rPr>
            </w:pPr>
          </w:p>
        </w:tc>
        <w:tc>
          <w:tcPr>
            <w:tcW w:w="0" w:type="auto"/>
            <w:vMerge w:val="restart"/>
            <w:shd w:val="clear" w:color="auto" w:fill="auto"/>
            <w:vAlign w:val="center"/>
          </w:tcPr>
          <w:p w14:paraId="2C6969BB"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0A07B1" w14:textId="77777777" w:rsidR="00791F92" w:rsidRPr="00C958DD" w:rsidRDefault="00791F92" w:rsidP="005312D0">
            <w:pPr>
              <w:pStyle w:val="TAC"/>
              <w:rPr>
                <w:lang w:eastAsia="zh-CN"/>
              </w:rPr>
            </w:pPr>
            <w:r>
              <w:rPr>
                <w:lang w:eastAsia="zh-CN"/>
              </w:rPr>
              <w:t>AWGN</w:t>
            </w:r>
          </w:p>
        </w:tc>
        <w:tc>
          <w:tcPr>
            <w:tcW w:w="0" w:type="auto"/>
            <w:vAlign w:val="center"/>
          </w:tcPr>
          <w:p w14:paraId="12D60C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8AC9C12" w14:textId="77777777" w:rsidR="00791F92" w:rsidRPr="00C958DD" w:rsidRDefault="00791F92" w:rsidP="005312D0">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50EC3B60" w14:textId="77777777" w:rsidR="00791F92" w:rsidRPr="00C958DD" w:rsidRDefault="00791F92" w:rsidP="005312D0">
            <w:pPr>
              <w:pStyle w:val="TAC"/>
              <w:rPr>
                <w:lang w:eastAsia="zh-CN"/>
              </w:rPr>
            </w:pPr>
            <w:r w:rsidRPr="00977213">
              <w:rPr>
                <w:rFonts w:eastAsia="DengXian"/>
                <w:lang w:eastAsia="zh-CN"/>
              </w:rPr>
              <w:t>-19.8</w:t>
            </w:r>
          </w:p>
        </w:tc>
      </w:tr>
      <w:tr w:rsidR="00791F92" w:rsidRPr="00C958DD" w14:paraId="4CB5498B" w14:textId="77777777" w:rsidTr="005312D0">
        <w:trPr>
          <w:cantSplit/>
          <w:jc w:val="center"/>
        </w:trPr>
        <w:tc>
          <w:tcPr>
            <w:tcW w:w="0" w:type="auto"/>
            <w:vMerge/>
            <w:shd w:val="clear" w:color="auto" w:fill="auto"/>
            <w:vAlign w:val="center"/>
          </w:tcPr>
          <w:p w14:paraId="754BF9A8" w14:textId="77777777" w:rsidR="00791F92" w:rsidRPr="00C958DD" w:rsidRDefault="00791F92" w:rsidP="005312D0">
            <w:pPr>
              <w:pStyle w:val="TAC"/>
              <w:rPr>
                <w:lang w:eastAsia="en-GB"/>
              </w:rPr>
            </w:pPr>
          </w:p>
        </w:tc>
        <w:tc>
          <w:tcPr>
            <w:tcW w:w="0" w:type="auto"/>
            <w:vMerge/>
            <w:shd w:val="clear" w:color="auto" w:fill="auto"/>
            <w:vAlign w:val="center"/>
          </w:tcPr>
          <w:p w14:paraId="7EB5A59A"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99F03A7" w14:textId="77777777" w:rsidR="00791F92" w:rsidRPr="00C958DD" w:rsidRDefault="00791F92" w:rsidP="005312D0">
            <w:pPr>
              <w:pStyle w:val="TAC"/>
              <w:rPr>
                <w:lang w:eastAsia="zh-CN"/>
              </w:rPr>
            </w:pPr>
            <w:r>
              <w:rPr>
                <w:lang w:eastAsia="zh-CN"/>
              </w:rPr>
              <w:t>NTN-TDLA100-200 Low</w:t>
            </w:r>
          </w:p>
        </w:tc>
        <w:tc>
          <w:tcPr>
            <w:tcW w:w="0" w:type="auto"/>
            <w:vAlign w:val="center"/>
          </w:tcPr>
          <w:p w14:paraId="045BD72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2593FC4" w14:textId="77777777" w:rsidR="00791F92" w:rsidRPr="00C958DD" w:rsidRDefault="00791F92" w:rsidP="005312D0">
            <w:pPr>
              <w:pStyle w:val="TAC"/>
              <w:rPr>
                <w:lang w:eastAsia="zh-CN"/>
              </w:rPr>
            </w:pPr>
            <w:r w:rsidRPr="00977213">
              <w:rPr>
                <w:rFonts w:eastAsia="DengXian"/>
                <w:lang w:eastAsia="zh-CN"/>
              </w:rPr>
              <w:t>-6.8</w:t>
            </w:r>
          </w:p>
        </w:tc>
        <w:tc>
          <w:tcPr>
            <w:tcW w:w="0" w:type="auto"/>
            <w:vAlign w:val="center"/>
          </w:tcPr>
          <w:p w14:paraId="44F02B2D" w14:textId="77777777" w:rsidR="00791F92" w:rsidRPr="00C958DD" w:rsidRDefault="00791F92" w:rsidP="005312D0">
            <w:pPr>
              <w:pStyle w:val="TAC"/>
              <w:rPr>
                <w:lang w:eastAsia="zh-CN"/>
              </w:rPr>
            </w:pPr>
            <w:r w:rsidRPr="00977213">
              <w:rPr>
                <w:rFonts w:eastAsia="DengXian"/>
                <w:lang w:eastAsia="zh-CN"/>
              </w:rPr>
              <w:t>-14.9</w:t>
            </w:r>
          </w:p>
        </w:tc>
      </w:tr>
    </w:tbl>
    <w:p w14:paraId="61D33E6C"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000EA8C7"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791F92" w:rsidRPr="00C958DD" w14:paraId="29B534BF" w14:textId="77777777" w:rsidTr="005312D0">
        <w:trPr>
          <w:cantSplit/>
          <w:jc w:val="center"/>
        </w:trPr>
        <w:tc>
          <w:tcPr>
            <w:tcW w:w="0" w:type="auto"/>
            <w:vMerge w:val="restart"/>
            <w:shd w:val="clear" w:color="auto" w:fill="auto"/>
            <w:vAlign w:val="center"/>
          </w:tcPr>
          <w:p w14:paraId="4D6D9137"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F68CA49" w14:textId="77777777" w:rsidR="00791F92" w:rsidRPr="00C958DD" w:rsidRDefault="00791F92" w:rsidP="005312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2256228" w14:textId="7812C724"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F337A51"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14E82A8E" w14:textId="77777777" w:rsidR="00791F92" w:rsidRPr="00C958DD" w:rsidRDefault="00791F92" w:rsidP="005312D0">
            <w:pPr>
              <w:pStyle w:val="TAH"/>
              <w:rPr>
                <w:lang w:eastAsia="en-GB"/>
              </w:rPr>
            </w:pPr>
            <w:r w:rsidRPr="00C958DD">
              <w:rPr>
                <w:lang w:eastAsia="en-GB"/>
              </w:rPr>
              <w:t>SNR (dB)</w:t>
            </w:r>
          </w:p>
        </w:tc>
      </w:tr>
      <w:tr w:rsidR="00791F92" w:rsidRPr="00C958DD" w14:paraId="43267575" w14:textId="77777777" w:rsidTr="005312D0">
        <w:trPr>
          <w:cantSplit/>
          <w:jc w:val="center"/>
        </w:trPr>
        <w:tc>
          <w:tcPr>
            <w:tcW w:w="0" w:type="auto"/>
            <w:vMerge/>
            <w:shd w:val="clear" w:color="auto" w:fill="auto"/>
            <w:vAlign w:val="center"/>
          </w:tcPr>
          <w:p w14:paraId="27B54ED7" w14:textId="77777777" w:rsidR="00791F92" w:rsidRPr="00C958DD" w:rsidRDefault="00791F92" w:rsidP="005312D0">
            <w:pPr>
              <w:pStyle w:val="TAH"/>
              <w:rPr>
                <w:lang w:eastAsia="en-GB"/>
              </w:rPr>
            </w:pPr>
          </w:p>
        </w:tc>
        <w:tc>
          <w:tcPr>
            <w:tcW w:w="0" w:type="auto"/>
            <w:vMerge/>
            <w:shd w:val="clear" w:color="auto" w:fill="auto"/>
            <w:vAlign w:val="center"/>
          </w:tcPr>
          <w:p w14:paraId="719E6492" w14:textId="77777777" w:rsidR="00791F92" w:rsidRPr="00C958DD" w:rsidRDefault="00791F92" w:rsidP="005312D0">
            <w:pPr>
              <w:pStyle w:val="TAH"/>
              <w:rPr>
                <w:lang w:eastAsia="en-GB"/>
              </w:rPr>
            </w:pPr>
          </w:p>
        </w:tc>
        <w:tc>
          <w:tcPr>
            <w:tcW w:w="0" w:type="auto"/>
            <w:vMerge/>
            <w:shd w:val="clear" w:color="auto" w:fill="auto"/>
            <w:vAlign w:val="center"/>
          </w:tcPr>
          <w:p w14:paraId="64852667" w14:textId="77777777" w:rsidR="00791F92" w:rsidRPr="00C958DD" w:rsidRDefault="00791F92" w:rsidP="005312D0">
            <w:pPr>
              <w:pStyle w:val="TAH"/>
              <w:rPr>
                <w:lang w:eastAsia="en-GB"/>
              </w:rPr>
            </w:pPr>
          </w:p>
        </w:tc>
        <w:tc>
          <w:tcPr>
            <w:tcW w:w="0" w:type="auto"/>
            <w:vMerge/>
            <w:shd w:val="clear" w:color="auto" w:fill="auto"/>
            <w:vAlign w:val="center"/>
          </w:tcPr>
          <w:p w14:paraId="631F36E0" w14:textId="77777777" w:rsidR="00791F92" w:rsidRPr="00C958DD" w:rsidRDefault="00791F92" w:rsidP="005312D0">
            <w:pPr>
              <w:pStyle w:val="TAH"/>
              <w:rPr>
                <w:lang w:eastAsia="en-GB"/>
              </w:rPr>
            </w:pPr>
          </w:p>
        </w:tc>
        <w:tc>
          <w:tcPr>
            <w:tcW w:w="0" w:type="auto"/>
            <w:vAlign w:val="center"/>
          </w:tcPr>
          <w:p w14:paraId="3F891A13"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09BA178F" w14:textId="77777777" w:rsidR="00791F92" w:rsidRPr="00C958DD" w:rsidRDefault="00791F92" w:rsidP="005312D0">
            <w:pPr>
              <w:pStyle w:val="TAH"/>
              <w:rPr>
                <w:lang w:eastAsia="en-GB"/>
              </w:rPr>
            </w:pPr>
            <w:r w:rsidRPr="00C958DD">
              <w:rPr>
                <w:lang w:eastAsia="en-GB"/>
              </w:rPr>
              <w:t>Burst format C2</w:t>
            </w:r>
          </w:p>
        </w:tc>
      </w:tr>
      <w:tr w:rsidR="00791F92" w:rsidRPr="00C958DD" w14:paraId="234C4A81" w14:textId="77777777" w:rsidTr="005312D0">
        <w:trPr>
          <w:cantSplit/>
          <w:jc w:val="center"/>
        </w:trPr>
        <w:tc>
          <w:tcPr>
            <w:tcW w:w="0" w:type="auto"/>
            <w:vMerge w:val="restart"/>
            <w:shd w:val="clear" w:color="auto" w:fill="auto"/>
            <w:vAlign w:val="center"/>
          </w:tcPr>
          <w:p w14:paraId="3574DF4C"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5FA73F9F"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E40AEE0" w14:textId="77777777" w:rsidR="00791F92" w:rsidRPr="00C958DD" w:rsidRDefault="00791F92" w:rsidP="005312D0">
            <w:pPr>
              <w:pStyle w:val="TAC"/>
              <w:rPr>
                <w:lang w:eastAsia="zh-CN"/>
              </w:rPr>
            </w:pPr>
            <w:r>
              <w:rPr>
                <w:lang w:eastAsia="zh-CN"/>
              </w:rPr>
              <w:t>AWGN</w:t>
            </w:r>
          </w:p>
        </w:tc>
        <w:tc>
          <w:tcPr>
            <w:tcW w:w="0" w:type="auto"/>
            <w:vAlign w:val="center"/>
          </w:tcPr>
          <w:p w14:paraId="0281816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D4CE39E" w14:textId="77777777" w:rsidR="00791F92" w:rsidRPr="00C958DD" w:rsidRDefault="00791F92" w:rsidP="005312D0">
            <w:pPr>
              <w:pStyle w:val="TAC"/>
              <w:rPr>
                <w:lang w:eastAsia="zh-CN"/>
              </w:rPr>
            </w:pPr>
            <w:r w:rsidRPr="00977213">
              <w:rPr>
                <w:rFonts w:eastAsia="DengXian"/>
                <w:lang w:eastAsia="zh-CN"/>
              </w:rPr>
              <w:t>-14.6</w:t>
            </w:r>
          </w:p>
        </w:tc>
        <w:tc>
          <w:tcPr>
            <w:tcW w:w="0" w:type="auto"/>
            <w:vAlign w:val="center"/>
          </w:tcPr>
          <w:p w14:paraId="49C4F087"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5A9DF56B" w14:textId="77777777" w:rsidTr="005312D0">
        <w:trPr>
          <w:cantSplit/>
          <w:jc w:val="center"/>
        </w:trPr>
        <w:tc>
          <w:tcPr>
            <w:tcW w:w="0" w:type="auto"/>
            <w:vMerge/>
            <w:shd w:val="clear" w:color="auto" w:fill="auto"/>
            <w:vAlign w:val="center"/>
          </w:tcPr>
          <w:p w14:paraId="40D2FA13" w14:textId="77777777" w:rsidR="00791F92" w:rsidRPr="00C958DD" w:rsidRDefault="00791F92" w:rsidP="005312D0">
            <w:pPr>
              <w:pStyle w:val="TAC"/>
              <w:rPr>
                <w:lang w:eastAsia="en-GB"/>
              </w:rPr>
            </w:pPr>
          </w:p>
        </w:tc>
        <w:tc>
          <w:tcPr>
            <w:tcW w:w="0" w:type="auto"/>
            <w:vMerge/>
            <w:shd w:val="clear" w:color="auto" w:fill="auto"/>
            <w:vAlign w:val="center"/>
          </w:tcPr>
          <w:p w14:paraId="78D0821E"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CA338" w14:textId="77777777" w:rsidR="00791F92" w:rsidRPr="00C958DD" w:rsidRDefault="00791F92" w:rsidP="005312D0">
            <w:pPr>
              <w:pStyle w:val="TAC"/>
              <w:rPr>
                <w:lang w:eastAsia="zh-CN"/>
              </w:rPr>
            </w:pPr>
            <w:r>
              <w:rPr>
                <w:lang w:eastAsia="zh-CN"/>
              </w:rPr>
              <w:t>NTN-TDLA100-200 Low</w:t>
            </w:r>
          </w:p>
        </w:tc>
        <w:tc>
          <w:tcPr>
            <w:tcW w:w="0" w:type="auto"/>
            <w:vAlign w:val="center"/>
          </w:tcPr>
          <w:p w14:paraId="4FAE91F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7222C28" w14:textId="77777777" w:rsidR="00791F92" w:rsidRPr="00C958DD" w:rsidRDefault="00791F92" w:rsidP="005312D0">
            <w:pPr>
              <w:pStyle w:val="TAC"/>
              <w:rPr>
                <w:lang w:eastAsia="zh-CN"/>
              </w:rPr>
            </w:pPr>
            <w:r w:rsidRPr="00977213">
              <w:rPr>
                <w:rFonts w:eastAsia="DengXian"/>
                <w:lang w:eastAsia="zh-CN"/>
              </w:rPr>
              <w:t>-2.7</w:t>
            </w:r>
          </w:p>
        </w:tc>
        <w:tc>
          <w:tcPr>
            <w:tcW w:w="0" w:type="auto"/>
            <w:vAlign w:val="center"/>
          </w:tcPr>
          <w:p w14:paraId="7504F7A9" w14:textId="77777777" w:rsidR="00791F92" w:rsidRPr="00C958DD" w:rsidRDefault="00791F92" w:rsidP="005312D0">
            <w:pPr>
              <w:pStyle w:val="TAC"/>
              <w:rPr>
                <w:lang w:eastAsia="zh-CN"/>
              </w:rPr>
            </w:pPr>
            <w:r w:rsidRPr="00977213">
              <w:rPr>
                <w:rFonts w:eastAsia="DengXian"/>
                <w:lang w:eastAsia="zh-CN"/>
              </w:rPr>
              <w:t>1.9</w:t>
            </w:r>
          </w:p>
        </w:tc>
      </w:tr>
      <w:tr w:rsidR="00791F92" w:rsidRPr="00C958DD" w14:paraId="60AEEFA1" w14:textId="77777777" w:rsidTr="005312D0">
        <w:trPr>
          <w:cantSplit/>
          <w:jc w:val="center"/>
        </w:trPr>
        <w:tc>
          <w:tcPr>
            <w:tcW w:w="0" w:type="auto"/>
            <w:vMerge/>
            <w:shd w:val="clear" w:color="auto" w:fill="auto"/>
            <w:vAlign w:val="center"/>
          </w:tcPr>
          <w:p w14:paraId="78DD00C7" w14:textId="77777777" w:rsidR="00791F92" w:rsidRPr="00C958DD" w:rsidRDefault="00791F92" w:rsidP="005312D0">
            <w:pPr>
              <w:pStyle w:val="TAC"/>
              <w:rPr>
                <w:lang w:eastAsia="en-GB"/>
              </w:rPr>
            </w:pPr>
          </w:p>
        </w:tc>
        <w:tc>
          <w:tcPr>
            <w:tcW w:w="0" w:type="auto"/>
            <w:vMerge w:val="restart"/>
            <w:shd w:val="clear" w:color="auto" w:fill="auto"/>
            <w:vAlign w:val="center"/>
          </w:tcPr>
          <w:p w14:paraId="5173DC9C"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3327F" w14:textId="77777777" w:rsidR="00791F92" w:rsidRPr="00C958DD" w:rsidRDefault="00791F92" w:rsidP="005312D0">
            <w:pPr>
              <w:pStyle w:val="TAC"/>
              <w:rPr>
                <w:lang w:eastAsia="zh-CN"/>
              </w:rPr>
            </w:pPr>
            <w:r>
              <w:rPr>
                <w:lang w:eastAsia="zh-CN"/>
              </w:rPr>
              <w:t>AWGN</w:t>
            </w:r>
          </w:p>
        </w:tc>
        <w:tc>
          <w:tcPr>
            <w:tcW w:w="0" w:type="auto"/>
            <w:vAlign w:val="center"/>
          </w:tcPr>
          <w:p w14:paraId="7B152C91"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765BAF3B"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365E74AD" w14:textId="77777777" w:rsidR="00791F92" w:rsidRPr="00C958DD" w:rsidRDefault="00791F92" w:rsidP="005312D0">
            <w:pPr>
              <w:pStyle w:val="TAC"/>
              <w:rPr>
                <w:lang w:eastAsia="zh-CN"/>
              </w:rPr>
            </w:pPr>
            <w:r w:rsidRPr="00977213">
              <w:rPr>
                <w:rFonts w:eastAsia="DengXian"/>
                <w:lang w:eastAsia="zh-CN"/>
              </w:rPr>
              <w:t>-12.5</w:t>
            </w:r>
          </w:p>
        </w:tc>
      </w:tr>
      <w:tr w:rsidR="00791F92" w:rsidRPr="00C958DD" w14:paraId="24C052C5" w14:textId="77777777" w:rsidTr="005312D0">
        <w:trPr>
          <w:cantSplit/>
          <w:jc w:val="center"/>
        </w:trPr>
        <w:tc>
          <w:tcPr>
            <w:tcW w:w="0" w:type="auto"/>
            <w:vMerge/>
            <w:shd w:val="clear" w:color="auto" w:fill="auto"/>
            <w:vAlign w:val="center"/>
          </w:tcPr>
          <w:p w14:paraId="322BEB13" w14:textId="77777777" w:rsidR="00791F92" w:rsidRPr="00C958DD" w:rsidRDefault="00791F92" w:rsidP="005312D0">
            <w:pPr>
              <w:pStyle w:val="TAC"/>
              <w:rPr>
                <w:lang w:eastAsia="en-GB"/>
              </w:rPr>
            </w:pPr>
          </w:p>
        </w:tc>
        <w:tc>
          <w:tcPr>
            <w:tcW w:w="0" w:type="auto"/>
            <w:vMerge/>
            <w:shd w:val="clear" w:color="auto" w:fill="auto"/>
            <w:vAlign w:val="center"/>
          </w:tcPr>
          <w:p w14:paraId="59E60DD8"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9ADFE6B" w14:textId="77777777" w:rsidR="00791F92" w:rsidRPr="00C958DD" w:rsidRDefault="00791F92" w:rsidP="005312D0">
            <w:pPr>
              <w:pStyle w:val="TAC"/>
              <w:rPr>
                <w:lang w:eastAsia="zh-CN"/>
              </w:rPr>
            </w:pPr>
            <w:r>
              <w:rPr>
                <w:lang w:eastAsia="zh-CN"/>
              </w:rPr>
              <w:t>NTN-TDLA100-200 Low</w:t>
            </w:r>
          </w:p>
        </w:tc>
        <w:tc>
          <w:tcPr>
            <w:tcW w:w="0" w:type="auto"/>
            <w:vAlign w:val="center"/>
          </w:tcPr>
          <w:p w14:paraId="53063EBD"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1A1B9C5" w14:textId="77777777" w:rsidR="00791F92" w:rsidRPr="00C958DD" w:rsidRDefault="00791F92" w:rsidP="005312D0">
            <w:pPr>
              <w:pStyle w:val="TAC"/>
              <w:rPr>
                <w:lang w:eastAsia="zh-CN"/>
              </w:rPr>
            </w:pPr>
            <w:r w:rsidRPr="00977213">
              <w:rPr>
                <w:rFonts w:eastAsia="DengXian"/>
                <w:lang w:eastAsia="zh-CN"/>
              </w:rPr>
              <w:t>-4.8</w:t>
            </w:r>
          </w:p>
        </w:tc>
        <w:tc>
          <w:tcPr>
            <w:tcW w:w="0" w:type="auto"/>
            <w:vAlign w:val="center"/>
          </w:tcPr>
          <w:p w14:paraId="24607DA1" w14:textId="77777777" w:rsidR="00791F92" w:rsidRPr="00C958DD" w:rsidRDefault="00791F92" w:rsidP="005312D0">
            <w:pPr>
              <w:pStyle w:val="TAC"/>
              <w:rPr>
                <w:lang w:eastAsia="zh-CN"/>
              </w:rPr>
            </w:pPr>
            <w:r w:rsidRPr="00977213">
              <w:rPr>
                <w:rFonts w:eastAsia="DengXian"/>
                <w:lang w:eastAsia="zh-CN"/>
              </w:rPr>
              <w:t>-4.8</w:t>
            </w:r>
          </w:p>
        </w:tc>
      </w:tr>
    </w:tbl>
    <w:p w14:paraId="01341BC6"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471A23FE" w14:textId="77777777" w:rsidR="00791F92" w:rsidRPr="00C958DD" w:rsidRDefault="00791F92" w:rsidP="00791F92">
      <w:pPr>
        <w:pStyle w:val="TH"/>
        <w:rPr>
          <w:lang w:eastAsia="zh-CN"/>
        </w:rPr>
      </w:pPr>
      <w:r w:rsidRPr="00C958DD">
        <w:rPr>
          <w:lang w:eastAsia="en-GB"/>
        </w:rPr>
        <w:lastRenderedPageBreak/>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791F92" w:rsidRPr="00C958DD" w14:paraId="00FA7265" w14:textId="77777777" w:rsidTr="005312D0">
        <w:trPr>
          <w:cantSplit/>
          <w:jc w:val="center"/>
        </w:trPr>
        <w:tc>
          <w:tcPr>
            <w:tcW w:w="0" w:type="auto"/>
            <w:vMerge w:val="restart"/>
            <w:shd w:val="clear" w:color="auto" w:fill="auto"/>
            <w:vAlign w:val="center"/>
          </w:tcPr>
          <w:p w14:paraId="50E38F6E"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5025131" w14:textId="77777777" w:rsidR="00791F92" w:rsidRPr="00C958DD" w:rsidRDefault="00791F92" w:rsidP="005312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04F1A3AA" w14:textId="036EA5F2"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45206296"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0672E651" w14:textId="77777777" w:rsidR="00791F92" w:rsidRPr="00C958DD" w:rsidRDefault="00791F92" w:rsidP="005312D0">
            <w:pPr>
              <w:pStyle w:val="TAH"/>
              <w:rPr>
                <w:lang w:eastAsia="en-GB"/>
              </w:rPr>
            </w:pPr>
            <w:r w:rsidRPr="00C958DD">
              <w:rPr>
                <w:lang w:eastAsia="en-GB"/>
              </w:rPr>
              <w:t>SNR (dB)</w:t>
            </w:r>
          </w:p>
        </w:tc>
      </w:tr>
      <w:tr w:rsidR="00791F92" w:rsidRPr="00C958DD" w14:paraId="24EE4E8E" w14:textId="77777777" w:rsidTr="005312D0">
        <w:trPr>
          <w:cantSplit/>
          <w:jc w:val="center"/>
        </w:trPr>
        <w:tc>
          <w:tcPr>
            <w:tcW w:w="0" w:type="auto"/>
            <w:vMerge/>
            <w:shd w:val="clear" w:color="auto" w:fill="auto"/>
            <w:vAlign w:val="center"/>
          </w:tcPr>
          <w:p w14:paraId="23032C50" w14:textId="77777777" w:rsidR="00791F92" w:rsidRPr="00C958DD" w:rsidRDefault="00791F92" w:rsidP="005312D0">
            <w:pPr>
              <w:pStyle w:val="TAH"/>
              <w:rPr>
                <w:lang w:eastAsia="en-GB"/>
              </w:rPr>
            </w:pPr>
          </w:p>
        </w:tc>
        <w:tc>
          <w:tcPr>
            <w:tcW w:w="0" w:type="auto"/>
            <w:vMerge/>
            <w:shd w:val="clear" w:color="auto" w:fill="auto"/>
            <w:vAlign w:val="center"/>
          </w:tcPr>
          <w:p w14:paraId="4BC7C591" w14:textId="77777777" w:rsidR="00791F92" w:rsidRPr="00C958DD" w:rsidRDefault="00791F92" w:rsidP="005312D0">
            <w:pPr>
              <w:pStyle w:val="TAH"/>
              <w:rPr>
                <w:lang w:eastAsia="en-GB"/>
              </w:rPr>
            </w:pPr>
          </w:p>
        </w:tc>
        <w:tc>
          <w:tcPr>
            <w:tcW w:w="0" w:type="auto"/>
            <w:vMerge/>
            <w:shd w:val="clear" w:color="auto" w:fill="auto"/>
            <w:vAlign w:val="center"/>
          </w:tcPr>
          <w:p w14:paraId="49F31C1C" w14:textId="77777777" w:rsidR="00791F92" w:rsidRPr="00C958DD" w:rsidRDefault="00791F92" w:rsidP="005312D0">
            <w:pPr>
              <w:pStyle w:val="TAH"/>
              <w:rPr>
                <w:lang w:eastAsia="en-GB"/>
              </w:rPr>
            </w:pPr>
          </w:p>
        </w:tc>
        <w:tc>
          <w:tcPr>
            <w:tcW w:w="0" w:type="auto"/>
            <w:vMerge/>
            <w:shd w:val="clear" w:color="auto" w:fill="auto"/>
            <w:vAlign w:val="center"/>
          </w:tcPr>
          <w:p w14:paraId="0E8A4AD2" w14:textId="77777777" w:rsidR="00791F92" w:rsidRPr="00C958DD" w:rsidRDefault="00791F92" w:rsidP="005312D0">
            <w:pPr>
              <w:pStyle w:val="TAH"/>
              <w:rPr>
                <w:lang w:eastAsia="en-GB"/>
              </w:rPr>
            </w:pPr>
          </w:p>
        </w:tc>
        <w:tc>
          <w:tcPr>
            <w:tcW w:w="0" w:type="auto"/>
            <w:vAlign w:val="center"/>
          </w:tcPr>
          <w:p w14:paraId="6A651C4C"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43FB90C9" w14:textId="77777777" w:rsidR="00791F92" w:rsidRPr="00C958DD" w:rsidRDefault="00791F92" w:rsidP="005312D0">
            <w:pPr>
              <w:pStyle w:val="TAH"/>
              <w:rPr>
                <w:lang w:eastAsia="en-GB"/>
              </w:rPr>
            </w:pPr>
            <w:r w:rsidRPr="00C958DD">
              <w:rPr>
                <w:lang w:eastAsia="en-GB"/>
              </w:rPr>
              <w:t>Burst format C2</w:t>
            </w:r>
          </w:p>
        </w:tc>
      </w:tr>
      <w:tr w:rsidR="00791F92" w:rsidRPr="00C958DD" w14:paraId="5C9F61AF" w14:textId="77777777" w:rsidTr="005312D0">
        <w:trPr>
          <w:cantSplit/>
          <w:jc w:val="center"/>
        </w:trPr>
        <w:tc>
          <w:tcPr>
            <w:tcW w:w="0" w:type="auto"/>
            <w:vMerge w:val="restart"/>
            <w:shd w:val="clear" w:color="auto" w:fill="auto"/>
            <w:vAlign w:val="center"/>
          </w:tcPr>
          <w:p w14:paraId="654867C3"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25C19D4D"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FBC574F" w14:textId="77777777" w:rsidR="00791F92" w:rsidRPr="00C958DD" w:rsidRDefault="00791F92" w:rsidP="005312D0">
            <w:pPr>
              <w:pStyle w:val="TAC"/>
              <w:rPr>
                <w:lang w:eastAsia="zh-CN"/>
              </w:rPr>
            </w:pPr>
            <w:r>
              <w:rPr>
                <w:lang w:eastAsia="zh-CN"/>
              </w:rPr>
              <w:t>AWGN</w:t>
            </w:r>
          </w:p>
        </w:tc>
        <w:tc>
          <w:tcPr>
            <w:tcW w:w="0" w:type="auto"/>
            <w:vAlign w:val="center"/>
          </w:tcPr>
          <w:p w14:paraId="476E3E5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6B5AD590" w14:textId="77777777" w:rsidR="00791F92" w:rsidRPr="00C958DD" w:rsidRDefault="00791F92" w:rsidP="005312D0">
            <w:pPr>
              <w:pStyle w:val="TAC"/>
              <w:rPr>
                <w:lang w:eastAsia="zh-CN"/>
              </w:rPr>
            </w:pPr>
            <w:r w:rsidRPr="00977213">
              <w:rPr>
                <w:rFonts w:eastAsia="DengXian"/>
                <w:lang w:eastAsia="zh-CN"/>
              </w:rPr>
              <w:t>-14.4</w:t>
            </w:r>
          </w:p>
        </w:tc>
        <w:tc>
          <w:tcPr>
            <w:tcW w:w="0" w:type="auto"/>
            <w:vAlign w:val="center"/>
          </w:tcPr>
          <w:p w14:paraId="16BFF179"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3246C05B" w14:textId="77777777" w:rsidTr="005312D0">
        <w:trPr>
          <w:cantSplit/>
          <w:jc w:val="center"/>
        </w:trPr>
        <w:tc>
          <w:tcPr>
            <w:tcW w:w="0" w:type="auto"/>
            <w:vMerge/>
            <w:shd w:val="clear" w:color="auto" w:fill="auto"/>
            <w:vAlign w:val="center"/>
          </w:tcPr>
          <w:p w14:paraId="69734F4A" w14:textId="77777777" w:rsidR="00791F92" w:rsidRPr="00C958DD" w:rsidRDefault="00791F92" w:rsidP="005312D0">
            <w:pPr>
              <w:pStyle w:val="TAC"/>
              <w:rPr>
                <w:lang w:eastAsia="en-GB"/>
              </w:rPr>
            </w:pPr>
          </w:p>
        </w:tc>
        <w:tc>
          <w:tcPr>
            <w:tcW w:w="0" w:type="auto"/>
            <w:vMerge/>
            <w:shd w:val="clear" w:color="auto" w:fill="auto"/>
            <w:vAlign w:val="center"/>
          </w:tcPr>
          <w:p w14:paraId="07B5A620"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B2BDBD" w14:textId="77777777" w:rsidR="00791F92" w:rsidRPr="00C958DD" w:rsidRDefault="00791F92" w:rsidP="005312D0">
            <w:pPr>
              <w:pStyle w:val="TAC"/>
              <w:rPr>
                <w:lang w:eastAsia="zh-CN"/>
              </w:rPr>
            </w:pPr>
            <w:r>
              <w:rPr>
                <w:lang w:eastAsia="zh-CN"/>
              </w:rPr>
              <w:t>NTN-TDLA100-200 Low</w:t>
            </w:r>
          </w:p>
        </w:tc>
        <w:tc>
          <w:tcPr>
            <w:tcW w:w="0" w:type="auto"/>
            <w:vAlign w:val="center"/>
          </w:tcPr>
          <w:p w14:paraId="0A25EAA2"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BA6FCB3" w14:textId="77777777" w:rsidR="00791F92" w:rsidRPr="00C958DD" w:rsidRDefault="00791F92" w:rsidP="005312D0">
            <w:pPr>
              <w:pStyle w:val="TAC"/>
              <w:rPr>
                <w:lang w:eastAsia="zh-CN"/>
              </w:rPr>
            </w:pPr>
            <w:r w:rsidRPr="00977213">
              <w:rPr>
                <w:rFonts w:eastAsia="DengXian"/>
                <w:lang w:eastAsia="zh-CN"/>
              </w:rPr>
              <w:t>-4.3</w:t>
            </w:r>
          </w:p>
        </w:tc>
        <w:tc>
          <w:tcPr>
            <w:tcW w:w="0" w:type="auto"/>
            <w:vAlign w:val="center"/>
          </w:tcPr>
          <w:p w14:paraId="0039538C" w14:textId="77777777" w:rsidR="00791F92" w:rsidRPr="00C958DD" w:rsidRDefault="00791F92" w:rsidP="005312D0">
            <w:pPr>
              <w:pStyle w:val="TAC"/>
              <w:rPr>
                <w:lang w:eastAsia="zh-CN"/>
              </w:rPr>
            </w:pPr>
            <w:r w:rsidRPr="00977213">
              <w:rPr>
                <w:rFonts w:eastAsia="DengXian"/>
                <w:lang w:eastAsia="zh-CN"/>
              </w:rPr>
              <w:t>0.1</w:t>
            </w:r>
          </w:p>
        </w:tc>
      </w:tr>
      <w:tr w:rsidR="00791F92" w:rsidRPr="00C958DD" w14:paraId="6868ACEB" w14:textId="77777777" w:rsidTr="005312D0">
        <w:trPr>
          <w:cantSplit/>
          <w:jc w:val="center"/>
        </w:trPr>
        <w:tc>
          <w:tcPr>
            <w:tcW w:w="0" w:type="auto"/>
            <w:vMerge/>
            <w:shd w:val="clear" w:color="auto" w:fill="auto"/>
            <w:vAlign w:val="center"/>
          </w:tcPr>
          <w:p w14:paraId="5F4E3A20" w14:textId="77777777" w:rsidR="00791F92" w:rsidRPr="00C958DD" w:rsidRDefault="00791F92" w:rsidP="005312D0">
            <w:pPr>
              <w:pStyle w:val="TAC"/>
              <w:rPr>
                <w:lang w:eastAsia="en-GB"/>
              </w:rPr>
            </w:pPr>
          </w:p>
        </w:tc>
        <w:tc>
          <w:tcPr>
            <w:tcW w:w="0" w:type="auto"/>
            <w:vMerge w:val="restart"/>
            <w:shd w:val="clear" w:color="auto" w:fill="auto"/>
            <w:vAlign w:val="center"/>
          </w:tcPr>
          <w:p w14:paraId="5718C866"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CCC4AC" w14:textId="77777777" w:rsidR="00791F92" w:rsidRPr="00C958DD" w:rsidRDefault="00791F92" w:rsidP="005312D0">
            <w:pPr>
              <w:pStyle w:val="TAC"/>
              <w:rPr>
                <w:lang w:eastAsia="zh-CN"/>
              </w:rPr>
            </w:pPr>
            <w:r>
              <w:rPr>
                <w:lang w:eastAsia="zh-CN"/>
              </w:rPr>
              <w:t>AWGN</w:t>
            </w:r>
          </w:p>
        </w:tc>
        <w:tc>
          <w:tcPr>
            <w:tcW w:w="0" w:type="auto"/>
            <w:vAlign w:val="center"/>
          </w:tcPr>
          <w:p w14:paraId="06A1EF9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0D7196D4"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59B3F91D" w14:textId="77777777" w:rsidR="00791F92" w:rsidRPr="00C958DD" w:rsidRDefault="00791F92" w:rsidP="005312D0">
            <w:pPr>
              <w:pStyle w:val="TAC"/>
              <w:rPr>
                <w:lang w:eastAsia="zh-CN"/>
              </w:rPr>
            </w:pPr>
            <w:r w:rsidRPr="00977213">
              <w:rPr>
                <w:rFonts w:eastAsia="DengXian"/>
                <w:lang w:eastAsia="zh-CN"/>
              </w:rPr>
              <w:t>-11.9</w:t>
            </w:r>
          </w:p>
        </w:tc>
      </w:tr>
      <w:tr w:rsidR="00791F92" w:rsidRPr="00C958DD" w14:paraId="78B484AA" w14:textId="77777777" w:rsidTr="005312D0">
        <w:trPr>
          <w:cantSplit/>
          <w:jc w:val="center"/>
        </w:trPr>
        <w:tc>
          <w:tcPr>
            <w:tcW w:w="0" w:type="auto"/>
            <w:vMerge/>
            <w:shd w:val="clear" w:color="auto" w:fill="auto"/>
            <w:vAlign w:val="center"/>
          </w:tcPr>
          <w:p w14:paraId="12BE95FB" w14:textId="77777777" w:rsidR="00791F92" w:rsidRPr="00C958DD" w:rsidRDefault="00791F92" w:rsidP="005312D0">
            <w:pPr>
              <w:pStyle w:val="TAC"/>
              <w:rPr>
                <w:lang w:eastAsia="en-GB"/>
              </w:rPr>
            </w:pPr>
          </w:p>
        </w:tc>
        <w:tc>
          <w:tcPr>
            <w:tcW w:w="0" w:type="auto"/>
            <w:vMerge/>
            <w:shd w:val="clear" w:color="auto" w:fill="auto"/>
            <w:vAlign w:val="center"/>
          </w:tcPr>
          <w:p w14:paraId="348C7329"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2AAF7C" w14:textId="77777777" w:rsidR="00791F92" w:rsidRPr="00C958DD" w:rsidRDefault="00791F92" w:rsidP="005312D0">
            <w:pPr>
              <w:pStyle w:val="TAC"/>
              <w:rPr>
                <w:lang w:eastAsia="zh-CN"/>
              </w:rPr>
            </w:pPr>
            <w:r>
              <w:rPr>
                <w:lang w:eastAsia="zh-CN"/>
              </w:rPr>
              <w:t>NTN-TDLA100-200 Low</w:t>
            </w:r>
          </w:p>
        </w:tc>
        <w:tc>
          <w:tcPr>
            <w:tcW w:w="0" w:type="auto"/>
            <w:vAlign w:val="center"/>
          </w:tcPr>
          <w:p w14:paraId="7F9AD560"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1F8BFF4" w14:textId="77777777" w:rsidR="00791F92" w:rsidRPr="00C958DD" w:rsidRDefault="00791F92" w:rsidP="005312D0">
            <w:pPr>
              <w:pStyle w:val="TAC"/>
              <w:rPr>
                <w:lang w:eastAsia="zh-CN"/>
              </w:rPr>
            </w:pPr>
            <w:r w:rsidRPr="00977213">
              <w:rPr>
                <w:rFonts w:eastAsia="DengXian"/>
                <w:lang w:eastAsia="zh-CN"/>
              </w:rPr>
              <w:t>-10.0</w:t>
            </w:r>
          </w:p>
        </w:tc>
        <w:tc>
          <w:tcPr>
            <w:tcW w:w="0" w:type="auto"/>
            <w:vAlign w:val="center"/>
          </w:tcPr>
          <w:p w14:paraId="6EE8EC0C" w14:textId="77777777" w:rsidR="00791F92" w:rsidRPr="00C958DD" w:rsidRDefault="00791F92" w:rsidP="005312D0">
            <w:pPr>
              <w:pStyle w:val="TAC"/>
              <w:rPr>
                <w:lang w:eastAsia="zh-CN"/>
              </w:rPr>
            </w:pPr>
            <w:r w:rsidRPr="00977213">
              <w:rPr>
                <w:rFonts w:eastAsia="DengXian"/>
                <w:lang w:eastAsia="zh-CN"/>
              </w:rPr>
              <w:t>-5.8</w:t>
            </w:r>
          </w:p>
        </w:tc>
      </w:tr>
    </w:tbl>
    <w:p w14:paraId="405254C9" w14:textId="77777777" w:rsidR="00791F92" w:rsidRDefault="00791F92" w:rsidP="00791F92">
      <w:pPr>
        <w:rPr>
          <w:lang w:eastAsia="zh-CN"/>
        </w:rPr>
      </w:pPr>
    </w:p>
    <w:p w14:paraId="7EA0D323" w14:textId="77777777" w:rsidR="00DA0CFA" w:rsidRPr="00F95B02" w:rsidRDefault="00DA0CFA" w:rsidP="00DA0CFA">
      <w:pPr>
        <w:pStyle w:val="Heading1"/>
      </w:pPr>
      <w:bookmarkStart w:id="3709" w:name="_Toc176441555"/>
      <w:bookmarkStart w:id="3710" w:name="_Toc187246547"/>
      <w:r w:rsidRPr="00F95B02">
        <w:t>9</w:t>
      </w:r>
      <w:r w:rsidRPr="00F95B02">
        <w:tab/>
        <w:t>Radiated transmitter characteristics</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7AD0F26D" w14:textId="53E4F199" w:rsidR="00DA0CFA" w:rsidRDefault="00DA0CFA" w:rsidP="00DA0CFA">
      <w:pPr>
        <w:pStyle w:val="Heading2"/>
      </w:pPr>
      <w:bookmarkStart w:id="3711" w:name="_Toc21127618"/>
      <w:bookmarkStart w:id="3712" w:name="_Toc29811827"/>
      <w:bookmarkStart w:id="3713" w:name="_Toc36817379"/>
      <w:bookmarkStart w:id="3714" w:name="_Toc37260301"/>
      <w:bookmarkStart w:id="3715" w:name="_Toc37267689"/>
      <w:bookmarkStart w:id="3716" w:name="_Toc44712292"/>
      <w:bookmarkStart w:id="3717" w:name="_Toc45893605"/>
      <w:bookmarkStart w:id="3718" w:name="_Toc53178325"/>
      <w:bookmarkStart w:id="3719" w:name="_Toc53178776"/>
      <w:bookmarkStart w:id="3720" w:name="_Toc61179014"/>
      <w:bookmarkStart w:id="3721" w:name="_Toc61179484"/>
      <w:bookmarkStart w:id="3722" w:name="_Toc67916780"/>
      <w:bookmarkStart w:id="3723" w:name="_Toc74663401"/>
      <w:bookmarkStart w:id="3724" w:name="_Toc104311051"/>
      <w:bookmarkStart w:id="3725" w:name="_Toc106126752"/>
      <w:bookmarkStart w:id="3726" w:name="_Toc106177065"/>
      <w:bookmarkStart w:id="3727" w:name="_Toc114242233"/>
      <w:bookmarkStart w:id="3728" w:name="_Toc123044229"/>
      <w:bookmarkStart w:id="3729" w:name="_Toc124157868"/>
      <w:bookmarkStart w:id="3730" w:name="_Toc124259791"/>
      <w:bookmarkStart w:id="3731" w:name="_Toc130584862"/>
      <w:bookmarkStart w:id="3732" w:name="_Toc137464518"/>
      <w:bookmarkStart w:id="3733" w:name="_Toc138884187"/>
      <w:bookmarkStart w:id="3734" w:name="_Toc145643388"/>
      <w:bookmarkStart w:id="3735" w:name="_Toc155469489"/>
      <w:bookmarkStart w:id="3736" w:name="_Toc161667835"/>
      <w:bookmarkStart w:id="3737" w:name="_Toc169708653"/>
      <w:bookmarkStart w:id="3738" w:name="_Toc176441556"/>
      <w:bookmarkStart w:id="3739" w:name="_Toc187246548"/>
      <w:r w:rsidRPr="00F95B02">
        <w:t>9.1</w:t>
      </w:r>
      <w:r w:rsidRPr="00F95B02">
        <w:tab/>
        <w:t>General</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740" w:name="_Toc21127619"/>
      <w:bookmarkStart w:id="3741" w:name="_Toc29811828"/>
      <w:bookmarkStart w:id="3742" w:name="_Toc36817380"/>
      <w:bookmarkStart w:id="3743" w:name="_Toc37260302"/>
      <w:bookmarkStart w:id="3744" w:name="_Toc37267690"/>
      <w:bookmarkStart w:id="3745" w:name="_Toc44712293"/>
      <w:bookmarkStart w:id="3746" w:name="_Toc45893606"/>
      <w:bookmarkStart w:id="3747" w:name="_Toc53178326"/>
      <w:bookmarkStart w:id="3748" w:name="_Toc53178777"/>
      <w:bookmarkStart w:id="3749" w:name="_Toc61179015"/>
      <w:bookmarkStart w:id="3750" w:name="_Toc61179485"/>
      <w:bookmarkStart w:id="3751" w:name="_Toc67916781"/>
      <w:bookmarkStart w:id="3752" w:name="_Toc74663402"/>
      <w:bookmarkStart w:id="3753" w:name="_Toc104311052"/>
      <w:bookmarkStart w:id="3754" w:name="_Toc106126753"/>
      <w:bookmarkStart w:id="3755" w:name="_Toc106177066"/>
      <w:bookmarkStart w:id="3756" w:name="_Toc114242234"/>
      <w:bookmarkStart w:id="3757" w:name="_Toc123044230"/>
      <w:bookmarkStart w:id="3758" w:name="_Toc124157869"/>
      <w:bookmarkStart w:id="3759" w:name="_Toc124259792"/>
      <w:bookmarkStart w:id="3760" w:name="_Toc130584863"/>
      <w:bookmarkStart w:id="3761" w:name="_Toc137464519"/>
      <w:bookmarkStart w:id="3762" w:name="_Toc138884188"/>
      <w:bookmarkStart w:id="3763" w:name="_Toc145643389"/>
      <w:bookmarkStart w:id="3764" w:name="_Toc155469490"/>
      <w:bookmarkStart w:id="3765" w:name="_Toc161667836"/>
      <w:bookmarkStart w:id="3766" w:name="_Toc169708654"/>
      <w:bookmarkStart w:id="3767" w:name="_Toc176441557"/>
      <w:bookmarkStart w:id="3768" w:name="_Toc187246549"/>
      <w:r w:rsidRPr="00F95B02">
        <w:t>9.2</w:t>
      </w:r>
      <w:r w:rsidRPr="00F95B02">
        <w:tab/>
        <w:t>Radiated transmit power</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3AF597F9" w14:textId="77777777" w:rsidR="00356079" w:rsidRPr="00F95B02" w:rsidRDefault="00356079" w:rsidP="006822DB">
      <w:pPr>
        <w:pStyle w:val="Heading3"/>
      </w:pPr>
      <w:bookmarkStart w:id="3769" w:name="_Toc104311053"/>
      <w:bookmarkStart w:id="3770" w:name="_Toc106126754"/>
      <w:bookmarkStart w:id="3771" w:name="_Toc106177067"/>
      <w:bookmarkStart w:id="3772" w:name="_Toc114242235"/>
      <w:bookmarkStart w:id="3773" w:name="_Toc123044231"/>
      <w:bookmarkStart w:id="3774" w:name="_Toc124157870"/>
      <w:bookmarkStart w:id="3775" w:name="_Toc124259793"/>
      <w:bookmarkStart w:id="3776" w:name="_Toc130584864"/>
      <w:bookmarkStart w:id="3777" w:name="_Toc137464520"/>
      <w:bookmarkStart w:id="3778" w:name="_Toc138884189"/>
      <w:bookmarkStart w:id="3779" w:name="_Toc145643390"/>
      <w:bookmarkStart w:id="3780" w:name="_Toc155469491"/>
      <w:bookmarkStart w:id="3781" w:name="_Toc161667837"/>
      <w:bookmarkStart w:id="3782" w:name="_Toc169708655"/>
      <w:bookmarkStart w:id="3783" w:name="_Toc176441558"/>
      <w:bookmarkStart w:id="3784" w:name="_Toc187246550"/>
      <w:r w:rsidRPr="00F95B02">
        <w:t>9.2.1</w:t>
      </w:r>
      <w:r w:rsidRPr="00F95B02">
        <w:tab/>
        <w:t>General</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785" w:name="_Toc104311054"/>
      <w:bookmarkStart w:id="3786" w:name="_Toc106126755"/>
      <w:bookmarkStart w:id="3787" w:name="_Toc106177068"/>
      <w:bookmarkStart w:id="3788" w:name="_Toc114242236"/>
      <w:bookmarkStart w:id="3789" w:name="_Toc123044232"/>
      <w:bookmarkStart w:id="3790" w:name="_Toc124157871"/>
      <w:bookmarkStart w:id="3791" w:name="_Toc124259794"/>
      <w:bookmarkStart w:id="3792" w:name="_Toc130584865"/>
      <w:bookmarkStart w:id="3793" w:name="_Toc137464521"/>
      <w:bookmarkStart w:id="3794" w:name="_Toc138884190"/>
      <w:bookmarkStart w:id="3795" w:name="_Toc145643391"/>
      <w:bookmarkStart w:id="3796" w:name="_Toc155469492"/>
      <w:bookmarkStart w:id="3797" w:name="_Toc161667838"/>
      <w:bookmarkStart w:id="3798" w:name="_Toc169708656"/>
      <w:bookmarkStart w:id="3799" w:name="_Toc176441559"/>
      <w:bookmarkStart w:id="3800" w:name="_Toc18724655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lastRenderedPageBreak/>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801" w:name="_Toc21127623"/>
      <w:bookmarkStart w:id="3802" w:name="_Toc29811832"/>
      <w:bookmarkStart w:id="3803" w:name="_Toc36817384"/>
      <w:bookmarkStart w:id="3804" w:name="_Toc37260306"/>
      <w:bookmarkStart w:id="3805" w:name="_Toc37267694"/>
      <w:bookmarkStart w:id="3806" w:name="_Toc44712297"/>
      <w:bookmarkStart w:id="3807" w:name="_Toc45893610"/>
      <w:bookmarkStart w:id="3808" w:name="_Toc53178330"/>
      <w:bookmarkStart w:id="3809" w:name="_Toc53178781"/>
      <w:bookmarkStart w:id="3810" w:name="_Toc61179019"/>
      <w:bookmarkStart w:id="3811" w:name="_Toc61179489"/>
      <w:bookmarkStart w:id="3812" w:name="_Toc67916785"/>
      <w:bookmarkStart w:id="3813" w:name="_Toc74663406"/>
      <w:bookmarkStart w:id="3814" w:name="_Toc104311055"/>
      <w:bookmarkStart w:id="3815" w:name="_Toc106126756"/>
      <w:bookmarkStart w:id="3816" w:name="_Toc106177069"/>
      <w:bookmarkStart w:id="3817" w:name="_Toc114242237"/>
      <w:bookmarkStart w:id="3818" w:name="_Toc123044233"/>
      <w:bookmarkStart w:id="3819" w:name="_Toc124157872"/>
      <w:bookmarkStart w:id="3820" w:name="_Toc124259795"/>
      <w:bookmarkStart w:id="3821" w:name="_Toc130584866"/>
      <w:bookmarkStart w:id="3822" w:name="_Toc137464522"/>
      <w:bookmarkStart w:id="3823" w:name="_Toc138884191"/>
      <w:bookmarkStart w:id="3824" w:name="_Toc145643392"/>
      <w:bookmarkStart w:id="3825" w:name="_Toc155469493"/>
      <w:bookmarkStart w:id="3826" w:name="_Toc161667839"/>
      <w:bookmarkStart w:id="3827" w:name="_Toc169708657"/>
      <w:bookmarkStart w:id="3828" w:name="_Toc176441560"/>
      <w:bookmarkStart w:id="3829" w:name="_Toc187246552"/>
      <w:r w:rsidRPr="00F95B02">
        <w:t>9.3</w:t>
      </w:r>
      <w:r w:rsidRPr="00F95B02">
        <w:tab/>
        <w:t xml:space="preserve">OTA </w:t>
      </w:r>
      <w:r w:rsidR="00624CE1">
        <w:t>Satellite Access Node</w:t>
      </w:r>
      <w:r w:rsidRPr="00F95B02">
        <w:t xml:space="preserve"> output power</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2CDFFC39" w14:textId="77777777" w:rsidR="00FE798D" w:rsidRDefault="00FE798D" w:rsidP="00FE798D">
      <w:pPr>
        <w:pStyle w:val="Heading3"/>
      </w:pPr>
      <w:bookmarkStart w:id="3830" w:name="_Toc90422795"/>
      <w:bookmarkStart w:id="3831" w:name="_Toc82621948"/>
      <w:bookmarkStart w:id="3832" w:name="_Toc74663407"/>
      <w:bookmarkStart w:id="3833" w:name="_Toc67916786"/>
      <w:bookmarkStart w:id="3834" w:name="_Toc61179490"/>
      <w:bookmarkStart w:id="3835" w:name="_Toc61179020"/>
      <w:bookmarkStart w:id="3836" w:name="_Toc53178782"/>
      <w:bookmarkStart w:id="3837" w:name="_Toc53178331"/>
      <w:bookmarkStart w:id="3838" w:name="_Toc45893611"/>
      <w:bookmarkStart w:id="3839" w:name="_Toc44712298"/>
      <w:bookmarkStart w:id="3840" w:name="_Toc37267695"/>
      <w:bookmarkStart w:id="3841" w:name="_Toc37260307"/>
      <w:bookmarkStart w:id="3842" w:name="_Toc36817385"/>
      <w:bookmarkStart w:id="3843" w:name="_Toc29811833"/>
      <w:bookmarkStart w:id="3844" w:name="_Toc21127624"/>
      <w:bookmarkStart w:id="3845" w:name="_Toc104311056"/>
      <w:bookmarkStart w:id="3846" w:name="_Toc106126757"/>
      <w:bookmarkStart w:id="3847" w:name="_Toc106177070"/>
      <w:bookmarkStart w:id="3848" w:name="_Toc114242238"/>
      <w:bookmarkStart w:id="3849" w:name="_Toc123044234"/>
      <w:bookmarkStart w:id="3850" w:name="_Toc124157873"/>
      <w:bookmarkStart w:id="3851" w:name="_Toc124259796"/>
      <w:bookmarkStart w:id="3852" w:name="_Toc130584867"/>
      <w:bookmarkStart w:id="3853" w:name="_Toc137464523"/>
      <w:bookmarkStart w:id="3854" w:name="_Toc138884192"/>
      <w:bookmarkStart w:id="3855" w:name="_Toc145643393"/>
      <w:bookmarkStart w:id="3856" w:name="_Toc155469494"/>
      <w:bookmarkStart w:id="3857" w:name="_Toc161667840"/>
      <w:bookmarkStart w:id="3858" w:name="_Toc169708658"/>
      <w:bookmarkStart w:id="3859" w:name="_Toc176441561"/>
      <w:bookmarkStart w:id="3860" w:name="_Toc187246553"/>
      <w:r>
        <w:t>9.3.1</w:t>
      </w:r>
      <w:r>
        <w:tab/>
        <w:t>General</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861" w:name="_Toc90422796"/>
      <w:bookmarkStart w:id="3862" w:name="_Toc82621949"/>
      <w:bookmarkStart w:id="3863" w:name="_Toc74663408"/>
      <w:bookmarkStart w:id="3864" w:name="_Toc67916787"/>
      <w:bookmarkStart w:id="3865" w:name="_Toc61179491"/>
      <w:bookmarkStart w:id="3866" w:name="_Toc61179021"/>
      <w:bookmarkStart w:id="3867" w:name="_Toc53178783"/>
      <w:bookmarkStart w:id="3868" w:name="_Toc53178332"/>
      <w:bookmarkStart w:id="3869" w:name="_Toc45893612"/>
      <w:bookmarkStart w:id="3870" w:name="_Toc44712299"/>
      <w:bookmarkStart w:id="3871" w:name="_Toc37267696"/>
      <w:bookmarkStart w:id="3872" w:name="_Toc37260308"/>
      <w:bookmarkStart w:id="3873" w:name="_Toc36817386"/>
      <w:bookmarkStart w:id="3874" w:name="_Toc29811834"/>
      <w:bookmarkStart w:id="3875" w:name="_Toc21127625"/>
      <w:bookmarkStart w:id="3876" w:name="_Toc104311057"/>
      <w:bookmarkStart w:id="3877" w:name="_Toc106126758"/>
      <w:bookmarkStart w:id="3878" w:name="_Toc106177071"/>
      <w:bookmarkStart w:id="3879" w:name="_Toc114242239"/>
      <w:bookmarkStart w:id="3880" w:name="_Toc123044235"/>
      <w:bookmarkStart w:id="3881" w:name="_Toc124157874"/>
      <w:bookmarkStart w:id="3882" w:name="_Toc124259797"/>
      <w:bookmarkStart w:id="3883" w:name="_Toc130584868"/>
      <w:bookmarkStart w:id="3884" w:name="_Toc137464524"/>
      <w:bookmarkStart w:id="3885" w:name="_Toc138884193"/>
      <w:bookmarkStart w:id="3886" w:name="_Toc145643394"/>
      <w:bookmarkStart w:id="3887" w:name="_Toc155469495"/>
      <w:bookmarkStart w:id="3888" w:name="_Toc161667841"/>
      <w:bookmarkStart w:id="3889" w:name="_Toc169708659"/>
      <w:bookmarkStart w:id="3890" w:name="_Toc176441562"/>
      <w:bookmarkStart w:id="3891" w:name="_Toc187246554"/>
      <w:r>
        <w:t>9.3.2</w:t>
      </w:r>
      <w:r>
        <w:tab/>
        <w:t xml:space="preserve">Minimum requirement for </w:t>
      </w:r>
      <w:r>
        <w:rPr>
          <w:i/>
        </w:rPr>
        <w:t>SAN type 1-O</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892" w:name="_Toc21127628"/>
      <w:bookmarkStart w:id="3893" w:name="_Toc29811837"/>
      <w:bookmarkStart w:id="3894" w:name="_Toc36817389"/>
      <w:bookmarkStart w:id="3895" w:name="_Toc37260311"/>
      <w:bookmarkStart w:id="3896" w:name="_Toc37267699"/>
      <w:bookmarkStart w:id="3897" w:name="_Toc44712302"/>
      <w:bookmarkStart w:id="3898" w:name="_Toc45893615"/>
      <w:bookmarkStart w:id="3899" w:name="_Toc53178335"/>
      <w:bookmarkStart w:id="3900" w:name="_Toc53178786"/>
      <w:bookmarkStart w:id="3901" w:name="_Toc61179024"/>
      <w:bookmarkStart w:id="3902" w:name="_Toc61179494"/>
      <w:bookmarkStart w:id="3903" w:name="_Toc67916790"/>
      <w:bookmarkStart w:id="3904" w:name="_Toc74663411"/>
      <w:bookmarkStart w:id="3905" w:name="_Toc104311058"/>
      <w:bookmarkStart w:id="3906" w:name="_Toc106126759"/>
      <w:bookmarkStart w:id="3907" w:name="_Toc106177072"/>
      <w:bookmarkStart w:id="3908" w:name="_Toc114242240"/>
      <w:bookmarkStart w:id="3909" w:name="_Toc123044236"/>
      <w:bookmarkStart w:id="3910" w:name="_Toc124157875"/>
      <w:bookmarkStart w:id="3911" w:name="_Toc124259798"/>
      <w:bookmarkStart w:id="3912" w:name="_Toc130584869"/>
      <w:bookmarkStart w:id="3913" w:name="_Toc137464525"/>
      <w:bookmarkStart w:id="3914" w:name="_Toc138884194"/>
      <w:bookmarkStart w:id="3915" w:name="_Toc145643395"/>
      <w:bookmarkStart w:id="3916" w:name="_Toc155469496"/>
      <w:bookmarkStart w:id="3917" w:name="_Toc161667842"/>
      <w:bookmarkStart w:id="3918" w:name="_Toc169708660"/>
      <w:bookmarkStart w:id="3919" w:name="_Toc176441563"/>
      <w:bookmarkStart w:id="3920" w:name="_Hlk500499328"/>
      <w:bookmarkStart w:id="3921" w:name="_Toc187246555"/>
      <w:r w:rsidRPr="00F95B02">
        <w:t>9.4</w:t>
      </w:r>
      <w:r w:rsidRPr="00F95B02">
        <w:tab/>
        <w:t>OTA output power dynamics</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1"/>
    </w:p>
    <w:p w14:paraId="3D2790D3" w14:textId="77777777" w:rsidR="000836C7" w:rsidRDefault="000836C7" w:rsidP="000836C7">
      <w:pPr>
        <w:pStyle w:val="Heading3"/>
      </w:pPr>
      <w:bookmarkStart w:id="3922" w:name="_Toc37267700"/>
      <w:bookmarkStart w:id="3923" w:name="_Toc21127629"/>
      <w:bookmarkStart w:id="3924" w:name="_Toc37260312"/>
      <w:bookmarkStart w:id="3925" w:name="_Toc29811838"/>
      <w:bookmarkStart w:id="3926" w:name="_Toc36817390"/>
      <w:bookmarkStart w:id="3927" w:name="_Toc53178336"/>
      <w:bookmarkStart w:id="3928" w:name="_Toc53178787"/>
      <w:bookmarkStart w:id="3929" w:name="_Toc90422800"/>
      <w:bookmarkStart w:id="3930" w:name="_Toc61179025"/>
      <w:bookmarkStart w:id="3931" w:name="_Toc44712303"/>
      <w:bookmarkStart w:id="3932" w:name="_Toc61179495"/>
      <w:bookmarkStart w:id="3933" w:name="_Toc74663412"/>
      <w:bookmarkStart w:id="3934" w:name="_Toc67916791"/>
      <w:bookmarkStart w:id="3935" w:name="_Toc82621953"/>
      <w:bookmarkStart w:id="3936" w:name="_Toc45893616"/>
      <w:bookmarkStart w:id="3937" w:name="_Toc104311059"/>
      <w:bookmarkStart w:id="3938" w:name="_Toc106126760"/>
      <w:bookmarkStart w:id="3939" w:name="_Toc106177073"/>
      <w:bookmarkStart w:id="3940" w:name="_Toc114242241"/>
      <w:bookmarkStart w:id="3941" w:name="_Toc123044237"/>
      <w:bookmarkStart w:id="3942" w:name="_Toc124157876"/>
      <w:bookmarkStart w:id="3943" w:name="_Toc124259799"/>
      <w:bookmarkStart w:id="3944" w:name="_Toc130584870"/>
      <w:bookmarkStart w:id="3945" w:name="_Toc137464526"/>
      <w:bookmarkStart w:id="3946" w:name="_Toc138884195"/>
      <w:bookmarkStart w:id="3947" w:name="_Toc145643396"/>
      <w:bookmarkStart w:id="3948" w:name="_Toc155469497"/>
      <w:bookmarkStart w:id="3949" w:name="_Toc161667843"/>
      <w:bookmarkStart w:id="3950" w:name="_Toc169708661"/>
      <w:bookmarkStart w:id="3951" w:name="_Toc176441564"/>
      <w:bookmarkStart w:id="3952" w:name="_Toc187246556"/>
      <w:r>
        <w:t>9.4.1</w:t>
      </w:r>
      <w:r>
        <w:tab/>
        <w:t>General</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953" w:name="_Toc67916792"/>
      <w:bookmarkStart w:id="3954" w:name="_Toc44712304"/>
      <w:bookmarkStart w:id="3955" w:name="_Toc82621954"/>
      <w:bookmarkStart w:id="3956" w:name="_Toc74663413"/>
      <w:bookmarkStart w:id="3957" w:name="_Toc61179496"/>
      <w:bookmarkStart w:id="3958" w:name="_Toc29811839"/>
      <w:bookmarkStart w:id="3959" w:name="_Toc21127630"/>
      <w:bookmarkStart w:id="3960" w:name="_Toc37267701"/>
      <w:bookmarkStart w:id="3961" w:name="_Toc61179026"/>
      <w:bookmarkStart w:id="3962" w:name="_Toc45893617"/>
      <w:bookmarkStart w:id="3963" w:name="_Toc36817391"/>
      <w:bookmarkStart w:id="3964" w:name="_Toc90422801"/>
      <w:bookmarkStart w:id="3965" w:name="_Toc53178788"/>
      <w:bookmarkStart w:id="3966" w:name="_Toc53178337"/>
      <w:bookmarkStart w:id="3967" w:name="_Toc37260313"/>
      <w:bookmarkStart w:id="3968" w:name="_Toc104311060"/>
      <w:bookmarkStart w:id="3969" w:name="_Toc106126761"/>
      <w:bookmarkStart w:id="3970" w:name="_Toc106177074"/>
      <w:bookmarkStart w:id="3971" w:name="_Toc114242242"/>
      <w:bookmarkStart w:id="3972" w:name="_Toc123044238"/>
      <w:bookmarkStart w:id="3973" w:name="_Toc124157877"/>
      <w:bookmarkStart w:id="3974" w:name="_Toc124259800"/>
      <w:bookmarkStart w:id="3975" w:name="_Toc130584871"/>
      <w:bookmarkStart w:id="3976" w:name="_Toc137464527"/>
      <w:bookmarkStart w:id="3977" w:name="_Toc138884196"/>
      <w:bookmarkStart w:id="3978" w:name="_Toc145643397"/>
      <w:bookmarkStart w:id="3979" w:name="_Toc155469498"/>
      <w:bookmarkStart w:id="3980" w:name="_Toc161667844"/>
      <w:bookmarkStart w:id="3981" w:name="_Toc169708662"/>
      <w:bookmarkStart w:id="3982" w:name="_Toc176441565"/>
      <w:bookmarkStart w:id="3983" w:name="_Toc187246557"/>
      <w:r>
        <w:t>9.4.2</w:t>
      </w:r>
      <w:r>
        <w:tab/>
        <w:t>OTA RE power control dynamic range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627541C8" w14:textId="77777777" w:rsidR="000836C7" w:rsidRDefault="000836C7" w:rsidP="000836C7">
      <w:pPr>
        <w:pStyle w:val="Heading4"/>
      </w:pPr>
      <w:bookmarkStart w:id="3984" w:name="_Toc45893618"/>
      <w:bookmarkStart w:id="3985" w:name="_Toc36817392"/>
      <w:bookmarkStart w:id="3986" w:name="_Toc53178338"/>
      <w:bookmarkStart w:id="3987" w:name="_Toc37267702"/>
      <w:bookmarkStart w:id="3988" w:name="_Toc61179027"/>
      <w:bookmarkStart w:id="3989" w:name="_Toc61179497"/>
      <w:bookmarkStart w:id="3990" w:name="_Toc44712305"/>
      <w:bookmarkStart w:id="3991" w:name="_Toc74663414"/>
      <w:bookmarkStart w:id="3992" w:name="_Toc82621955"/>
      <w:bookmarkStart w:id="3993" w:name="_Toc37260314"/>
      <w:bookmarkStart w:id="3994" w:name="_Toc90422802"/>
      <w:bookmarkStart w:id="3995" w:name="_Toc29811840"/>
      <w:bookmarkStart w:id="3996" w:name="_Toc21127631"/>
      <w:bookmarkStart w:id="3997" w:name="_Toc53178789"/>
      <w:bookmarkStart w:id="3998" w:name="_Toc67916793"/>
      <w:bookmarkStart w:id="3999" w:name="_Toc104311061"/>
      <w:bookmarkStart w:id="4000" w:name="_Toc106126762"/>
      <w:bookmarkStart w:id="4001" w:name="_Toc106177075"/>
      <w:bookmarkStart w:id="4002" w:name="_Toc114242243"/>
      <w:bookmarkStart w:id="4003" w:name="_Toc123044239"/>
      <w:bookmarkStart w:id="4004" w:name="_Toc124157878"/>
      <w:bookmarkStart w:id="4005" w:name="_Toc124259801"/>
      <w:bookmarkStart w:id="4006" w:name="_Toc130584872"/>
      <w:bookmarkStart w:id="4007" w:name="_Toc137464528"/>
      <w:bookmarkStart w:id="4008" w:name="_Toc138884197"/>
      <w:bookmarkStart w:id="4009" w:name="_Toc145643398"/>
      <w:bookmarkStart w:id="4010" w:name="_Toc155469499"/>
      <w:bookmarkStart w:id="4011" w:name="_Toc161667845"/>
      <w:bookmarkStart w:id="4012" w:name="_Toc169708663"/>
      <w:bookmarkStart w:id="4013" w:name="_Toc176441566"/>
      <w:bookmarkStart w:id="4014" w:name="_Toc187246558"/>
      <w:r>
        <w:t>9.4.2.1</w:t>
      </w:r>
      <w:r>
        <w:tab/>
        <w:t>General</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015" w:name="_Toc53178790"/>
      <w:bookmarkStart w:id="4016" w:name="_Toc74663415"/>
      <w:bookmarkStart w:id="4017" w:name="_Toc90422803"/>
      <w:bookmarkStart w:id="4018" w:name="_Toc67916794"/>
      <w:bookmarkStart w:id="4019" w:name="_Toc61179028"/>
      <w:bookmarkStart w:id="4020" w:name="_Toc21127632"/>
      <w:bookmarkStart w:id="4021" w:name="_Toc53178339"/>
      <w:bookmarkStart w:id="4022" w:name="_Toc44712306"/>
      <w:bookmarkStart w:id="4023" w:name="_Toc29811841"/>
      <w:bookmarkStart w:id="4024" w:name="_Toc37267703"/>
      <w:bookmarkStart w:id="4025" w:name="_Toc61179498"/>
      <w:bookmarkStart w:id="4026" w:name="_Toc37260315"/>
      <w:bookmarkStart w:id="4027" w:name="_Toc36817393"/>
      <w:bookmarkStart w:id="4028" w:name="_Toc82621956"/>
      <w:bookmarkStart w:id="4029" w:name="_Toc45893619"/>
      <w:bookmarkStart w:id="4030" w:name="_Toc104311062"/>
      <w:bookmarkStart w:id="4031" w:name="_Toc106126763"/>
      <w:bookmarkStart w:id="4032" w:name="_Toc106177076"/>
      <w:bookmarkStart w:id="4033" w:name="_Toc114242244"/>
      <w:bookmarkStart w:id="4034" w:name="_Toc123044240"/>
      <w:bookmarkStart w:id="4035" w:name="_Toc124157879"/>
      <w:bookmarkStart w:id="4036" w:name="_Toc124259802"/>
      <w:bookmarkStart w:id="4037" w:name="_Toc130584873"/>
      <w:bookmarkStart w:id="4038" w:name="_Toc137464529"/>
      <w:bookmarkStart w:id="4039" w:name="_Toc138884198"/>
      <w:bookmarkStart w:id="4040" w:name="_Toc145643399"/>
      <w:bookmarkStart w:id="4041" w:name="_Toc155469500"/>
      <w:bookmarkStart w:id="4042" w:name="_Toc161667846"/>
      <w:bookmarkStart w:id="4043" w:name="_Toc169708664"/>
      <w:bookmarkStart w:id="4044" w:name="_Toc176441567"/>
      <w:bookmarkStart w:id="4045" w:name="_Toc187246559"/>
      <w:r>
        <w:t>9.4.2.2</w:t>
      </w:r>
      <w:r>
        <w:tab/>
        <w:t xml:space="preserve">Minimum requirement for </w:t>
      </w:r>
      <w:r>
        <w:rPr>
          <w:rFonts w:eastAsia="SimSun" w:hint="eastAsia"/>
          <w:i/>
          <w:lang w:eastAsia="zh-CN"/>
        </w:rPr>
        <w:t>SAN</w:t>
      </w:r>
      <w:r>
        <w:rPr>
          <w:i/>
        </w:rPr>
        <w:t xml:space="preserve"> type 1-O</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046" w:name="_Toc45893620"/>
      <w:bookmarkStart w:id="4047" w:name="_Toc53178340"/>
      <w:bookmarkStart w:id="4048" w:name="_Toc74663416"/>
      <w:bookmarkStart w:id="4049" w:name="_Toc36817394"/>
      <w:bookmarkStart w:id="4050" w:name="_Toc61179029"/>
      <w:bookmarkStart w:id="4051" w:name="_Toc37260316"/>
      <w:bookmarkStart w:id="4052" w:name="_Toc29811842"/>
      <w:bookmarkStart w:id="4053" w:name="_Toc37267704"/>
      <w:bookmarkStart w:id="4054" w:name="_Toc44712307"/>
      <w:bookmarkStart w:id="4055" w:name="_Toc67916795"/>
      <w:bookmarkStart w:id="4056" w:name="_Toc82621957"/>
      <w:bookmarkStart w:id="4057" w:name="_Toc61179499"/>
      <w:bookmarkStart w:id="4058" w:name="_Toc90422804"/>
      <w:bookmarkStart w:id="4059" w:name="_Toc21127633"/>
      <w:bookmarkStart w:id="4060" w:name="_Toc53178791"/>
      <w:bookmarkStart w:id="4061" w:name="_Toc104311063"/>
      <w:bookmarkStart w:id="4062" w:name="_Toc106126764"/>
      <w:bookmarkStart w:id="4063" w:name="_Toc106177077"/>
      <w:bookmarkStart w:id="4064" w:name="_Toc114242245"/>
      <w:bookmarkStart w:id="4065" w:name="_Toc123044241"/>
      <w:bookmarkStart w:id="4066" w:name="_Toc124157880"/>
      <w:bookmarkStart w:id="4067" w:name="_Toc124259803"/>
      <w:bookmarkStart w:id="4068" w:name="_Toc130584874"/>
      <w:bookmarkStart w:id="4069" w:name="_Toc137464530"/>
      <w:bookmarkStart w:id="4070" w:name="_Toc138884199"/>
      <w:bookmarkStart w:id="4071" w:name="_Toc145643400"/>
      <w:bookmarkStart w:id="4072" w:name="_Toc155469501"/>
      <w:bookmarkStart w:id="4073" w:name="_Toc161667847"/>
      <w:bookmarkStart w:id="4074" w:name="_Toc169708665"/>
      <w:bookmarkStart w:id="4075" w:name="_Toc176441568"/>
      <w:bookmarkStart w:id="4076" w:name="_Toc187246560"/>
      <w:r>
        <w:t>9.4.3</w:t>
      </w:r>
      <w:r>
        <w:tab/>
        <w:t>OTA total power dynamic range</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15582AA9" w14:textId="77777777" w:rsidR="000836C7" w:rsidRDefault="000836C7" w:rsidP="000836C7">
      <w:pPr>
        <w:pStyle w:val="Heading4"/>
      </w:pPr>
      <w:bookmarkStart w:id="4077" w:name="_Toc29811843"/>
      <w:bookmarkStart w:id="4078" w:name="_Toc21127634"/>
      <w:bookmarkStart w:id="4079" w:name="_Toc37260317"/>
      <w:bookmarkStart w:id="4080" w:name="_Toc44712308"/>
      <w:bookmarkStart w:id="4081" w:name="_Toc61179030"/>
      <w:bookmarkStart w:id="4082" w:name="_Toc53178792"/>
      <w:bookmarkStart w:id="4083" w:name="_Toc90422805"/>
      <w:bookmarkStart w:id="4084" w:name="_Toc82621958"/>
      <w:bookmarkStart w:id="4085" w:name="_Toc74663417"/>
      <w:bookmarkStart w:id="4086" w:name="_Toc67916796"/>
      <w:bookmarkStart w:id="4087" w:name="_Toc37267705"/>
      <w:bookmarkStart w:id="4088" w:name="_Toc36817395"/>
      <w:bookmarkStart w:id="4089" w:name="_Toc53178341"/>
      <w:bookmarkStart w:id="4090" w:name="_Toc61179500"/>
      <w:bookmarkStart w:id="4091" w:name="_Toc45893621"/>
      <w:bookmarkStart w:id="4092" w:name="_Toc104311064"/>
      <w:bookmarkStart w:id="4093" w:name="_Toc106126765"/>
      <w:bookmarkStart w:id="4094" w:name="_Toc106177078"/>
      <w:bookmarkStart w:id="4095" w:name="_Toc114242246"/>
      <w:bookmarkStart w:id="4096" w:name="_Toc123044242"/>
      <w:bookmarkStart w:id="4097" w:name="_Toc124157881"/>
      <w:bookmarkStart w:id="4098" w:name="_Toc124259804"/>
      <w:bookmarkStart w:id="4099" w:name="_Toc130584875"/>
      <w:bookmarkStart w:id="4100" w:name="_Toc137464531"/>
      <w:bookmarkStart w:id="4101" w:name="_Toc138884200"/>
      <w:bookmarkStart w:id="4102" w:name="_Toc145643401"/>
      <w:bookmarkStart w:id="4103" w:name="_Toc155469502"/>
      <w:bookmarkStart w:id="4104" w:name="_Toc161667848"/>
      <w:bookmarkStart w:id="4105" w:name="_Toc169708666"/>
      <w:bookmarkStart w:id="4106" w:name="_Toc176441569"/>
      <w:bookmarkStart w:id="4107" w:name="_Toc187246561"/>
      <w:r>
        <w:t>9.4.3.1</w:t>
      </w:r>
      <w:r>
        <w:tab/>
        <w:t>General</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108" w:name="_Hlk528437478"/>
      <w:r>
        <w:t>when transmitting on all RBs</w:t>
      </w:r>
      <w:bookmarkEnd w:id="410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109" w:name="_Toc21127635"/>
      <w:bookmarkStart w:id="4110" w:name="_Toc53178793"/>
      <w:bookmarkStart w:id="4111" w:name="_Toc45893622"/>
      <w:bookmarkStart w:id="4112" w:name="_Toc90422806"/>
      <w:bookmarkStart w:id="4113" w:name="_Toc37267706"/>
      <w:bookmarkStart w:id="4114" w:name="_Toc74663418"/>
      <w:bookmarkStart w:id="4115" w:name="_Toc61179501"/>
      <w:bookmarkStart w:id="4116" w:name="_Toc44712309"/>
      <w:bookmarkStart w:id="4117" w:name="_Toc53178342"/>
      <w:bookmarkStart w:id="4118" w:name="_Toc82621959"/>
      <w:bookmarkStart w:id="4119" w:name="_Toc37260318"/>
      <w:bookmarkStart w:id="4120" w:name="_Toc67916797"/>
      <w:bookmarkStart w:id="4121" w:name="_Toc29811844"/>
      <w:bookmarkStart w:id="4122" w:name="_Toc36817396"/>
      <w:bookmarkStart w:id="4123" w:name="_Toc61179031"/>
      <w:bookmarkStart w:id="4124" w:name="_Toc104311065"/>
      <w:bookmarkStart w:id="4125" w:name="_Toc106126766"/>
      <w:bookmarkStart w:id="4126" w:name="_Toc106177079"/>
      <w:bookmarkStart w:id="4127" w:name="_Toc114242247"/>
      <w:bookmarkStart w:id="4128" w:name="_Toc123044243"/>
      <w:bookmarkStart w:id="4129" w:name="_Toc124157882"/>
      <w:bookmarkStart w:id="4130" w:name="_Toc124259805"/>
      <w:bookmarkStart w:id="4131" w:name="_Toc130584876"/>
      <w:bookmarkStart w:id="4132" w:name="_Toc137464532"/>
      <w:bookmarkStart w:id="4133" w:name="_Toc138884201"/>
      <w:bookmarkStart w:id="4134" w:name="_Toc145643402"/>
      <w:bookmarkStart w:id="4135" w:name="_Toc155469503"/>
      <w:bookmarkStart w:id="4136" w:name="_Toc161667849"/>
      <w:bookmarkStart w:id="4137" w:name="_Toc169708667"/>
      <w:bookmarkStart w:id="4138" w:name="_Toc176441570"/>
      <w:bookmarkStart w:id="4139" w:name="_Toc187246562"/>
      <w:r>
        <w:t>9.4.3.2</w:t>
      </w:r>
      <w:r>
        <w:tab/>
        <w:t xml:space="preserve">Minimum requirement for </w:t>
      </w:r>
      <w:r>
        <w:rPr>
          <w:rFonts w:eastAsia="SimSun" w:hint="eastAsia"/>
          <w:i/>
          <w:lang w:eastAsia="zh-CN"/>
        </w:rPr>
        <w:t>SAN</w:t>
      </w:r>
      <w:r>
        <w:rPr>
          <w:i/>
        </w:rPr>
        <w:t xml:space="preserve"> type 1-O</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4140" w:name="_Toc21127637"/>
      <w:bookmarkStart w:id="4141" w:name="_Toc29811846"/>
      <w:bookmarkStart w:id="4142" w:name="_Toc36817398"/>
      <w:bookmarkStart w:id="4143" w:name="_Toc37260320"/>
      <w:bookmarkStart w:id="4144" w:name="_Toc37267708"/>
      <w:bookmarkStart w:id="4145" w:name="_Toc44712311"/>
      <w:bookmarkStart w:id="4146" w:name="_Toc45893624"/>
      <w:bookmarkStart w:id="4147" w:name="_Toc53178344"/>
      <w:bookmarkStart w:id="4148" w:name="_Toc53178795"/>
      <w:bookmarkStart w:id="4149" w:name="_Toc61179033"/>
      <w:bookmarkStart w:id="4150" w:name="_Toc61179503"/>
      <w:bookmarkStart w:id="4151" w:name="_Toc67916799"/>
      <w:bookmarkStart w:id="4152" w:name="_Toc74663420"/>
      <w:bookmarkStart w:id="4153" w:name="_Toc104311066"/>
      <w:bookmarkStart w:id="4154" w:name="_Toc106126767"/>
      <w:bookmarkStart w:id="4155" w:name="_Toc106177080"/>
      <w:bookmarkStart w:id="4156" w:name="_Toc114242248"/>
      <w:bookmarkStart w:id="4157" w:name="_Toc123044244"/>
      <w:bookmarkStart w:id="4158" w:name="_Toc124157883"/>
      <w:bookmarkStart w:id="4159" w:name="_Toc124259806"/>
      <w:bookmarkStart w:id="4160" w:name="_Toc130584877"/>
      <w:bookmarkStart w:id="4161" w:name="_Toc137464533"/>
      <w:bookmarkStart w:id="4162" w:name="_Toc138884202"/>
      <w:bookmarkStart w:id="4163" w:name="_Toc145643403"/>
      <w:bookmarkStart w:id="4164" w:name="_Toc155469504"/>
      <w:bookmarkStart w:id="4165" w:name="_Toc161667850"/>
      <w:bookmarkStart w:id="4166" w:name="_Toc169708668"/>
      <w:bookmarkStart w:id="4167" w:name="_Toc176441571"/>
      <w:bookmarkStart w:id="4168" w:name="_Toc187246563"/>
      <w:bookmarkEnd w:id="3920"/>
      <w:r w:rsidRPr="00E80AD8">
        <w:t>9.5</w:t>
      </w:r>
      <w:r w:rsidRPr="00E80AD8">
        <w:tab/>
        <w:t>OTA transmit ON/OFF power</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169" w:name="_Toc21127647"/>
      <w:bookmarkStart w:id="4170" w:name="_Toc29811856"/>
      <w:bookmarkStart w:id="4171" w:name="_Toc36817408"/>
      <w:bookmarkStart w:id="4172" w:name="_Toc37260330"/>
      <w:bookmarkStart w:id="4173" w:name="_Toc37267718"/>
      <w:bookmarkStart w:id="4174" w:name="_Toc44712321"/>
      <w:bookmarkStart w:id="4175" w:name="_Toc45893634"/>
      <w:bookmarkStart w:id="4176" w:name="_Toc53178354"/>
      <w:bookmarkStart w:id="4177" w:name="_Toc53178805"/>
      <w:bookmarkStart w:id="4178" w:name="_Toc61179043"/>
      <w:bookmarkStart w:id="4179" w:name="_Toc61179513"/>
      <w:bookmarkStart w:id="4180" w:name="_Toc67916809"/>
      <w:bookmarkStart w:id="4181" w:name="_Toc74663430"/>
      <w:bookmarkStart w:id="4182" w:name="_Toc104311067"/>
      <w:bookmarkStart w:id="4183" w:name="_Toc106126768"/>
      <w:bookmarkStart w:id="4184" w:name="_Toc106177081"/>
      <w:bookmarkStart w:id="4185" w:name="_Toc114242249"/>
      <w:bookmarkStart w:id="4186" w:name="_Toc123044245"/>
      <w:bookmarkStart w:id="4187" w:name="_Toc124157884"/>
      <w:bookmarkStart w:id="4188" w:name="_Toc124259807"/>
      <w:bookmarkStart w:id="4189" w:name="_Toc130584878"/>
      <w:bookmarkStart w:id="4190" w:name="_Toc137464534"/>
      <w:bookmarkStart w:id="4191" w:name="_Toc138884203"/>
      <w:bookmarkStart w:id="4192" w:name="_Toc145643404"/>
      <w:bookmarkStart w:id="4193" w:name="_Toc155469505"/>
      <w:bookmarkStart w:id="4194" w:name="_Toc161667851"/>
      <w:bookmarkStart w:id="4195" w:name="_Toc169708669"/>
      <w:bookmarkStart w:id="4196" w:name="_Toc176441572"/>
      <w:bookmarkStart w:id="4197" w:name="_Toc187246564"/>
      <w:r w:rsidRPr="00F95B02">
        <w:t>9.6</w:t>
      </w:r>
      <w:r w:rsidRPr="00F95B02">
        <w:tab/>
        <w:t>OTA transmitted signal quality</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7253F343" w14:textId="77777777" w:rsidR="009C098A" w:rsidRPr="00F95B02" w:rsidRDefault="009C098A" w:rsidP="009C098A">
      <w:pPr>
        <w:pStyle w:val="Heading3"/>
      </w:pPr>
      <w:bookmarkStart w:id="4198" w:name="_Toc104311068"/>
      <w:bookmarkStart w:id="4199" w:name="_Toc106126769"/>
      <w:bookmarkStart w:id="4200" w:name="_Toc106177082"/>
      <w:bookmarkStart w:id="4201" w:name="_Toc114242250"/>
      <w:bookmarkStart w:id="4202" w:name="_Toc123044246"/>
      <w:bookmarkStart w:id="4203" w:name="_Toc124157885"/>
      <w:bookmarkStart w:id="4204" w:name="_Toc124259808"/>
      <w:bookmarkStart w:id="4205" w:name="_Toc130584879"/>
      <w:bookmarkStart w:id="4206" w:name="_Toc137464535"/>
      <w:bookmarkStart w:id="4207" w:name="_Toc138884204"/>
      <w:bookmarkStart w:id="4208" w:name="_Toc145643405"/>
      <w:bookmarkStart w:id="4209" w:name="_Toc155469506"/>
      <w:bookmarkStart w:id="4210" w:name="_Toc161667852"/>
      <w:bookmarkStart w:id="4211" w:name="_Toc169708670"/>
      <w:bookmarkStart w:id="4212" w:name="_Toc176441573"/>
      <w:bookmarkStart w:id="4213" w:name="_Toc187246565"/>
      <w:r w:rsidRPr="00F566AD">
        <w:rPr>
          <w:lang w:eastAsia="zh-CN"/>
        </w:rPr>
        <w:t>9</w:t>
      </w:r>
      <w:r w:rsidRPr="00F566AD">
        <w:t>.</w:t>
      </w:r>
      <w:r w:rsidRPr="00F566AD">
        <w:rPr>
          <w:lang w:eastAsia="zh-CN"/>
        </w:rPr>
        <w:t>6</w:t>
      </w:r>
      <w:r w:rsidRPr="00F566AD">
        <w:t>.1</w:t>
      </w:r>
      <w:r w:rsidRPr="00F566AD">
        <w:tab/>
        <w:t>OTA frequency error</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19A852F8" w14:textId="77777777" w:rsidR="009C098A" w:rsidRPr="00F95B02" w:rsidRDefault="009C098A" w:rsidP="009C098A">
      <w:pPr>
        <w:pStyle w:val="Heading4"/>
        <w:rPr>
          <w:lang w:eastAsia="zh-CN"/>
        </w:rPr>
      </w:pPr>
      <w:bookmarkStart w:id="4214" w:name="_Toc21127649"/>
      <w:bookmarkStart w:id="4215" w:name="_Toc29811858"/>
      <w:bookmarkStart w:id="4216" w:name="_Toc36817410"/>
      <w:bookmarkStart w:id="4217" w:name="_Toc37260332"/>
      <w:bookmarkStart w:id="4218" w:name="_Toc37267720"/>
      <w:bookmarkStart w:id="4219" w:name="_Toc44712323"/>
      <w:bookmarkStart w:id="4220" w:name="_Toc45893636"/>
      <w:bookmarkStart w:id="4221" w:name="_Toc53178356"/>
      <w:bookmarkStart w:id="4222" w:name="_Toc53178807"/>
      <w:bookmarkStart w:id="4223" w:name="_Toc61179045"/>
      <w:bookmarkStart w:id="4224" w:name="_Toc61179515"/>
      <w:bookmarkStart w:id="4225" w:name="_Toc67916811"/>
      <w:bookmarkStart w:id="4226" w:name="_Toc74663432"/>
      <w:bookmarkStart w:id="4227" w:name="_Toc82621973"/>
      <w:bookmarkStart w:id="4228" w:name="_Toc90422820"/>
      <w:bookmarkStart w:id="4229" w:name="_Toc104311069"/>
      <w:bookmarkStart w:id="4230" w:name="_Toc106126770"/>
      <w:bookmarkStart w:id="4231" w:name="_Toc106177083"/>
      <w:bookmarkStart w:id="4232" w:name="_Toc114242251"/>
      <w:bookmarkStart w:id="4233" w:name="_Toc123044247"/>
      <w:bookmarkStart w:id="4234" w:name="_Toc124157886"/>
      <w:bookmarkStart w:id="4235" w:name="_Toc124259809"/>
      <w:bookmarkStart w:id="4236" w:name="_Toc130584880"/>
      <w:bookmarkStart w:id="4237" w:name="_Toc137464536"/>
      <w:bookmarkStart w:id="4238" w:name="_Toc138884205"/>
      <w:bookmarkStart w:id="4239" w:name="_Toc145643406"/>
      <w:bookmarkStart w:id="4240" w:name="_Toc155469507"/>
      <w:bookmarkStart w:id="4241" w:name="_Toc161667853"/>
      <w:bookmarkStart w:id="4242" w:name="_Toc169708671"/>
      <w:bookmarkStart w:id="4243" w:name="_Toc176441574"/>
      <w:bookmarkStart w:id="4244" w:name="_Toc18724656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24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246" w:name="_Toc29811859"/>
      <w:bookmarkStart w:id="4247" w:name="_Toc36817411"/>
      <w:bookmarkStart w:id="4248" w:name="_Toc37260333"/>
      <w:bookmarkStart w:id="4249" w:name="_Toc37267721"/>
      <w:bookmarkStart w:id="4250" w:name="_Toc44712324"/>
      <w:bookmarkStart w:id="4251" w:name="_Toc45893637"/>
      <w:bookmarkStart w:id="4252" w:name="_Toc53178357"/>
      <w:bookmarkStart w:id="4253" w:name="_Toc53178808"/>
      <w:bookmarkStart w:id="4254" w:name="_Toc61179046"/>
      <w:bookmarkStart w:id="4255" w:name="_Toc61179516"/>
      <w:bookmarkStart w:id="4256" w:name="_Toc67916812"/>
      <w:bookmarkStart w:id="4257" w:name="_Toc74663433"/>
      <w:bookmarkStart w:id="4258" w:name="_Toc82621974"/>
      <w:bookmarkStart w:id="4259" w:name="_Toc90422821"/>
      <w:bookmarkStart w:id="4260" w:name="_Toc104311070"/>
      <w:bookmarkStart w:id="4261" w:name="_Toc106126771"/>
      <w:bookmarkStart w:id="4262" w:name="_Toc106177084"/>
      <w:bookmarkStart w:id="4263" w:name="_Toc114242252"/>
      <w:bookmarkStart w:id="4264" w:name="_Toc123044248"/>
      <w:bookmarkStart w:id="4265" w:name="_Toc124157887"/>
      <w:bookmarkStart w:id="4266" w:name="_Toc124259810"/>
      <w:bookmarkStart w:id="4267" w:name="_Toc130584881"/>
      <w:bookmarkStart w:id="4268" w:name="_Toc137464537"/>
      <w:bookmarkStart w:id="4269" w:name="_Toc138884206"/>
      <w:bookmarkStart w:id="4270" w:name="_Toc145643407"/>
      <w:bookmarkStart w:id="4271" w:name="_Toc155469508"/>
      <w:bookmarkStart w:id="4272" w:name="_Toc161667854"/>
      <w:bookmarkStart w:id="4273" w:name="_Toc169708672"/>
      <w:bookmarkStart w:id="4274" w:name="_Toc176441575"/>
      <w:bookmarkStart w:id="4275" w:name="_Toc18724656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276" w:name="_Toc21127652"/>
      <w:bookmarkStart w:id="4277" w:name="_Toc29811861"/>
      <w:bookmarkStart w:id="4278" w:name="_Toc36817413"/>
      <w:bookmarkStart w:id="4279" w:name="_Toc37260335"/>
      <w:bookmarkStart w:id="4280" w:name="_Toc37267723"/>
      <w:bookmarkStart w:id="4281" w:name="_Toc44712326"/>
      <w:bookmarkStart w:id="4282" w:name="_Toc45893639"/>
      <w:bookmarkStart w:id="4283" w:name="_Toc53178359"/>
      <w:bookmarkStart w:id="4284" w:name="_Toc53178810"/>
      <w:bookmarkStart w:id="4285" w:name="_Toc61179048"/>
      <w:bookmarkStart w:id="4286" w:name="_Toc61179518"/>
      <w:bookmarkStart w:id="4287" w:name="_Toc67916814"/>
      <w:bookmarkStart w:id="4288" w:name="_Toc74663435"/>
      <w:bookmarkStart w:id="4289" w:name="_Toc82621976"/>
      <w:bookmarkStart w:id="4290" w:name="_Toc90422823"/>
      <w:bookmarkStart w:id="4291" w:name="_Toc104311071"/>
      <w:bookmarkStart w:id="4292" w:name="_Toc106126772"/>
      <w:bookmarkStart w:id="4293" w:name="_Toc106177085"/>
      <w:bookmarkStart w:id="4294" w:name="_Toc114242253"/>
      <w:bookmarkStart w:id="4295" w:name="_Toc123044249"/>
      <w:bookmarkStart w:id="4296" w:name="_Toc124157888"/>
      <w:bookmarkStart w:id="4297" w:name="_Toc124259811"/>
      <w:bookmarkStart w:id="4298" w:name="_Toc130584882"/>
      <w:bookmarkStart w:id="4299" w:name="_Toc137464538"/>
      <w:bookmarkStart w:id="4300" w:name="_Toc138884207"/>
      <w:bookmarkStart w:id="4301" w:name="_Toc145643408"/>
      <w:bookmarkStart w:id="4302" w:name="_Toc155469509"/>
      <w:bookmarkStart w:id="4303" w:name="_Toc161667855"/>
      <w:bookmarkStart w:id="4304" w:name="_Toc169708673"/>
      <w:bookmarkStart w:id="4305" w:name="_Toc176441576"/>
      <w:bookmarkStart w:id="4306" w:name="_Toc187246568"/>
      <w:r w:rsidRPr="00F95B02">
        <w:t>9.6.2</w:t>
      </w:r>
      <w:r w:rsidRPr="00F95B02">
        <w:tab/>
        <w:t>OTA modulation quality</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32582176" w14:textId="77777777" w:rsidR="009C098A" w:rsidRPr="00F95B02" w:rsidRDefault="009C098A" w:rsidP="009C098A">
      <w:pPr>
        <w:pStyle w:val="Heading4"/>
      </w:pPr>
      <w:bookmarkStart w:id="4307" w:name="_Toc21127653"/>
      <w:bookmarkStart w:id="4308" w:name="_Toc29811862"/>
      <w:bookmarkStart w:id="4309" w:name="_Toc36817414"/>
      <w:bookmarkStart w:id="4310" w:name="_Toc37260336"/>
      <w:bookmarkStart w:id="4311" w:name="_Toc37267724"/>
      <w:bookmarkStart w:id="4312" w:name="_Toc44712327"/>
      <w:bookmarkStart w:id="4313" w:name="_Toc45893640"/>
      <w:bookmarkStart w:id="4314" w:name="_Toc53178360"/>
      <w:bookmarkStart w:id="4315" w:name="_Toc53178811"/>
      <w:bookmarkStart w:id="4316" w:name="_Toc61179049"/>
      <w:bookmarkStart w:id="4317" w:name="_Toc61179519"/>
      <w:bookmarkStart w:id="4318" w:name="_Toc67916815"/>
      <w:bookmarkStart w:id="4319" w:name="_Toc74663436"/>
      <w:bookmarkStart w:id="4320" w:name="_Toc82621977"/>
      <w:bookmarkStart w:id="4321" w:name="_Toc90422824"/>
      <w:bookmarkStart w:id="4322" w:name="_Toc104311072"/>
      <w:bookmarkStart w:id="4323" w:name="_Toc106126773"/>
      <w:bookmarkStart w:id="4324" w:name="_Toc106177086"/>
      <w:bookmarkStart w:id="4325" w:name="_Toc114242254"/>
      <w:bookmarkStart w:id="4326" w:name="_Toc123044250"/>
      <w:bookmarkStart w:id="4327" w:name="_Toc124157889"/>
      <w:bookmarkStart w:id="4328" w:name="_Toc124259812"/>
      <w:bookmarkStart w:id="4329" w:name="_Toc130584883"/>
      <w:bookmarkStart w:id="4330" w:name="_Toc137464539"/>
      <w:bookmarkStart w:id="4331" w:name="_Toc138884208"/>
      <w:bookmarkStart w:id="4332" w:name="_Toc145643409"/>
      <w:bookmarkStart w:id="4333" w:name="_Toc155469510"/>
      <w:bookmarkStart w:id="4334" w:name="_Toc161667856"/>
      <w:bookmarkStart w:id="4335" w:name="_Toc169708674"/>
      <w:bookmarkStart w:id="4336" w:name="_Toc176441577"/>
      <w:bookmarkStart w:id="4337" w:name="_Toc187246569"/>
      <w:r w:rsidRPr="00F95B02">
        <w:t>9.6.2.1</w:t>
      </w:r>
      <w:r w:rsidRPr="00F95B02">
        <w:tab/>
        <w:t>General</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7A0868DB" w14:textId="26A68FD4" w:rsidR="009C098A" w:rsidRPr="00F95B02" w:rsidRDefault="006B4444"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338"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339" w:name="_Toc29811863"/>
      <w:bookmarkStart w:id="4340" w:name="_Toc36817415"/>
      <w:bookmarkStart w:id="4341" w:name="_Toc37260337"/>
      <w:bookmarkStart w:id="4342" w:name="_Toc37267725"/>
      <w:bookmarkStart w:id="4343" w:name="_Toc44712328"/>
      <w:bookmarkStart w:id="4344" w:name="_Toc45893641"/>
      <w:bookmarkStart w:id="4345" w:name="_Toc53178361"/>
      <w:bookmarkStart w:id="4346" w:name="_Toc53178812"/>
      <w:bookmarkStart w:id="4347" w:name="_Toc61179050"/>
      <w:bookmarkStart w:id="4348" w:name="_Toc61179520"/>
      <w:bookmarkStart w:id="4349" w:name="_Toc67916816"/>
      <w:bookmarkStart w:id="4350" w:name="_Toc74663437"/>
      <w:bookmarkStart w:id="4351" w:name="_Toc82621978"/>
      <w:bookmarkStart w:id="4352" w:name="_Toc90422825"/>
      <w:bookmarkStart w:id="4353" w:name="_Toc104311073"/>
      <w:bookmarkStart w:id="4354" w:name="_Toc106126774"/>
      <w:bookmarkStart w:id="4355" w:name="_Toc106177087"/>
      <w:bookmarkStart w:id="4356" w:name="_Toc114242255"/>
      <w:bookmarkStart w:id="4357" w:name="_Toc123044251"/>
      <w:bookmarkStart w:id="4358" w:name="_Toc124157890"/>
      <w:bookmarkStart w:id="4359" w:name="_Toc124259813"/>
      <w:bookmarkStart w:id="4360" w:name="_Toc130584884"/>
      <w:bookmarkStart w:id="4361" w:name="_Toc137464540"/>
      <w:bookmarkStart w:id="4362" w:name="_Toc138884209"/>
      <w:bookmarkStart w:id="4363" w:name="_Toc145643410"/>
      <w:bookmarkStart w:id="4364" w:name="_Toc155469511"/>
      <w:bookmarkStart w:id="4365" w:name="_Toc161667857"/>
      <w:bookmarkStart w:id="4366" w:name="_Toc169708675"/>
      <w:bookmarkStart w:id="4367" w:name="_Toc176441578"/>
      <w:bookmarkStart w:id="4368" w:name="_Toc187246570"/>
      <w:r>
        <w:t>9.6.2.2</w:t>
      </w:r>
      <w:r>
        <w:tab/>
        <w:t>Minimum r</w:t>
      </w:r>
      <w:r w:rsidRPr="00F95B02">
        <w:t xml:space="preserve">equirement for </w:t>
      </w:r>
      <w:r>
        <w:rPr>
          <w:i/>
          <w:lang w:eastAsia="zh-CN"/>
        </w:rPr>
        <w:t xml:space="preserve">SAN </w:t>
      </w:r>
      <w:r w:rsidRPr="00F95B02">
        <w:rPr>
          <w:i/>
        </w:rPr>
        <w:t>type 1-O</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4369" w:name="_Toc21127657"/>
      <w:bookmarkStart w:id="4370" w:name="_Toc29811866"/>
      <w:bookmarkStart w:id="4371" w:name="_Toc36817418"/>
      <w:bookmarkStart w:id="4372" w:name="_Toc37260340"/>
      <w:bookmarkStart w:id="4373" w:name="_Toc37267728"/>
      <w:bookmarkStart w:id="4374" w:name="_Toc44712331"/>
      <w:bookmarkStart w:id="4375" w:name="_Toc45893644"/>
      <w:bookmarkStart w:id="4376" w:name="_Toc53178364"/>
      <w:bookmarkStart w:id="4377" w:name="_Toc53178815"/>
      <w:bookmarkStart w:id="4378" w:name="_Toc61179053"/>
      <w:bookmarkStart w:id="4379" w:name="_Toc61179523"/>
      <w:bookmarkStart w:id="4380" w:name="_Toc67916819"/>
      <w:bookmarkStart w:id="4381" w:name="_Toc74663440"/>
      <w:bookmarkStart w:id="4382" w:name="_Toc82621981"/>
      <w:bookmarkStart w:id="4383" w:name="_Toc90422828"/>
      <w:bookmarkStart w:id="4384" w:name="_Toc104311074"/>
      <w:bookmarkStart w:id="4385" w:name="_Toc106126775"/>
      <w:bookmarkStart w:id="4386" w:name="_Toc106177088"/>
      <w:bookmarkStart w:id="4387" w:name="_Toc114242256"/>
      <w:bookmarkStart w:id="4388" w:name="_Toc123044252"/>
      <w:bookmarkStart w:id="4389" w:name="_Toc124157891"/>
      <w:bookmarkStart w:id="4390" w:name="_Toc124259814"/>
      <w:bookmarkStart w:id="4391" w:name="_Toc130584885"/>
      <w:bookmarkStart w:id="4392" w:name="_Toc137464541"/>
      <w:bookmarkStart w:id="4393" w:name="_Toc138884210"/>
      <w:bookmarkStart w:id="4394" w:name="_Toc145643411"/>
      <w:bookmarkStart w:id="4395" w:name="_Toc155469512"/>
      <w:bookmarkStart w:id="4396" w:name="_Toc161667858"/>
      <w:bookmarkStart w:id="4397" w:name="_Toc169708676"/>
      <w:bookmarkStart w:id="4398" w:name="_Toc176441579"/>
      <w:bookmarkStart w:id="4399" w:name="_Toc187246571"/>
      <w:r w:rsidRPr="00F95B02">
        <w:rPr>
          <w:lang w:val="en-US"/>
        </w:rPr>
        <w:t>9.6.3</w:t>
      </w:r>
      <w:r w:rsidRPr="00F95B02">
        <w:rPr>
          <w:lang w:val="en-US"/>
        </w:rPr>
        <w:tab/>
        <w:t>OTA time alignment error</w:t>
      </w:r>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400" w:name="_Toc21127661"/>
      <w:bookmarkStart w:id="4401" w:name="_Toc29811870"/>
      <w:bookmarkStart w:id="4402" w:name="_Toc36817422"/>
      <w:bookmarkStart w:id="4403" w:name="_Toc37260344"/>
      <w:bookmarkStart w:id="4404" w:name="_Toc37267732"/>
      <w:bookmarkStart w:id="4405" w:name="_Toc44712335"/>
      <w:bookmarkStart w:id="4406" w:name="_Toc45893648"/>
      <w:bookmarkStart w:id="4407" w:name="_Toc53178368"/>
      <w:bookmarkStart w:id="4408" w:name="_Toc53178819"/>
      <w:bookmarkStart w:id="4409" w:name="_Toc61179057"/>
      <w:bookmarkStart w:id="4410" w:name="_Toc61179527"/>
      <w:bookmarkStart w:id="4411" w:name="_Toc67916823"/>
      <w:bookmarkStart w:id="4412" w:name="_Toc74663444"/>
      <w:bookmarkStart w:id="4413" w:name="_Toc104311075"/>
      <w:bookmarkStart w:id="4414" w:name="_Toc106126776"/>
      <w:bookmarkStart w:id="4415" w:name="_Toc106177089"/>
      <w:bookmarkStart w:id="4416" w:name="_Toc114242257"/>
      <w:bookmarkStart w:id="4417" w:name="_Toc123044253"/>
      <w:bookmarkStart w:id="4418" w:name="_Toc124157892"/>
      <w:bookmarkStart w:id="4419" w:name="_Toc124259815"/>
      <w:bookmarkStart w:id="4420" w:name="_Toc130584886"/>
      <w:bookmarkStart w:id="4421" w:name="_Toc137464542"/>
      <w:bookmarkStart w:id="4422" w:name="_Toc138884211"/>
      <w:bookmarkStart w:id="4423" w:name="_Toc145643412"/>
      <w:bookmarkStart w:id="4424" w:name="_Toc155469513"/>
      <w:bookmarkStart w:id="4425" w:name="_Toc161667859"/>
      <w:bookmarkStart w:id="4426" w:name="_Toc169708677"/>
      <w:bookmarkStart w:id="4427" w:name="_Toc176441580"/>
      <w:bookmarkStart w:id="4428" w:name="_Toc187246572"/>
      <w:r w:rsidRPr="00F95B02">
        <w:lastRenderedPageBreak/>
        <w:t>9.7</w:t>
      </w:r>
      <w:r w:rsidRPr="00F95B02">
        <w:tab/>
        <w:t>OTA unwanted emissions</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4D80BE5E" w14:textId="65B0327A" w:rsidR="00E17859" w:rsidRDefault="00E17859" w:rsidP="00DB39F1">
      <w:pPr>
        <w:pStyle w:val="Heading3"/>
      </w:pPr>
      <w:bookmarkStart w:id="4429" w:name="_Toc90422833"/>
      <w:bookmarkStart w:id="4430" w:name="_Toc82621986"/>
      <w:bookmarkStart w:id="4431" w:name="_Toc74663445"/>
      <w:bookmarkStart w:id="4432" w:name="_Toc67916824"/>
      <w:bookmarkStart w:id="4433" w:name="_Toc61179528"/>
      <w:bookmarkStart w:id="4434" w:name="_Toc61179058"/>
      <w:bookmarkStart w:id="4435" w:name="_Toc53178820"/>
      <w:bookmarkStart w:id="4436" w:name="_Toc53178369"/>
      <w:bookmarkStart w:id="4437" w:name="_Toc45893649"/>
      <w:bookmarkStart w:id="4438" w:name="_Toc44712336"/>
      <w:bookmarkStart w:id="4439" w:name="_Toc37267733"/>
      <w:bookmarkStart w:id="4440" w:name="_Toc37260345"/>
      <w:bookmarkStart w:id="4441" w:name="_Toc36817423"/>
      <w:bookmarkStart w:id="4442" w:name="_Toc29811871"/>
      <w:bookmarkStart w:id="4443" w:name="_Toc21127662"/>
      <w:bookmarkStart w:id="4444" w:name="_Toc104311076"/>
      <w:bookmarkStart w:id="4445" w:name="_Toc106126777"/>
      <w:bookmarkStart w:id="4446" w:name="_Toc106177090"/>
      <w:bookmarkStart w:id="4447" w:name="_Toc114242258"/>
      <w:bookmarkStart w:id="4448" w:name="_Toc123044254"/>
      <w:bookmarkStart w:id="4449" w:name="_Toc124157893"/>
      <w:bookmarkStart w:id="4450" w:name="_Toc124259816"/>
      <w:bookmarkStart w:id="4451" w:name="_Toc130584887"/>
      <w:bookmarkStart w:id="4452" w:name="_Toc137464543"/>
      <w:bookmarkStart w:id="4453" w:name="_Toc138884212"/>
      <w:bookmarkStart w:id="4454" w:name="_Toc145643413"/>
      <w:bookmarkStart w:id="4455" w:name="_Toc155469514"/>
      <w:bookmarkStart w:id="4456" w:name="_Toc161667860"/>
      <w:bookmarkStart w:id="4457" w:name="_Toc169708678"/>
      <w:bookmarkStart w:id="4458" w:name="_Toc176441581"/>
      <w:bookmarkStart w:id="4459" w:name="_Toc187246573"/>
      <w:r>
        <w:t>9.7.1</w:t>
      </w:r>
      <w:r>
        <w:tab/>
        <w:t>General</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5F13FB15" w14:textId="77777777" w:rsidR="00E17859" w:rsidRDefault="00E17859" w:rsidP="00E17859">
      <w:bookmarkStart w:id="446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460"/>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461" w:name="_Toc90422834"/>
      <w:bookmarkStart w:id="4462" w:name="_Toc82621987"/>
      <w:bookmarkStart w:id="4463" w:name="_Toc74663446"/>
      <w:bookmarkStart w:id="4464" w:name="_Toc67916825"/>
      <w:bookmarkStart w:id="4465" w:name="_Toc61179529"/>
      <w:bookmarkStart w:id="4466" w:name="_Toc61179059"/>
      <w:bookmarkStart w:id="4467" w:name="_Toc53178821"/>
      <w:bookmarkStart w:id="4468" w:name="_Toc53178370"/>
      <w:bookmarkStart w:id="4469" w:name="_Toc45893650"/>
      <w:bookmarkStart w:id="4470" w:name="_Toc44712337"/>
      <w:bookmarkStart w:id="4471" w:name="_Toc37267734"/>
      <w:bookmarkStart w:id="4472" w:name="_Toc37260346"/>
      <w:bookmarkStart w:id="4473" w:name="_Toc36817424"/>
      <w:bookmarkStart w:id="4474" w:name="_Toc29811872"/>
      <w:bookmarkStart w:id="4475" w:name="_Toc21127663"/>
      <w:bookmarkStart w:id="4476" w:name="_Toc104311077"/>
      <w:bookmarkStart w:id="4477" w:name="_Toc106126778"/>
      <w:bookmarkStart w:id="4478" w:name="_Toc106177091"/>
      <w:bookmarkStart w:id="4479" w:name="_Toc114242259"/>
      <w:bookmarkStart w:id="4480" w:name="_Toc123044255"/>
      <w:bookmarkStart w:id="4481" w:name="_Toc124157894"/>
      <w:bookmarkStart w:id="4482" w:name="_Toc124259817"/>
      <w:bookmarkStart w:id="4483" w:name="_Toc130584888"/>
      <w:bookmarkStart w:id="4484" w:name="_Toc137464544"/>
      <w:bookmarkStart w:id="4485" w:name="_Toc138884213"/>
      <w:bookmarkStart w:id="4486" w:name="_Toc145643414"/>
      <w:bookmarkStart w:id="4487" w:name="_Toc155469515"/>
      <w:bookmarkStart w:id="4488" w:name="_Toc161667861"/>
      <w:bookmarkStart w:id="4489" w:name="_Toc169708679"/>
      <w:bookmarkStart w:id="4490" w:name="_Toc176441582"/>
      <w:bookmarkStart w:id="4491" w:name="_Toc187246574"/>
      <w:r>
        <w:t>9.7.2</w:t>
      </w:r>
      <w:r>
        <w:tab/>
        <w:t>OTA occupied bandwidth</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6F5F66C5" w14:textId="77777777" w:rsidR="00E17859" w:rsidRDefault="00E17859" w:rsidP="00DB39F1">
      <w:pPr>
        <w:pStyle w:val="Heading4"/>
      </w:pPr>
      <w:bookmarkStart w:id="4492" w:name="_Toc90422835"/>
      <w:bookmarkStart w:id="4493" w:name="_Toc82621988"/>
      <w:bookmarkStart w:id="4494" w:name="_Toc74663447"/>
      <w:bookmarkStart w:id="4495" w:name="_Toc67916826"/>
      <w:bookmarkStart w:id="4496" w:name="_Toc61179530"/>
      <w:bookmarkStart w:id="4497" w:name="_Toc61179060"/>
      <w:bookmarkStart w:id="4498" w:name="_Toc53178822"/>
      <w:bookmarkStart w:id="4499" w:name="_Toc53178371"/>
      <w:bookmarkStart w:id="4500" w:name="_Toc45893651"/>
      <w:bookmarkStart w:id="4501" w:name="_Toc44712338"/>
      <w:bookmarkStart w:id="4502" w:name="_Toc37267735"/>
      <w:bookmarkStart w:id="4503" w:name="_Toc37260347"/>
      <w:bookmarkStart w:id="4504" w:name="_Toc36817425"/>
      <w:bookmarkStart w:id="4505" w:name="_Toc29811873"/>
      <w:bookmarkStart w:id="4506" w:name="_Toc21127664"/>
      <w:bookmarkStart w:id="4507" w:name="_Toc104311078"/>
      <w:bookmarkStart w:id="4508" w:name="_Toc106126779"/>
      <w:bookmarkStart w:id="4509" w:name="_Toc106177092"/>
      <w:bookmarkStart w:id="4510" w:name="_Toc114242260"/>
      <w:bookmarkStart w:id="4511" w:name="_Toc123044256"/>
      <w:bookmarkStart w:id="4512" w:name="_Toc124157895"/>
      <w:bookmarkStart w:id="4513" w:name="_Toc124259818"/>
      <w:bookmarkStart w:id="4514" w:name="_Toc130584889"/>
      <w:bookmarkStart w:id="4515" w:name="_Toc137464545"/>
      <w:bookmarkStart w:id="4516" w:name="_Toc138884214"/>
      <w:bookmarkStart w:id="4517" w:name="_Toc145643415"/>
      <w:bookmarkStart w:id="4518" w:name="_Toc155469516"/>
      <w:bookmarkStart w:id="4519" w:name="_Toc161667862"/>
      <w:bookmarkStart w:id="4520" w:name="_Toc169708680"/>
      <w:bookmarkStart w:id="4521" w:name="_Toc176441583"/>
      <w:bookmarkStart w:id="4522" w:name="_Toc187246575"/>
      <w:r>
        <w:t>9.7.2.1</w:t>
      </w:r>
      <w:r>
        <w:tab/>
        <w:t>General</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523" w:name="_Toc90422836"/>
      <w:bookmarkStart w:id="4524" w:name="_Toc82621989"/>
      <w:bookmarkStart w:id="4525" w:name="_Toc74663448"/>
      <w:bookmarkStart w:id="4526" w:name="_Toc67916827"/>
      <w:bookmarkStart w:id="4527" w:name="_Toc61179531"/>
      <w:bookmarkStart w:id="4528" w:name="_Toc61179061"/>
      <w:bookmarkStart w:id="4529" w:name="_Toc53178823"/>
      <w:bookmarkStart w:id="4530" w:name="_Toc53178372"/>
      <w:bookmarkStart w:id="4531" w:name="_Toc45893652"/>
      <w:bookmarkStart w:id="4532" w:name="_Toc44712339"/>
      <w:bookmarkStart w:id="4533" w:name="_Toc37267736"/>
      <w:bookmarkStart w:id="4534" w:name="_Toc37260348"/>
      <w:bookmarkStart w:id="4535" w:name="_Toc36817426"/>
      <w:bookmarkStart w:id="4536" w:name="_Toc29811874"/>
      <w:bookmarkStart w:id="4537" w:name="_Toc21127665"/>
      <w:bookmarkStart w:id="4538" w:name="_Toc104311079"/>
      <w:bookmarkStart w:id="4539" w:name="_Toc106126780"/>
      <w:bookmarkStart w:id="4540" w:name="_Toc106177093"/>
      <w:bookmarkStart w:id="4541" w:name="_Toc114242261"/>
      <w:bookmarkStart w:id="4542" w:name="_Toc123044257"/>
      <w:bookmarkStart w:id="4543" w:name="_Toc124157896"/>
      <w:bookmarkStart w:id="4544" w:name="_Toc124259819"/>
      <w:bookmarkStart w:id="4545" w:name="_Toc130584890"/>
      <w:bookmarkStart w:id="4546" w:name="_Toc137464546"/>
      <w:bookmarkStart w:id="4547" w:name="_Toc138884215"/>
      <w:bookmarkStart w:id="4548" w:name="_Toc145643416"/>
      <w:bookmarkStart w:id="4549" w:name="_Toc155469517"/>
      <w:bookmarkStart w:id="4550" w:name="_Toc161667863"/>
      <w:bookmarkStart w:id="4551" w:name="_Toc169708681"/>
      <w:bookmarkStart w:id="4552" w:name="_Toc176441584"/>
      <w:bookmarkStart w:id="4553" w:name="_Toc187246576"/>
      <w:r>
        <w:t>9.7.2.2</w:t>
      </w:r>
      <w:r>
        <w:tab/>
        <w:t xml:space="preserve">Minimum requirement for </w:t>
      </w:r>
      <w:r>
        <w:rPr>
          <w:i/>
        </w:rPr>
        <w:t>SAN type 1-O</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554" w:name="_Toc90422837"/>
      <w:bookmarkStart w:id="4555" w:name="_Toc82621990"/>
      <w:bookmarkStart w:id="4556" w:name="_Toc74663449"/>
      <w:bookmarkStart w:id="4557" w:name="_Toc67916828"/>
      <w:bookmarkStart w:id="4558" w:name="_Toc61179532"/>
      <w:bookmarkStart w:id="4559" w:name="_Toc61179062"/>
      <w:bookmarkStart w:id="4560" w:name="_Toc53178824"/>
      <w:bookmarkStart w:id="4561" w:name="_Toc53178373"/>
      <w:bookmarkStart w:id="4562" w:name="_Toc45893653"/>
      <w:bookmarkStart w:id="4563" w:name="_Toc44712340"/>
      <w:bookmarkStart w:id="4564" w:name="_Toc37267737"/>
      <w:bookmarkStart w:id="4565" w:name="_Toc37260349"/>
      <w:bookmarkStart w:id="4566" w:name="_Toc36817427"/>
      <w:bookmarkStart w:id="4567" w:name="_Toc29811875"/>
      <w:bookmarkStart w:id="4568" w:name="_Toc21127666"/>
    </w:p>
    <w:p w14:paraId="400D7293" w14:textId="1E16F35A" w:rsidR="00E17859" w:rsidRDefault="00E17859" w:rsidP="00E17859">
      <w:pPr>
        <w:pStyle w:val="Heading3"/>
      </w:pPr>
      <w:bookmarkStart w:id="4569" w:name="_Toc104311080"/>
      <w:bookmarkStart w:id="4570" w:name="_Toc106126781"/>
      <w:bookmarkStart w:id="4571" w:name="_Toc106177094"/>
      <w:bookmarkStart w:id="4572" w:name="_Toc114242262"/>
      <w:bookmarkStart w:id="4573" w:name="_Toc123044258"/>
      <w:bookmarkStart w:id="4574" w:name="_Toc124157897"/>
      <w:bookmarkStart w:id="4575" w:name="_Toc124259820"/>
      <w:bookmarkStart w:id="4576" w:name="_Toc130584891"/>
      <w:bookmarkStart w:id="4577" w:name="_Toc137464547"/>
      <w:bookmarkStart w:id="4578" w:name="_Toc138884216"/>
      <w:bookmarkStart w:id="4579" w:name="_Toc145643417"/>
      <w:bookmarkStart w:id="4580" w:name="_Toc155469518"/>
      <w:bookmarkStart w:id="4581" w:name="_Toc161667864"/>
      <w:bookmarkStart w:id="4582" w:name="_Toc169708682"/>
      <w:bookmarkStart w:id="4583" w:name="_Toc176441585"/>
      <w:bookmarkStart w:id="4584" w:name="_Toc187246577"/>
      <w:r>
        <w:t>9.7.3</w:t>
      </w:r>
      <w:r>
        <w:tab/>
        <w:t>OTA Adjacent Channel Leakage Power Ratio (ACLR)</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5EF15222" w14:textId="77777777" w:rsidR="00E17859" w:rsidRDefault="00E17859" w:rsidP="00E17859">
      <w:pPr>
        <w:pStyle w:val="Heading4"/>
      </w:pPr>
      <w:bookmarkStart w:id="4585" w:name="_Toc90422838"/>
      <w:bookmarkStart w:id="4586" w:name="_Toc82621991"/>
      <w:bookmarkStart w:id="4587" w:name="_Toc74663450"/>
      <w:bookmarkStart w:id="4588" w:name="_Toc67916829"/>
      <w:bookmarkStart w:id="4589" w:name="_Toc61179533"/>
      <w:bookmarkStart w:id="4590" w:name="_Toc61179063"/>
      <w:bookmarkStart w:id="4591" w:name="_Toc53178825"/>
      <w:bookmarkStart w:id="4592" w:name="_Toc53178374"/>
      <w:bookmarkStart w:id="4593" w:name="_Toc45893654"/>
      <w:bookmarkStart w:id="4594" w:name="_Toc44712341"/>
      <w:bookmarkStart w:id="4595" w:name="_Toc37267738"/>
      <w:bookmarkStart w:id="4596" w:name="_Toc37260350"/>
      <w:bookmarkStart w:id="4597" w:name="_Toc36817428"/>
      <w:bookmarkStart w:id="4598" w:name="_Toc29811876"/>
      <w:bookmarkStart w:id="4599" w:name="_Toc21127667"/>
      <w:bookmarkStart w:id="4600" w:name="_Toc104311081"/>
      <w:bookmarkStart w:id="4601" w:name="_Toc106126782"/>
      <w:bookmarkStart w:id="4602" w:name="_Toc106177095"/>
      <w:bookmarkStart w:id="4603" w:name="_Toc114242263"/>
      <w:bookmarkStart w:id="4604" w:name="_Toc123044259"/>
      <w:bookmarkStart w:id="4605" w:name="_Toc124157898"/>
      <w:bookmarkStart w:id="4606" w:name="_Toc124259821"/>
      <w:bookmarkStart w:id="4607" w:name="_Toc130584892"/>
      <w:bookmarkStart w:id="4608" w:name="_Toc137464548"/>
      <w:bookmarkStart w:id="4609" w:name="_Toc138884217"/>
      <w:bookmarkStart w:id="4610" w:name="_Toc145643418"/>
      <w:bookmarkStart w:id="4611" w:name="_Toc155469519"/>
      <w:bookmarkStart w:id="4612" w:name="_Toc161667865"/>
      <w:bookmarkStart w:id="4613" w:name="_Toc169708683"/>
      <w:bookmarkStart w:id="4614" w:name="_Toc176441586"/>
      <w:bookmarkStart w:id="4615" w:name="_Toc187246578"/>
      <w:r>
        <w:t>9.7.3.1</w:t>
      </w:r>
      <w:r>
        <w:tab/>
        <w:t>General</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616" w:name="_Toc90422839"/>
      <w:bookmarkStart w:id="4617" w:name="_Toc82621992"/>
      <w:bookmarkStart w:id="4618" w:name="_Toc74663451"/>
      <w:bookmarkStart w:id="4619" w:name="_Toc67916830"/>
      <w:bookmarkStart w:id="4620" w:name="_Toc61179534"/>
      <w:bookmarkStart w:id="4621" w:name="_Toc61179064"/>
      <w:bookmarkStart w:id="4622" w:name="_Toc53178826"/>
      <w:bookmarkStart w:id="4623" w:name="_Toc53178375"/>
      <w:bookmarkStart w:id="4624" w:name="_Toc45893655"/>
      <w:bookmarkStart w:id="4625" w:name="_Toc44712342"/>
      <w:bookmarkStart w:id="4626" w:name="_Toc37267739"/>
      <w:bookmarkStart w:id="4627" w:name="_Toc37260351"/>
      <w:bookmarkStart w:id="4628" w:name="_Toc36817429"/>
      <w:bookmarkStart w:id="4629" w:name="_Toc29811877"/>
      <w:bookmarkStart w:id="4630" w:name="_Toc21127668"/>
      <w:bookmarkStart w:id="4631" w:name="_Toc104311082"/>
      <w:bookmarkStart w:id="4632" w:name="_Toc106126783"/>
      <w:bookmarkStart w:id="4633" w:name="_Toc106177096"/>
      <w:bookmarkStart w:id="4634" w:name="_Toc114242264"/>
      <w:bookmarkStart w:id="4635" w:name="_Toc123044260"/>
      <w:bookmarkStart w:id="4636" w:name="_Toc124157899"/>
      <w:bookmarkStart w:id="4637" w:name="_Toc124259822"/>
      <w:bookmarkStart w:id="4638" w:name="_Toc130584893"/>
      <w:bookmarkStart w:id="4639" w:name="_Toc137464549"/>
      <w:bookmarkStart w:id="4640" w:name="_Toc138884218"/>
      <w:bookmarkStart w:id="4641" w:name="_Toc145643419"/>
      <w:bookmarkStart w:id="4642" w:name="_Toc155469520"/>
      <w:bookmarkStart w:id="4643" w:name="_Toc161667866"/>
      <w:bookmarkStart w:id="4644" w:name="_Toc169708684"/>
      <w:bookmarkStart w:id="4645" w:name="_Toc176441587"/>
      <w:bookmarkStart w:id="4646" w:name="_Toc187246579"/>
      <w:r>
        <w:t>9.7.3.2</w:t>
      </w:r>
      <w:r>
        <w:tab/>
        <w:t xml:space="preserve">Minimum requirement for </w:t>
      </w:r>
      <w:r>
        <w:rPr>
          <w:i/>
        </w:rPr>
        <w:t>SAN type 1-O</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647" w:name="_Toc21127670"/>
      <w:bookmarkStart w:id="4648" w:name="_Toc29811879"/>
      <w:bookmarkStart w:id="4649" w:name="_Toc36817431"/>
      <w:bookmarkStart w:id="4650" w:name="_Toc37260353"/>
      <w:bookmarkStart w:id="4651" w:name="_Toc37267741"/>
      <w:bookmarkStart w:id="4652" w:name="_Toc44712344"/>
      <w:bookmarkStart w:id="4653" w:name="_Toc45893657"/>
      <w:bookmarkStart w:id="4654" w:name="_Toc53178377"/>
      <w:bookmarkStart w:id="4655" w:name="_Toc53178828"/>
      <w:bookmarkStart w:id="4656" w:name="_Toc61179066"/>
      <w:bookmarkStart w:id="4657" w:name="_Toc61179536"/>
      <w:bookmarkStart w:id="4658" w:name="_Toc67916832"/>
      <w:bookmarkStart w:id="4659" w:name="_Toc74663453"/>
      <w:bookmarkStart w:id="4660" w:name="_Toc82621994"/>
      <w:bookmarkStart w:id="4661" w:name="_Toc90422841"/>
      <w:bookmarkStart w:id="4662" w:name="_Toc104311083"/>
      <w:bookmarkStart w:id="4663" w:name="_Toc106126784"/>
      <w:bookmarkStart w:id="4664" w:name="_Toc106177097"/>
      <w:bookmarkStart w:id="4665" w:name="_Toc114242265"/>
      <w:bookmarkStart w:id="4666" w:name="_Toc123044261"/>
      <w:bookmarkStart w:id="4667" w:name="_Toc124157900"/>
      <w:bookmarkStart w:id="4668" w:name="_Toc124259823"/>
      <w:bookmarkStart w:id="4669" w:name="_Toc130584894"/>
      <w:bookmarkStart w:id="4670" w:name="_Toc137464550"/>
      <w:bookmarkStart w:id="4671" w:name="_Toc138884219"/>
      <w:bookmarkStart w:id="4672" w:name="_Toc145643420"/>
      <w:bookmarkStart w:id="4673" w:name="_Toc155469521"/>
      <w:bookmarkStart w:id="4674" w:name="_Toc161667867"/>
      <w:bookmarkStart w:id="4675" w:name="_Toc169708685"/>
      <w:bookmarkStart w:id="4676" w:name="_Toc176441588"/>
      <w:bookmarkStart w:id="4677" w:name="_Toc187246580"/>
      <w:r>
        <w:lastRenderedPageBreak/>
        <w:t>9.7.4</w:t>
      </w:r>
      <w:r>
        <w:tab/>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r w:rsidR="00C1584F">
        <w:t>OTA</w:t>
      </w:r>
      <w:bookmarkStart w:id="4678" w:name="_Hlk496084370"/>
      <w:r w:rsidR="00C1584F">
        <w:t xml:space="preserve"> out-of-band emissions</w:t>
      </w:r>
      <w:bookmarkEnd w:id="4669"/>
      <w:bookmarkEnd w:id="4670"/>
      <w:bookmarkEnd w:id="4671"/>
      <w:bookmarkEnd w:id="4672"/>
      <w:bookmarkEnd w:id="4673"/>
      <w:bookmarkEnd w:id="4674"/>
      <w:bookmarkEnd w:id="4675"/>
      <w:bookmarkEnd w:id="4676"/>
      <w:bookmarkEnd w:id="4677"/>
      <w:bookmarkEnd w:id="4678"/>
    </w:p>
    <w:p w14:paraId="20C6F4E5" w14:textId="77777777" w:rsidR="00E17859" w:rsidRDefault="00E17859" w:rsidP="00E17859">
      <w:pPr>
        <w:pStyle w:val="Heading4"/>
      </w:pPr>
      <w:bookmarkStart w:id="4679" w:name="_Toc90422842"/>
      <w:bookmarkStart w:id="4680" w:name="_Toc82621995"/>
      <w:bookmarkStart w:id="4681" w:name="_Toc74663454"/>
      <w:bookmarkStart w:id="4682" w:name="_Toc67916833"/>
      <w:bookmarkStart w:id="4683" w:name="_Toc61179537"/>
      <w:bookmarkStart w:id="4684" w:name="_Toc61179067"/>
      <w:bookmarkStart w:id="4685" w:name="_Toc53178829"/>
      <w:bookmarkStart w:id="4686" w:name="_Toc53178378"/>
      <w:bookmarkStart w:id="4687" w:name="_Toc45893658"/>
      <w:bookmarkStart w:id="4688" w:name="_Toc44712345"/>
      <w:bookmarkStart w:id="4689" w:name="_Toc37267742"/>
      <w:bookmarkStart w:id="4690" w:name="_Toc37260354"/>
      <w:bookmarkStart w:id="4691" w:name="_Toc36817432"/>
      <w:bookmarkStart w:id="4692" w:name="_Toc29811880"/>
      <w:bookmarkStart w:id="4693" w:name="_Toc21127671"/>
      <w:bookmarkStart w:id="4694" w:name="_Toc104311084"/>
      <w:bookmarkStart w:id="4695" w:name="_Toc106126785"/>
      <w:bookmarkStart w:id="4696" w:name="_Toc106177098"/>
      <w:bookmarkStart w:id="4697" w:name="_Toc114242266"/>
      <w:bookmarkStart w:id="4698" w:name="_Toc123044262"/>
      <w:bookmarkStart w:id="4699" w:name="_Toc124157901"/>
      <w:bookmarkStart w:id="4700" w:name="_Toc124259824"/>
      <w:bookmarkStart w:id="4701" w:name="_Toc130584895"/>
      <w:bookmarkStart w:id="4702" w:name="_Toc137464551"/>
      <w:bookmarkStart w:id="4703" w:name="_Toc138884220"/>
      <w:bookmarkStart w:id="4704" w:name="_Toc145643421"/>
      <w:bookmarkStart w:id="4705" w:name="_Toc155469522"/>
      <w:bookmarkStart w:id="4706" w:name="_Toc161667868"/>
      <w:bookmarkStart w:id="4707" w:name="_Toc169708686"/>
      <w:bookmarkStart w:id="4708" w:name="_Toc176441589"/>
      <w:bookmarkStart w:id="4709" w:name="_Toc187246581"/>
      <w:r>
        <w:t>9.7.4.1</w:t>
      </w:r>
      <w:r>
        <w:tab/>
        <w:t>General</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710" w:name="_Toc90422843"/>
      <w:bookmarkStart w:id="4711" w:name="_Toc82621996"/>
      <w:bookmarkStart w:id="4712" w:name="_Toc74663455"/>
      <w:bookmarkStart w:id="4713" w:name="_Toc67916834"/>
      <w:bookmarkStart w:id="4714" w:name="_Toc61179538"/>
      <w:bookmarkStart w:id="4715" w:name="_Toc61179068"/>
      <w:bookmarkStart w:id="4716" w:name="_Toc53178830"/>
      <w:bookmarkStart w:id="4717" w:name="_Toc53178379"/>
      <w:bookmarkStart w:id="4718" w:name="_Toc45893659"/>
      <w:bookmarkStart w:id="4719" w:name="_Toc44712346"/>
      <w:bookmarkStart w:id="4720" w:name="_Toc37267743"/>
      <w:bookmarkStart w:id="4721" w:name="_Toc37260355"/>
      <w:bookmarkStart w:id="4722" w:name="_Toc36817433"/>
      <w:bookmarkStart w:id="4723" w:name="_Toc29811881"/>
      <w:bookmarkStart w:id="4724" w:name="_Toc21127672"/>
      <w:bookmarkStart w:id="4725" w:name="_Toc104311085"/>
      <w:bookmarkStart w:id="4726" w:name="_Toc106126786"/>
      <w:bookmarkStart w:id="4727" w:name="_Toc106177099"/>
      <w:bookmarkStart w:id="4728" w:name="_Toc114242267"/>
      <w:bookmarkStart w:id="4729" w:name="_Toc123044263"/>
      <w:bookmarkStart w:id="4730" w:name="_Toc124157902"/>
      <w:bookmarkStart w:id="4731" w:name="_Toc124259825"/>
      <w:bookmarkStart w:id="4732" w:name="_Toc130584896"/>
      <w:bookmarkStart w:id="4733" w:name="_Toc137464552"/>
      <w:bookmarkStart w:id="4734" w:name="_Toc138884221"/>
      <w:bookmarkStart w:id="4735" w:name="_Toc145643422"/>
      <w:bookmarkStart w:id="4736" w:name="_Toc155469523"/>
      <w:bookmarkStart w:id="4737" w:name="_Toc161667869"/>
      <w:bookmarkStart w:id="4738" w:name="_Toc169708687"/>
      <w:bookmarkStart w:id="4739" w:name="_Toc176441590"/>
      <w:bookmarkStart w:id="4740" w:name="_Toc187246582"/>
      <w:r>
        <w:t>9.7.4.2</w:t>
      </w:r>
      <w:r>
        <w:tab/>
        <w:t xml:space="preserve">Minimum requirement for </w:t>
      </w:r>
      <w:r>
        <w:rPr>
          <w:i/>
        </w:rPr>
        <w:t>SAN type 1-O</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7726EA03" w14:textId="1B647E96" w:rsidR="00C1584F" w:rsidRPr="002C728C" w:rsidRDefault="006B4444"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741" w:name="_Toc90422850"/>
      <w:bookmarkStart w:id="4742" w:name="_Toc82622003"/>
      <w:bookmarkStart w:id="4743" w:name="_Toc74663462"/>
      <w:bookmarkStart w:id="4744" w:name="_Toc67916841"/>
      <w:bookmarkStart w:id="4745" w:name="_Toc61179545"/>
      <w:bookmarkStart w:id="4746" w:name="_Toc61179075"/>
      <w:bookmarkStart w:id="4747" w:name="_Toc53178837"/>
      <w:bookmarkStart w:id="4748" w:name="_Toc53178386"/>
      <w:bookmarkStart w:id="4749" w:name="_Toc45893668"/>
      <w:bookmarkStart w:id="4750" w:name="_Toc44712356"/>
      <w:bookmarkStart w:id="4751" w:name="_Toc37267751"/>
      <w:bookmarkStart w:id="4752" w:name="_Toc37260363"/>
      <w:bookmarkStart w:id="4753" w:name="_Toc36817441"/>
      <w:bookmarkStart w:id="4754" w:name="_Toc29811889"/>
      <w:bookmarkStart w:id="4755" w:name="_Toc21127680"/>
      <w:bookmarkStart w:id="4756" w:name="_Toc104311086"/>
      <w:bookmarkStart w:id="4757" w:name="_Toc106126787"/>
      <w:bookmarkStart w:id="4758" w:name="_Toc106177100"/>
      <w:bookmarkStart w:id="4759" w:name="_Toc114242268"/>
      <w:bookmarkStart w:id="4760" w:name="_Toc123044264"/>
      <w:bookmarkStart w:id="4761" w:name="_Toc124157903"/>
      <w:bookmarkStart w:id="4762" w:name="_Toc124259826"/>
      <w:bookmarkStart w:id="4763" w:name="_Toc130584897"/>
      <w:bookmarkStart w:id="4764" w:name="_Toc137464553"/>
      <w:bookmarkStart w:id="4765" w:name="_Toc138884222"/>
      <w:bookmarkStart w:id="4766" w:name="_Toc145643423"/>
      <w:bookmarkStart w:id="4767" w:name="_Toc155469524"/>
      <w:bookmarkStart w:id="4768" w:name="_Toc161667870"/>
      <w:bookmarkStart w:id="4769" w:name="_Toc169708688"/>
      <w:bookmarkStart w:id="4770" w:name="_Toc176441591"/>
      <w:bookmarkStart w:id="4771" w:name="_Toc187246583"/>
      <w:r>
        <w:t>9.7.5</w:t>
      </w:r>
      <w:r>
        <w:tab/>
        <w:t>OTA transmitter spurious emissions</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294EE3C0" w14:textId="77777777" w:rsidR="00E17859" w:rsidRDefault="00E17859" w:rsidP="00E17859">
      <w:pPr>
        <w:pStyle w:val="Heading4"/>
      </w:pPr>
      <w:bookmarkStart w:id="4772" w:name="_Toc90422851"/>
      <w:bookmarkStart w:id="4773" w:name="_Toc82622004"/>
      <w:bookmarkStart w:id="4774" w:name="_Toc74663463"/>
      <w:bookmarkStart w:id="4775" w:name="_Toc67916842"/>
      <w:bookmarkStart w:id="4776" w:name="_Toc61179546"/>
      <w:bookmarkStart w:id="4777" w:name="_Toc61179076"/>
      <w:bookmarkStart w:id="4778" w:name="_Toc53178838"/>
      <w:bookmarkStart w:id="4779" w:name="_Toc53178387"/>
      <w:bookmarkStart w:id="4780" w:name="_Toc45893669"/>
      <w:bookmarkStart w:id="4781" w:name="_Toc44712357"/>
      <w:bookmarkStart w:id="4782" w:name="_Toc37267752"/>
      <w:bookmarkStart w:id="4783" w:name="_Toc37260364"/>
      <w:bookmarkStart w:id="4784" w:name="_Toc36817442"/>
      <w:bookmarkStart w:id="4785" w:name="_Toc29811890"/>
      <w:bookmarkStart w:id="4786" w:name="_Toc21127681"/>
      <w:bookmarkStart w:id="4787" w:name="_Toc104311087"/>
      <w:bookmarkStart w:id="4788" w:name="_Toc106126788"/>
      <w:bookmarkStart w:id="4789" w:name="_Toc106177101"/>
      <w:bookmarkStart w:id="4790" w:name="_Toc114242269"/>
      <w:bookmarkStart w:id="4791" w:name="_Toc123044265"/>
      <w:bookmarkStart w:id="4792" w:name="_Toc124157904"/>
      <w:bookmarkStart w:id="4793" w:name="_Toc124259827"/>
      <w:bookmarkStart w:id="4794" w:name="_Toc130584898"/>
      <w:bookmarkStart w:id="4795" w:name="_Toc137464554"/>
      <w:bookmarkStart w:id="4796" w:name="_Toc138884223"/>
      <w:bookmarkStart w:id="4797" w:name="_Toc145643424"/>
      <w:bookmarkStart w:id="4798" w:name="_Toc155469525"/>
      <w:bookmarkStart w:id="4799" w:name="_Toc161667871"/>
      <w:bookmarkStart w:id="4800" w:name="_Toc169708689"/>
      <w:bookmarkStart w:id="4801" w:name="_Toc176441592"/>
      <w:bookmarkStart w:id="4802" w:name="_Toc187246584"/>
      <w:r>
        <w:t>9.7.5.1</w:t>
      </w:r>
      <w:r>
        <w:tab/>
        <w:t>General</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803" w:name="_Toc90422852"/>
      <w:bookmarkStart w:id="4804" w:name="_Toc82622005"/>
      <w:bookmarkStart w:id="4805" w:name="_Toc74663464"/>
      <w:bookmarkStart w:id="4806" w:name="_Toc67916843"/>
      <w:bookmarkStart w:id="4807" w:name="_Toc61179547"/>
      <w:bookmarkStart w:id="4808" w:name="_Toc61179077"/>
      <w:bookmarkStart w:id="4809" w:name="_Toc53178839"/>
      <w:bookmarkStart w:id="4810" w:name="_Toc53178388"/>
      <w:bookmarkStart w:id="4811" w:name="_Toc45893670"/>
      <w:bookmarkStart w:id="4812" w:name="_Toc44712358"/>
      <w:bookmarkStart w:id="4813" w:name="_Toc37267753"/>
      <w:bookmarkStart w:id="4814" w:name="_Toc37260365"/>
      <w:bookmarkStart w:id="4815" w:name="_Toc36817443"/>
      <w:bookmarkStart w:id="4816" w:name="_Toc29811891"/>
      <w:bookmarkStart w:id="4817" w:name="_Toc21127682"/>
      <w:bookmarkStart w:id="4818" w:name="_Toc104311088"/>
      <w:bookmarkStart w:id="4819" w:name="_Toc106126789"/>
      <w:bookmarkStart w:id="4820" w:name="_Toc106177102"/>
      <w:bookmarkStart w:id="4821" w:name="_Toc114242270"/>
      <w:bookmarkStart w:id="4822" w:name="_Toc123044266"/>
      <w:bookmarkStart w:id="4823" w:name="_Toc124157905"/>
      <w:bookmarkStart w:id="4824" w:name="_Toc124259828"/>
      <w:bookmarkStart w:id="4825" w:name="_Toc130584899"/>
      <w:bookmarkStart w:id="4826" w:name="_Toc137464555"/>
      <w:bookmarkStart w:id="4827" w:name="_Toc138884224"/>
      <w:bookmarkStart w:id="4828" w:name="_Toc145643425"/>
      <w:bookmarkStart w:id="4829" w:name="_Toc155469526"/>
      <w:bookmarkStart w:id="4830" w:name="_Toc161667872"/>
      <w:bookmarkStart w:id="4831" w:name="_Toc169708690"/>
      <w:bookmarkStart w:id="4832" w:name="_Toc176441593"/>
      <w:bookmarkStart w:id="4833" w:name="_Toc187246585"/>
      <w:r>
        <w:t>9.7.5.2</w:t>
      </w:r>
      <w:r>
        <w:tab/>
        <w:t>Minimum requirement for</w:t>
      </w:r>
      <w:r>
        <w:rPr>
          <w:rFonts w:hint="eastAsia"/>
          <w:i/>
        </w:rPr>
        <w:t xml:space="preserve"> SAN</w:t>
      </w:r>
      <w:r>
        <w:rPr>
          <w:i/>
        </w:rPr>
        <w:t xml:space="preserve"> type 1-O</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53AEF6E1" w14:textId="77777777" w:rsidR="00E17859" w:rsidRDefault="00E17859" w:rsidP="00E17859">
      <w:pPr>
        <w:pStyle w:val="Heading5"/>
      </w:pPr>
      <w:bookmarkStart w:id="4834" w:name="_Toc90422853"/>
      <w:bookmarkStart w:id="4835" w:name="_Toc82622006"/>
      <w:bookmarkStart w:id="4836" w:name="_Toc74663465"/>
      <w:bookmarkStart w:id="4837" w:name="_Toc67916844"/>
      <w:bookmarkStart w:id="4838" w:name="_Toc61179548"/>
      <w:bookmarkStart w:id="4839" w:name="_Toc61179078"/>
      <w:bookmarkStart w:id="4840" w:name="_Toc53178840"/>
      <w:bookmarkStart w:id="4841" w:name="_Toc53178389"/>
      <w:bookmarkStart w:id="4842" w:name="_Toc45893671"/>
      <w:bookmarkStart w:id="4843" w:name="_Toc44712359"/>
      <w:bookmarkStart w:id="4844" w:name="_Toc37267754"/>
      <w:bookmarkStart w:id="4845" w:name="_Toc37260366"/>
      <w:bookmarkStart w:id="4846" w:name="_Toc36817444"/>
      <w:bookmarkStart w:id="4847" w:name="_Toc29811892"/>
      <w:bookmarkStart w:id="4848" w:name="_Toc21127683"/>
      <w:bookmarkStart w:id="4849" w:name="_Toc104311089"/>
      <w:bookmarkStart w:id="4850" w:name="_Toc106126790"/>
      <w:bookmarkStart w:id="4851" w:name="_Toc106177103"/>
      <w:bookmarkStart w:id="4852" w:name="_Toc114242271"/>
      <w:bookmarkStart w:id="4853" w:name="_Toc123044267"/>
      <w:bookmarkStart w:id="4854" w:name="_Toc124157906"/>
      <w:bookmarkStart w:id="4855" w:name="_Toc124259829"/>
      <w:bookmarkStart w:id="4856" w:name="_Toc130584900"/>
      <w:bookmarkStart w:id="4857" w:name="_Toc137464556"/>
      <w:bookmarkStart w:id="4858" w:name="_Toc138884225"/>
      <w:bookmarkStart w:id="4859" w:name="_Toc145643426"/>
      <w:bookmarkStart w:id="4860" w:name="_Toc155469527"/>
      <w:bookmarkStart w:id="4861" w:name="_Toc161667873"/>
      <w:bookmarkStart w:id="4862" w:name="_Toc169708691"/>
      <w:bookmarkStart w:id="4863" w:name="_Toc176441594"/>
      <w:bookmarkStart w:id="4864" w:name="_Toc187246586"/>
      <w:r>
        <w:t>9.7.5.2.1</w:t>
      </w:r>
      <w:r>
        <w:tab/>
        <w:t>General</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6CD904BC" w14:textId="6485653F" w:rsidR="00C1584F" w:rsidRDefault="006B4444"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865" w:name="_Toc90422854"/>
      <w:bookmarkStart w:id="4866" w:name="_Toc82622007"/>
      <w:bookmarkStart w:id="4867" w:name="_Toc74663466"/>
      <w:bookmarkStart w:id="4868" w:name="_Toc67916845"/>
      <w:bookmarkStart w:id="4869" w:name="_Toc61179549"/>
      <w:bookmarkStart w:id="4870" w:name="_Toc61179079"/>
      <w:bookmarkStart w:id="4871" w:name="_Toc53178841"/>
      <w:bookmarkStart w:id="4872" w:name="_Toc53178390"/>
      <w:bookmarkStart w:id="4873" w:name="_Toc45893672"/>
      <w:bookmarkStart w:id="4874" w:name="_Toc44712360"/>
      <w:bookmarkStart w:id="4875" w:name="_Toc37267755"/>
      <w:bookmarkStart w:id="4876" w:name="_Toc37260367"/>
      <w:bookmarkStart w:id="4877" w:name="_Toc36817445"/>
      <w:bookmarkStart w:id="4878" w:name="_Toc29811893"/>
      <w:bookmarkStart w:id="4879" w:name="_Toc21127684"/>
      <w:bookmarkStart w:id="4880" w:name="_Toc104311090"/>
      <w:bookmarkStart w:id="4881" w:name="_Toc106126791"/>
      <w:bookmarkStart w:id="4882" w:name="_Toc106177104"/>
      <w:bookmarkStart w:id="4883" w:name="_Toc114242272"/>
      <w:bookmarkStart w:id="4884" w:name="_Toc123044268"/>
      <w:bookmarkStart w:id="4885" w:name="_Toc124157907"/>
      <w:bookmarkStart w:id="4886" w:name="_Toc124259830"/>
      <w:bookmarkStart w:id="4887" w:name="_Toc130584901"/>
      <w:bookmarkStart w:id="4888" w:name="_Toc137464557"/>
      <w:bookmarkStart w:id="4889" w:name="_Toc138884226"/>
      <w:bookmarkStart w:id="4890" w:name="_Toc145643427"/>
      <w:bookmarkStart w:id="4891" w:name="_Toc155469528"/>
      <w:bookmarkStart w:id="4892" w:name="_Toc161667874"/>
      <w:bookmarkStart w:id="4893" w:name="_Toc169708692"/>
      <w:bookmarkStart w:id="4894" w:name="_Toc176441595"/>
      <w:bookmarkStart w:id="4895" w:name="_Toc187246587"/>
      <w:r>
        <w:lastRenderedPageBreak/>
        <w:t>9.7.5.2.2</w:t>
      </w:r>
      <w:r>
        <w:tab/>
        <w:t>General OTA transmitter spurious emissions requirements</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3BB2B0B9" w14:textId="67D86E8C" w:rsidR="001C30EA" w:rsidRPr="00A9637C" w:rsidRDefault="005775BE" w:rsidP="001C30EA">
      <w:pPr>
        <w:keepNext/>
        <w:rPr>
          <w:rFonts w:cs="v5.0.0"/>
          <w:lang w:val="en-US"/>
        </w:rPr>
      </w:pPr>
      <w:bookmarkStart w:id="4896" w:name="_Toc90422855"/>
      <w:bookmarkStart w:id="4897" w:name="_Toc82622008"/>
      <w:bookmarkStart w:id="4898" w:name="_Toc74663467"/>
      <w:bookmarkStart w:id="4899" w:name="_Toc67916846"/>
      <w:bookmarkStart w:id="4900" w:name="_Toc61179550"/>
      <w:bookmarkStart w:id="4901" w:name="_Toc61179080"/>
      <w:bookmarkStart w:id="4902" w:name="_Toc53178842"/>
      <w:bookmarkStart w:id="4903" w:name="_Toc53178391"/>
      <w:bookmarkStart w:id="4904" w:name="_Toc45893673"/>
      <w:bookmarkStart w:id="4905" w:name="_Toc44712361"/>
      <w:bookmarkStart w:id="4906" w:name="_Toc37267756"/>
      <w:bookmarkStart w:id="4907" w:name="_Toc37260368"/>
      <w:bookmarkStart w:id="4908" w:name="_Toc36817446"/>
      <w:bookmarkStart w:id="4909" w:name="_Toc29811894"/>
      <w:bookmarkStart w:id="4910" w:name="_Toc21127685"/>
      <w:bookmarkStart w:id="4911" w:name="_Toc104311091"/>
      <w:bookmarkStart w:id="4912" w:name="_Toc106126792"/>
      <w:bookmarkStart w:id="4913"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308E5085"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6B4444" w:rsidRPr="00A9637C">
        <w:rPr>
          <w:lang w:val="en-US"/>
        </w:rPr>
        <w:t xml:space="preserve">General SAN transmitter spurious emission </w:t>
      </w:r>
      <w:r w:rsidR="006B4444">
        <w:rPr>
          <w:lang w:val="en-US"/>
        </w:rPr>
        <w:t xml:space="preserve">basic </w:t>
      </w:r>
      <w:r w:rsidR="006B4444" w:rsidRPr="00A9637C">
        <w:rPr>
          <w:lang w:val="en-US"/>
        </w:rPr>
        <w:t>limits in FR1</w:t>
      </w:r>
      <w:r w:rsidR="006B4444">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1A50059" w14:textId="0D186E08" w:rsidR="00D617AF" w:rsidRDefault="00D617AF" w:rsidP="00D617A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720B26CD" w:rsidR="001C30EA" w:rsidRPr="008C2AF4" w:rsidRDefault="00D617AF" w:rsidP="00D617A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D41D749" w:rsidR="001C30EA" w:rsidRPr="00276BEE" w:rsidRDefault="00D617AF"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E0E2E7" w14:textId="77777777" w:rsidR="005775BE" w:rsidRDefault="005775BE" w:rsidP="001C30EA"/>
    <w:p w14:paraId="15CE43CF" w14:textId="2E3199AA" w:rsidR="001C30EA" w:rsidRDefault="005775BE"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4914" w:name="_Toc124157908"/>
      <w:bookmarkStart w:id="4915" w:name="_Toc124259831"/>
      <w:bookmarkStart w:id="4916" w:name="_Toc130584902"/>
      <w:bookmarkStart w:id="4917" w:name="_Toc137464558"/>
      <w:bookmarkStart w:id="4918" w:name="_Toc138884227"/>
      <w:bookmarkStart w:id="4919" w:name="_Toc145643428"/>
      <w:bookmarkStart w:id="4920" w:name="_Toc155469529"/>
      <w:bookmarkStart w:id="4921" w:name="_Toc161667875"/>
      <w:bookmarkStart w:id="4922" w:name="_Toc169708693"/>
      <w:bookmarkStart w:id="4923" w:name="_Toc176441596"/>
      <w:bookmarkStart w:id="4924" w:name="_Toc9532"/>
      <w:bookmarkStart w:id="4925" w:name="_Toc114242273"/>
      <w:bookmarkStart w:id="4926" w:name="_Toc123044269"/>
      <w:bookmarkStart w:id="4927" w:name="_Toc187246588"/>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914"/>
      <w:bookmarkEnd w:id="4915"/>
      <w:bookmarkEnd w:id="4916"/>
      <w:bookmarkEnd w:id="4917"/>
      <w:bookmarkEnd w:id="4918"/>
      <w:bookmarkEnd w:id="4919"/>
      <w:bookmarkEnd w:id="4920"/>
      <w:bookmarkEnd w:id="4921"/>
      <w:bookmarkEnd w:id="4922"/>
      <w:bookmarkEnd w:id="4923"/>
      <w:bookmarkEnd w:id="4927"/>
      <w:r w:rsidRPr="00F527E5">
        <w:rPr>
          <w:rFonts w:cs="Arial"/>
          <w:iCs/>
          <w:color w:val="000000" w:themeColor="text1"/>
        </w:rPr>
        <w:t xml:space="preserve"> </w:t>
      </w:r>
      <w:bookmarkEnd w:id="4924"/>
      <w:bookmarkEnd w:id="4925"/>
      <w:bookmarkEnd w:id="4926"/>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928" w:name="_Toc130584903"/>
      <w:bookmarkStart w:id="4929" w:name="_Toc137464559"/>
      <w:bookmarkStart w:id="4930" w:name="_Toc138884228"/>
      <w:bookmarkStart w:id="4931" w:name="_Toc145643429"/>
      <w:bookmarkStart w:id="4932" w:name="_Toc155469530"/>
      <w:bookmarkStart w:id="4933" w:name="_Toc161667876"/>
      <w:bookmarkStart w:id="4934" w:name="_Toc169708694"/>
      <w:bookmarkStart w:id="4935" w:name="_Toc176441597"/>
      <w:bookmarkStart w:id="4936" w:name="_Toc187246589"/>
      <w:r>
        <w:rPr>
          <w:lang w:eastAsia="zh-CN"/>
        </w:rPr>
        <w:t>9.7.5.2.4</w:t>
      </w:r>
      <w:r>
        <w:rPr>
          <w:lang w:eastAsia="zh-CN"/>
        </w:rPr>
        <w:tab/>
      </w:r>
      <w:r>
        <w:t>Additional spurious emissions requirements</w:t>
      </w:r>
      <w:bookmarkEnd w:id="4928"/>
      <w:bookmarkEnd w:id="4929"/>
      <w:bookmarkEnd w:id="4930"/>
      <w:bookmarkEnd w:id="4931"/>
      <w:bookmarkEnd w:id="4932"/>
      <w:bookmarkEnd w:id="4933"/>
      <w:bookmarkEnd w:id="4934"/>
      <w:bookmarkEnd w:id="4935"/>
      <w:bookmarkEnd w:id="4936"/>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937" w:name="_Toc44712372"/>
      <w:bookmarkStart w:id="4938" w:name="_Toc45893684"/>
      <w:bookmarkStart w:id="4939" w:name="_Toc53178398"/>
      <w:bookmarkStart w:id="4940" w:name="_Toc53178849"/>
      <w:bookmarkStart w:id="4941" w:name="_Toc61179087"/>
      <w:bookmarkStart w:id="4942" w:name="_Toc61179557"/>
      <w:bookmarkStart w:id="4943" w:name="_Toc67916853"/>
      <w:bookmarkStart w:id="4944" w:name="_Toc74663474"/>
      <w:bookmarkStart w:id="4945" w:name="_Toc104311092"/>
      <w:bookmarkStart w:id="4946" w:name="_Toc106126793"/>
      <w:bookmarkStart w:id="4947" w:name="_Toc106177106"/>
      <w:bookmarkStart w:id="4948" w:name="_Toc114242274"/>
      <w:bookmarkStart w:id="4949" w:name="_Toc123044270"/>
      <w:bookmarkStart w:id="4950" w:name="_Toc124157909"/>
      <w:bookmarkStart w:id="4951" w:name="_Toc124259832"/>
      <w:bookmarkStart w:id="4952" w:name="_Toc130584904"/>
      <w:bookmarkStart w:id="4953" w:name="_Toc137464560"/>
      <w:bookmarkStart w:id="4954" w:name="_Toc138884229"/>
      <w:bookmarkStart w:id="4955" w:name="_Toc145643430"/>
      <w:bookmarkStart w:id="4956" w:name="_Toc155469531"/>
      <w:bookmarkStart w:id="4957" w:name="_Toc161667877"/>
      <w:bookmarkStart w:id="4958" w:name="_Toc169708695"/>
      <w:bookmarkStart w:id="4959" w:name="_Toc176441598"/>
      <w:bookmarkStart w:id="4960" w:name="_Toc187246590"/>
      <w:r w:rsidRPr="00E80AD8">
        <w:t>9.8</w:t>
      </w:r>
      <w:r w:rsidRPr="00E80AD8">
        <w:tab/>
        <w:t>OTA transmitter intermodulation</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961" w:name="_Toc21127698"/>
      <w:bookmarkStart w:id="4962" w:name="_Toc29811907"/>
      <w:bookmarkStart w:id="4963" w:name="_Toc36817459"/>
      <w:bookmarkStart w:id="4964" w:name="_Toc37260381"/>
      <w:bookmarkStart w:id="4965" w:name="_Toc37267769"/>
      <w:bookmarkStart w:id="4966" w:name="_Toc44712375"/>
      <w:bookmarkStart w:id="4967" w:name="_Toc45893687"/>
      <w:bookmarkStart w:id="4968" w:name="_Toc53178401"/>
      <w:bookmarkStart w:id="4969" w:name="_Toc53178852"/>
      <w:bookmarkStart w:id="4970" w:name="_Toc61179090"/>
      <w:bookmarkStart w:id="4971" w:name="_Toc61179560"/>
      <w:bookmarkStart w:id="4972" w:name="_Toc67916856"/>
      <w:bookmarkStart w:id="4973" w:name="_Toc74663477"/>
      <w:bookmarkStart w:id="4974" w:name="_Toc104311093"/>
      <w:bookmarkStart w:id="4975" w:name="_Toc106126794"/>
      <w:bookmarkStart w:id="4976" w:name="_Toc106177107"/>
      <w:bookmarkStart w:id="4977" w:name="_Toc114242275"/>
      <w:bookmarkStart w:id="4978" w:name="_Toc123044271"/>
      <w:bookmarkStart w:id="4979" w:name="_Toc124157910"/>
      <w:bookmarkStart w:id="4980" w:name="_Toc124259833"/>
      <w:bookmarkStart w:id="4981" w:name="_Toc130584905"/>
      <w:bookmarkStart w:id="4982" w:name="_Toc137464561"/>
      <w:bookmarkStart w:id="4983" w:name="_Toc138884230"/>
      <w:bookmarkStart w:id="4984" w:name="_Toc145643431"/>
      <w:bookmarkStart w:id="4985" w:name="_Toc155469532"/>
      <w:bookmarkStart w:id="4986" w:name="_Toc161667878"/>
      <w:bookmarkStart w:id="4987" w:name="_Toc169708696"/>
      <w:bookmarkStart w:id="4988" w:name="_Toc176441599"/>
      <w:bookmarkStart w:id="4989" w:name="_Toc187246591"/>
      <w:r w:rsidRPr="00F95B02">
        <w:t>10</w:t>
      </w:r>
      <w:r w:rsidRPr="00F95B02">
        <w:tab/>
        <w:t>Radiated receiver characteristics</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518EB76D" w14:textId="10C4F9B9" w:rsidR="00DA0CFA" w:rsidRDefault="00DA0CFA" w:rsidP="00DA0CFA">
      <w:pPr>
        <w:pStyle w:val="Heading2"/>
      </w:pPr>
      <w:bookmarkStart w:id="4990" w:name="_Toc21127699"/>
      <w:bookmarkStart w:id="4991" w:name="_Toc29811908"/>
      <w:bookmarkStart w:id="4992" w:name="_Toc36817460"/>
      <w:bookmarkStart w:id="4993" w:name="_Toc37260382"/>
      <w:bookmarkStart w:id="4994" w:name="_Toc37267770"/>
      <w:bookmarkStart w:id="4995" w:name="_Toc44712376"/>
      <w:bookmarkStart w:id="4996" w:name="_Toc45893688"/>
      <w:bookmarkStart w:id="4997" w:name="_Toc53178402"/>
      <w:bookmarkStart w:id="4998" w:name="_Toc53178853"/>
      <w:bookmarkStart w:id="4999" w:name="_Toc61179091"/>
      <w:bookmarkStart w:id="5000" w:name="_Toc61179561"/>
      <w:bookmarkStart w:id="5001" w:name="_Toc67916857"/>
      <w:bookmarkStart w:id="5002" w:name="_Toc74663478"/>
      <w:bookmarkStart w:id="5003" w:name="_Toc104311094"/>
      <w:bookmarkStart w:id="5004" w:name="_Toc106126795"/>
      <w:bookmarkStart w:id="5005" w:name="_Toc106177108"/>
      <w:bookmarkStart w:id="5006" w:name="_Toc114242276"/>
      <w:bookmarkStart w:id="5007" w:name="_Toc123044272"/>
      <w:bookmarkStart w:id="5008" w:name="_Toc124157911"/>
      <w:bookmarkStart w:id="5009" w:name="_Toc124259834"/>
      <w:bookmarkStart w:id="5010" w:name="_Toc130584906"/>
      <w:bookmarkStart w:id="5011" w:name="_Toc137464562"/>
      <w:bookmarkStart w:id="5012" w:name="_Toc138884231"/>
      <w:bookmarkStart w:id="5013" w:name="_Toc145643432"/>
      <w:bookmarkStart w:id="5014" w:name="_Toc155469533"/>
      <w:bookmarkStart w:id="5015" w:name="_Toc161667879"/>
      <w:bookmarkStart w:id="5016" w:name="_Toc169708697"/>
      <w:bookmarkStart w:id="5017" w:name="_Toc176441600"/>
      <w:bookmarkStart w:id="5018" w:name="_Toc187246592"/>
      <w:r w:rsidRPr="00F95B02">
        <w:t>10.1</w:t>
      </w:r>
      <w:r w:rsidRPr="00F95B02">
        <w:tab/>
        <w:t>General</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lastRenderedPageBreak/>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085CE0E5" w:rsidR="006D6925" w:rsidRPr="00F95B02" w:rsidRDefault="006203B6"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5019" w:name="_Toc21127700"/>
      <w:bookmarkStart w:id="5020" w:name="_Toc29811909"/>
      <w:bookmarkStart w:id="5021" w:name="_Toc36817461"/>
      <w:bookmarkStart w:id="5022" w:name="_Toc37260383"/>
      <w:bookmarkStart w:id="5023" w:name="_Toc37267771"/>
      <w:bookmarkStart w:id="5024" w:name="_Toc44712377"/>
      <w:bookmarkStart w:id="5025" w:name="_Toc45893689"/>
      <w:bookmarkStart w:id="5026" w:name="_Toc53178403"/>
      <w:bookmarkStart w:id="5027" w:name="_Toc53178854"/>
      <w:bookmarkStart w:id="5028" w:name="_Toc61179092"/>
      <w:bookmarkStart w:id="5029" w:name="_Toc61179562"/>
      <w:bookmarkStart w:id="5030" w:name="_Toc67916858"/>
      <w:bookmarkStart w:id="5031" w:name="_Toc74663479"/>
      <w:bookmarkStart w:id="5032" w:name="_Toc104311095"/>
      <w:bookmarkStart w:id="5033" w:name="_Toc106126796"/>
    </w:p>
    <w:p w14:paraId="2C148CFE" w14:textId="300EE226" w:rsidR="00DA0CFA" w:rsidRDefault="00DA0CFA" w:rsidP="00DA0CFA">
      <w:pPr>
        <w:pStyle w:val="Heading2"/>
        <w:rPr>
          <w:lang w:val="en-US"/>
        </w:rPr>
      </w:pPr>
      <w:bookmarkStart w:id="5034" w:name="_Toc106177109"/>
      <w:bookmarkStart w:id="5035" w:name="_Toc114242277"/>
      <w:bookmarkStart w:id="5036" w:name="_Toc123044273"/>
      <w:bookmarkStart w:id="5037" w:name="_Toc124157912"/>
      <w:bookmarkStart w:id="5038" w:name="_Toc124259835"/>
      <w:bookmarkStart w:id="5039" w:name="_Toc130584907"/>
      <w:bookmarkStart w:id="5040" w:name="_Toc137464563"/>
      <w:bookmarkStart w:id="5041" w:name="_Toc138884232"/>
      <w:bookmarkStart w:id="5042" w:name="_Toc145643433"/>
      <w:bookmarkStart w:id="5043" w:name="_Toc155469534"/>
      <w:bookmarkStart w:id="5044" w:name="_Toc161667880"/>
      <w:bookmarkStart w:id="5045" w:name="_Toc169708698"/>
      <w:bookmarkStart w:id="5046" w:name="_Toc176441601"/>
      <w:bookmarkStart w:id="5047" w:name="_Toc187246593"/>
      <w:r w:rsidRPr="00F95B02">
        <w:rPr>
          <w:lang w:val="en-US"/>
        </w:rPr>
        <w:t>10.2</w:t>
      </w:r>
      <w:r w:rsidRPr="00F95B02">
        <w:rPr>
          <w:lang w:val="en-US"/>
        </w:rPr>
        <w:tab/>
        <w:t>OTA sensitivity</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3E237F64" w14:textId="77777777" w:rsidR="006D6925" w:rsidRPr="00FD0493" w:rsidRDefault="006D6925" w:rsidP="006822DB">
      <w:pPr>
        <w:pStyle w:val="Heading4"/>
        <w:ind w:left="1134" w:hanging="1134"/>
        <w:rPr>
          <w:sz w:val="28"/>
        </w:rPr>
      </w:pPr>
      <w:bookmarkStart w:id="5048" w:name="_Toc29811911"/>
      <w:bookmarkStart w:id="5049" w:name="_Toc36817463"/>
      <w:bookmarkStart w:id="5050" w:name="_Toc37260385"/>
      <w:bookmarkStart w:id="5051" w:name="_Toc37267773"/>
      <w:bookmarkStart w:id="5052" w:name="_Toc44712379"/>
      <w:bookmarkStart w:id="5053" w:name="_Toc45893691"/>
      <w:bookmarkStart w:id="5054" w:name="_Toc53178405"/>
      <w:bookmarkStart w:id="5055" w:name="_Toc53178856"/>
      <w:bookmarkStart w:id="5056" w:name="_Toc61179094"/>
      <w:bookmarkStart w:id="5057" w:name="_Toc61179564"/>
      <w:bookmarkStart w:id="5058" w:name="_Toc67916860"/>
      <w:bookmarkStart w:id="5059" w:name="_Toc74663481"/>
      <w:bookmarkStart w:id="5060" w:name="_Toc82622022"/>
      <w:bookmarkStart w:id="5061" w:name="_Toc90422869"/>
      <w:bookmarkStart w:id="5062" w:name="_Toc104311096"/>
      <w:bookmarkStart w:id="5063" w:name="_Toc106126797"/>
      <w:bookmarkStart w:id="5064" w:name="_Toc106177110"/>
      <w:bookmarkStart w:id="5065" w:name="_Toc114242278"/>
      <w:bookmarkStart w:id="5066" w:name="_Toc123044274"/>
      <w:bookmarkStart w:id="5067" w:name="_Toc124157913"/>
      <w:bookmarkStart w:id="5068" w:name="_Toc124259836"/>
      <w:bookmarkStart w:id="5069" w:name="_Toc130584908"/>
      <w:bookmarkStart w:id="5070" w:name="_Toc137464564"/>
      <w:bookmarkStart w:id="5071" w:name="_Toc138884233"/>
      <w:bookmarkStart w:id="5072" w:name="_Toc145643434"/>
      <w:bookmarkStart w:id="5073" w:name="_Toc155469535"/>
      <w:bookmarkStart w:id="5074" w:name="_Toc161667881"/>
      <w:bookmarkStart w:id="5075" w:name="_Toc169708699"/>
      <w:bookmarkStart w:id="5076" w:name="_Toc176441602"/>
      <w:bookmarkStart w:id="5077" w:name="_Toc187246594"/>
      <w:r w:rsidRPr="00FD0493">
        <w:rPr>
          <w:sz w:val="28"/>
        </w:rPr>
        <w:t>10.2.1</w:t>
      </w:r>
      <w:r w:rsidRPr="00FD0493">
        <w:rPr>
          <w:sz w:val="28"/>
        </w:rPr>
        <w:tab/>
        <w:t>General</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72DB0441" w14:textId="77777777" w:rsidR="006D6925" w:rsidRPr="00CD4556" w:rsidRDefault="006D6925" w:rsidP="006D6925">
      <w:pPr>
        <w:rPr>
          <w:lang w:val="en-US"/>
        </w:rPr>
      </w:pPr>
      <w:r w:rsidRPr="00CD4556">
        <w:rPr>
          <w:lang w:val="en-US"/>
        </w:rPr>
        <w:t xml:space="preserve">The OTA sensitivity requirement is </w:t>
      </w:r>
      <w:bookmarkStart w:id="5078" w:name="_Hlk500328880"/>
      <w:r w:rsidRPr="00CD4556">
        <w:rPr>
          <w:lang w:val="en-US"/>
        </w:rPr>
        <w:t xml:space="preserve">a </w:t>
      </w:r>
      <w:r w:rsidRPr="00CD4556">
        <w:rPr>
          <w:i/>
          <w:lang w:val="en-US"/>
        </w:rPr>
        <w:t>directional requirement</w:t>
      </w:r>
      <w:bookmarkEnd w:id="507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lastRenderedPageBreak/>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079" w:name="_Toc21127703"/>
      <w:bookmarkStart w:id="5080" w:name="_Toc29811912"/>
      <w:bookmarkStart w:id="5081" w:name="_Toc36817464"/>
      <w:bookmarkStart w:id="5082" w:name="_Toc37260386"/>
      <w:bookmarkStart w:id="5083" w:name="_Toc37267774"/>
      <w:bookmarkStart w:id="5084" w:name="_Toc44712380"/>
      <w:bookmarkStart w:id="5085" w:name="_Toc45893692"/>
      <w:bookmarkStart w:id="5086" w:name="_Toc53178406"/>
      <w:bookmarkStart w:id="5087" w:name="_Toc53178857"/>
      <w:bookmarkStart w:id="5088" w:name="_Toc61179095"/>
      <w:bookmarkStart w:id="5089" w:name="_Toc61179565"/>
      <w:bookmarkStart w:id="5090" w:name="_Toc67916861"/>
      <w:bookmarkStart w:id="5091" w:name="_Toc74663482"/>
      <w:bookmarkStart w:id="5092" w:name="_Toc82622023"/>
      <w:bookmarkStart w:id="5093" w:name="_Toc90422870"/>
      <w:bookmarkStart w:id="5094" w:name="_Toc104311097"/>
      <w:bookmarkStart w:id="5095" w:name="_Toc106126798"/>
      <w:bookmarkStart w:id="5096" w:name="_Toc106177111"/>
      <w:bookmarkStart w:id="5097" w:name="_Toc114242279"/>
      <w:bookmarkStart w:id="5098" w:name="_Toc123044275"/>
      <w:bookmarkStart w:id="5099" w:name="_Toc124157914"/>
      <w:bookmarkStart w:id="5100" w:name="_Toc124259837"/>
      <w:bookmarkStart w:id="5101" w:name="_Toc130584909"/>
      <w:bookmarkStart w:id="5102" w:name="_Toc137464565"/>
      <w:bookmarkStart w:id="5103" w:name="_Toc138884234"/>
      <w:bookmarkStart w:id="5104" w:name="_Toc145643435"/>
      <w:bookmarkStart w:id="5105" w:name="_Toc155469536"/>
      <w:bookmarkStart w:id="5106" w:name="_Toc161667882"/>
      <w:bookmarkStart w:id="5107" w:name="_Toc169708700"/>
      <w:bookmarkStart w:id="5108" w:name="_Toc176441603"/>
      <w:bookmarkStart w:id="5109" w:name="_Toc187246595"/>
      <w:r w:rsidRPr="00FD0493">
        <w:t>10.2.2</w:t>
      </w:r>
      <w:r w:rsidRPr="00FD0493">
        <w:tab/>
        <w:t>Minimum requirement</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r>
        <w:t xml:space="preserve"> for </w:t>
      </w:r>
      <w:r w:rsidRPr="003F69DC">
        <w:rPr>
          <w:i/>
          <w:iCs/>
        </w:rPr>
        <w:t>SAN type 1-O</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110" w:name="_Toc21127705"/>
      <w:bookmarkStart w:id="5111" w:name="_Toc29811914"/>
      <w:bookmarkStart w:id="5112" w:name="_Toc36817466"/>
      <w:bookmarkStart w:id="5113" w:name="_Toc37260388"/>
      <w:bookmarkStart w:id="5114" w:name="_Toc37267776"/>
      <w:bookmarkStart w:id="5115" w:name="_Toc44712382"/>
      <w:bookmarkStart w:id="5116" w:name="_Toc45893694"/>
      <w:bookmarkStart w:id="5117" w:name="_Toc53178408"/>
      <w:bookmarkStart w:id="5118" w:name="_Toc53178859"/>
      <w:bookmarkStart w:id="5119" w:name="_Toc61179097"/>
      <w:bookmarkStart w:id="5120" w:name="_Toc61179567"/>
      <w:bookmarkStart w:id="5121" w:name="_Toc67916863"/>
      <w:bookmarkStart w:id="5122" w:name="_Toc74663484"/>
      <w:bookmarkStart w:id="5123" w:name="_Toc104311098"/>
      <w:bookmarkStart w:id="5124" w:name="_Toc106126799"/>
      <w:bookmarkStart w:id="5125" w:name="_Toc106177112"/>
      <w:bookmarkStart w:id="5126" w:name="_Toc114242280"/>
      <w:bookmarkStart w:id="5127" w:name="_Toc123044276"/>
      <w:bookmarkStart w:id="5128" w:name="_Toc124157915"/>
      <w:bookmarkStart w:id="5129" w:name="_Toc124259838"/>
      <w:bookmarkStart w:id="5130" w:name="_Toc130584910"/>
      <w:bookmarkStart w:id="5131" w:name="_Toc137464566"/>
      <w:bookmarkStart w:id="5132" w:name="_Toc138884235"/>
      <w:bookmarkStart w:id="5133" w:name="_Toc145643436"/>
      <w:bookmarkStart w:id="5134" w:name="_Toc155469537"/>
      <w:bookmarkStart w:id="5135" w:name="_Toc161667883"/>
      <w:bookmarkStart w:id="5136" w:name="_Toc169708701"/>
      <w:bookmarkStart w:id="5137" w:name="_Toc176441604"/>
      <w:bookmarkStart w:id="5138" w:name="_Toc187246596"/>
      <w:r w:rsidRPr="00F95B02">
        <w:t>10.3</w:t>
      </w:r>
      <w:r w:rsidRPr="00F95B02">
        <w:tab/>
        <w:t>OTA reference sensitivity level</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45A8A559" w14:textId="54C94409" w:rsidR="006D6925" w:rsidRDefault="006D6925" w:rsidP="00C107CC">
      <w:pPr>
        <w:pStyle w:val="Heading3"/>
      </w:pPr>
      <w:bookmarkStart w:id="5139" w:name="_Toc74663485"/>
      <w:bookmarkStart w:id="5140" w:name="_Toc29811915"/>
      <w:bookmarkStart w:id="5141" w:name="_Toc90422873"/>
      <w:bookmarkStart w:id="5142" w:name="_Toc67916864"/>
      <w:bookmarkStart w:id="5143" w:name="_Toc36817467"/>
      <w:bookmarkStart w:id="5144" w:name="_Toc37267777"/>
      <w:bookmarkStart w:id="5145" w:name="_Toc44712383"/>
      <w:bookmarkStart w:id="5146" w:name="_Toc53178409"/>
      <w:bookmarkStart w:id="5147" w:name="_Toc82622026"/>
      <w:bookmarkStart w:id="5148" w:name="_Toc53178860"/>
      <w:bookmarkStart w:id="5149" w:name="_Toc21127706"/>
      <w:bookmarkStart w:id="5150" w:name="_Toc45893695"/>
      <w:bookmarkStart w:id="5151" w:name="_Toc37260389"/>
      <w:bookmarkStart w:id="5152" w:name="_Toc61179568"/>
      <w:bookmarkStart w:id="5153" w:name="_Toc61179098"/>
      <w:bookmarkStart w:id="5154" w:name="_Toc104311099"/>
      <w:bookmarkStart w:id="5155" w:name="_Toc106126800"/>
      <w:bookmarkStart w:id="5156" w:name="_Toc106177113"/>
      <w:bookmarkStart w:id="5157" w:name="_Toc114242281"/>
      <w:bookmarkStart w:id="5158" w:name="_Toc123044277"/>
      <w:bookmarkStart w:id="5159" w:name="_Toc124157916"/>
      <w:bookmarkStart w:id="5160" w:name="_Toc124259839"/>
      <w:bookmarkStart w:id="5161" w:name="_Toc130584911"/>
      <w:bookmarkStart w:id="5162" w:name="_Toc137464567"/>
      <w:bookmarkStart w:id="5163" w:name="_Toc138884236"/>
      <w:bookmarkStart w:id="5164" w:name="_Toc145643437"/>
      <w:bookmarkStart w:id="5165" w:name="_Toc155469538"/>
      <w:bookmarkStart w:id="5166" w:name="_Toc161667884"/>
      <w:bookmarkStart w:id="5167" w:name="_Toc169708702"/>
      <w:bookmarkStart w:id="5168" w:name="_Toc176441605"/>
      <w:bookmarkStart w:id="5169" w:name="_Hlk500365921"/>
      <w:bookmarkStart w:id="5170" w:name="_Toc187246597"/>
      <w:r>
        <w:t>10.3.1</w:t>
      </w:r>
      <w:r>
        <w:tab/>
        <w:t>General</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70"/>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5171" w:name="_Toc53178410"/>
      <w:bookmarkStart w:id="5172" w:name="_Toc37267778"/>
      <w:bookmarkStart w:id="5173" w:name="_Toc67916865"/>
      <w:bookmarkStart w:id="5174" w:name="_Toc44712384"/>
      <w:bookmarkStart w:id="5175" w:name="_Toc53178861"/>
      <w:bookmarkStart w:id="5176" w:name="_Toc45893696"/>
      <w:bookmarkStart w:id="5177" w:name="_Toc90422874"/>
      <w:bookmarkStart w:id="5178" w:name="_Toc82622027"/>
      <w:bookmarkStart w:id="5179" w:name="_Toc29811916"/>
      <w:bookmarkStart w:id="5180" w:name="_Toc74663486"/>
      <w:bookmarkStart w:id="5181" w:name="_Toc36817468"/>
      <w:bookmarkStart w:id="5182" w:name="_Toc61179569"/>
      <w:bookmarkStart w:id="5183" w:name="_Toc61179099"/>
      <w:bookmarkStart w:id="5184" w:name="_Toc21127707"/>
      <w:bookmarkStart w:id="5185" w:name="_Toc37260390"/>
      <w:bookmarkStart w:id="5186" w:name="_Toc104311100"/>
      <w:bookmarkStart w:id="5187" w:name="_Toc106126801"/>
      <w:bookmarkStart w:id="5188" w:name="_Toc106177114"/>
      <w:bookmarkStart w:id="5189" w:name="_Toc114242282"/>
      <w:bookmarkStart w:id="5190" w:name="_Toc123044278"/>
      <w:bookmarkStart w:id="5191" w:name="_Toc124157917"/>
      <w:bookmarkStart w:id="5192" w:name="_Toc124259840"/>
      <w:bookmarkStart w:id="5193" w:name="_Toc130584912"/>
      <w:bookmarkStart w:id="5194" w:name="_Toc137464568"/>
      <w:bookmarkStart w:id="5195" w:name="_Toc138884237"/>
      <w:bookmarkStart w:id="5196" w:name="_Toc145643438"/>
      <w:bookmarkStart w:id="5197" w:name="_Toc155469539"/>
      <w:bookmarkStart w:id="5198" w:name="_Toc161667885"/>
      <w:bookmarkStart w:id="5199" w:name="_Toc169708703"/>
      <w:bookmarkStart w:id="5200" w:name="_Toc176441606"/>
      <w:bookmarkStart w:id="5201" w:name="_Toc187246598"/>
      <w:bookmarkEnd w:id="5169"/>
      <w:r>
        <w:t>10.3.2</w:t>
      </w:r>
      <w:r>
        <w:tab/>
        <w:t xml:space="preserve">Minimum requirement for </w:t>
      </w:r>
      <w:r>
        <w:rPr>
          <w:rFonts w:hint="eastAsia"/>
          <w:i/>
          <w:lang w:val="en-US" w:eastAsia="zh-CN"/>
        </w:rPr>
        <w:t>SAN</w:t>
      </w:r>
      <w:r>
        <w:rPr>
          <w:i/>
        </w:rPr>
        <w:t xml:space="preserve"> type 1-O</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202" w:name="_Toc21127709"/>
      <w:bookmarkStart w:id="5203" w:name="_Toc29811918"/>
      <w:bookmarkStart w:id="5204" w:name="_Toc36817470"/>
      <w:bookmarkStart w:id="5205" w:name="_Toc37260392"/>
      <w:bookmarkStart w:id="5206" w:name="_Toc37267780"/>
      <w:bookmarkStart w:id="5207" w:name="_Toc44712386"/>
      <w:bookmarkStart w:id="5208" w:name="_Toc45893698"/>
      <w:bookmarkStart w:id="5209" w:name="_Toc53178412"/>
      <w:bookmarkStart w:id="5210" w:name="_Toc53178863"/>
      <w:bookmarkStart w:id="5211" w:name="_Toc61179101"/>
      <w:bookmarkStart w:id="5212" w:name="_Toc61179571"/>
      <w:bookmarkStart w:id="5213" w:name="_Toc67916867"/>
      <w:bookmarkStart w:id="5214" w:name="_Toc74663488"/>
      <w:bookmarkStart w:id="5215" w:name="_Toc104311101"/>
      <w:bookmarkStart w:id="5216" w:name="_Toc106126802"/>
      <w:bookmarkStart w:id="5217"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6203B6" w14:paraId="31EC8C72" w14:textId="77777777" w:rsidTr="00D6277E">
        <w:trPr>
          <w:cantSplit/>
          <w:jc w:val="center"/>
        </w:trPr>
        <w:tc>
          <w:tcPr>
            <w:tcW w:w="2235" w:type="dxa"/>
            <w:vAlign w:val="center"/>
          </w:tcPr>
          <w:p w14:paraId="08FC58A6" w14:textId="77777777" w:rsidR="006203B6" w:rsidRDefault="006203B6" w:rsidP="006203B6">
            <w:pPr>
              <w:pStyle w:val="TAC"/>
            </w:pPr>
            <w:r>
              <w:rPr>
                <w:rFonts w:cs="Arial"/>
              </w:rPr>
              <w:t>5, 10, 15</w:t>
            </w:r>
          </w:p>
        </w:tc>
        <w:tc>
          <w:tcPr>
            <w:tcW w:w="1842" w:type="dxa"/>
            <w:vAlign w:val="center"/>
          </w:tcPr>
          <w:p w14:paraId="53E19FB6" w14:textId="77777777" w:rsidR="006203B6" w:rsidRDefault="006203B6" w:rsidP="006203B6">
            <w:pPr>
              <w:pStyle w:val="TAC"/>
              <w:rPr>
                <w:lang w:eastAsia="zh-CN"/>
              </w:rPr>
            </w:pPr>
            <w:r>
              <w:rPr>
                <w:rFonts w:cs="Arial"/>
                <w:lang w:eastAsia="zh-CN"/>
              </w:rPr>
              <w:t>15</w:t>
            </w:r>
          </w:p>
        </w:tc>
        <w:tc>
          <w:tcPr>
            <w:tcW w:w="3119" w:type="dxa"/>
            <w:vAlign w:val="center"/>
          </w:tcPr>
          <w:p w14:paraId="11B8E6EE" w14:textId="2F6776FB" w:rsidR="006203B6" w:rsidRDefault="006203B6" w:rsidP="006203B6">
            <w:pPr>
              <w:pStyle w:val="TAC"/>
            </w:pPr>
            <w:r>
              <w:rPr>
                <w:rFonts w:cs="Arial"/>
                <w:lang w:eastAsia="zh-CN"/>
              </w:rPr>
              <w:t>G-FR1-NTN-A1-1</w:t>
            </w:r>
          </w:p>
        </w:tc>
        <w:tc>
          <w:tcPr>
            <w:tcW w:w="2659" w:type="dxa"/>
            <w:vAlign w:val="center"/>
          </w:tcPr>
          <w:p w14:paraId="7D7FFBD1" w14:textId="77777777" w:rsidR="006203B6" w:rsidRDefault="006203B6" w:rsidP="006203B6">
            <w:pPr>
              <w:pStyle w:val="TAC"/>
            </w:pPr>
            <w:r>
              <w:t>-99.3</w:t>
            </w:r>
            <w:r>
              <w:rPr>
                <w:rFonts w:cs="Arial"/>
                <w:lang w:eastAsia="zh-CN"/>
              </w:rPr>
              <w:t xml:space="preserve"> </w:t>
            </w:r>
            <w:r>
              <w:rPr>
                <w:rFonts w:cs="Arial"/>
              </w:rPr>
              <w:t>- Δ</w:t>
            </w:r>
            <w:r>
              <w:rPr>
                <w:rFonts w:cs="Arial"/>
                <w:vertAlign w:val="subscript"/>
              </w:rPr>
              <w:t>OTAREFSENS</w:t>
            </w:r>
          </w:p>
        </w:tc>
      </w:tr>
      <w:tr w:rsidR="006203B6" w14:paraId="2B24E22B" w14:textId="77777777" w:rsidTr="00D6277E">
        <w:trPr>
          <w:cantSplit/>
          <w:jc w:val="center"/>
        </w:trPr>
        <w:tc>
          <w:tcPr>
            <w:tcW w:w="2235" w:type="dxa"/>
            <w:vAlign w:val="center"/>
          </w:tcPr>
          <w:p w14:paraId="5AD4AD48" w14:textId="77777777" w:rsidR="006203B6" w:rsidRDefault="006203B6" w:rsidP="006203B6">
            <w:pPr>
              <w:pStyle w:val="TAC"/>
            </w:pPr>
            <w:r>
              <w:rPr>
                <w:rFonts w:cs="Arial"/>
              </w:rPr>
              <w:t xml:space="preserve">10, 15 </w:t>
            </w:r>
          </w:p>
        </w:tc>
        <w:tc>
          <w:tcPr>
            <w:tcW w:w="1842" w:type="dxa"/>
            <w:vAlign w:val="center"/>
          </w:tcPr>
          <w:p w14:paraId="2C088204" w14:textId="77777777" w:rsidR="006203B6" w:rsidRDefault="006203B6" w:rsidP="006203B6">
            <w:pPr>
              <w:pStyle w:val="TAC"/>
              <w:rPr>
                <w:lang w:eastAsia="zh-CN"/>
              </w:rPr>
            </w:pPr>
            <w:r>
              <w:rPr>
                <w:rFonts w:cs="Arial"/>
                <w:lang w:eastAsia="zh-CN"/>
              </w:rPr>
              <w:t>30</w:t>
            </w:r>
          </w:p>
        </w:tc>
        <w:tc>
          <w:tcPr>
            <w:tcW w:w="3119" w:type="dxa"/>
            <w:vAlign w:val="center"/>
          </w:tcPr>
          <w:p w14:paraId="5D70ABA4" w14:textId="19AC6F4D" w:rsidR="006203B6" w:rsidRDefault="006203B6" w:rsidP="006203B6">
            <w:pPr>
              <w:pStyle w:val="TAC"/>
            </w:pPr>
            <w:r>
              <w:rPr>
                <w:rFonts w:cs="Arial"/>
                <w:lang w:eastAsia="zh-CN"/>
              </w:rPr>
              <w:t>G-FR1-NTN-A1-2</w:t>
            </w:r>
          </w:p>
        </w:tc>
        <w:tc>
          <w:tcPr>
            <w:tcW w:w="2659" w:type="dxa"/>
            <w:vAlign w:val="center"/>
          </w:tcPr>
          <w:p w14:paraId="4675AAC3" w14:textId="77777777" w:rsidR="006203B6" w:rsidRDefault="006203B6" w:rsidP="006203B6">
            <w:pPr>
              <w:pStyle w:val="TAC"/>
            </w:pPr>
            <w:r>
              <w:t xml:space="preserve">-99.4 </w:t>
            </w:r>
            <w:r>
              <w:rPr>
                <w:rFonts w:cs="Arial"/>
                <w:lang w:eastAsia="zh-CN"/>
              </w:rPr>
              <w:t xml:space="preserve"> </w:t>
            </w:r>
            <w:r>
              <w:rPr>
                <w:rFonts w:cs="Arial"/>
              </w:rPr>
              <w:t>- Δ</w:t>
            </w:r>
            <w:r>
              <w:rPr>
                <w:rFonts w:cs="Arial"/>
                <w:vertAlign w:val="subscript"/>
              </w:rPr>
              <w:t>OTAREFSENS</w:t>
            </w:r>
          </w:p>
        </w:tc>
      </w:tr>
      <w:tr w:rsidR="006203B6" w14:paraId="7ECFAD3F" w14:textId="77777777" w:rsidTr="00D6277E">
        <w:trPr>
          <w:cantSplit/>
          <w:jc w:val="center"/>
        </w:trPr>
        <w:tc>
          <w:tcPr>
            <w:tcW w:w="2235" w:type="dxa"/>
            <w:vAlign w:val="center"/>
          </w:tcPr>
          <w:p w14:paraId="4105519B" w14:textId="77777777" w:rsidR="006203B6" w:rsidRDefault="006203B6" w:rsidP="006203B6">
            <w:pPr>
              <w:pStyle w:val="TAC"/>
              <w:rPr>
                <w:lang w:eastAsia="zh-CN"/>
              </w:rPr>
            </w:pPr>
            <w:r>
              <w:rPr>
                <w:rFonts w:cs="Arial"/>
              </w:rPr>
              <w:t>10, 15</w:t>
            </w:r>
          </w:p>
        </w:tc>
        <w:tc>
          <w:tcPr>
            <w:tcW w:w="1842" w:type="dxa"/>
            <w:vAlign w:val="center"/>
          </w:tcPr>
          <w:p w14:paraId="041873D0" w14:textId="77777777" w:rsidR="006203B6" w:rsidRDefault="006203B6" w:rsidP="006203B6">
            <w:pPr>
              <w:pStyle w:val="TAC"/>
              <w:rPr>
                <w:lang w:eastAsia="zh-CN"/>
              </w:rPr>
            </w:pPr>
            <w:r>
              <w:rPr>
                <w:rFonts w:cs="Arial"/>
                <w:lang w:eastAsia="zh-CN"/>
              </w:rPr>
              <w:t>60</w:t>
            </w:r>
          </w:p>
        </w:tc>
        <w:tc>
          <w:tcPr>
            <w:tcW w:w="3119" w:type="dxa"/>
            <w:vAlign w:val="center"/>
          </w:tcPr>
          <w:p w14:paraId="391FB77F" w14:textId="5489AF5A" w:rsidR="006203B6" w:rsidRDefault="006203B6" w:rsidP="006203B6">
            <w:pPr>
              <w:pStyle w:val="TAC"/>
              <w:rPr>
                <w:lang w:eastAsia="zh-CN"/>
              </w:rPr>
            </w:pPr>
            <w:r>
              <w:rPr>
                <w:rFonts w:cs="Arial"/>
                <w:lang w:eastAsia="zh-CN"/>
              </w:rPr>
              <w:t>G-FR1-NTN-A1-3</w:t>
            </w:r>
          </w:p>
        </w:tc>
        <w:tc>
          <w:tcPr>
            <w:tcW w:w="2659" w:type="dxa"/>
            <w:vAlign w:val="center"/>
          </w:tcPr>
          <w:p w14:paraId="10CF612D" w14:textId="77777777" w:rsidR="006203B6" w:rsidRDefault="006203B6" w:rsidP="006203B6">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203B6" w14:paraId="437E7CAE" w14:textId="77777777" w:rsidTr="00D6277E">
        <w:trPr>
          <w:cantSplit/>
          <w:jc w:val="center"/>
        </w:trPr>
        <w:tc>
          <w:tcPr>
            <w:tcW w:w="2235" w:type="dxa"/>
            <w:vAlign w:val="center"/>
          </w:tcPr>
          <w:p w14:paraId="0036490B" w14:textId="77777777" w:rsidR="006203B6" w:rsidRDefault="006203B6" w:rsidP="006203B6">
            <w:pPr>
              <w:pStyle w:val="TAC"/>
              <w:rPr>
                <w:lang w:eastAsia="zh-CN"/>
              </w:rPr>
            </w:pPr>
            <w:r>
              <w:rPr>
                <w:rFonts w:cs="Arial"/>
              </w:rPr>
              <w:t xml:space="preserve">20 </w:t>
            </w:r>
          </w:p>
        </w:tc>
        <w:tc>
          <w:tcPr>
            <w:tcW w:w="1842" w:type="dxa"/>
            <w:vAlign w:val="center"/>
          </w:tcPr>
          <w:p w14:paraId="3D9CE7EA" w14:textId="77777777" w:rsidR="006203B6" w:rsidRDefault="006203B6" w:rsidP="006203B6">
            <w:pPr>
              <w:pStyle w:val="TAC"/>
              <w:rPr>
                <w:lang w:eastAsia="zh-CN"/>
              </w:rPr>
            </w:pPr>
            <w:r>
              <w:rPr>
                <w:rFonts w:cs="Arial"/>
                <w:lang w:eastAsia="zh-CN"/>
              </w:rPr>
              <w:t>15</w:t>
            </w:r>
          </w:p>
        </w:tc>
        <w:tc>
          <w:tcPr>
            <w:tcW w:w="3119" w:type="dxa"/>
            <w:vAlign w:val="center"/>
          </w:tcPr>
          <w:p w14:paraId="4779C956" w14:textId="755F0BF2" w:rsidR="006203B6" w:rsidRDefault="006203B6" w:rsidP="006203B6">
            <w:pPr>
              <w:pStyle w:val="TAC"/>
              <w:rPr>
                <w:lang w:eastAsia="zh-CN"/>
              </w:rPr>
            </w:pPr>
            <w:r>
              <w:rPr>
                <w:rFonts w:cs="Arial"/>
                <w:lang w:eastAsia="zh-CN"/>
              </w:rPr>
              <w:t>G-FR1-NTN-A1-4</w:t>
            </w:r>
          </w:p>
        </w:tc>
        <w:tc>
          <w:tcPr>
            <w:tcW w:w="2659" w:type="dxa"/>
            <w:vAlign w:val="center"/>
          </w:tcPr>
          <w:p w14:paraId="262DBB7D" w14:textId="77777777" w:rsidR="006203B6" w:rsidRDefault="006203B6" w:rsidP="006203B6">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203B6" w14:paraId="55C2FEB4" w14:textId="77777777" w:rsidTr="00D6277E">
        <w:trPr>
          <w:cantSplit/>
          <w:jc w:val="center"/>
        </w:trPr>
        <w:tc>
          <w:tcPr>
            <w:tcW w:w="2235" w:type="dxa"/>
            <w:vAlign w:val="center"/>
          </w:tcPr>
          <w:p w14:paraId="668209FB" w14:textId="77777777" w:rsidR="006203B6" w:rsidRDefault="006203B6" w:rsidP="006203B6">
            <w:pPr>
              <w:pStyle w:val="TAC"/>
              <w:rPr>
                <w:lang w:eastAsia="zh-CN"/>
              </w:rPr>
            </w:pPr>
            <w:r>
              <w:rPr>
                <w:rFonts w:cs="Arial"/>
              </w:rPr>
              <w:t>20</w:t>
            </w:r>
          </w:p>
        </w:tc>
        <w:tc>
          <w:tcPr>
            <w:tcW w:w="1842" w:type="dxa"/>
            <w:vAlign w:val="center"/>
          </w:tcPr>
          <w:p w14:paraId="25C5DC2B" w14:textId="77777777" w:rsidR="006203B6" w:rsidRDefault="006203B6" w:rsidP="006203B6">
            <w:pPr>
              <w:pStyle w:val="TAC"/>
              <w:rPr>
                <w:lang w:eastAsia="zh-CN"/>
              </w:rPr>
            </w:pPr>
            <w:r>
              <w:rPr>
                <w:rFonts w:cs="Arial"/>
                <w:lang w:eastAsia="zh-CN"/>
              </w:rPr>
              <w:t>30</w:t>
            </w:r>
          </w:p>
        </w:tc>
        <w:tc>
          <w:tcPr>
            <w:tcW w:w="3119" w:type="dxa"/>
            <w:vAlign w:val="center"/>
          </w:tcPr>
          <w:p w14:paraId="329C2C5F" w14:textId="51A8A045" w:rsidR="006203B6" w:rsidRDefault="006203B6" w:rsidP="006203B6">
            <w:pPr>
              <w:pStyle w:val="TAC"/>
              <w:rPr>
                <w:lang w:eastAsia="zh-CN"/>
              </w:rPr>
            </w:pPr>
            <w:r>
              <w:rPr>
                <w:rFonts w:cs="Arial"/>
                <w:lang w:eastAsia="zh-CN"/>
              </w:rPr>
              <w:t>G-FR1-NTN-A1-5</w:t>
            </w:r>
          </w:p>
        </w:tc>
        <w:tc>
          <w:tcPr>
            <w:tcW w:w="2659" w:type="dxa"/>
            <w:vAlign w:val="center"/>
          </w:tcPr>
          <w:p w14:paraId="2C5F0EAE" w14:textId="77777777" w:rsidR="006203B6" w:rsidRDefault="006203B6" w:rsidP="006203B6">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203B6" w14:paraId="71CE2B77" w14:textId="77777777" w:rsidTr="00D6277E">
        <w:trPr>
          <w:cantSplit/>
          <w:jc w:val="center"/>
        </w:trPr>
        <w:tc>
          <w:tcPr>
            <w:tcW w:w="2235" w:type="dxa"/>
            <w:vAlign w:val="center"/>
          </w:tcPr>
          <w:p w14:paraId="34B222E5" w14:textId="77777777" w:rsidR="006203B6" w:rsidRDefault="006203B6" w:rsidP="006203B6">
            <w:pPr>
              <w:pStyle w:val="TAC"/>
              <w:rPr>
                <w:lang w:eastAsia="zh-CN"/>
              </w:rPr>
            </w:pPr>
            <w:r>
              <w:rPr>
                <w:rFonts w:cs="Arial"/>
              </w:rPr>
              <w:t xml:space="preserve">20 </w:t>
            </w:r>
          </w:p>
        </w:tc>
        <w:tc>
          <w:tcPr>
            <w:tcW w:w="1842" w:type="dxa"/>
            <w:vAlign w:val="center"/>
          </w:tcPr>
          <w:p w14:paraId="30F18D6C" w14:textId="77777777" w:rsidR="006203B6" w:rsidRDefault="006203B6" w:rsidP="006203B6">
            <w:pPr>
              <w:pStyle w:val="TAC"/>
              <w:rPr>
                <w:lang w:eastAsia="zh-CN"/>
              </w:rPr>
            </w:pPr>
            <w:r>
              <w:rPr>
                <w:rFonts w:cs="Arial"/>
                <w:lang w:eastAsia="zh-CN"/>
              </w:rPr>
              <w:t>60</w:t>
            </w:r>
          </w:p>
        </w:tc>
        <w:tc>
          <w:tcPr>
            <w:tcW w:w="3119" w:type="dxa"/>
            <w:vAlign w:val="center"/>
          </w:tcPr>
          <w:p w14:paraId="3DCB4718" w14:textId="622A2475" w:rsidR="006203B6" w:rsidRDefault="006203B6" w:rsidP="006203B6">
            <w:pPr>
              <w:pStyle w:val="TAC"/>
              <w:rPr>
                <w:lang w:eastAsia="zh-CN"/>
              </w:rPr>
            </w:pPr>
            <w:r>
              <w:rPr>
                <w:rFonts w:cs="Arial"/>
                <w:lang w:eastAsia="zh-CN"/>
              </w:rPr>
              <w:t>G-FR1-NTN-A1-6</w:t>
            </w:r>
          </w:p>
        </w:tc>
        <w:tc>
          <w:tcPr>
            <w:tcW w:w="2659" w:type="dxa"/>
            <w:vAlign w:val="center"/>
          </w:tcPr>
          <w:p w14:paraId="3A733BE9" w14:textId="77777777" w:rsidR="006203B6" w:rsidRDefault="006203B6" w:rsidP="006203B6">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6203B6" w14:paraId="4A55512F" w14:textId="77777777" w:rsidTr="00D6277E">
        <w:trPr>
          <w:cantSplit/>
          <w:jc w:val="center"/>
        </w:trPr>
        <w:tc>
          <w:tcPr>
            <w:tcW w:w="2235" w:type="dxa"/>
            <w:vAlign w:val="center"/>
          </w:tcPr>
          <w:p w14:paraId="6AF36847" w14:textId="77777777" w:rsidR="006203B6" w:rsidRDefault="006203B6" w:rsidP="006203B6">
            <w:pPr>
              <w:pStyle w:val="TAC"/>
            </w:pPr>
            <w:r>
              <w:rPr>
                <w:rFonts w:cs="Arial"/>
              </w:rPr>
              <w:t>5, 10, 15</w:t>
            </w:r>
          </w:p>
        </w:tc>
        <w:tc>
          <w:tcPr>
            <w:tcW w:w="1842" w:type="dxa"/>
            <w:vAlign w:val="center"/>
          </w:tcPr>
          <w:p w14:paraId="16F466AE" w14:textId="77777777" w:rsidR="006203B6" w:rsidRDefault="006203B6" w:rsidP="006203B6">
            <w:pPr>
              <w:pStyle w:val="TAC"/>
              <w:rPr>
                <w:lang w:eastAsia="zh-CN"/>
              </w:rPr>
            </w:pPr>
            <w:r>
              <w:rPr>
                <w:rFonts w:cs="Arial"/>
                <w:lang w:eastAsia="zh-CN"/>
              </w:rPr>
              <w:t>15</w:t>
            </w:r>
          </w:p>
        </w:tc>
        <w:tc>
          <w:tcPr>
            <w:tcW w:w="3119" w:type="dxa"/>
            <w:vAlign w:val="center"/>
          </w:tcPr>
          <w:p w14:paraId="3913D07E" w14:textId="68E03967" w:rsidR="006203B6" w:rsidRDefault="006203B6" w:rsidP="006203B6">
            <w:pPr>
              <w:pStyle w:val="TAC"/>
            </w:pPr>
            <w:r>
              <w:rPr>
                <w:rFonts w:cs="Arial"/>
                <w:lang w:eastAsia="zh-CN"/>
              </w:rPr>
              <w:t>G-FR1-NTN-A1-1</w:t>
            </w:r>
          </w:p>
        </w:tc>
        <w:tc>
          <w:tcPr>
            <w:tcW w:w="2659" w:type="dxa"/>
            <w:vAlign w:val="center"/>
          </w:tcPr>
          <w:p w14:paraId="48323CDA" w14:textId="77777777" w:rsidR="006203B6" w:rsidRDefault="006203B6" w:rsidP="006203B6">
            <w:pPr>
              <w:pStyle w:val="TAC"/>
            </w:pPr>
            <w:r>
              <w:t xml:space="preserve">-102.4 </w:t>
            </w:r>
            <w:r>
              <w:rPr>
                <w:rFonts w:cs="Arial"/>
                <w:lang w:eastAsia="zh-CN"/>
              </w:rPr>
              <w:t xml:space="preserve"> </w:t>
            </w:r>
            <w:r>
              <w:rPr>
                <w:rFonts w:cs="Arial"/>
              </w:rPr>
              <w:t>- Δ</w:t>
            </w:r>
            <w:r>
              <w:rPr>
                <w:rFonts w:cs="Arial"/>
                <w:vertAlign w:val="subscript"/>
              </w:rPr>
              <w:t>OTAREFSENS</w:t>
            </w:r>
          </w:p>
        </w:tc>
      </w:tr>
      <w:tr w:rsidR="006203B6" w14:paraId="43C51C26" w14:textId="77777777" w:rsidTr="00D6277E">
        <w:trPr>
          <w:cantSplit/>
          <w:jc w:val="center"/>
        </w:trPr>
        <w:tc>
          <w:tcPr>
            <w:tcW w:w="2235" w:type="dxa"/>
            <w:vAlign w:val="center"/>
          </w:tcPr>
          <w:p w14:paraId="461857AF" w14:textId="77777777" w:rsidR="006203B6" w:rsidRDefault="006203B6" w:rsidP="006203B6">
            <w:pPr>
              <w:pStyle w:val="TAC"/>
            </w:pPr>
            <w:r>
              <w:rPr>
                <w:rFonts w:cs="Arial"/>
              </w:rPr>
              <w:t xml:space="preserve">10, 15 </w:t>
            </w:r>
          </w:p>
        </w:tc>
        <w:tc>
          <w:tcPr>
            <w:tcW w:w="1842" w:type="dxa"/>
            <w:vAlign w:val="center"/>
          </w:tcPr>
          <w:p w14:paraId="2EE8A5B9" w14:textId="77777777" w:rsidR="006203B6" w:rsidRDefault="006203B6" w:rsidP="006203B6">
            <w:pPr>
              <w:pStyle w:val="TAC"/>
              <w:rPr>
                <w:lang w:eastAsia="zh-CN"/>
              </w:rPr>
            </w:pPr>
            <w:r>
              <w:rPr>
                <w:rFonts w:cs="Arial"/>
                <w:lang w:eastAsia="zh-CN"/>
              </w:rPr>
              <w:t>30</w:t>
            </w:r>
          </w:p>
        </w:tc>
        <w:tc>
          <w:tcPr>
            <w:tcW w:w="3119" w:type="dxa"/>
            <w:vAlign w:val="center"/>
          </w:tcPr>
          <w:p w14:paraId="2E2A792F" w14:textId="13FE117E" w:rsidR="006203B6" w:rsidRDefault="006203B6" w:rsidP="006203B6">
            <w:pPr>
              <w:pStyle w:val="TAC"/>
            </w:pPr>
            <w:r>
              <w:rPr>
                <w:rFonts w:cs="Arial"/>
                <w:lang w:eastAsia="zh-CN"/>
              </w:rPr>
              <w:t>G-FR1-NTN-A1-2</w:t>
            </w:r>
          </w:p>
        </w:tc>
        <w:tc>
          <w:tcPr>
            <w:tcW w:w="2659" w:type="dxa"/>
            <w:vAlign w:val="center"/>
          </w:tcPr>
          <w:p w14:paraId="2E77C4C9" w14:textId="77777777" w:rsidR="006203B6" w:rsidRDefault="006203B6" w:rsidP="006203B6">
            <w:pPr>
              <w:pStyle w:val="TAC"/>
            </w:pPr>
            <w:r>
              <w:t>-102.5</w:t>
            </w:r>
            <w:r>
              <w:rPr>
                <w:rFonts w:cs="Arial"/>
                <w:lang w:eastAsia="zh-CN"/>
              </w:rPr>
              <w:t xml:space="preserve"> </w:t>
            </w:r>
            <w:r>
              <w:rPr>
                <w:rFonts w:cs="Arial"/>
              </w:rPr>
              <w:t>- Δ</w:t>
            </w:r>
            <w:r>
              <w:rPr>
                <w:rFonts w:cs="Arial"/>
                <w:vertAlign w:val="subscript"/>
              </w:rPr>
              <w:t>OTAREFSENS</w:t>
            </w:r>
          </w:p>
        </w:tc>
      </w:tr>
      <w:tr w:rsidR="006203B6" w14:paraId="0CD89853" w14:textId="77777777" w:rsidTr="00D6277E">
        <w:trPr>
          <w:cantSplit/>
          <w:jc w:val="center"/>
        </w:trPr>
        <w:tc>
          <w:tcPr>
            <w:tcW w:w="2235" w:type="dxa"/>
            <w:vAlign w:val="center"/>
          </w:tcPr>
          <w:p w14:paraId="7BD5C26E" w14:textId="77777777" w:rsidR="006203B6" w:rsidRDefault="006203B6" w:rsidP="006203B6">
            <w:pPr>
              <w:pStyle w:val="TAC"/>
              <w:rPr>
                <w:lang w:eastAsia="zh-CN"/>
              </w:rPr>
            </w:pPr>
            <w:r>
              <w:rPr>
                <w:rFonts w:cs="Arial"/>
              </w:rPr>
              <w:t>10, 15</w:t>
            </w:r>
          </w:p>
        </w:tc>
        <w:tc>
          <w:tcPr>
            <w:tcW w:w="1842" w:type="dxa"/>
            <w:vAlign w:val="center"/>
          </w:tcPr>
          <w:p w14:paraId="5290F3FD" w14:textId="77777777" w:rsidR="006203B6" w:rsidRDefault="006203B6" w:rsidP="006203B6">
            <w:pPr>
              <w:pStyle w:val="TAC"/>
              <w:rPr>
                <w:lang w:eastAsia="zh-CN"/>
              </w:rPr>
            </w:pPr>
            <w:r>
              <w:rPr>
                <w:rFonts w:cs="Arial"/>
                <w:lang w:eastAsia="zh-CN"/>
              </w:rPr>
              <w:t>60</w:t>
            </w:r>
          </w:p>
        </w:tc>
        <w:tc>
          <w:tcPr>
            <w:tcW w:w="3119" w:type="dxa"/>
            <w:vAlign w:val="center"/>
          </w:tcPr>
          <w:p w14:paraId="1DED1ED5" w14:textId="1987E4FE" w:rsidR="006203B6" w:rsidRDefault="006203B6" w:rsidP="006203B6">
            <w:pPr>
              <w:pStyle w:val="TAC"/>
              <w:rPr>
                <w:lang w:eastAsia="zh-CN"/>
              </w:rPr>
            </w:pPr>
            <w:r>
              <w:rPr>
                <w:rFonts w:cs="Arial"/>
                <w:lang w:eastAsia="zh-CN"/>
              </w:rPr>
              <w:t>G-FR1-NTN-A1-3</w:t>
            </w:r>
          </w:p>
        </w:tc>
        <w:tc>
          <w:tcPr>
            <w:tcW w:w="2659" w:type="dxa"/>
            <w:vAlign w:val="center"/>
          </w:tcPr>
          <w:p w14:paraId="2CC496C4" w14:textId="77777777" w:rsidR="006203B6" w:rsidRDefault="006203B6" w:rsidP="006203B6">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203B6" w14:paraId="1762C097" w14:textId="77777777" w:rsidTr="00D6277E">
        <w:trPr>
          <w:cantSplit/>
          <w:jc w:val="center"/>
        </w:trPr>
        <w:tc>
          <w:tcPr>
            <w:tcW w:w="2235" w:type="dxa"/>
            <w:vAlign w:val="center"/>
          </w:tcPr>
          <w:p w14:paraId="6C5867B0" w14:textId="77777777" w:rsidR="006203B6" w:rsidRDefault="006203B6" w:rsidP="006203B6">
            <w:pPr>
              <w:pStyle w:val="TAC"/>
              <w:rPr>
                <w:lang w:eastAsia="zh-CN"/>
              </w:rPr>
            </w:pPr>
            <w:r>
              <w:rPr>
                <w:rFonts w:cs="Arial"/>
              </w:rPr>
              <w:t xml:space="preserve">20 </w:t>
            </w:r>
          </w:p>
        </w:tc>
        <w:tc>
          <w:tcPr>
            <w:tcW w:w="1842" w:type="dxa"/>
            <w:vAlign w:val="center"/>
          </w:tcPr>
          <w:p w14:paraId="168ECC57" w14:textId="77777777" w:rsidR="006203B6" w:rsidRDefault="006203B6" w:rsidP="006203B6">
            <w:pPr>
              <w:pStyle w:val="TAC"/>
              <w:rPr>
                <w:lang w:eastAsia="zh-CN"/>
              </w:rPr>
            </w:pPr>
            <w:r>
              <w:rPr>
                <w:rFonts w:cs="Arial"/>
                <w:lang w:eastAsia="zh-CN"/>
              </w:rPr>
              <w:t>15</w:t>
            </w:r>
          </w:p>
        </w:tc>
        <w:tc>
          <w:tcPr>
            <w:tcW w:w="3119" w:type="dxa"/>
            <w:vAlign w:val="center"/>
          </w:tcPr>
          <w:p w14:paraId="7F41F3C1" w14:textId="04A3039C" w:rsidR="006203B6" w:rsidRDefault="006203B6" w:rsidP="006203B6">
            <w:pPr>
              <w:pStyle w:val="TAC"/>
              <w:rPr>
                <w:lang w:eastAsia="zh-CN"/>
              </w:rPr>
            </w:pPr>
            <w:r>
              <w:rPr>
                <w:rFonts w:cs="Arial"/>
                <w:lang w:eastAsia="zh-CN"/>
              </w:rPr>
              <w:t>G-FR1-NTN-A1-4</w:t>
            </w:r>
          </w:p>
        </w:tc>
        <w:tc>
          <w:tcPr>
            <w:tcW w:w="2659" w:type="dxa"/>
            <w:vAlign w:val="center"/>
          </w:tcPr>
          <w:p w14:paraId="20311E43" w14:textId="77777777" w:rsidR="006203B6" w:rsidRDefault="006203B6" w:rsidP="006203B6">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203B6" w14:paraId="766D7590" w14:textId="77777777" w:rsidTr="00D6277E">
        <w:trPr>
          <w:cantSplit/>
          <w:jc w:val="center"/>
        </w:trPr>
        <w:tc>
          <w:tcPr>
            <w:tcW w:w="2235" w:type="dxa"/>
            <w:vAlign w:val="center"/>
          </w:tcPr>
          <w:p w14:paraId="428328F0" w14:textId="77777777" w:rsidR="006203B6" w:rsidRDefault="006203B6" w:rsidP="006203B6">
            <w:pPr>
              <w:pStyle w:val="TAC"/>
              <w:rPr>
                <w:lang w:eastAsia="zh-CN"/>
              </w:rPr>
            </w:pPr>
            <w:r>
              <w:rPr>
                <w:rFonts w:cs="Arial"/>
              </w:rPr>
              <w:t xml:space="preserve">20 </w:t>
            </w:r>
          </w:p>
        </w:tc>
        <w:tc>
          <w:tcPr>
            <w:tcW w:w="1842" w:type="dxa"/>
            <w:vAlign w:val="center"/>
          </w:tcPr>
          <w:p w14:paraId="3CC64EFD" w14:textId="77777777" w:rsidR="006203B6" w:rsidRDefault="006203B6" w:rsidP="006203B6">
            <w:pPr>
              <w:pStyle w:val="TAC"/>
              <w:rPr>
                <w:lang w:eastAsia="zh-CN"/>
              </w:rPr>
            </w:pPr>
            <w:r>
              <w:rPr>
                <w:rFonts w:cs="Arial"/>
                <w:lang w:eastAsia="zh-CN"/>
              </w:rPr>
              <w:t>30</w:t>
            </w:r>
          </w:p>
        </w:tc>
        <w:tc>
          <w:tcPr>
            <w:tcW w:w="3119" w:type="dxa"/>
            <w:vAlign w:val="center"/>
          </w:tcPr>
          <w:p w14:paraId="1ED1048C" w14:textId="0CEF9BC1" w:rsidR="006203B6" w:rsidRDefault="006203B6" w:rsidP="006203B6">
            <w:pPr>
              <w:pStyle w:val="TAC"/>
              <w:rPr>
                <w:lang w:eastAsia="zh-CN"/>
              </w:rPr>
            </w:pPr>
            <w:r>
              <w:rPr>
                <w:rFonts w:cs="Arial"/>
                <w:lang w:eastAsia="zh-CN"/>
              </w:rPr>
              <w:t>G-FR1-NTN-A1-5</w:t>
            </w:r>
          </w:p>
        </w:tc>
        <w:tc>
          <w:tcPr>
            <w:tcW w:w="2659" w:type="dxa"/>
            <w:vAlign w:val="center"/>
          </w:tcPr>
          <w:p w14:paraId="53A83105" w14:textId="77777777" w:rsidR="006203B6" w:rsidRDefault="006203B6" w:rsidP="006203B6">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203B6" w14:paraId="1101B120" w14:textId="77777777" w:rsidTr="00D6277E">
        <w:trPr>
          <w:cantSplit/>
          <w:jc w:val="center"/>
        </w:trPr>
        <w:tc>
          <w:tcPr>
            <w:tcW w:w="2235" w:type="dxa"/>
            <w:vAlign w:val="center"/>
          </w:tcPr>
          <w:p w14:paraId="604412F7" w14:textId="77777777" w:rsidR="006203B6" w:rsidRDefault="006203B6" w:rsidP="006203B6">
            <w:pPr>
              <w:pStyle w:val="TAC"/>
              <w:rPr>
                <w:lang w:eastAsia="zh-CN"/>
              </w:rPr>
            </w:pPr>
            <w:r>
              <w:rPr>
                <w:rFonts w:cs="Arial"/>
              </w:rPr>
              <w:t>20</w:t>
            </w:r>
          </w:p>
        </w:tc>
        <w:tc>
          <w:tcPr>
            <w:tcW w:w="1842" w:type="dxa"/>
            <w:vAlign w:val="center"/>
          </w:tcPr>
          <w:p w14:paraId="2E987F19" w14:textId="77777777" w:rsidR="006203B6" w:rsidRDefault="006203B6" w:rsidP="006203B6">
            <w:pPr>
              <w:pStyle w:val="TAC"/>
              <w:rPr>
                <w:lang w:eastAsia="zh-CN"/>
              </w:rPr>
            </w:pPr>
            <w:r>
              <w:rPr>
                <w:rFonts w:cs="Arial"/>
                <w:lang w:eastAsia="zh-CN"/>
              </w:rPr>
              <w:t>60</w:t>
            </w:r>
          </w:p>
        </w:tc>
        <w:tc>
          <w:tcPr>
            <w:tcW w:w="3119" w:type="dxa"/>
            <w:vAlign w:val="center"/>
          </w:tcPr>
          <w:p w14:paraId="2B50B51B" w14:textId="5BC1CDA0" w:rsidR="006203B6" w:rsidRDefault="006203B6" w:rsidP="006203B6">
            <w:pPr>
              <w:pStyle w:val="TAC"/>
              <w:rPr>
                <w:lang w:eastAsia="zh-CN"/>
              </w:rPr>
            </w:pPr>
            <w:r>
              <w:rPr>
                <w:rFonts w:cs="Arial"/>
                <w:lang w:eastAsia="zh-CN"/>
              </w:rPr>
              <w:t>G-FR1-NTN-A1-6</w:t>
            </w:r>
          </w:p>
        </w:tc>
        <w:tc>
          <w:tcPr>
            <w:tcW w:w="2659" w:type="dxa"/>
            <w:vAlign w:val="center"/>
          </w:tcPr>
          <w:p w14:paraId="52408A2D" w14:textId="77777777" w:rsidR="006203B6" w:rsidRDefault="006203B6" w:rsidP="006203B6">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5218" w:name="_Toc114242283"/>
      <w:bookmarkStart w:id="5219" w:name="_Toc123044279"/>
      <w:bookmarkStart w:id="5220" w:name="_Toc124157918"/>
      <w:bookmarkStart w:id="5221" w:name="_Toc124259841"/>
      <w:bookmarkStart w:id="5222" w:name="_Toc130584913"/>
      <w:bookmarkStart w:id="5223" w:name="_Toc137464569"/>
      <w:bookmarkStart w:id="5224" w:name="_Toc138884238"/>
      <w:bookmarkStart w:id="5225" w:name="_Toc145643439"/>
      <w:bookmarkStart w:id="5226" w:name="_Toc155469540"/>
      <w:bookmarkStart w:id="5227" w:name="_Toc161667886"/>
      <w:bookmarkStart w:id="5228" w:name="_Toc169708704"/>
      <w:bookmarkStart w:id="5229" w:name="_Toc176441607"/>
      <w:bookmarkStart w:id="5230" w:name="_Toc187246599"/>
      <w:r w:rsidRPr="00F95B02">
        <w:t>10.4</w:t>
      </w:r>
      <w:r w:rsidRPr="00F95B02">
        <w:tab/>
        <w:t xml:space="preserve">OTA </w:t>
      </w:r>
      <w:bookmarkEnd w:id="5202"/>
      <w:r w:rsidRPr="00F95B02">
        <w:t>dynamic range</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211E055A" w14:textId="5DDB7946" w:rsidR="006D6925" w:rsidRDefault="006D6925" w:rsidP="0090261D">
      <w:pPr>
        <w:pStyle w:val="Heading2"/>
      </w:pPr>
      <w:bookmarkStart w:id="5231" w:name="_Toc37260393"/>
      <w:bookmarkStart w:id="5232" w:name="_Toc45893699"/>
      <w:bookmarkStart w:id="5233" w:name="_Toc74663489"/>
      <w:bookmarkStart w:id="5234" w:name="_Toc82622030"/>
      <w:bookmarkStart w:id="5235" w:name="_Toc67916868"/>
      <w:bookmarkStart w:id="5236" w:name="_Toc29811919"/>
      <w:bookmarkStart w:id="5237" w:name="_Toc61179572"/>
      <w:bookmarkStart w:id="5238" w:name="_Toc37267781"/>
      <w:bookmarkStart w:id="5239" w:name="_Toc21127710"/>
      <w:bookmarkStart w:id="5240" w:name="_Toc44712387"/>
      <w:bookmarkStart w:id="5241" w:name="_Toc61179102"/>
      <w:bookmarkStart w:id="5242" w:name="_Toc53178413"/>
      <w:bookmarkStart w:id="5243" w:name="_Toc90422877"/>
      <w:bookmarkStart w:id="5244" w:name="_Toc36817471"/>
      <w:bookmarkStart w:id="5245" w:name="_Toc53178864"/>
      <w:bookmarkStart w:id="5246" w:name="_Toc104311102"/>
      <w:bookmarkStart w:id="5247" w:name="_Toc106126803"/>
      <w:bookmarkStart w:id="5248" w:name="_Toc106177116"/>
      <w:bookmarkStart w:id="5249" w:name="_Toc114242284"/>
      <w:bookmarkStart w:id="5250" w:name="_Toc123044280"/>
      <w:bookmarkStart w:id="5251" w:name="_Toc124157919"/>
      <w:bookmarkStart w:id="5252" w:name="_Toc124259842"/>
      <w:bookmarkStart w:id="5253" w:name="_Toc130584914"/>
      <w:bookmarkStart w:id="5254" w:name="_Toc137464570"/>
      <w:bookmarkStart w:id="5255" w:name="_Toc138884239"/>
      <w:bookmarkStart w:id="5256" w:name="_Toc145643440"/>
      <w:bookmarkStart w:id="5257" w:name="_Toc155469541"/>
      <w:bookmarkStart w:id="5258" w:name="_Toc161667887"/>
      <w:bookmarkStart w:id="5259" w:name="_Toc169708705"/>
      <w:bookmarkStart w:id="5260" w:name="_Toc176441608"/>
      <w:bookmarkStart w:id="5261" w:name="_Toc187246600"/>
      <w:r>
        <w:t>10.4.1</w:t>
      </w:r>
      <w:r>
        <w:tab/>
        <w:t>General</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262" w:name="_Toc61179573"/>
      <w:bookmarkStart w:id="5263" w:name="_Toc45893700"/>
      <w:bookmarkStart w:id="5264" w:name="_Toc44712388"/>
      <w:bookmarkStart w:id="5265" w:name="_Toc37267782"/>
      <w:bookmarkStart w:id="5266" w:name="_Toc90422878"/>
      <w:bookmarkStart w:id="5267" w:name="_Toc82622031"/>
      <w:bookmarkStart w:id="5268" w:name="_Toc67916869"/>
      <w:bookmarkStart w:id="5269" w:name="_Toc29811920"/>
      <w:bookmarkStart w:id="5270" w:name="_Toc61179103"/>
      <w:bookmarkStart w:id="5271" w:name="_Toc74663490"/>
      <w:bookmarkStart w:id="5272" w:name="_Toc21127711"/>
      <w:bookmarkStart w:id="5273" w:name="_Toc53178865"/>
      <w:bookmarkStart w:id="5274" w:name="_Toc53178414"/>
      <w:bookmarkStart w:id="5275" w:name="_Toc37260394"/>
      <w:bookmarkStart w:id="5276" w:name="_Toc36817472"/>
      <w:bookmarkStart w:id="5277" w:name="_Toc104311103"/>
      <w:bookmarkStart w:id="5278" w:name="_Toc106126804"/>
      <w:bookmarkStart w:id="5279" w:name="_Toc106177117"/>
      <w:bookmarkStart w:id="5280" w:name="_Toc114242285"/>
      <w:bookmarkStart w:id="5281" w:name="_Toc123044281"/>
      <w:bookmarkStart w:id="5282" w:name="_Toc124157920"/>
      <w:bookmarkStart w:id="5283" w:name="_Toc124259843"/>
      <w:bookmarkStart w:id="5284" w:name="_Toc130584915"/>
      <w:bookmarkStart w:id="5285" w:name="_Toc137464571"/>
      <w:bookmarkStart w:id="5286" w:name="_Toc138884240"/>
      <w:bookmarkStart w:id="5287" w:name="_Toc145643441"/>
      <w:bookmarkStart w:id="5288" w:name="_Toc155469542"/>
      <w:bookmarkStart w:id="5289" w:name="_Toc161667888"/>
      <w:bookmarkStart w:id="5290" w:name="_Toc169708706"/>
      <w:bookmarkStart w:id="5291" w:name="_Toc176441609"/>
      <w:bookmarkStart w:id="5292" w:name="_Toc187246601"/>
      <w:r>
        <w:t>10.4.2</w:t>
      </w:r>
      <w:r>
        <w:tab/>
        <w:t xml:space="preserve">Minimum requirement for </w:t>
      </w:r>
      <w:r>
        <w:rPr>
          <w:rFonts w:hint="eastAsia"/>
          <w:i/>
          <w:iCs/>
          <w:lang w:val="en-US" w:eastAsia="zh-CN"/>
        </w:rPr>
        <w:t>SAN</w:t>
      </w:r>
      <w:r>
        <w:rPr>
          <w:i/>
        </w:rPr>
        <w:t xml:space="preserve"> type 1-O</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5"/>
        <w:gridCol w:w="1701"/>
        <w:gridCol w:w="1560"/>
        <w:gridCol w:w="1709"/>
        <w:gridCol w:w="1549"/>
      </w:tblGrid>
      <w:tr w:rsidR="006D6925" w14:paraId="60D4FB22" w14:textId="77777777" w:rsidTr="006203B6">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405" w:type="dxa"/>
          </w:tcPr>
          <w:p w14:paraId="2FBEDE54" w14:textId="77777777" w:rsidR="006D6925" w:rsidRDefault="006D6925" w:rsidP="00DB39F1">
            <w:pPr>
              <w:pStyle w:val="TAH"/>
            </w:pPr>
            <w:r>
              <w:rPr>
                <w:lang w:eastAsia="zh-CN"/>
              </w:rPr>
              <w:t>Subcarrier spacing (kHz)</w:t>
            </w:r>
          </w:p>
        </w:tc>
        <w:tc>
          <w:tcPr>
            <w:tcW w:w="1701" w:type="dxa"/>
          </w:tcPr>
          <w:p w14:paraId="4864148E" w14:textId="77777777" w:rsidR="006D6925" w:rsidRDefault="006D6925" w:rsidP="00DB39F1">
            <w:pPr>
              <w:pStyle w:val="TAH"/>
            </w:pPr>
            <w:r>
              <w:t>Reference measurement channel</w:t>
            </w:r>
          </w:p>
        </w:tc>
        <w:tc>
          <w:tcPr>
            <w:tcW w:w="1560"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6203B6" w14:paraId="3AB57FE4" w14:textId="77777777" w:rsidTr="006203B6">
        <w:trPr>
          <w:cantSplit/>
          <w:jc w:val="center"/>
        </w:trPr>
        <w:tc>
          <w:tcPr>
            <w:tcW w:w="1709" w:type="dxa"/>
            <w:tcBorders>
              <w:bottom w:val="nil"/>
            </w:tcBorders>
            <w:vAlign w:val="center"/>
          </w:tcPr>
          <w:p w14:paraId="65B3357F" w14:textId="77777777" w:rsidR="006203B6" w:rsidRDefault="006203B6" w:rsidP="006203B6">
            <w:pPr>
              <w:pStyle w:val="TAC"/>
            </w:pPr>
            <w:r>
              <w:rPr>
                <w:rFonts w:cs="v5.0.0"/>
                <w:lang w:eastAsia="zh-CN"/>
              </w:rPr>
              <w:t>5</w:t>
            </w:r>
          </w:p>
        </w:tc>
        <w:tc>
          <w:tcPr>
            <w:tcW w:w="1405" w:type="dxa"/>
          </w:tcPr>
          <w:p w14:paraId="2718236D" w14:textId="77777777" w:rsidR="006203B6" w:rsidRDefault="006203B6" w:rsidP="006203B6">
            <w:pPr>
              <w:pStyle w:val="TAC"/>
            </w:pPr>
            <w:r>
              <w:rPr>
                <w:rFonts w:cs="v5.0.0"/>
                <w:lang w:eastAsia="zh-CN"/>
              </w:rPr>
              <w:t>15</w:t>
            </w:r>
          </w:p>
        </w:tc>
        <w:tc>
          <w:tcPr>
            <w:tcW w:w="1701" w:type="dxa"/>
            <w:vAlign w:val="center"/>
          </w:tcPr>
          <w:p w14:paraId="6413E1B7" w14:textId="1A9165A2" w:rsidR="006203B6" w:rsidRDefault="006203B6" w:rsidP="006203B6">
            <w:pPr>
              <w:pStyle w:val="TAC"/>
            </w:pPr>
            <w:r>
              <w:t>G-FR1-NTN-A2-1</w:t>
            </w:r>
          </w:p>
        </w:tc>
        <w:tc>
          <w:tcPr>
            <w:tcW w:w="1560" w:type="dxa"/>
            <w:vAlign w:val="center"/>
          </w:tcPr>
          <w:p w14:paraId="69C71081"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6203B6" w:rsidRDefault="006203B6" w:rsidP="006203B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6203B6" w:rsidRDefault="006203B6" w:rsidP="006203B6">
            <w:pPr>
              <w:pStyle w:val="TAC"/>
            </w:pPr>
            <w:r>
              <w:rPr>
                <w:rFonts w:cs="v5.0.0"/>
                <w:lang w:eastAsia="zh-CN"/>
              </w:rPr>
              <w:t>AWGN</w:t>
            </w:r>
          </w:p>
        </w:tc>
      </w:tr>
      <w:tr w:rsidR="006203B6" w14:paraId="3167AE8D" w14:textId="77777777" w:rsidTr="006203B6">
        <w:trPr>
          <w:cantSplit/>
          <w:jc w:val="center"/>
        </w:trPr>
        <w:tc>
          <w:tcPr>
            <w:tcW w:w="1709" w:type="dxa"/>
            <w:tcBorders>
              <w:top w:val="nil"/>
              <w:bottom w:val="single" w:sz="4" w:space="0" w:color="auto"/>
            </w:tcBorders>
            <w:vAlign w:val="center"/>
          </w:tcPr>
          <w:p w14:paraId="5FF81396" w14:textId="77777777" w:rsidR="006203B6" w:rsidRDefault="006203B6" w:rsidP="006203B6">
            <w:pPr>
              <w:pStyle w:val="TAC"/>
            </w:pPr>
          </w:p>
        </w:tc>
        <w:tc>
          <w:tcPr>
            <w:tcW w:w="1405" w:type="dxa"/>
          </w:tcPr>
          <w:p w14:paraId="4B143F74" w14:textId="77777777" w:rsidR="006203B6" w:rsidRDefault="006203B6" w:rsidP="006203B6">
            <w:pPr>
              <w:pStyle w:val="TAC"/>
            </w:pPr>
            <w:r>
              <w:rPr>
                <w:rFonts w:cs="v5.0.0"/>
                <w:lang w:eastAsia="zh-CN"/>
              </w:rPr>
              <w:t>30</w:t>
            </w:r>
          </w:p>
        </w:tc>
        <w:tc>
          <w:tcPr>
            <w:tcW w:w="1701" w:type="dxa"/>
            <w:vAlign w:val="center"/>
          </w:tcPr>
          <w:p w14:paraId="62D31670" w14:textId="4C4F938B" w:rsidR="006203B6" w:rsidRDefault="006203B6" w:rsidP="006203B6">
            <w:pPr>
              <w:pStyle w:val="TAC"/>
            </w:pPr>
            <w:r>
              <w:t>G-FR1-NTN-A2-2</w:t>
            </w:r>
          </w:p>
        </w:tc>
        <w:tc>
          <w:tcPr>
            <w:tcW w:w="1560" w:type="dxa"/>
            <w:vAlign w:val="center"/>
          </w:tcPr>
          <w:p w14:paraId="5710A399"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6203B6" w:rsidRDefault="006203B6" w:rsidP="006203B6">
            <w:pPr>
              <w:pStyle w:val="TAC"/>
            </w:pPr>
          </w:p>
        </w:tc>
        <w:tc>
          <w:tcPr>
            <w:tcW w:w="1549" w:type="dxa"/>
            <w:tcBorders>
              <w:top w:val="nil"/>
              <w:bottom w:val="single" w:sz="4" w:space="0" w:color="auto"/>
            </w:tcBorders>
            <w:vAlign w:val="center"/>
          </w:tcPr>
          <w:p w14:paraId="09663764" w14:textId="77777777" w:rsidR="006203B6" w:rsidRDefault="006203B6" w:rsidP="006203B6">
            <w:pPr>
              <w:pStyle w:val="TAC"/>
            </w:pPr>
          </w:p>
        </w:tc>
      </w:tr>
      <w:tr w:rsidR="006203B6" w14:paraId="79D75FD3" w14:textId="77777777" w:rsidTr="006203B6">
        <w:trPr>
          <w:cantSplit/>
          <w:jc w:val="center"/>
        </w:trPr>
        <w:tc>
          <w:tcPr>
            <w:tcW w:w="1709" w:type="dxa"/>
            <w:tcBorders>
              <w:bottom w:val="nil"/>
            </w:tcBorders>
            <w:vAlign w:val="center"/>
          </w:tcPr>
          <w:p w14:paraId="71A02C0A" w14:textId="77777777" w:rsidR="006203B6" w:rsidRDefault="006203B6" w:rsidP="006203B6">
            <w:pPr>
              <w:pStyle w:val="TAC"/>
            </w:pPr>
            <w:r>
              <w:rPr>
                <w:rFonts w:cs="v5.0.0"/>
                <w:lang w:eastAsia="zh-CN"/>
              </w:rPr>
              <w:t>10</w:t>
            </w:r>
          </w:p>
        </w:tc>
        <w:tc>
          <w:tcPr>
            <w:tcW w:w="1405" w:type="dxa"/>
          </w:tcPr>
          <w:p w14:paraId="28C66D27" w14:textId="77777777" w:rsidR="006203B6" w:rsidRDefault="006203B6" w:rsidP="006203B6">
            <w:pPr>
              <w:pStyle w:val="TAC"/>
            </w:pPr>
            <w:r>
              <w:rPr>
                <w:rFonts w:cs="v5.0.0"/>
                <w:lang w:eastAsia="zh-CN"/>
              </w:rPr>
              <w:t>15</w:t>
            </w:r>
          </w:p>
        </w:tc>
        <w:tc>
          <w:tcPr>
            <w:tcW w:w="1701" w:type="dxa"/>
            <w:vAlign w:val="center"/>
          </w:tcPr>
          <w:p w14:paraId="5F562BD6" w14:textId="7A921649" w:rsidR="006203B6" w:rsidRDefault="006203B6" w:rsidP="006203B6">
            <w:pPr>
              <w:pStyle w:val="TAC"/>
            </w:pPr>
            <w:r>
              <w:t>G-FR1-NTN-A2-1</w:t>
            </w:r>
          </w:p>
        </w:tc>
        <w:tc>
          <w:tcPr>
            <w:tcW w:w="1560" w:type="dxa"/>
            <w:vAlign w:val="center"/>
          </w:tcPr>
          <w:p w14:paraId="07DC9334"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6203B6" w:rsidRDefault="006203B6" w:rsidP="006203B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6203B6" w:rsidRDefault="006203B6" w:rsidP="006203B6">
            <w:pPr>
              <w:pStyle w:val="TAC"/>
            </w:pPr>
            <w:r>
              <w:rPr>
                <w:rFonts w:cs="v5.0.0"/>
                <w:lang w:eastAsia="zh-CN"/>
              </w:rPr>
              <w:t>AWGN</w:t>
            </w:r>
          </w:p>
        </w:tc>
      </w:tr>
      <w:tr w:rsidR="006203B6" w14:paraId="65F91278" w14:textId="77777777" w:rsidTr="006203B6">
        <w:trPr>
          <w:cantSplit/>
          <w:jc w:val="center"/>
        </w:trPr>
        <w:tc>
          <w:tcPr>
            <w:tcW w:w="1709" w:type="dxa"/>
            <w:tcBorders>
              <w:top w:val="nil"/>
              <w:bottom w:val="nil"/>
            </w:tcBorders>
            <w:vAlign w:val="center"/>
          </w:tcPr>
          <w:p w14:paraId="568424C7" w14:textId="77777777" w:rsidR="006203B6" w:rsidRDefault="006203B6" w:rsidP="006203B6">
            <w:pPr>
              <w:pStyle w:val="TAC"/>
            </w:pPr>
          </w:p>
        </w:tc>
        <w:tc>
          <w:tcPr>
            <w:tcW w:w="1405" w:type="dxa"/>
          </w:tcPr>
          <w:p w14:paraId="2683BB57" w14:textId="77777777" w:rsidR="006203B6" w:rsidRDefault="006203B6" w:rsidP="006203B6">
            <w:pPr>
              <w:pStyle w:val="TAC"/>
            </w:pPr>
            <w:r>
              <w:rPr>
                <w:rFonts w:cs="v5.0.0"/>
                <w:lang w:eastAsia="zh-CN"/>
              </w:rPr>
              <w:t>30</w:t>
            </w:r>
          </w:p>
        </w:tc>
        <w:tc>
          <w:tcPr>
            <w:tcW w:w="1701" w:type="dxa"/>
            <w:vAlign w:val="center"/>
          </w:tcPr>
          <w:p w14:paraId="26B6B24D" w14:textId="6C12D488" w:rsidR="006203B6" w:rsidRDefault="006203B6" w:rsidP="006203B6">
            <w:pPr>
              <w:pStyle w:val="TAC"/>
            </w:pPr>
            <w:r>
              <w:t>G-FR1-NTN-A2-2</w:t>
            </w:r>
          </w:p>
        </w:tc>
        <w:tc>
          <w:tcPr>
            <w:tcW w:w="1560" w:type="dxa"/>
            <w:vAlign w:val="center"/>
          </w:tcPr>
          <w:p w14:paraId="49E30891"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6203B6" w:rsidRDefault="006203B6" w:rsidP="006203B6">
            <w:pPr>
              <w:pStyle w:val="TAC"/>
            </w:pPr>
          </w:p>
        </w:tc>
        <w:tc>
          <w:tcPr>
            <w:tcW w:w="1549" w:type="dxa"/>
            <w:tcBorders>
              <w:top w:val="nil"/>
              <w:bottom w:val="nil"/>
            </w:tcBorders>
            <w:vAlign w:val="center"/>
          </w:tcPr>
          <w:p w14:paraId="313C00D7" w14:textId="77777777" w:rsidR="006203B6" w:rsidRDefault="006203B6" w:rsidP="006203B6">
            <w:pPr>
              <w:pStyle w:val="TAC"/>
            </w:pPr>
          </w:p>
        </w:tc>
      </w:tr>
      <w:tr w:rsidR="006203B6" w14:paraId="5C560EB8" w14:textId="77777777" w:rsidTr="006203B6">
        <w:trPr>
          <w:cantSplit/>
          <w:jc w:val="center"/>
        </w:trPr>
        <w:tc>
          <w:tcPr>
            <w:tcW w:w="1709" w:type="dxa"/>
            <w:tcBorders>
              <w:top w:val="nil"/>
              <w:bottom w:val="single" w:sz="4" w:space="0" w:color="auto"/>
            </w:tcBorders>
            <w:vAlign w:val="center"/>
          </w:tcPr>
          <w:p w14:paraId="1F4661AF" w14:textId="77777777" w:rsidR="006203B6" w:rsidRDefault="006203B6" w:rsidP="006203B6">
            <w:pPr>
              <w:pStyle w:val="TAC"/>
            </w:pPr>
          </w:p>
        </w:tc>
        <w:tc>
          <w:tcPr>
            <w:tcW w:w="1405" w:type="dxa"/>
          </w:tcPr>
          <w:p w14:paraId="6A1E331D" w14:textId="77777777" w:rsidR="006203B6" w:rsidRDefault="006203B6" w:rsidP="006203B6">
            <w:pPr>
              <w:pStyle w:val="TAC"/>
            </w:pPr>
            <w:r>
              <w:rPr>
                <w:rFonts w:cs="v5.0.0"/>
                <w:lang w:eastAsia="zh-CN"/>
              </w:rPr>
              <w:t>60</w:t>
            </w:r>
          </w:p>
        </w:tc>
        <w:tc>
          <w:tcPr>
            <w:tcW w:w="1701" w:type="dxa"/>
            <w:vAlign w:val="center"/>
          </w:tcPr>
          <w:p w14:paraId="239BD6C0" w14:textId="46637298" w:rsidR="006203B6" w:rsidRDefault="006203B6" w:rsidP="006203B6">
            <w:pPr>
              <w:pStyle w:val="TAC"/>
            </w:pPr>
            <w:r>
              <w:t>G-FR1-NTN-A2-3</w:t>
            </w:r>
          </w:p>
        </w:tc>
        <w:tc>
          <w:tcPr>
            <w:tcW w:w="1560" w:type="dxa"/>
            <w:vAlign w:val="center"/>
          </w:tcPr>
          <w:p w14:paraId="2C8A36DA" w14:textId="77777777" w:rsidR="006203B6" w:rsidRDefault="006203B6" w:rsidP="006203B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6203B6" w:rsidRDefault="006203B6" w:rsidP="006203B6">
            <w:pPr>
              <w:pStyle w:val="TAC"/>
            </w:pPr>
          </w:p>
        </w:tc>
        <w:tc>
          <w:tcPr>
            <w:tcW w:w="1549" w:type="dxa"/>
            <w:tcBorders>
              <w:top w:val="nil"/>
              <w:bottom w:val="single" w:sz="4" w:space="0" w:color="auto"/>
            </w:tcBorders>
            <w:vAlign w:val="center"/>
          </w:tcPr>
          <w:p w14:paraId="0805A9F7" w14:textId="77777777" w:rsidR="006203B6" w:rsidRDefault="006203B6" w:rsidP="006203B6">
            <w:pPr>
              <w:pStyle w:val="TAC"/>
            </w:pPr>
          </w:p>
        </w:tc>
      </w:tr>
      <w:tr w:rsidR="006203B6" w14:paraId="5A1C6A2A" w14:textId="77777777" w:rsidTr="006203B6">
        <w:trPr>
          <w:cantSplit/>
          <w:jc w:val="center"/>
        </w:trPr>
        <w:tc>
          <w:tcPr>
            <w:tcW w:w="1709" w:type="dxa"/>
            <w:tcBorders>
              <w:bottom w:val="nil"/>
            </w:tcBorders>
            <w:vAlign w:val="center"/>
          </w:tcPr>
          <w:p w14:paraId="6C7F8634" w14:textId="77777777" w:rsidR="006203B6" w:rsidRDefault="006203B6" w:rsidP="006203B6">
            <w:pPr>
              <w:pStyle w:val="TAC"/>
            </w:pPr>
            <w:r>
              <w:rPr>
                <w:rFonts w:cs="v5.0.0"/>
                <w:lang w:eastAsia="zh-CN"/>
              </w:rPr>
              <w:t>15</w:t>
            </w:r>
          </w:p>
        </w:tc>
        <w:tc>
          <w:tcPr>
            <w:tcW w:w="1405" w:type="dxa"/>
          </w:tcPr>
          <w:p w14:paraId="734C5F2A" w14:textId="77777777" w:rsidR="006203B6" w:rsidRDefault="006203B6" w:rsidP="006203B6">
            <w:pPr>
              <w:pStyle w:val="TAC"/>
              <w:rPr>
                <w:rFonts w:cs="v5.0.0"/>
                <w:lang w:eastAsia="zh-CN"/>
              </w:rPr>
            </w:pPr>
            <w:r>
              <w:rPr>
                <w:rFonts w:cs="v5.0.0"/>
                <w:lang w:eastAsia="zh-CN"/>
              </w:rPr>
              <w:t>15</w:t>
            </w:r>
          </w:p>
        </w:tc>
        <w:tc>
          <w:tcPr>
            <w:tcW w:w="1701" w:type="dxa"/>
            <w:vAlign w:val="center"/>
          </w:tcPr>
          <w:p w14:paraId="53EBCC36" w14:textId="4CE2C6C9" w:rsidR="006203B6" w:rsidRDefault="006203B6" w:rsidP="006203B6">
            <w:pPr>
              <w:pStyle w:val="TAC"/>
            </w:pPr>
            <w:r>
              <w:t>G-FR1-NTN-A2-1</w:t>
            </w:r>
          </w:p>
        </w:tc>
        <w:tc>
          <w:tcPr>
            <w:tcW w:w="1560" w:type="dxa"/>
            <w:vAlign w:val="center"/>
          </w:tcPr>
          <w:p w14:paraId="18061A7F" w14:textId="77777777" w:rsidR="006203B6" w:rsidRDefault="006203B6" w:rsidP="006203B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6203B6" w:rsidRDefault="006203B6" w:rsidP="006203B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6203B6" w:rsidRDefault="006203B6" w:rsidP="006203B6">
            <w:pPr>
              <w:pStyle w:val="TAC"/>
            </w:pPr>
            <w:r>
              <w:rPr>
                <w:rFonts w:cs="v5.0.0"/>
                <w:lang w:eastAsia="zh-CN"/>
              </w:rPr>
              <w:t>AWGN</w:t>
            </w:r>
          </w:p>
        </w:tc>
      </w:tr>
      <w:tr w:rsidR="006203B6" w14:paraId="316CDE34" w14:textId="77777777" w:rsidTr="006203B6">
        <w:trPr>
          <w:cantSplit/>
          <w:jc w:val="center"/>
        </w:trPr>
        <w:tc>
          <w:tcPr>
            <w:tcW w:w="1709" w:type="dxa"/>
            <w:tcBorders>
              <w:top w:val="nil"/>
              <w:bottom w:val="nil"/>
            </w:tcBorders>
            <w:vAlign w:val="center"/>
          </w:tcPr>
          <w:p w14:paraId="0F21C093" w14:textId="77777777" w:rsidR="006203B6" w:rsidRDefault="006203B6" w:rsidP="006203B6">
            <w:pPr>
              <w:pStyle w:val="TAC"/>
            </w:pPr>
          </w:p>
        </w:tc>
        <w:tc>
          <w:tcPr>
            <w:tcW w:w="1405" w:type="dxa"/>
          </w:tcPr>
          <w:p w14:paraId="1CE58FC9" w14:textId="77777777" w:rsidR="006203B6" w:rsidRDefault="006203B6" w:rsidP="006203B6">
            <w:pPr>
              <w:pStyle w:val="TAC"/>
              <w:rPr>
                <w:rFonts w:cs="v5.0.0"/>
                <w:lang w:eastAsia="zh-CN"/>
              </w:rPr>
            </w:pPr>
            <w:r>
              <w:rPr>
                <w:rFonts w:cs="v5.0.0"/>
                <w:lang w:eastAsia="zh-CN"/>
              </w:rPr>
              <w:t>30</w:t>
            </w:r>
          </w:p>
        </w:tc>
        <w:tc>
          <w:tcPr>
            <w:tcW w:w="1701" w:type="dxa"/>
            <w:vAlign w:val="center"/>
          </w:tcPr>
          <w:p w14:paraId="2DC9D754" w14:textId="3A7AF4D4" w:rsidR="006203B6" w:rsidRDefault="006203B6" w:rsidP="006203B6">
            <w:pPr>
              <w:pStyle w:val="TAC"/>
            </w:pPr>
            <w:r>
              <w:t>G-FR1-NTN-A2-2</w:t>
            </w:r>
          </w:p>
        </w:tc>
        <w:tc>
          <w:tcPr>
            <w:tcW w:w="1560" w:type="dxa"/>
            <w:vAlign w:val="center"/>
          </w:tcPr>
          <w:p w14:paraId="33568C08"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6203B6" w:rsidRDefault="006203B6" w:rsidP="006203B6">
            <w:pPr>
              <w:pStyle w:val="TAC"/>
            </w:pPr>
          </w:p>
        </w:tc>
        <w:tc>
          <w:tcPr>
            <w:tcW w:w="1549" w:type="dxa"/>
            <w:tcBorders>
              <w:top w:val="nil"/>
              <w:bottom w:val="nil"/>
            </w:tcBorders>
            <w:vAlign w:val="center"/>
          </w:tcPr>
          <w:p w14:paraId="2A08DF57" w14:textId="77777777" w:rsidR="006203B6" w:rsidRDefault="006203B6" w:rsidP="006203B6">
            <w:pPr>
              <w:pStyle w:val="TAC"/>
            </w:pPr>
          </w:p>
        </w:tc>
      </w:tr>
      <w:tr w:rsidR="006203B6" w14:paraId="3D3FF537" w14:textId="77777777" w:rsidTr="006203B6">
        <w:trPr>
          <w:cantSplit/>
          <w:jc w:val="center"/>
        </w:trPr>
        <w:tc>
          <w:tcPr>
            <w:tcW w:w="1709" w:type="dxa"/>
            <w:tcBorders>
              <w:top w:val="nil"/>
              <w:bottom w:val="single" w:sz="4" w:space="0" w:color="auto"/>
            </w:tcBorders>
            <w:vAlign w:val="center"/>
          </w:tcPr>
          <w:p w14:paraId="38954350" w14:textId="77777777" w:rsidR="006203B6" w:rsidRDefault="006203B6" w:rsidP="006203B6">
            <w:pPr>
              <w:pStyle w:val="TAC"/>
            </w:pPr>
          </w:p>
        </w:tc>
        <w:tc>
          <w:tcPr>
            <w:tcW w:w="1405" w:type="dxa"/>
          </w:tcPr>
          <w:p w14:paraId="51442668" w14:textId="77777777" w:rsidR="006203B6" w:rsidRDefault="006203B6" w:rsidP="006203B6">
            <w:pPr>
              <w:pStyle w:val="TAC"/>
              <w:rPr>
                <w:rFonts w:cs="v5.0.0"/>
                <w:lang w:eastAsia="zh-CN"/>
              </w:rPr>
            </w:pPr>
            <w:r>
              <w:rPr>
                <w:rFonts w:cs="v5.0.0"/>
                <w:lang w:eastAsia="zh-CN"/>
              </w:rPr>
              <w:t>60</w:t>
            </w:r>
          </w:p>
        </w:tc>
        <w:tc>
          <w:tcPr>
            <w:tcW w:w="1701" w:type="dxa"/>
            <w:vAlign w:val="center"/>
          </w:tcPr>
          <w:p w14:paraId="3E825586" w14:textId="25499695" w:rsidR="006203B6" w:rsidRDefault="006203B6" w:rsidP="006203B6">
            <w:pPr>
              <w:pStyle w:val="TAC"/>
            </w:pPr>
            <w:r>
              <w:t>G-FR1-NTN-A2-3</w:t>
            </w:r>
          </w:p>
        </w:tc>
        <w:tc>
          <w:tcPr>
            <w:tcW w:w="1560" w:type="dxa"/>
            <w:vAlign w:val="center"/>
          </w:tcPr>
          <w:p w14:paraId="2917C52E" w14:textId="77777777" w:rsidR="006203B6" w:rsidRDefault="006203B6" w:rsidP="006203B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6203B6" w:rsidRDefault="006203B6" w:rsidP="006203B6">
            <w:pPr>
              <w:pStyle w:val="TAC"/>
            </w:pPr>
          </w:p>
        </w:tc>
        <w:tc>
          <w:tcPr>
            <w:tcW w:w="1549" w:type="dxa"/>
            <w:tcBorders>
              <w:top w:val="nil"/>
              <w:bottom w:val="single" w:sz="4" w:space="0" w:color="auto"/>
            </w:tcBorders>
            <w:vAlign w:val="center"/>
          </w:tcPr>
          <w:p w14:paraId="29019864" w14:textId="77777777" w:rsidR="006203B6" w:rsidRDefault="006203B6" w:rsidP="006203B6">
            <w:pPr>
              <w:pStyle w:val="TAC"/>
            </w:pPr>
          </w:p>
        </w:tc>
      </w:tr>
      <w:tr w:rsidR="006203B6" w14:paraId="56398078" w14:textId="77777777" w:rsidTr="006203B6">
        <w:trPr>
          <w:cantSplit/>
          <w:jc w:val="center"/>
        </w:trPr>
        <w:tc>
          <w:tcPr>
            <w:tcW w:w="1709" w:type="dxa"/>
            <w:tcBorders>
              <w:bottom w:val="nil"/>
            </w:tcBorders>
            <w:vAlign w:val="center"/>
          </w:tcPr>
          <w:p w14:paraId="59AF245B" w14:textId="77777777" w:rsidR="006203B6" w:rsidRDefault="006203B6" w:rsidP="006203B6">
            <w:pPr>
              <w:pStyle w:val="TAC"/>
            </w:pPr>
            <w:r>
              <w:rPr>
                <w:rFonts w:cs="v5.0.0"/>
                <w:lang w:eastAsia="zh-CN"/>
              </w:rPr>
              <w:t>20</w:t>
            </w:r>
          </w:p>
        </w:tc>
        <w:tc>
          <w:tcPr>
            <w:tcW w:w="1405" w:type="dxa"/>
          </w:tcPr>
          <w:p w14:paraId="2F12AE0C" w14:textId="77777777" w:rsidR="006203B6" w:rsidRDefault="006203B6" w:rsidP="006203B6">
            <w:pPr>
              <w:pStyle w:val="TAC"/>
              <w:rPr>
                <w:rFonts w:cs="v5.0.0"/>
                <w:lang w:eastAsia="zh-CN"/>
              </w:rPr>
            </w:pPr>
            <w:r>
              <w:rPr>
                <w:rFonts w:cs="v5.0.0"/>
                <w:lang w:eastAsia="zh-CN"/>
              </w:rPr>
              <w:t>15</w:t>
            </w:r>
          </w:p>
        </w:tc>
        <w:tc>
          <w:tcPr>
            <w:tcW w:w="1701" w:type="dxa"/>
            <w:vAlign w:val="center"/>
          </w:tcPr>
          <w:p w14:paraId="7AABC6EA" w14:textId="2F833070" w:rsidR="006203B6" w:rsidRDefault="006203B6" w:rsidP="006203B6">
            <w:pPr>
              <w:pStyle w:val="TAC"/>
            </w:pPr>
            <w:r>
              <w:t>G-FR1-NTN-A2-4</w:t>
            </w:r>
          </w:p>
        </w:tc>
        <w:tc>
          <w:tcPr>
            <w:tcW w:w="1560" w:type="dxa"/>
            <w:vAlign w:val="center"/>
          </w:tcPr>
          <w:p w14:paraId="2AFB06EE"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6203B6" w:rsidRDefault="006203B6" w:rsidP="006203B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6203B6" w:rsidRDefault="006203B6" w:rsidP="006203B6">
            <w:pPr>
              <w:pStyle w:val="TAC"/>
            </w:pPr>
            <w:r>
              <w:rPr>
                <w:rFonts w:cs="v5.0.0"/>
                <w:lang w:eastAsia="zh-CN"/>
              </w:rPr>
              <w:t>AWGN</w:t>
            </w:r>
          </w:p>
        </w:tc>
      </w:tr>
      <w:tr w:rsidR="006203B6" w14:paraId="0A06D3CA" w14:textId="77777777" w:rsidTr="006203B6">
        <w:trPr>
          <w:cantSplit/>
          <w:jc w:val="center"/>
        </w:trPr>
        <w:tc>
          <w:tcPr>
            <w:tcW w:w="1709" w:type="dxa"/>
            <w:tcBorders>
              <w:top w:val="nil"/>
              <w:bottom w:val="nil"/>
            </w:tcBorders>
            <w:vAlign w:val="center"/>
          </w:tcPr>
          <w:p w14:paraId="77026AEF" w14:textId="77777777" w:rsidR="006203B6" w:rsidRDefault="006203B6" w:rsidP="006203B6">
            <w:pPr>
              <w:pStyle w:val="TAC"/>
            </w:pPr>
          </w:p>
        </w:tc>
        <w:tc>
          <w:tcPr>
            <w:tcW w:w="1405" w:type="dxa"/>
          </w:tcPr>
          <w:p w14:paraId="32CD4FE1" w14:textId="77777777" w:rsidR="006203B6" w:rsidRDefault="006203B6" w:rsidP="006203B6">
            <w:pPr>
              <w:pStyle w:val="TAC"/>
              <w:rPr>
                <w:rFonts w:cs="v5.0.0"/>
                <w:lang w:eastAsia="zh-CN"/>
              </w:rPr>
            </w:pPr>
            <w:r>
              <w:rPr>
                <w:rFonts w:cs="v5.0.0"/>
                <w:lang w:eastAsia="zh-CN"/>
              </w:rPr>
              <w:t>30</w:t>
            </w:r>
          </w:p>
        </w:tc>
        <w:tc>
          <w:tcPr>
            <w:tcW w:w="1701" w:type="dxa"/>
            <w:vAlign w:val="center"/>
          </w:tcPr>
          <w:p w14:paraId="097E4ABA" w14:textId="50E6534C" w:rsidR="006203B6" w:rsidRDefault="006203B6" w:rsidP="006203B6">
            <w:pPr>
              <w:pStyle w:val="TAC"/>
            </w:pPr>
            <w:r>
              <w:t>G-FR1-NTN-A2-5</w:t>
            </w:r>
          </w:p>
        </w:tc>
        <w:tc>
          <w:tcPr>
            <w:tcW w:w="1560" w:type="dxa"/>
            <w:vAlign w:val="center"/>
          </w:tcPr>
          <w:p w14:paraId="4D0568D5"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6203B6" w:rsidRDefault="006203B6" w:rsidP="006203B6">
            <w:pPr>
              <w:pStyle w:val="TAC"/>
            </w:pPr>
          </w:p>
        </w:tc>
        <w:tc>
          <w:tcPr>
            <w:tcW w:w="1549" w:type="dxa"/>
            <w:tcBorders>
              <w:top w:val="nil"/>
              <w:bottom w:val="nil"/>
            </w:tcBorders>
            <w:vAlign w:val="center"/>
          </w:tcPr>
          <w:p w14:paraId="2FA5E31E" w14:textId="77777777" w:rsidR="006203B6" w:rsidRDefault="006203B6" w:rsidP="006203B6">
            <w:pPr>
              <w:pStyle w:val="TAC"/>
            </w:pPr>
          </w:p>
        </w:tc>
      </w:tr>
      <w:tr w:rsidR="006203B6" w14:paraId="3F691042" w14:textId="77777777" w:rsidTr="006203B6">
        <w:trPr>
          <w:cantSplit/>
          <w:jc w:val="center"/>
        </w:trPr>
        <w:tc>
          <w:tcPr>
            <w:tcW w:w="1709" w:type="dxa"/>
            <w:tcBorders>
              <w:top w:val="nil"/>
              <w:bottom w:val="single" w:sz="4" w:space="0" w:color="auto"/>
            </w:tcBorders>
            <w:vAlign w:val="center"/>
          </w:tcPr>
          <w:p w14:paraId="42F79059" w14:textId="77777777" w:rsidR="006203B6" w:rsidRDefault="006203B6" w:rsidP="006203B6">
            <w:pPr>
              <w:pStyle w:val="TAC"/>
            </w:pPr>
          </w:p>
        </w:tc>
        <w:tc>
          <w:tcPr>
            <w:tcW w:w="1405" w:type="dxa"/>
          </w:tcPr>
          <w:p w14:paraId="2E69875E" w14:textId="77777777" w:rsidR="006203B6" w:rsidRDefault="006203B6" w:rsidP="006203B6">
            <w:pPr>
              <w:pStyle w:val="TAC"/>
              <w:rPr>
                <w:rFonts w:cs="v5.0.0"/>
                <w:lang w:eastAsia="zh-CN"/>
              </w:rPr>
            </w:pPr>
            <w:r>
              <w:rPr>
                <w:rFonts w:cs="v5.0.0"/>
                <w:lang w:eastAsia="zh-CN"/>
              </w:rPr>
              <w:t>60</w:t>
            </w:r>
          </w:p>
        </w:tc>
        <w:tc>
          <w:tcPr>
            <w:tcW w:w="1701" w:type="dxa"/>
            <w:vAlign w:val="center"/>
          </w:tcPr>
          <w:p w14:paraId="217ADD3E" w14:textId="0788D36E" w:rsidR="006203B6" w:rsidRDefault="006203B6" w:rsidP="006203B6">
            <w:pPr>
              <w:pStyle w:val="TAC"/>
            </w:pPr>
            <w:r>
              <w:t>G-FR1-NTN-A2-6</w:t>
            </w:r>
          </w:p>
        </w:tc>
        <w:tc>
          <w:tcPr>
            <w:tcW w:w="1560" w:type="dxa"/>
            <w:vAlign w:val="center"/>
          </w:tcPr>
          <w:p w14:paraId="018660EE" w14:textId="77777777" w:rsidR="006203B6" w:rsidRDefault="006203B6" w:rsidP="006203B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6203B6" w:rsidRDefault="006203B6" w:rsidP="006203B6">
            <w:pPr>
              <w:pStyle w:val="TAC"/>
            </w:pPr>
          </w:p>
        </w:tc>
        <w:tc>
          <w:tcPr>
            <w:tcW w:w="1549" w:type="dxa"/>
            <w:tcBorders>
              <w:top w:val="nil"/>
              <w:bottom w:val="single" w:sz="4" w:space="0" w:color="auto"/>
            </w:tcBorders>
            <w:vAlign w:val="center"/>
          </w:tcPr>
          <w:p w14:paraId="2ED86A0C" w14:textId="77777777" w:rsidR="006203B6" w:rsidRDefault="006203B6" w:rsidP="006203B6">
            <w:pPr>
              <w:pStyle w:val="TAC"/>
            </w:pPr>
          </w:p>
        </w:tc>
      </w:tr>
      <w:tr w:rsidR="006D6925" w14:paraId="1E3E9BE4" w14:textId="77777777" w:rsidTr="006203B6">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293" w:name="_Toc21127712"/>
      <w:bookmarkStart w:id="5294" w:name="_Toc29811921"/>
      <w:bookmarkStart w:id="5295" w:name="_Toc36817473"/>
      <w:bookmarkStart w:id="5296" w:name="_Toc37260395"/>
      <w:bookmarkStart w:id="5297" w:name="_Toc37267783"/>
      <w:bookmarkStart w:id="5298" w:name="_Toc44712389"/>
      <w:bookmarkStart w:id="5299" w:name="_Toc45893701"/>
      <w:bookmarkStart w:id="5300" w:name="_Toc53178415"/>
      <w:bookmarkStart w:id="5301" w:name="_Toc53178866"/>
      <w:bookmarkStart w:id="5302" w:name="_Toc61179104"/>
      <w:bookmarkStart w:id="5303" w:name="_Toc61179574"/>
      <w:bookmarkStart w:id="5304" w:name="_Toc67916870"/>
      <w:bookmarkStart w:id="5305" w:name="_Toc74663491"/>
      <w:bookmarkStart w:id="5306" w:name="_Toc104311104"/>
      <w:bookmarkStart w:id="5307" w:name="_Toc106126805"/>
      <w:bookmarkStart w:id="5308" w:name="_Toc106177118"/>
      <w:bookmarkStart w:id="5309" w:name="_Toc114242286"/>
      <w:bookmarkStart w:id="5310" w:name="_Toc123044282"/>
      <w:bookmarkStart w:id="5311" w:name="_Toc124157921"/>
      <w:bookmarkStart w:id="5312" w:name="_Toc124259844"/>
      <w:bookmarkStart w:id="5313" w:name="_Toc130584916"/>
      <w:bookmarkStart w:id="5314" w:name="_Toc137464572"/>
      <w:bookmarkStart w:id="5315" w:name="_Toc138884241"/>
      <w:bookmarkStart w:id="5316" w:name="_Toc145643442"/>
      <w:bookmarkStart w:id="5317" w:name="_Toc155469543"/>
      <w:bookmarkStart w:id="5318" w:name="_Toc161667889"/>
      <w:bookmarkStart w:id="5319" w:name="_Toc169708707"/>
      <w:bookmarkStart w:id="5320" w:name="_Toc176441610"/>
      <w:bookmarkStart w:id="5321" w:name="_Toc187246602"/>
      <w:r w:rsidRPr="00F95B02">
        <w:t>10.5</w:t>
      </w:r>
      <w:r w:rsidRPr="00F95B02">
        <w:tab/>
        <w:t>OTA in-band selectivity and blocking</w:t>
      </w:r>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29B1061C" w14:textId="77777777" w:rsidR="006D6925" w:rsidRDefault="006D6925" w:rsidP="0090261D">
      <w:pPr>
        <w:pStyle w:val="Heading3"/>
      </w:pPr>
      <w:bookmarkStart w:id="5322" w:name="_Toc90422880"/>
      <w:bookmarkStart w:id="5323" w:name="_Toc82622033"/>
      <w:bookmarkStart w:id="5324" w:name="_Toc74663492"/>
      <w:bookmarkStart w:id="5325" w:name="_Toc67916871"/>
      <w:bookmarkStart w:id="5326" w:name="_Toc61179575"/>
      <w:bookmarkStart w:id="5327" w:name="_Toc61179105"/>
      <w:bookmarkStart w:id="5328" w:name="_Toc53178867"/>
      <w:bookmarkStart w:id="5329" w:name="_Toc53178416"/>
      <w:bookmarkStart w:id="5330" w:name="_Toc45893702"/>
      <w:bookmarkStart w:id="5331" w:name="_Toc44712390"/>
      <w:bookmarkStart w:id="5332" w:name="_Toc37267784"/>
      <w:bookmarkStart w:id="5333" w:name="_Toc37260396"/>
      <w:bookmarkStart w:id="5334" w:name="_Toc36817474"/>
      <w:bookmarkStart w:id="5335" w:name="_Toc29811922"/>
      <w:bookmarkStart w:id="5336" w:name="_Toc21127713"/>
      <w:bookmarkStart w:id="5337" w:name="_Toc104311105"/>
      <w:bookmarkStart w:id="5338" w:name="_Toc106126806"/>
      <w:bookmarkStart w:id="5339" w:name="_Toc106177119"/>
      <w:bookmarkStart w:id="5340" w:name="_Toc114242287"/>
      <w:bookmarkStart w:id="5341" w:name="_Toc123044283"/>
      <w:bookmarkStart w:id="5342" w:name="_Toc124157922"/>
      <w:bookmarkStart w:id="5343" w:name="_Toc124259845"/>
      <w:bookmarkStart w:id="5344" w:name="_Toc130584917"/>
      <w:bookmarkStart w:id="5345" w:name="_Toc137464573"/>
      <w:bookmarkStart w:id="5346" w:name="_Toc138884242"/>
      <w:bookmarkStart w:id="5347" w:name="_Toc145643443"/>
      <w:bookmarkStart w:id="5348" w:name="_Toc155469544"/>
      <w:bookmarkStart w:id="5349" w:name="_Toc161667890"/>
      <w:bookmarkStart w:id="5350" w:name="_Toc169708708"/>
      <w:bookmarkStart w:id="5351" w:name="_Toc176441611"/>
      <w:bookmarkStart w:id="5352" w:name="_Toc187246603"/>
      <w:r>
        <w:t>10.5.1</w:t>
      </w:r>
      <w:r>
        <w:tab/>
        <w:t>OTA adjacent channel selectivity</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074432AC" w14:textId="77777777" w:rsidR="006D6925" w:rsidRDefault="006D6925" w:rsidP="0090261D">
      <w:pPr>
        <w:pStyle w:val="Heading4"/>
      </w:pPr>
      <w:bookmarkStart w:id="5353" w:name="_Toc90422881"/>
      <w:bookmarkStart w:id="5354" w:name="_Toc82622034"/>
      <w:bookmarkStart w:id="5355" w:name="_Toc74663493"/>
      <w:bookmarkStart w:id="5356" w:name="_Toc67916872"/>
      <w:bookmarkStart w:id="5357" w:name="_Toc61179576"/>
      <w:bookmarkStart w:id="5358" w:name="_Toc61179106"/>
      <w:bookmarkStart w:id="5359" w:name="_Toc53178868"/>
      <w:bookmarkStart w:id="5360" w:name="_Toc53178417"/>
      <w:bookmarkStart w:id="5361" w:name="_Toc45893703"/>
      <w:bookmarkStart w:id="5362" w:name="_Toc44712391"/>
      <w:bookmarkStart w:id="5363" w:name="_Toc37267785"/>
      <w:bookmarkStart w:id="5364" w:name="_Toc37260397"/>
      <w:bookmarkStart w:id="5365" w:name="_Toc36817475"/>
      <w:bookmarkStart w:id="5366" w:name="_Toc29811923"/>
      <w:bookmarkStart w:id="5367" w:name="_Toc21127714"/>
      <w:bookmarkStart w:id="5368" w:name="_Toc104311106"/>
      <w:bookmarkStart w:id="5369" w:name="_Toc106126807"/>
      <w:bookmarkStart w:id="5370" w:name="_Toc106177120"/>
      <w:bookmarkStart w:id="5371" w:name="_Toc114242288"/>
      <w:bookmarkStart w:id="5372" w:name="_Toc123044284"/>
      <w:bookmarkStart w:id="5373" w:name="_Toc124157923"/>
      <w:bookmarkStart w:id="5374" w:name="_Toc124259846"/>
      <w:bookmarkStart w:id="5375" w:name="_Toc130584918"/>
      <w:bookmarkStart w:id="5376" w:name="_Toc137464574"/>
      <w:bookmarkStart w:id="5377" w:name="_Toc138884243"/>
      <w:bookmarkStart w:id="5378" w:name="_Toc145643444"/>
      <w:bookmarkStart w:id="5379" w:name="_Toc155469545"/>
      <w:bookmarkStart w:id="5380" w:name="_Toc161667891"/>
      <w:bookmarkStart w:id="5381" w:name="_Toc169708709"/>
      <w:bookmarkStart w:id="5382" w:name="_Toc176441612"/>
      <w:bookmarkStart w:id="5383" w:name="_Toc187246604"/>
      <w:r>
        <w:t>10.5.1.1</w:t>
      </w:r>
      <w:r>
        <w:tab/>
        <w:t>General</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384" w:name="_Toc90422882"/>
      <w:bookmarkStart w:id="5385" w:name="_Toc82622035"/>
      <w:bookmarkStart w:id="5386" w:name="_Toc74663494"/>
      <w:bookmarkStart w:id="5387" w:name="_Toc67916873"/>
      <w:bookmarkStart w:id="5388" w:name="_Toc61179577"/>
      <w:bookmarkStart w:id="5389" w:name="_Toc61179107"/>
      <w:bookmarkStart w:id="5390" w:name="_Toc53178869"/>
      <w:bookmarkStart w:id="5391" w:name="_Toc53178418"/>
      <w:bookmarkStart w:id="5392" w:name="_Toc45893704"/>
      <w:bookmarkStart w:id="5393" w:name="_Toc44712392"/>
      <w:bookmarkStart w:id="5394" w:name="_Toc37267786"/>
      <w:bookmarkStart w:id="5395" w:name="_Toc37260398"/>
      <w:bookmarkStart w:id="5396" w:name="_Toc36817476"/>
      <w:bookmarkStart w:id="5397" w:name="_Toc29811924"/>
      <w:bookmarkStart w:id="5398" w:name="_Toc21127715"/>
      <w:bookmarkStart w:id="5399" w:name="_Toc104311107"/>
      <w:bookmarkStart w:id="5400" w:name="_Toc106126808"/>
      <w:bookmarkStart w:id="5401" w:name="_Toc106177121"/>
      <w:bookmarkStart w:id="5402" w:name="_Toc114242289"/>
      <w:bookmarkStart w:id="5403" w:name="_Toc123044285"/>
      <w:bookmarkStart w:id="5404" w:name="_Toc124157924"/>
      <w:bookmarkStart w:id="5405" w:name="_Toc124259847"/>
      <w:bookmarkStart w:id="5406" w:name="_Toc130584919"/>
      <w:bookmarkStart w:id="5407" w:name="_Toc137464575"/>
      <w:bookmarkStart w:id="5408" w:name="_Toc138884244"/>
      <w:bookmarkStart w:id="5409" w:name="_Toc145643445"/>
      <w:bookmarkStart w:id="5410" w:name="_Toc155469546"/>
      <w:bookmarkStart w:id="5411" w:name="_Toc161667892"/>
      <w:bookmarkStart w:id="5412" w:name="_Toc169708710"/>
      <w:bookmarkStart w:id="5413" w:name="_Toc176441613"/>
      <w:bookmarkStart w:id="5414" w:name="_Toc187246605"/>
      <w:r>
        <w:t>10.5.1.2</w:t>
      </w:r>
      <w:r>
        <w:tab/>
        <w:t xml:space="preserve">Minimum requirement for </w:t>
      </w:r>
      <w:r>
        <w:rPr>
          <w:i/>
        </w:rPr>
        <w:t>SAN type 1-O</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B94205C" w:rsidR="006D6925" w:rsidRDefault="006203B6"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415" w:name="_Toc104311108"/>
      <w:bookmarkStart w:id="5416" w:name="_Toc106126809"/>
      <w:bookmarkStart w:id="5417"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5418" w:name="_Toc114242290"/>
      <w:bookmarkStart w:id="5419" w:name="_Toc123044286"/>
      <w:bookmarkStart w:id="5420" w:name="_Toc124157925"/>
      <w:bookmarkStart w:id="5421" w:name="_Toc124259848"/>
      <w:bookmarkStart w:id="5422" w:name="_Toc130584920"/>
      <w:bookmarkStart w:id="5423" w:name="_Toc137464576"/>
      <w:bookmarkStart w:id="5424" w:name="_Toc138884245"/>
      <w:bookmarkStart w:id="5425" w:name="_Toc145643446"/>
      <w:bookmarkStart w:id="5426" w:name="_Toc155469547"/>
      <w:bookmarkStart w:id="5427" w:name="_Toc161667893"/>
      <w:bookmarkStart w:id="5428" w:name="_Toc169708711"/>
      <w:bookmarkStart w:id="5429" w:name="_Toc176441614"/>
      <w:bookmarkStart w:id="5430" w:name="_Toc187246606"/>
      <w:r>
        <w:t>10.5.2</w:t>
      </w:r>
      <w:r>
        <w:tab/>
        <w:t>OTA in-band blocking</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431" w:name="_Toc21127721"/>
      <w:bookmarkStart w:id="5432" w:name="_Toc29811930"/>
      <w:bookmarkStart w:id="5433" w:name="_Toc36817482"/>
      <w:bookmarkStart w:id="5434" w:name="_Toc37260404"/>
      <w:bookmarkStart w:id="5435" w:name="_Toc37267792"/>
      <w:bookmarkStart w:id="5436" w:name="_Toc44712398"/>
      <w:bookmarkStart w:id="5437" w:name="_Toc45893710"/>
      <w:bookmarkStart w:id="5438" w:name="_Toc53178424"/>
      <w:bookmarkStart w:id="5439" w:name="_Toc53178875"/>
      <w:bookmarkStart w:id="5440" w:name="_Toc61179113"/>
      <w:bookmarkStart w:id="5441" w:name="_Toc61179583"/>
      <w:bookmarkStart w:id="5442" w:name="_Toc67916879"/>
      <w:bookmarkStart w:id="5443" w:name="_Toc74663500"/>
      <w:bookmarkStart w:id="5444" w:name="_Toc104311109"/>
      <w:bookmarkStart w:id="5445" w:name="_Toc106126810"/>
      <w:bookmarkStart w:id="5446" w:name="_Toc106177123"/>
      <w:bookmarkStart w:id="5447" w:name="_Toc114242291"/>
      <w:bookmarkStart w:id="5448" w:name="_Toc123044287"/>
      <w:bookmarkStart w:id="5449" w:name="_Toc124157926"/>
      <w:bookmarkStart w:id="5450" w:name="_Toc124259849"/>
      <w:bookmarkStart w:id="5451" w:name="_Toc130584921"/>
      <w:bookmarkStart w:id="5452" w:name="_Toc137464577"/>
      <w:bookmarkStart w:id="5453" w:name="_Toc138884246"/>
      <w:bookmarkStart w:id="5454" w:name="_Toc145643447"/>
      <w:bookmarkStart w:id="5455" w:name="_Toc155469548"/>
      <w:bookmarkStart w:id="5456" w:name="_Toc161667894"/>
      <w:bookmarkStart w:id="5457" w:name="_Toc169708712"/>
      <w:bookmarkStart w:id="5458" w:name="_Toc176441615"/>
      <w:bookmarkStart w:id="5459" w:name="_Toc187246607"/>
      <w:r w:rsidRPr="00F95B02">
        <w:t>10.6</w:t>
      </w:r>
      <w:r w:rsidRPr="00F95B02">
        <w:tab/>
        <w:t>OTA out-of-band blocking</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174D8760" w14:textId="38136C20" w:rsidR="006D6925" w:rsidRDefault="006D6925" w:rsidP="0090261D">
      <w:pPr>
        <w:pStyle w:val="Heading3"/>
      </w:pPr>
      <w:bookmarkStart w:id="5460" w:name="_Toc90422889"/>
      <w:bookmarkStart w:id="5461" w:name="_Toc74663501"/>
      <w:bookmarkStart w:id="5462" w:name="_Toc21127722"/>
      <w:bookmarkStart w:id="5463" w:name="_Toc61179584"/>
      <w:bookmarkStart w:id="5464" w:name="_Toc67916880"/>
      <w:bookmarkStart w:id="5465" w:name="_Toc44712399"/>
      <w:bookmarkStart w:id="5466" w:name="_Toc45893711"/>
      <w:bookmarkStart w:id="5467" w:name="_Toc29811931"/>
      <w:bookmarkStart w:id="5468" w:name="_Toc61179114"/>
      <w:bookmarkStart w:id="5469" w:name="_Toc37260405"/>
      <w:bookmarkStart w:id="5470" w:name="_Toc53178425"/>
      <w:bookmarkStart w:id="5471" w:name="_Toc82622042"/>
      <w:bookmarkStart w:id="5472" w:name="_Toc37267793"/>
      <w:bookmarkStart w:id="5473" w:name="_Toc53178876"/>
      <w:bookmarkStart w:id="5474" w:name="_Toc36817483"/>
      <w:bookmarkStart w:id="5475" w:name="_Toc104311110"/>
      <w:bookmarkStart w:id="5476" w:name="_Toc106126811"/>
      <w:bookmarkStart w:id="5477" w:name="_Toc106177124"/>
      <w:bookmarkStart w:id="5478" w:name="_Toc114242292"/>
      <w:bookmarkStart w:id="5479" w:name="_Toc123044288"/>
      <w:bookmarkStart w:id="5480" w:name="_Toc124157927"/>
      <w:bookmarkStart w:id="5481" w:name="_Toc124259850"/>
      <w:bookmarkStart w:id="5482" w:name="_Toc130584922"/>
      <w:bookmarkStart w:id="5483" w:name="_Toc137464578"/>
      <w:bookmarkStart w:id="5484" w:name="_Toc138884247"/>
      <w:bookmarkStart w:id="5485" w:name="_Toc145643448"/>
      <w:bookmarkStart w:id="5486" w:name="_Toc155469549"/>
      <w:bookmarkStart w:id="5487" w:name="_Toc161667895"/>
      <w:bookmarkStart w:id="5488" w:name="_Toc169708713"/>
      <w:bookmarkStart w:id="5489" w:name="_Toc176441616"/>
      <w:bookmarkStart w:id="5490" w:name="_Toc187246608"/>
      <w:r>
        <w:t>10.6.1</w:t>
      </w:r>
      <w:r>
        <w:tab/>
        <w:t>General</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491" w:name="_Toc61179115"/>
      <w:bookmarkStart w:id="5492" w:name="_Toc37260406"/>
      <w:bookmarkStart w:id="5493" w:name="_Toc53178426"/>
      <w:bookmarkStart w:id="5494" w:name="_Toc61179585"/>
      <w:bookmarkStart w:id="5495" w:name="_Toc67916881"/>
      <w:bookmarkStart w:id="5496" w:name="_Toc45893712"/>
      <w:bookmarkStart w:id="5497" w:name="_Toc21127723"/>
      <w:bookmarkStart w:id="5498" w:name="_Toc82622043"/>
      <w:bookmarkStart w:id="5499" w:name="_Toc29811932"/>
      <w:bookmarkStart w:id="5500" w:name="_Toc37267794"/>
      <w:bookmarkStart w:id="5501" w:name="_Toc36817484"/>
      <w:bookmarkStart w:id="5502" w:name="_Toc74663502"/>
      <w:bookmarkStart w:id="5503" w:name="_Toc44712400"/>
      <w:bookmarkStart w:id="5504" w:name="_Toc90422890"/>
      <w:bookmarkStart w:id="5505" w:name="_Toc53178877"/>
      <w:bookmarkStart w:id="5506" w:name="_Toc104311111"/>
      <w:bookmarkStart w:id="5507" w:name="_Toc106126812"/>
      <w:bookmarkStart w:id="5508" w:name="_Toc106177125"/>
      <w:bookmarkStart w:id="5509" w:name="_Toc114242293"/>
      <w:bookmarkStart w:id="5510" w:name="_Toc123044289"/>
      <w:bookmarkStart w:id="5511" w:name="_Toc124157928"/>
      <w:bookmarkStart w:id="5512" w:name="_Toc124259851"/>
      <w:bookmarkStart w:id="5513" w:name="_Toc130584923"/>
      <w:bookmarkStart w:id="5514" w:name="_Toc137464579"/>
      <w:bookmarkStart w:id="5515" w:name="_Toc138884248"/>
      <w:bookmarkStart w:id="5516" w:name="_Toc145643449"/>
      <w:bookmarkStart w:id="5517" w:name="_Toc155469550"/>
      <w:bookmarkStart w:id="5518" w:name="_Toc161667896"/>
      <w:bookmarkStart w:id="5519" w:name="_Toc169708714"/>
      <w:bookmarkStart w:id="5520" w:name="_Toc176441617"/>
      <w:bookmarkStart w:id="5521" w:name="_Toc187246609"/>
      <w:r>
        <w:t>10.6.2</w:t>
      </w:r>
      <w:r>
        <w:tab/>
        <w:t xml:space="preserve">Minimum requirement for </w:t>
      </w:r>
      <w:r>
        <w:rPr>
          <w:rFonts w:hint="eastAsia"/>
          <w:i/>
          <w:lang w:val="en-US" w:eastAsia="zh-CN"/>
        </w:rPr>
        <w:t>SAN</w:t>
      </w:r>
      <w:r>
        <w:rPr>
          <w:i/>
        </w:rPr>
        <w:t xml:space="preserve"> type 1-O</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7CD7049A" w14:textId="77777777" w:rsidR="006D6925" w:rsidRDefault="006D6925" w:rsidP="006D6925">
      <w:pPr>
        <w:pStyle w:val="Heading4"/>
        <w:numPr>
          <w:ilvl w:val="3"/>
          <w:numId w:val="0"/>
        </w:numPr>
      </w:pPr>
      <w:bookmarkStart w:id="5522" w:name="_Toc90422891"/>
      <w:bookmarkStart w:id="5523" w:name="_Toc44712401"/>
      <w:bookmarkStart w:id="5524" w:name="_Toc45893713"/>
      <w:bookmarkStart w:id="5525" w:name="_Toc61179586"/>
      <w:bookmarkStart w:id="5526" w:name="_Toc21127724"/>
      <w:bookmarkStart w:id="5527" w:name="_Toc36817485"/>
      <w:bookmarkStart w:id="5528" w:name="_Toc53178427"/>
      <w:bookmarkStart w:id="5529" w:name="_Toc29811933"/>
      <w:bookmarkStart w:id="5530" w:name="_Toc74663503"/>
      <w:bookmarkStart w:id="5531" w:name="_Toc37267795"/>
      <w:bookmarkStart w:id="5532" w:name="_Toc53178878"/>
      <w:bookmarkStart w:id="5533" w:name="_Toc67916882"/>
      <w:bookmarkStart w:id="5534" w:name="_Toc37260407"/>
      <w:bookmarkStart w:id="5535" w:name="_Toc61179116"/>
      <w:bookmarkStart w:id="5536" w:name="_Toc82622044"/>
      <w:bookmarkStart w:id="5537" w:name="_Toc104311112"/>
      <w:bookmarkStart w:id="5538" w:name="_Toc106126813"/>
      <w:bookmarkStart w:id="5539" w:name="_Toc106177126"/>
      <w:bookmarkStart w:id="5540" w:name="_Toc114242294"/>
      <w:bookmarkStart w:id="5541" w:name="_Toc123044290"/>
      <w:bookmarkStart w:id="5542" w:name="_Toc124157929"/>
      <w:bookmarkStart w:id="5543" w:name="_Toc124259852"/>
      <w:bookmarkStart w:id="5544" w:name="_Toc130584924"/>
      <w:bookmarkStart w:id="5545" w:name="_Toc137464580"/>
      <w:bookmarkStart w:id="5546" w:name="_Toc138884249"/>
      <w:bookmarkStart w:id="5547" w:name="_Toc145643450"/>
      <w:bookmarkStart w:id="5548" w:name="_Toc155469551"/>
      <w:bookmarkStart w:id="5549" w:name="_Toc161667897"/>
      <w:bookmarkStart w:id="5550" w:name="_Toc169708715"/>
      <w:bookmarkStart w:id="5551" w:name="_Toc176441618"/>
      <w:bookmarkStart w:id="5552" w:name="_Toc187246610"/>
      <w:r>
        <w:t>10.6.2.1</w:t>
      </w:r>
      <w:r>
        <w:tab/>
        <w:t>General minimum requirement</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31" o:title=""/>
                </v:shape>
                <o:OLEObject Type="Embed" ProgID="Equation.3" ShapeID="_x0000_i1032" DrawAspect="Content" ObjectID="_1797859192"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553" w:name="_Toc21127728"/>
      <w:bookmarkStart w:id="5554" w:name="_Toc29811937"/>
      <w:bookmarkStart w:id="5555" w:name="_Toc36817489"/>
      <w:bookmarkStart w:id="5556" w:name="_Toc37260411"/>
      <w:bookmarkStart w:id="5557" w:name="_Toc37267799"/>
      <w:bookmarkStart w:id="5558" w:name="_Toc44712405"/>
      <w:bookmarkStart w:id="5559" w:name="_Toc45893717"/>
      <w:bookmarkStart w:id="5560" w:name="_Toc53178431"/>
      <w:bookmarkStart w:id="5561" w:name="_Toc53178882"/>
      <w:bookmarkStart w:id="5562" w:name="_Toc61179120"/>
      <w:bookmarkStart w:id="5563" w:name="_Toc61179590"/>
      <w:bookmarkStart w:id="5564" w:name="_Toc67916886"/>
      <w:bookmarkStart w:id="5565" w:name="_Toc74663507"/>
      <w:bookmarkStart w:id="5566" w:name="_Toc104311113"/>
      <w:bookmarkStart w:id="5567" w:name="_Toc106126814"/>
      <w:bookmarkStart w:id="5568" w:name="_Toc106177127"/>
      <w:bookmarkStart w:id="5569" w:name="_Toc114242295"/>
      <w:bookmarkStart w:id="5570" w:name="_Toc123044291"/>
      <w:bookmarkStart w:id="5571" w:name="_Toc124157930"/>
      <w:bookmarkStart w:id="5572" w:name="_Toc124259853"/>
      <w:bookmarkStart w:id="5573" w:name="_Toc130584925"/>
      <w:bookmarkStart w:id="5574" w:name="_Toc137464581"/>
      <w:bookmarkStart w:id="5575" w:name="_Toc138884250"/>
      <w:bookmarkStart w:id="5576" w:name="_Toc145643451"/>
      <w:bookmarkStart w:id="5577" w:name="_Toc155469552"/>
      <w:bookmarkStart w:id="5578" w:name="_Toc161667898"/>
      <w:bookmarkStart w:id="5579" w:name="_Toc169708716"/>
      <w:bookmarkStart w:id="5580" w:name="_Toc176441619"/>
      <w:bookmarkStart w:id="5581" w:name="_Toc187246611"/>
      <w:r w:rsidRPr="00F95B02">
        <w:t>10.7</w:t>
      </w:r>
      <w:r w:rsidRPr="00F95B02">
        <w:tab/>
        <w:t>OTA receiver spurious emissions</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582" w:name="_Toc21127729"/>
      <w:bookmarkStart w:id="5583" w:name="_Toc29811938"/>
      <w:bookmarkStart w:id="5584" w:name="_Toc36817490"/>
      <w:bookmarkStart w:id="5585" w:name="_Toc37260412"/>
      <w:bookmarkStart w:id="5586" w:name="_Toc37267800"/>
      <w:bookmarkStart w:id="5587" w:name="_Toc44712406"/>
      <w:bookmarkStart w:id="5588" w:name="_Toc45893718"/>
      <w:bookmarkStart w:id="5589" w:name="_Toc53178432"/>
      <w:bookmarkStart w:id="5590" w:name="_Toc53178883"/>
      <w:bookmarkStart w:id="5591" w:name="_Toc61179121"/>
      <w:bookmarkStart w:id="5592" w:name="_Toc61179591"/>
      <w:bookmarkStart w:id="5593" w:name="_Toc67916887"/>
      <w:bookmarkStart w:id="5594" w:name="_Toc74663508"/>
      <w:bookmarkStart w:id="5595" w:name="_Toc82622049"/>
      <w:bookmarkStart w:id="5596" w:name="_Toc90422896"/>
      <w:bookmarkStart w:id="5597" w:name="_Toc104311114"/>
      <w:bookmarkStart w:id="5598" w:name="_Toc106126815"/>
      <w:bookmarkStart w:id="5599" w:name="_Toc106177128"/>
      <w:bookmarkStart w:id="5600" w:name="_Toc114242296"/>
      <w:bookmarkStart w:id="5601" w:name="_Toc123044292"/>
      <w:bookmarkStart w:id="5602" w:name="_Toc124157931"/>
      <w:bookmarkStart w:id="5603" w:name="_Toc124259854"/>
      <w:bookmarkStart w:id="5604" w:name="_Toc130584926"/>
      <w:bookmarkStart w:id="5605" w:name="_Toc137464582"/>
      <w:bookmarkStart w:id="5606" w:name="_Toc138884251"/>
      <w:bookmarkStart w:id="5607" w:name="_Toc145643452"/>
      <w:bookmarkStart w:id="5608" w:name="_Toc155469553"/>
      <w:bookmarkStart w:id="5609" w:name="_Toc161667899"/>
      <w:bookmarkStart w:id="5610" w:name="_Toc169708717"/>
      <w:bookmarkStart w:id="5611" w:name="_Toc176441620"/>
      <w:bookmarkStart w:id="5612" w:name="_Toc187246612"/>
      <w:r w:rsidRPr="00472C57">
        <w:t>10.7.1</w:t>
      </w:r>
      <w:r w:rsidRPr="00472C57">
        <w:tab/>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r w:rsidR="00EB6FA4">
        <w:t>Void</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713970A2" w14:textId="1C4D2804" w:rsidR="0021325A" w:rsidRPr="00F95B02" w:rsidRDefault="0021325A" w:rsidP="0021325A">
      <w:pPr>
        <w:pStyle w:val="Heading3"/>
      </w:pPr>
      <w:bookmarkStart w:id="5613" w:name="_Toc21127730"/>
      <w:bookmarkStart w:id="5614" w:name="_Toc29811939"/>
      <w:bookmarkStart w:id="5615" w:name="_Toc36817491"/>
      <w:bookmarkStart w:id="5616" w:name="_Toc37260413"/>
      <w:bookmarkStart w:id="5617" w:name="_Toc37267801"/>
      <w:bookmarkStart w:id="5618" w:name="_Toc44712407"/>
      <w:bookmarkStart w:id="5619" w:name="_Toc45893719"/>
      <w:bookmarkStart w:id="5620" w:name="_Toc53178433"/>
      <w:bookmarkStart w:id="5621" w:name="_Toc53178884"/>
      <w:bookmarkStart w:id="5622" w:name="_Toc61179122"/>
      <w:bookmarkStart w:id="5623" w:name="_Toc61179592"/>
      <w:bookmarkStart w:id="5624" w:name="_Toc67916888"/>
      <w:bookmarkStart w:id="5625" w:name="_Toc74663509"/>
      <w:bookmarkStart w:id="5626" w:name="_Toc82622050"/>
      <w:bookmarkStart w:id="5627" w:name="_Toc90422897"/>
      <w:bookmarkStart w:id="5628" w:name="_Toc104311115"/>
      <w:bookmarkStart w:id="5629" w:name="_Toc106126816"/>
      <w:bookmarkStart w:id="5630" w:name="_Toc106177129"/>
      <w:bookmarkStart w:id="5631" w:name="_Toc114242297"/>
      <w:bookmarkStart w:id="5632" w:name="_Toc123044293"/>
      <w:bookmarkStart w:id="5633" w:name="_Toc124157932"/>
      <w:bookmarkStart w:id="5634" w:name="_Toc124259855"/>
      <w:bookmarkStart w:id="5635" w:name="_Toc130584927"/>
      <w:bookmarkStart w:id="5636" w:name="_Toc137464583"/>
      <w:bookmarkStart w:id="5637" w:name="_Toc138884252"/>
      <w:bookmarkStart w:id="5638" w:name="_Toc145643453"/>
      <w:bookmarkStart w:id="5639" w:name="_Toc155469554"/>
      <w:bookmarkStart w:id="5640" w:name="_Toc161667900"/>
      <w:bookmarkStart w:id="5641" w:name="_Toc169708718"/>
      <w:bookmarkStart w:id="5642" w:name="_Toc176441621"/>
      <w:bookmarkStart w:id="5643" w:name="_Toc187246613"/>
      <w:r w:rsidRPr="00472C57">
        <w:t>10.7.2</w:t>
      </w:r>
      <w:r w:rsidRPr="00472C57">
        <w:tab/>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r w:rsidR="00EB6FA4">
        <w:t>Void</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7FE029A1" w14:textId="278A61C2" w:rsidR="00DA0CFA" w:rsidRPr="00E80AD8" w:rsidRDefault="00DA0CFA" w:rsidP="00DA0CFA">
      <w:pPr>
        <w:pStyle w:val="Heading2"/>
      </w:pPr>
      <w:bookmarkStart w:id="5644" w:name="_Toc21127732"/>
      <w:bookmarkStart w:id="5645" w:name="_Toc29811941"/>
      <w:bookmarkStart w:id="5646" w:name="_Toc36817493"/>
      <w:bookmarkStart w:id="5647" w:name="_Toc37260415"/>
      <w:bookmarkStart w:id="5648" w:name="_Toc37267803"/>
      <w:bookmarkStart w:id="5649" w:name="_Toc44712409"/>
      <w:bookmarkStart w:id="5650" w:name="_Toc45893721"/>
      <w:bookmarkStart w:id="5651" w:name="_Toc53178435"/>
      <w:bookmarkStart w:id="5652" w:name="_Toc53178886"/>
      <w:bookmarkStart w:id="5653" w:name="_Toc61179124"/>
      <w:bookmarkStart w:id="5654" w:name="_Toc61179594"/>
      <w:bookmarkStart w:id="5655" w:name="_Toc67916890"/>
      <w:bookmarkStart w:id="5656" w:name="_Toc74663511"/>
      <w:bookmarkStart w:id="5657" w:name="_Toc104311116"/>
      <w:bookmarkStart w:id="5658" w:name="_Toc106126817"/>
      <w:bookmarkStart w:id="5659" w:name="_Toc106177130"/>
      <w:bookmarkStart w:id="5660" w:name="_Toc114242298"/>
      <w:bookmarkStart w:id="5661" w:name="_Toc123044294"/>
      <w:bookmarkStart w:id="5662" w:name="_Toc124157933"/>
      <w:bookmarkStart w:id="5663" w:name="_Toc124259856"/>
      <w:bookmarkStart w:id="5664" w:name="_Toc130584928"/>
      <w:bookmarkStart w:id="5665" w:name="_Toc137464584"/>
      <w:bookmarkStart w:id="5666" w:name="_Toc138884253"/>
      <w:bookmarkStart w:id="5667" w:name="_Toc145643454"/>
      <w:bookmarkStart w:id="5668" w:name="_Toc155469555"/>
      <w:bookmarkStart w:id="5669" w:name="_Toc161667901"/>
      <w:bookmarkStart w:id="5670" w:name="_Toc169708719"/>
      <w:bookmarkStart w:id="5671" w:name="_Toc176441622"/>
      <w:bookmarkStart w:id="5672" w:name="_Toc187246614"/>
      <w:r w:rsidRPr="00E80AD8">
        <w:t>10.8</w:t>
      </w:r>
      <w:r w:rsidRPr="00E80AD8">
        <w:tab/>
        <w:t>OTA receiver intermodulation</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5673" w:name="_Toc21127736"/>
      <w:bookmarkStart w:id="5674" w:name="_Toc29811945"/>
      <w:bookmarkStart w:id="5675" w:name="_Toc36817497"/>
      <w:bookmarkStart w:id="5676" w:name="_Toc37260419"/>
      <w:bookmarkStart w:id="5677" w:name="_Toc37267807"/>
      <w:bookmarkStart w:id="5678" w:name="_Toc44712413"/>
      <w:bookmarkStart w:id="5679" w:name="_Toc45893725"/>
      <w:bookmarkStart w:id="5680" w:name="_Toc53178439"/>
      <w:bookmarkStart w:id="5681" w:name="_Toc53178890"/>
      <w:bookmarkStart w:id="5682" w:name="_Toc61179128"/>
      <w:bookmarkStart w:id="5683" w:name="_Toc61179598"/>
      <w:bookmarkStart w:id="5684" w:name="_Toc67916894"/>
      <w:bookmarkStart w:id="5685" w:name="_Toc74663515"/>
      <w:bookmarkStart w:id="5686" w:name="_Toc104311117"/>
      <w:bookmarkStart w:id="5687" w:name="_Toc106126818"/>
      <w:bookmarkStart w:id="5688" w:name="_Toc106177131"/>
      <w:bookmarkStart w:id="5689" w:name="_Toc114242299"/>
      <w:bookmarkStart w:id="5690" w:name="_Toc123044295"/>
      <w:bookmarkStart w:id="5691" w:name="_Toc124157934"/>
      <w:bookmarkStart w:id="5692" w:name="_Toc124259857"/>
      <w:bookmarkStart w:id="5693" w:name="_Toc130584929"/>
      <w:bookmarkStart w:id="5694" w:name="_Toc137464585"/>
      <w:bookmarkStart w:id="5695" w:name="_Toc138884254"/>
      <w:bookmarkStart w:id="5696" w:name="_Toc145643455"/>
      <w:bookmarkStart w:id="5697" w:name="_Toc155469556"/>
      <w:bookmarkStart w:id="5698" w:name="_Toc161667902"/>
      <w:bookmarkStart w:id="5699" w:name="_Toc169708720"/>
      <w:bookmarkStart w:id="5700" w:name="_Toc176441623"/>
      <w:bookmarkStart w:id="5701" w:name="_Toc187246615"/>
      <w:r w:rsidRPr="00F95B02">
        <w:t>10.9</w:t>
      </w:r>
      <w:r w:rsidRPr="00F95B02">
        <w:tab/>
        <w:t>OTA in-channel selectivity</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6EE9D939" w14:textId="067C19CF" w:rsidR="006D6925" w:rsidRDefault="006D6925" w:rsidP="0090261D">
      <w:pPr>
        <w:pStyle w:val="Heading3"/>
      </w:pPr>
      <w:bookmarkStart w:id="5702" w:name="_Toc36817498"/>
      <w:bookmarkStart w:id="5703" w:name="_Toc37267808"/>
      <w:bookmarkStart w:id="5704" w:name="_Toc53178440"/>
      <w:bookmarkStart w:id="5705" w:name="_Toc74663516"/>
      <w:bookmarkStart w:id="5706" w:name="_Toc61179129"/>
      <w:bookmarkStart w:id="5707" w:name="_Toc21127737"/>
      <w:bookmarkStart w:id="5708" w:name="_Toc44712414"/>
      <w:bookmarkStart w:id="5709" w:name="_Toc53178891"/>
      <w:bookmarkStart w:id="5710" w:name="_Toc45893726"/>
      <w:bookmarkStart w:id="5711" w:name="_Toc61179599"/>
      <w:bookmarkStart w:id="5712" w:name="_Toc29811946"/>
      <w:bookmarkStart w:id="5713" w:name="_Toc90422904"/>
      <w:bookmarkStart w:id="5714" w:name="_Toc37260420"/>
      <w:bookmarkStart w:id="5715" w:name="_Toc67916895"/>
      <w:bookmarkStart w:id="5716" w:name="_Toc82622057"/>
      <w:bookmarkStart w:id="5717" w:name="_Toc104311118"/>
      <w:bookmarkStart w:id="5718" w:name="_Toc106126819"/>
      <w:bookmarkStart w:id="5719" w:name="_Toc106177132"/>
      <w:bookmarkStart w:id="5720" w:name="_Toc114242300"/>
      <w:bookmarkStart w:id="5721" w:name="_Toc123044296"/>
      <w:bookmarkStart w:id="5722" w:name="_Toc124157935"/>
      <w:bookmarkStart w:id="5723" w:name="_Toc124259858"/>
      <w:bookmarkStart w:id="5724" w:name="_Toc130584930"/>
      <w:bookmarkStart w:id="5725" w:name="_Toc137464586"/>
      <w:bookmarkStart w:id="5726" w:name="_Toc138884255"/>
      <w:bookmarkStart w:id="5727" w:name="_Toc145643456"/>
      <w:bookmarkStart w:id="5728" w:name="_Toc155469557"/>
      <w:bookmarkStart w:id="5729" w:name="_Toc161667903"/>
      <w:bookmarkStart w:id="5730" w:name="_Toc169708721"/>
      <w:bookmarkStart w:id="5731" w:name="_Toc176441624"/>
      <w:bookmarkStart w:id="5732" w:name="_Toc187246616"/>
      <w:r>
        <w:t>10.</w:t>
      </w:r>
      <w:r>
        <w:rPr>
          <w:lang w:eastAsia="zh-CN"/>
        </w:rPr>
        <w:t>9</w:t>
      </w:r>
      <w:r>
        <w:t>.1</w:t>
      </w:r>
      <w:r>
        <w:tab/>
        <w:t>General</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733" w:name="_Toc53178892"/>
      <w:bookmarkStart w:id="5734" w:name="_Toc61179130"/>
      <w:bookmarkStart w:id="5735" w:name="_Toc82622058"/>
      <w:bookmarkStart w:id="5736" w:name="_Toc37267809"/>
      <w:bookmarkStart w:id="5737" w:name="_Toc21127738"/>
      <w:bookmarkStart w:id="5738" w:name="_Toc37260421"/>
      <w:bookmarkStart w:id="5739" w:name="_Toc44712415"/>
      <w:bookmarkStart w:id="5740" w:name="_Toc67916896"/>
      <w:bookmarkStart w:id="5741" w:name="_Toc36817499"/>
      <w:bookmarkStart w:id="5742" w:name="_Toc29811947"/>
      <w:bookmarkStart w:id="5743" w:name="_Toc90422905"/>
      <w:bookmarkStart w:id="5744" w:name="_Toc74663517"/>
      <w:bookmarkStart w:id="5745" w:name="_Toc61179600"/>
      <w:bookmarkStart w:id="5746" w:name="_Toc45893727"/>
      <w:bookmarkStart w:id="5747" w:name="_Toc53178441"/>
      <w:bookmarkStart w:id="5748" w:name="_Toc104311119"/>
      <w:bookmarkStart w:id="5749" w:name="_Toc106126820"/>
      <w:bookmarkStart w:id="5750" w:name="_Toc106177133"/>
      <w:bookmarkStart w:id="5751" w:name="_Toc114242301"/>
      <w:bookmarkStart w:id="5752" w:name="_Toc123044297"/>
      <w:bookmarkStart w:id="5753" w:name="_Toc124157936"/>
      <w:bookmarkStart w:id="5754" w:name="_Toc124259859"/>
      <w:bookmarkStart w:id="5755" w:name="_Toc130584931"/>
      <w:bookmarkStart w:id="5756" w:name="_Toc137464587"/>
      <w:bookmarkStart w:id="5757" w:name="_Toc138884256"/>
      <w:bookmarkStart w:id="5758" w:name="_Toc145643457"/>
      <w:bookmarkStart w:id="5759" w:name="_Toc155469558"/>
      <w:bookmarkStart w:id="5760" w:name="_Toc161667904"/>
      <w:bookmarkStart w:id="5761" w:name="_Toc169708722"/>
      <w:bookmarkStart w:id="5762" w:name="_Toc176441625"/>
      <w:bookmarkStart w:id="5763" w:name="_Toc18724661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4952E8C"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7941A7" w14:paraId="6A10F07F"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5A278A2C"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9ECA79B"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46E6B52F" w14:textId="25351101"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7941A7" w:rsidRDefault="007941A7" w:rsidP="007941A7">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7941A7" w:rsidRDefault="007941A7" w:rsidP="007941A7">
            <w:pPr>
              <w:pStyle w:val="TAC"/>
            </w:pPr>
            <w:r>
              <w:t>DFT-s-OFDM</w:t>
            </w:r>
            <w:r>
              <w:rPr>
                <w:rFonts w:eastAsia="SimSun"/>
              </w:rPr>
              <w:t xml:space="preserve"> </w:t>
            </w:r>
            <w:r>
              <w:t>NR signal, 15 kHz SCS</w:t>
            </w:r>
            <w:r>
              <w:rPr>
                <w:rFonts w:hint="eastAsia"/>
              </w:rPr>
              <w:t>,</w:t>
            </w:r>
          </w:p>
          <w:p w14:paraId="6FCEC2B8" w14:textId="77777777" w:rsidR="007941A7" w:rsidRDefault="007941A7" w:rsidP="007941A7">
            <w:pPr>
              <w:pStyle w:val="TAC"/>
              <w:rPr>
                <w:lang w:eastAsia="zh-CN"/>
              </w:rPr>
            </w:pPr>
            <w:r>
              <w:t xml:space="preserve">10 </w:t>
            </w:r>
            <w:r>
              <w:rPr>
                <w:lang w:eastAsia="zh-CN"/>
              </w:rPr>
              <w:t>RBs</w:t>
            </w:r>
          </w:p>
        </w:tc>
      </w:tr>
      <w:tr w:rsidR="007941A7" w14:paraId="56CF71D8"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6E72875"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D07CEB3"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F91535C" w14:textId="6F753C07"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7941A7" w:rsidRDefault="007941A7" w:rsidP="007941A7">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7941A7" w:rsidRDefault="007941A7" w:rsidP="007941A7">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7941A7" w:rsidRDefault="007941A7" w:rsidP="007941A7">
            <w:pPr>
              <w:pStyle w:val="TAC"/>
            </w:pPr>
            <w:r>
              <w:t>DFT-s-OFDM</w:t>
            </w:r>
            <w:r>
              <w:rPr>
                <w:rFonts w:eastAsia="SimSun"/>
              </w:rPr>
              <w:t xml:space="preserve"> </w:t>
            </w:r>
            <w:r>
              <w:t>NR signal, 15 kHz SCS</w:t>
            </w:r>
            <w:r>
              <w:rPr>
                <w:rFonts w:hint="eastAsia"/>
              </w:rPr>
              <w:t>,</w:t>
            </w:r>
          </w:p>
          <w:p w14:paraId="02321800" w14:textId="77777777" w:rsidR="007941A7" w:rsidRDefault="007941A7" w:rsidP="007941A7">
            <w:pPr>
              <w:pStyle w:val="TAC"/>
            </w:pPr>
            <w:r>
              <w:t xml:space="preserve">25 </w:t>
            </w:r>
            <w:r>
              <w:rPr>
                <w:lang w:eastAsia="zh-CN"/>
              </w:rPr>
              <w:t>RBs</w:t>
            </w:r>
          </w:p>
        </w:tc>
      </w:tr>
      <w:tr w:rsidR="007941A7" w14:paraId="2929959A"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F4F4E00"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07041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D88BE96" w14:textId="55B5138D"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7941A7" w:rsidRDefault="007941A7" w:rsidP="007941A7">
            <w:pPr>
              <w:pStyle w:val="TAC"/>
            </w:pPr>
            <w:r>
              <w:t>DFT-s-OFDM</w:t>
            </w:r>
            <w:r>
              <w:rPr>
                <w:rFonts w:eastAsia="SimSun"/>
              </w:rPr>
              <w:t xml:space="preserve"> </w:t>
            </w:r>
            <w:r>
              <w:t>NR signal, 30 kHz SCS</w:t>
            </w:r>
            <w:r>
              <w:rPr>
                <w:rFonts w:hint="eastAsia"/>
              </w:rPr>
              <w:t>,</w:t>
            </w:r>
          </w:p>
          <w:p w14:paraId="07963987" w14:textId="77777777" w:rsidR="007941A7" w:rsidRDefault="007941A7" w:rsidP="007941A7">
            <w:pPr>
              <w:pStyle w:val="TAC"/>
            </w:pPr>
            <w:r>
              <w:t>5 RBs</w:t>
            </w:r>
          </w:p>
        </w:tc>
      </w:tr>
      <w:tr w:rsidR="007941A7" w14:paraId="37CFB9DE"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B5D0703"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AE2CC16"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69BC6B90" w14:textId="2B323696"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7941A7" w:rsidRDefault="007941A7" w:rsidP="007941A7">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7941A7" w:rsidRDefault="007941A7" w:rsidP="007941A7">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7941A7" w:rsidRDefault="007941A7" w:rsidP="007941A7">
            <w:pPr>
              <w:pStyle w:val="TAC"/>
            </w:pPr>
            <w:r>
              <w:t>DFT-s-OFDM</w:t>
            </w:r>
            <w:r>
              <w:rPr>
                <w:rFonts w:eastAsia="SimSun"/>
              </w:rPr>
              <w:t xml:space="preserve"> </w:t>
            </w:r>
            <w:r>
              <w:t>NR signal, 30 kHz SCS</w:t>
            </w:r>
            <w:r>
              <w:rPr>
                <w:rFonts w:hint="eastAsia"/>
              </w:rPr>
              <w:t>,</w:t>
            </w:r>
          </w:p>
          <w:p w14:paraId="3A9D18DD" w14:textId="77777777" w:rsidR="007941A7" w:rsidRDefault="007941A7" w:rsidP="007941A7">
            <w:pPr>
              <w:pStyle w:val="TAC"/>
            </w:pPr>
            <w:r>
              <w:t>10 RBs</w:t>
            </w:r>
          </w:p>
        </w:tc>
      </w:tr>
      <w:tr w:rsidR="007941A7" w14:paraId="3E903A44"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71A3C7C"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48F3BCA"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05F56697" w14:textId="79A65016"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7941A7" w:rsidRDefault="007941A7" w:rsidP="007941A7">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7941A7" w:rsidRDefault="007941A7" w:rsidP="007941A7">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7941A7" w:rsidRDefault="007941A7" w:rsidP="007941A7">
            <w:pPr>
              <w:pStyle w:val="TAC"/>
            </w:pPr>
            <w:r>
              <w:t>DFT-s-OFDM</w:t>
            </w:r>
            <w:r>
              <w:rPr>
                <w:rFonts w:eastAsia="SimSun"/>
              </w:rPr>
              <w:t xml:space="preserve"> </w:t>
            </w:r>
            <w:r>
              <w:t>NR signal, 60 kHz SCS</w:t>
            </w:r>
            <w:r>
              <w:rPr>
                <w:rFonts w:hint="eastAsia"/>
              </w:rPr>
              <w:t>,</w:t>
            </w:r>
          </w:p>
          <w:p w14:paraId="53495009" w14:textId="77777777" w:rsidR="007941A7" w:rsidRDefault="007941A7" w:rsidP="007941A7">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356C921"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7941A7" w14:paraId="29CCDEE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36EBBB3"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A238B28"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09E6228" w14:textId="7793D0C3"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7941A7" w:rsidRDefault="007941A7" w:rsidP="007941A7">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7941A7" w:rsidRDefault="007941A7" w:rsidP="007941A7">
            <w:pPr>
              <w:pStyle w:val="TAC"/>
            </w:pPr>
            <w:r>
              <w:t>DFT-s-OFDM</w:t>
            </w:r>
            <w:r>
              <w:rPr>
                <w:rFonts w:eastAsia="SimSun"/>
              </w:rPr>
              <w:t xml:space="preserve"> </w:t>
            </w:r>
            <w:r>
              <w:t>NR signal, 15 kHz SCS</w:t>
            </w:r>
            <w:r>
              <w:rPr>
                <w:rFonts w:hint="eastAsia"/>
              </w:rPr>
              <w:t>,</w:t>
            </w:r>
          </w:p>
          <w:p w14:paraId="6126D52C" w14:textId="77777777" w:rsidR="007941A7" w:rsidRDefault="007941A7" w:rsidP="007941A7">
            <w:pPr>
              <w:pStyle w:val="TAC"/>
              <w:rPr>
                <w:lang w:eastAsia="zh-CN"/>
              </w:rPr>
            </w:pPr>
            <w:r>
              <w:t xml:space="preserve">10 </w:t>
            </w:r>
            <w:r>
              <w:rPr>
                <w:lang w:eastAsia="zh-CN"/>
              </w:rPr>
              <w:t>RBs</w:t>
            </w:r>
          </w:p>
        </w:tc>
      </w:tr>
      <w:tr w:rsidR="007941A7" w14:paraId="3484E89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38F8581"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40173F1"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66C9A25D" w14:textId="6F43364B"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7941A7" w:rsidRDefault="007941A7" w:rsidP="007941A7">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7941A7" w:rsidRDefault="007941A7" w:rsidP="007941A7">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7941A7" w:rsidRDefault="007941A7" w:rsidP="007941A7">
            <w:pPr>
              <w:pStyle w:val="TAC"/>
            </w:pPr>
            <w:r>
              <w:t>DFT-s-OFDM</w:t>
            </w:r>
            <w:r>
              <w:rPr>
                <w:rFonts w:eastAsia="SimSun"/>
              </w:rPr>
              <w:t xml:space="preserve"> </w:t>
            </w:r>
            <w:r>
              <w:t>NR signal, 15 kHz SCS</w:t>
            </w:r>
            <w:r>
              <w:rPr>
                <w:rFonts w:hint="eastAsia"/>
              </w:rPr>
              <w:t>,</w:t>
            </w:r>
          </w:p>
          <w:p w14:paraId="66285655" w14:textId="77777777" w:rsidR="007941A7" w:rsidRDefault="007941A7" w:rsidP="007941A7">
            <w:pPr>
              <w:pStyle w:val="TAC"/>
            </w:pPr>
            <w:r>
              <w:t xml:space="preserve">25 </w:t>
            </w:r>
            <w:r>
              <w:rPr>
                <w:lang w:eastAsia="zh-CN"/>
              </w:rPr>
              <w:t>RBs</w:t>
            </w:r>
          </w:p>
        </w:tc>
      </w:tr>
      <w:tr w:rsidR="007941A7" w14:paraId="18F9226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9DB263E"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75706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09C28EE" w14:textId="4DD4BC99"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7941A7" w:rsidRDefault="007941A7" w:rsidP="007941A7">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7941A7" w:rsidRDefault="007941A7" w:rsidP="007941A7">
            <w:pPr>
              <w:pStyle w:val="TAC"/>
            </w:pPr>
            <w:r>
              <w:t>DFT-s-OFDM</w:t>
            </w:r>
            <w:r>
              <w:rPr>
                <w:rFonts w:eastAsia="SimSun"/>
              </w:rPr>
              <w:t xml:space="preserve"> </w:t>
            </w:r>
            <w:r>
              <w:t>NR signal, 30 kHz SCS</w:t>
            </w:r>
            <w:r>
              <w:rPr>
                <w:rFonts w:hint="eastAsia"/>
              </w:rPr>
              <w:t>,</w:t>
            </w:r>
          </w:p>
          <w:p w14:paraId="2F6D8E4E" w14:textId="77777777" w:rsidR="007941A7" w:rsidRDefault="007941A7" w:rsidP="007941A7">
            <w:pPr>
              <w:pStyle w:val="TAC"/>
            </w:pPr>
            <w:r>
              <w:t>5 RBs</w:t>
            </w:r>
          </w:p>
        </w:tc>
      </w:tr>
      <w:tr w:rsidR="007941A7" w14:paraId="56B236D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8AA6C24"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D0371ED"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8366A8F" w14:textId="34631FEA"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7941A7" w:rsidRDefault="007941A7" w:rsidP="007941A7">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7941A7" w:rsidRDefault="007941A7" w:rsidP="007941A7">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7941A7" w:rsidRDefault="007941A7" w:rsidP="007941A7">
            <w:pPr>
              <w:pStyle w:val="TAC"/>
            </w:pPr>
            <w:r>
              <w:t>DFT-s-OFDM</w:t>
            </w:r>
            <w:r>
              <w:rPr>
                <w:rFonts w:eastAsia="SimSun"/>
              </w:rPr>
              <w:t xml:space="preserve"> </w:t>
            </w:r>
            <w:r>
              <w:t>NR signal, 30 kHz SCS</w:t>
            </w:r>
            <w:r>
              <w:rPr>
                <w:rFonts w:hint="eastAsia"/>
              </w:rPr>
              <w:t>,</w:t>
            </w:r>
          </w:p>
          <w:p w14:paraId="4CEA61AE" w14:textId="77777777" w:rsidR="007941A7" w:rsidRDefault="007941A7" w:rsidP="007941A7">
            <w:pPr>
              <w:pStyle w:val="TAC"/>
            </w:pPr>
            <w:r>
              <w:t>10 RBs</w:t>
            </w:r>
          </w:p>
        </w:tc>
      </w:tr>
      <w:tr w:rsidR="007941A7" w14:paraId="3F24AE07"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DEF9048"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A7EE563"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3132C887" w14:textId="0A32A20F"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7941A7" w:rsidRDefault="007941A7" w:rsidP="007941A7">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7941A7" w:rsidRDefault="007941A7" w:rsidP="007941A7">
            <w:pPr>
              <w:pStyle w:val="TAC"/>
            </w:pPr>
            <w:r>
              <w:t>DFT-s-OFDM</w:t>
            </w:r>
            <w:r>
              <w:rPr>
                <w:rFonts w:eastAsia="SimSun"/>
              </w:rPr>
              <w:t xml:space="preserve"> </w:t>
            </w:r>
            <w:r>
              <w:t>NR signal, 60 kHz SCS</w:t>
            </w:r>
            <w:r>
              <w:rPr>
                <w:rFonts w:hint="eastAsia"/>
              </w:rPr>
              <w:t>,</w:t>
            </w:r>
          </w:p>
          <w:p w14:paraId="30802553" w14:textId="77777777" w:rsidR="007941A7" w:rsidRDefault="007941A7" w:rsidP="007941A7">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764" w:name="_Toc21127740"/>
      <w:bookmarkStart w:id="5765" w:name="_Toc29811949"/>
      <w:bookmarkStart w:id="5766" w:name="_Toc36817501"/>
      <w:bookmarkStart w:id="5767" w:name="_Toc37260423"/>
      <w:bookmarkStart w:id="5768" w:name="_Toc37267811"/>
      <w:bookmarkStart w:id="5769" w:name="_Toc44712417"/>
      <w:bookmarkStart w:id="5770" w:name="_Toc45893729"/>
      <w:bookmarkStart w:id="5771" w:name="_Toc53178443"/>
      <w:bookmarkStart w:id="5772" w:name="_Toc53178894"/>
      <w:bookmarkStart w:id="5773" w:name="_Toc61179132"/>
      <w:bookmarkStart w:id="5774" w:name="_Toc61179602"/>
      <w:bookmarkStart w:id="5775" w:name="_Toc67916898"/>
      <w:bookmarkStart w:id="5776" w:name="_Toc74663519"/>
      <w:bookmarkStart w:id="5777" w:name="_Toc104311120"/>
    </w:p>
    <w:p w14:paraId="03931269" w14:textId="3D6CDC74" w:rsidR="002F79EE" w:rsidRPr="00A80688" w:rsidRDefault="00DA0CFA" w:rsidP="00C90C60">
      <w:pPr>
        <w:pStyle w:val="Heading1"/>
      </w:pPr>
      <w:bookmarkStart w:id="5778" w:name="_Toc106126821"/>
      <w:bookmarkStart w:id="5779" w:name="_Toc106177134"/>
      <w:bookmarkStart w:id="5780" w:name="_Toc114242302"/>
      <w:bookmarkStart w:id="5781" w:name="_Toc123044298"/>
      <w:bookmarkStart w:id="5782" w:name="_Toc124157937"/>
      <w:bookmarkStart w:id="5783" w:name="_Toc124259860"/>
      <w:bookmarkStart w:id="5784" w:name="_Toc130584932"/>
      <w:bookmarkStart w:id="5785" w:name="_Toc137464588"/>
      <w:bookmarkStart w:id="5786" w:name="_Toc138884257"/>
      <w:bookmarkStart w:id="5787" w:name="_Toc145643458"/>
      <w:bookmarkStart w:id="5788" w:name="_Toc155469559"/>
      <w:bookmarkStart w:id="5789" w:name="_Toc161667905"/>
      <w:bookmarkStart w:id="5790" w:name="_Toc169708723"/>
      <w:bookmarkStart w:id="5791" w:name="_Toc176441626"/>
      <w:bookmarkStart w:id="5792" w:name="_Toc187246618"/>
      <w:r w:rsidRPr="00F95B02">
        <w:t>11</w:t>
      </w:r>
      <w:r w:rsidRPr="00F95B02">
        <w:tab/>
        <w:t>Radiated performance requirements</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7457C0AC" w14:textId="041B7525" w:rsidR="00DA0CFA" w:rsidRDefault="00DA0CFA" w:rsidP="00DA0CFA">
      <w:pPr>
        <w:pStyle w:val="Heading2"/>
        <w:rPr>
          <w:noProof/>
        </w:rPr>
      </w:pPr>
      <w:bookmarkStart w:id="5793" w:name="_Toc21127741"/>
      <w:bookmarkStart w:id="5794" w:name="_Toc29811950"/>
      <w:bookmarkStart w:id="5795" w:name="_Toc36817502"/>
      <w:bookmarkStart w:id="5796" w:name="_Toc37260424"/>
      <w:bookmarkStart w:id="5797" w:name="_Toc37267812"/>
      <w:bookmarkStart w:id="5798" w:name="_Toc44712418"/>
      <w:bookmarkStart w:id="5799" w:name="_Toc45893730"/>
      <w:bookmarkStart w:id="5800" w:name="_Toc53178444"/>
      <w:bookmarkStart w:id="5801" w:name="_Toc53178895"/>
      <w:bookmarkStart w:id="5802" w:name="_Toc61179133"/>
      <w:bookmarkStart w:id="5803" w:name="_Toc61179603"/>
      <w:bookmarkStart w:id="5804" w:name="_Toc67916899"/>
      <w:bookmarkStart w:id="5805" w:name="_Toc74663520"/>
      <w:bookmarkStart w:id="5806" w:name="_Toc104311121"/>
      <w:bookmarkStart w:id="5807" w:name="_Toc106126822"/>
      <w:bookmarkStart w:id="5808" w:name="_Toc106177135"/>
      <w:bookmarkStart w:id="5809" w:name="_Toc114242303"/>
      <w:bookmarkStart w:id="5810" w:name="_Toc123044299"/>
      <w:bookmarkStart w:id="5811" w:name="_Toc124157938"/>
      <w:bookmarkStart w:id="5812" w:name="_Toc124259861"/>
      <w:bookmarkStart w:id="5813" w:name="_Toc130584933"/>
      <w:bookmarkStart w:id="5814" w:name="_Toc137464589"/>
      <w:bookmarkStart w:id="5815" w:name="_Toc138884258"/>
      <w:bookmarkStart w:id="5816" w:name="_Toc145643459"/>
      <w:bookmarkStart w:id="5817" w:name="_Toc155469560"/>
      <w:bookmarkStart w:id="5818" w:name="_Toc161667906"/>
      <w:bookmarkStart w:id="5819" w:name="_Toc169708724"/>
      <w:bookmarkStart w:id="5820" w:name="_Toc176441627"/>
      <w:bookmarkStart w:id="5821" w:name="_Toc187246619"/>
      <w:r w:rsidRPr="00F95B02">
        <w:rPr>
          <w:noProof/>
        </w:rPr>
        <w:t>11.1</w:t>
      </w:r>
      <w:r w:rsidRPr="00F95B02">
        <w:rPr>
          <w:noProof/>
        </w:rPr>
        <w:tab/>
        <w:t>General</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72A0B4D9" w14:textId="77777777" w:rsidR="005D74BC" w:rsidRPr="00F95B02" w:rsidRDefault="005D74BC" w:rsidP="005D74BC">
      <w:pPr>
        <w:pStyle w:val="Heading3"/>
        <w:rPr>
          <w:lang w:eastAsia="ko-KR"/>
        </w:rPr>
      </w:pPr>
      <w:bookmarkStart w:id="5822" w:name="_Toc123044300"/>
      <w:bookmarkStart w:id="5823" w:name="_Toc124157939"/>
      <w:bookmarkStart w:id="5824" w:name="_Toc124259862"/>
      <w:bookmarkStart w:id="5825" w:name="_Toc130584934"/>
      <w:bookmarkStart w:id="5826" w:name="_Toc137464590"/>
      <w:bookmarkStart w:id="5827" w:name="_Toc138884259"/>
      <w:bookmarkStart w:id="5828" w:name="_Toc145643460"/>
      <w:bookmarkStart w:id="5829" w:name="_Toc155469561"/>
      <w:bookmarkStart w:id="5830" w:name="_Toc161667907"/>
      <w:bookmarkStart w:id="5831" w:name="_Toc169708725"/>
      <w:bookmarkStart w:id="5832" w:name="_Toc176441628"/>
      <w:bookmarkStart w:id="5833" w:name="_Toc187246620"/>
      <w:r w:rsidRPr="00F95B02">
        <w:rPr>
          <w:lang w:eastAsia="ko-KR"/>
        </w:rPr>
        <w:t>11.1.1</w:t>
      </w:r>
      <w:r w:rsidRPr="00F95B02">
        <w:rPr>
          <w:lang w:eastAsia="ko-KR"/>
        </w:rPr>
        <w:tab/>
        <w:t>Scope and definitions</w:t>
      </w:r>
      <w:bookmarkEnd w:id="5822"/>
      <w:bookmarkEnd w:id="5823"/>
      <w:bookmarkEnd w:id="5824"/>
      <w:bookmarkEnd w:id="5825"/>
      <w:bookmarkEnd w:id="5826"/>
      <w:bookmarkEnd w:id="5827"/>
      <w:bookmarkEnd w:id="5828"/>
      <w:bookmarkEnd w:id="5829"/>
      <w:bookmarkEnd w:id="5830"/>
      <w:bookmarkEnd w:id="5831"/>
      <w:bookmarkEnd w:id="5832"/>
      <w:bookmarkEnd w:id="5833"/>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834" w:name="_Toc123044301"/>
      <w:bookmarkStart w:id="5835" w:name="_Toc124157940"/>
      <w:bookmarkStart w:id="5836" w:name="_Toc124259863"/>
      <w:bookmarkStart w:id="5837" w:name="_Toc130584935"/>
      <w:bookmarkStart w:id="5838" w:name="_Toc137464591"/>
      <w:bookmarkStart w:id="5839" w:name="_Toc138884260"/>
      <w:bookmarkStart w:id="5840" w:name="_Toc145643461"/>
      <w:bookmarkStart w:id="5841" w:name="_Toc155469562"/>
      <w:bookmarkStart w:id="5842" w:name="_Toc161667908"/>
      <w:bookmarkStart w:id="5843" w:name="_Toc169708726"/>
      <w:bookmarkStart w:id="5844" w:name="_Toc176441629"/>
      <w:bookmarkStart w:id="5845" w:name="_Toc187246621"/>
      <w:r w:rsidRPr="00A1057A">
        <w:t>11.1.2</w:t>
      </w:r>
      <w:r w:rsidRPr="00A1057A">
        <w:tab/>
        <w:t>OTA demodulation branches</w:t>
      </w:r>
      <w:bookmarkEnd w:id="5834"/>
      <w:bookmarkEnd w:id="5835"/>
      <w:bookmarkEnd w:id="5836"/>
      <w:bookmarkEnd w:id="5837"/>
      <w:bookmarkEnd w:id="5838"/>
      <w:bookmarkEnd w:id="5839"/>
      <w:bookmarkEnd w:id="5840"/>
      <w:bookmarkEnd w:id="5841"/>
      <w:bookmarkEnd w:id="5842"/>
      <w:bookmarkEnd w:id="5843"/>
      <w:bookmarkEnd w:id="5844"/>
      <w:bookmarkEnd w:id="5845"/>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846" w:name="_Toc21127745"/>
      <w:bookmarkStart w:id="5847" w:name="_Toc29811954"/>
      <w:bookmarkStart w:id="5848" w:name="_Toc36817506"/>
      <w:bookmarkStart w:id="5849" w:name="_Toc37260428"/>
      <w:bookmarkStart w:id="5850" w:name="_Toc37267816"/>
      <w:bookmarkStart w:id="5851" w:name="_Toc44712422"/>
      <w:bookmarkStart w:id="5852" w:name="_Toc45893734"/>
      <w:bookmarkStart w:id="5853" w:name="_Toc53178448"/>
      <w:bookmarkStart w:id="5854" w:name="_Toc53178899"/>
      <w:bookmarkStart w:id="5855" w:name="_Toc61179137"/>
      <w:bookmarkStart w:id="5856" w:name="_Toc61179607"/>
      <w:bookmarkStart w:id="5857" w:name="_Toc67916903"/>
      <w:bookmarkStart w:id="5858" w:name="_Toc74663524"/>
      <w:bookmarkStart w:id="5859" w:name="_Toc104311122"/>
      <w:bookmarkStart w:id="5860" w:name="_Toc106126823"/>
      <w:bookmarkStart w:id="5861" w:name="_Toc106177136"/>
      <w:bookmarkStart w:id="5862" w:name="_Toc114242304"/>
      <w:bookmarkStart w:id="5863" w:name="_Toc123044302"/>
      <w:bookmarkStart w:id="5864" w:name="_Toc124157941"/>
      <w:bookmarkStart w:id="5865" w:name="_Toc124259864"/>
      <w:bookmarkStart w:id="5866" w:name="_Toc130584936"/>
      <w:bookmarkStart w:id="5867" w:name="_Toc137464592"/>
      <w:bookmarkStart w:id="5868" w:name="_Toc138884261"/>
      <w:bookmarkStart w:id="5869" w:name="_Toc145643462"/>
      <w:bookmarkStart w:id="5870" w:name="_Toc155469563"/>
      <w:bookmarkStart w:id="5871" w:name="_Toc161667909"/>
      <w:bookmarkStart w:id="5872" w:name="_Toc169708727"/>
      <w:bookmarkStart w:id="5873" w:name="_Toc176441630"/>
      <w:bookmarkStart w:id="5874" w:name="_Toc187246622"/>
      <w:r w:rsidRPr="00F95B02">
        <w:rPr>
          <w:noProof/>
        </w:rPr>
        <w:t>11.</w:t>
      </w:r>
      <w:r w:rsidRPr="00F95B02">
        <w:rPr>
          <w:rFonts w:eastAsia="DengXian"/>
          <w:noProof/>
          <w:lang w:eastAsia="zh-CN"/>
        </w:rPr>
        <w:t>2</w:t>
      </w:r>
      <w:r w:rsidRPr="00F95B02">
        <w:rPr>
          <w:noProof/>
        </w:rPr>
        <w:tab/>
        <w:t>Performance requirements for PUSCH</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4CB4BE05" w14:textId="77777777" w:rsidR="005D74BC" w:rsidRPr="00312333" w:rsidRDefault="005D74BC" w:rsidP="005D74BC">
      <w:pPr>
        <w:pStyle w:val="Heading3"/>
      </w:pPr>
      <w:bookmarkStart w:id="5875" w:name="_Toc21127747"/>
      <w:bookmarkStart w:id="5876" w:name="_Toc29811956"/>
      <w:bookmarkStart w:id="5877" w:name="_Toc36817508"/>
      <w:bookmarkStart w:id="5878" w:name="_Toc37260430"/>
      <w:bookmarkStart w:id="5879" w:name="_Toc37267818"/>
      <w:bookmarkStart w:id="5880" w:name="_Toc44712424"/>
      <w:bookmarkStart w:id="5881" w:name="_Toc45893736"/>
      <w:bookmarkStart w:id="5882" w:name="_Toc53178450"/>
      <w:bookmarkStart w:id="5883" w:name="_Toc53178901"/>
      <w:bookmarkStart w:id="5884" w:name="_Toc61179139"/>
      <w:bookmarkStart w:id="5885" w:name="_Toc61179609"/>
      <w:bookmarkStart w:id="5886" w:name="_Toc67916905"/>
      <w:bookmarkStart w:id="5887" w:name="_Toc74663526"/>
      <w:bookmarkStart w:id="5888" w:name="_Toc82622067"/>
      <w:bookmarkStart w:id="5889" w:name="_Toc90422914"/>
      <w:bookmarkStart w:id="5890" w:name="_Toc106783110"/>
      <w:bookmarkStart w:id="5891" w:name="_Toc107312001"/>
      <w:bookmarkStart w:id="5892" w:name="_Toc107419585"/>
      <w:bookmarkStart w:id="5893" w:name="_Toc107475214"/>
      <w:bookmarkStart w:id="5894" w:name="_Toc114255807"/>
      <w:bookmarkStart w:id="5895" w:name="_Toc115186487"/>
      <w:bookmarkStart w:id="5896" w:name="_Toc123044303"/>
      <w:bookmarkStart w:id="5897" w:name="_Toc124157942"/>
      <w:bookmarkStart w:id="5898" w:name="_Toc124259865"/>
      <w:bookmarkStart w:id="5899" w:name="_Toc130584937"/>
      <w:bookmarkStart w:id="5900" w:name="_Toc137464593"/>
      <w:bookmarkStart w:id="5901" w:name="_Toc138884262"/>
      <w:bookmarkStart w:id="5902" w:name="_Toc145643463"/>
      <w:bookmarkStart w:id="5903" w:name="_Toc155469564"/>
      <w:bookmarkStart w:id="5904" w:name="_Toc161667910"/>
      <w:bookmarkStart w:id="5905" w:name="_Toc169708728"/>
      <w:bookmarkStart w:id="5906" w:name="_Toc176441631"/>
      <w:bookmarkStart w:id="5907" w:name="_Toc187246623"/>
      <w:r w:rsidRPr="00312333">
        <w:t>11.2.1</w:t>
      </w:r>
      <w:r w:rsidRPr="00312333">
        <w:tab/>
        <w:t>Requirements for PUSCH with transform precoding disabled</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5908" w:name="_Toc21127748"/>
      <w:bookmarkStart w:id="5909" w:name="_Toc29811957"/>
      <w:bookmarkStart w:id="5910" w:name="_Toc36817509"/>
      <w:bookmarkStart w:id="5911" w:name="_Toc37260431"/>
      <w:bookmarkStart w:id="5912" w:name="_Toc37267819"/>
      <w:bookmarkStart w:id="5913" w:name="_Toc44712425"/>
      <w:bookmarkStart w:id="5914" w:name="_Toc45893737"/>
      <w:bookmarkStart w:id="5915" w:name="_Toc53178451"/>
      <w:bookmarkStart w:id="5916" w:name="_Toc53178902"/>
      <w:bookmarkStart w:id="5917" w:name="_Toc61179140"/>
      <w:bookmarkStart w:id="5918" w:name="_Toc61179610"/>
      <w:bookmarkStart w:id="5919" w:name="_Toc67916906"/>
      <w:bookmarkStart w:id="5920" w:name="_Toc74663527"/>
      <w:bookmarkStart w:id="5921" w:name="_Toc82622068"/>
      <w:bookmarkStart w:id="5922" w:name="_Toc90422915"/>
      <w:bookmarkStart w:id="5923" w:name="_Toc106783111"/>
      <w:bookmarkStart w:id="5924" w:name="_Toc107312002"/>
      <w:bookmarkStart w:id="5925" w:name="_Toc107419586"/>
      <w:bookmarkStart w:id="5926" w:name="_Toc107475215"/>
      <w:bookmarkStart w:id="5927" w:name="_Toc114255808"/>
      <w:bookmarkStart w:id="5928" w:name="_Toc115186488"/>
      <w:bookmarkStart w:id="5929" w:name="_Toc123044304"/>
      <w:bookmarkStart w:id="5930" w:name="_Toc124157943"/>
      <w:bookmarkStart w:id="5931" w:name="_Toc124259866"/>
      <w:bookmarkStart w:id="5932" w:name="_Toc130584938"/>
      <w:bookmarkStart w:id="5933" w:name="_Toc137464594"/>
      <w:bookmarkStart w:id="5934" w:name="_Toc138884263"/>
      <w:bookmarkStart w:id="5935" w:name="_Toc145643464"/>
      <w:bookmarkStart w:id="5936" w:name="_Toc155469565"/>
      <w:bookmarkStart w:id="5937" w:name="_Toc161667911"/>
      <w:bookmarkStart w:id="5938" w:name="_Toc169708729"/>
      <w:bookmarkStart w:id="5939" w:name="_Toc176441632"/>
      <w:bookmarkStart w:id="5940" w:name="_Toc187246624"/>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5941" w:name="_Toc44712428"/>
      <w:bookmarkStart w:id="5942" w:name="_Toc45893740"/>
      <w:bookmarkStart w:id="5943" w:name="_Toc53178454"/>
      <w:bookmarkStart w:id="5944" w:name="_Toc53178905"/>
      <w:bookmarkStart w:id="5945" w:name="_Toc61179143"/>
      <w:bookmarkStart w:id="5946" w:name="_Toc61179613"/>
      <w:bookmarkStart w:id="5947" w:name="_Toc67916909"/>
      <w:bookmarkStart w:id="5948" w:name="_Toc74663530"/>
      <w:bookmarkStart w:id="5949" w:name="_Toc82622071"/>
      <w:bookmarkStart w:id="5950" w:name="_Toc90422918"/>
      <w:bookmarkStart w:id="5951" w:name="_Toc106783114"/>
      <w:bookmarkStart w:id="5952" w:name="_Toc107312005"/>
      <w:bookmarkStart w:id="5953" w:name="_Toc107419589"/>
      <w:bookmarkStart w:id="5954" w:name="_Toc107475218"/>
      <w:bookmarkStart w:id="5955" w:name="_Toc114255811"/>
      <w:bookmarkStart w:id="5956" w:name="_Toc115186491"/>
      <w:bookmarkStart w:id="5957" w:name="_Toc123044305"/>
      <w:bookmarkStart w:id="5958" w:name="_Toc124157944"/>
      <w:bookmarkStart w:id="5959" w:name="_Toc124259867"/>
      <w:bookmarkStart w:id="5960" w:name="_Toc130584939"/>
      <w:bookmarkStart w:id="5961" w:name="_Toc137464595"/>
      <w:bookmarkStart w:id="5962" w:name="_Toc138884264"/>
      <w:bookmarkStart w:id="5963" w:name="_Toc145643465"/>
      <w:bookmarkStart w:id="5964" w:name="_Toc155469566"/>
      <w:bookmarkStart w:id="5965" w:name="_Toc161667912"/>
      <w:bookmarkStart w:id="5966" w:name="_Toc169708730"/>
      <w:bookmarkStart w:id="5967" w:name="_Toc176441633"/>
      <w:bookmarkStart w:id="5968" w:name="_Toc187246625"/>
      <w:r w:rsidRPr="00312333">
        <w:rPr>
          <w:lang w:eastAsia="ko-KR"/>
        </w:rPr>
        <w:lastRenderedPageBreak/>
        <w:t>11.2.</w:t>
      </w:r>
      <w:r>
        <w:rPr>
          <w:lang w:eastAsia="zh-CN"/>
        </w:rPr>
        <w:t>3</w:t>
      </w:r>
      <w:r w:rsidRPr="00312333">
        <w:rPr>
          <w:lang w:eastAsia="ko-KR"/>
        </w:rPr>
        <w:tab/>
      </w:r>
      <w:r w:rsidRPr="00312333">
        <w:t>Requirements for UL timing adjustment</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969" w:name="_Toc61179145"/>
      <w:bookmarkStart w:id="5970" w:name="_Toc61179615"/>
      <w:bookmarkStart w:id="5971" w:name="_Toc67916911"/>
      <w:bookmarkStart w:id="5972" w:name="_Toc74663532"/>
      <w:bookmarkStart w:id="5973" w:name="_Toc82622073"/>
      <w:bookmarkStart w:id="5974" w:name="_Toc90422920"/>
      <w:bookmarkStart w:id="5975" w:name="_Toc106783116"/>
      <w:bookmarkStart w:id="5976" w:name="_Toc107312007"/>
      <w:bookmarkStart w:id="5977" w:name="_Toc107419591"/>
      <w:bookmarkStart w:id="5978" w:name="_Toc107475220"/>
      <w:bookmarkStart w:id="5979" w:name="_Toc114255813"/>
      <w:bookmarkStart w:id="5980" w:name="_Toc115186493"/>
      <w:bookmarkStart w:id="5981" w:name="_Toc123044306"/>
      <w:bookmarkStart w:id="5982" w:name="_Toc124157945"/>
      <w:bookmarkStart w:id="5983" w:name="_Toc124259868"/>
      <w:bookmarkStart w:id="5984" w:name="_Toc130584940"/>
      <w:bookmarkStart w:id="5985" w:name="_Toc137464596"/>
      <w:bookmarkStart w:id="5986" w:name="_Toc138884265"/>
      <w:bookmarkStart w:id="5987" w:name="_Toc145643466"/>
      <w:bookmarkStart w:id="5988" w:name="_Toc155469567"/>
      <w:bookmarkStart w:id="5989" w:name="_Toc161667913"/>
      <w:bookmarkStart w:id="5990" w:name="_Toc169708731"/>
      <w:bookmarkStart w:id="5991" w:name="_Toc176441634"/>
      <w:bookmarkStart w:id="5992" w:name="_Toc187246626"/>
      <w:r w:rsidRPr="00312333">
        <w:rPr>
          <w:lang w:eastAsia="ko-KR"/>
        </w:rPr>
        <w:t>11.2.</w:t>
      </w:r>
      <w:r>
        <w:rPr>
          <w:lang w:eastAsia="zh-CN"/>
        </w:rPr>
        <w:t>4</w:t>
      </w:r>
      <w:r w:rsidRPr="00312333">
        <w:rPr>
          <w:lang w:eastAsia="ko-KR"/>
        </w:rPr>
        <w:tab/>
      </w:r>
      <w:r w:rsidRPr="00312333">
        <w:t>Requirements for PUSCH repetition Type A</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5993" w:name="_Toc67916933"/>
      <w:bookmarkStart w:id="5994" w:name="_Toc74663554"/>
      <w:bookmarkStart w:id="5995" w:name="_Toc104311123"/>
      <w:bookmarkStart w:id="5996" w:name="_Toc106126824"/>
      <w:bookmarkStart w:id="5997" w:name="_Toc106177137"/>
      <w:bookmarkStart w:id="5998" w:name="_Toc114242305"/>
      <w:bookmarkStart w:id="5999" w:name="_Toc123044307"/>
      <w:bookmarkStart w:id="6000" w:name="_Toc124157946"/>
      <w:bookmarkStart w:id="6001" w:name="_Toc124259869"/>
      <w:bookmarkStart w:id="6002" w:name="_Toc130584941"/>
      <w:bookmarkStart w:id="6003" w:name="_Toc137464597"/>
      <w:bookmarkStart w:id="6004" w:name="_Toc138884266"/>
      <w:bookmarkStart w:id="6005" w:name="_Toc145643467"/>
      <w:bookmarkStart w:id="6006" w:name="_Toc155469568"/>
      <w:bookmarkStart w:id="6007" w:name="_Toc161667914"/>
      <w:bookmarkStart w:id="6008" w:name="_Toc169708732"/>
      <w:bookmarkStart w:id="6009" w:name="_Toc176441635"/>
      <w:bookmarkStart w:id="6010" w:name="_Toc187246627"/>
      <w:r w:rsidRPr="00F95B02">
        <w:rPr>
          <w:noProof/>
        </w:rPr>
        <w:t>11.</w:t>
      </w:r>
      <w:r w:rsidRPr="00F95B02">
        <w:rPr>
          <w:rFonts w:eastAsia="DengXian"/>
          <w:noProof/>
          <w:lang w:eastAsia="zh-CN"/>
        </w:rPr>
        <w:t>3</w:t>
      </w:r>
      <w:r w:rsidRPr="00F95B02">
        <w:rPr>
          <w:noProof/>
        </w:rPr>
        <w:tab/>
        <w:t>Performance requirements for PUCCH</w:t>
      </w:r>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6E1872D5" w14:textId="77777777" w:rsidR="005D74BC" w:rsidRPr="00F95B02" w:rsidRDefault="005D74BC" w:rsidP="005D74BC">
      <w:pPr>
        <w:pStyle w:val="Heading3"/>
        <w:rPr>
          <w:rFonts w:eastAsia="DengXian"/>
          <w:noProof/>
          <w:lang w:eastAsia="zh-CN"/>
        </w:rPr>
      </w:pPr>
      <w:bookmarkStart w:id="6011" w:name="_Toc123044308"/>
      <w:bookmarkStart w:id="6012" w:name="_Toc124157947"/>
      <w:bookmarkStart w:id="6013" w:name="_Toc124259870"/>
      <w:bookmarkStart w:id="6014" w:name="_Toc130584942"/>
      <w:bookmarkStart w:id="6015" w:name="_Toc137464598"/>
      <w:bookmarkStart w:id="6016" w:name="_Toc138884267"/>
      <w:bookmarkStart w:id="6017" w:name="_Toc145643468"/>
      <w:bookmarkStart w:id="6018" w:name="_Toc155469569"/>
      <w:bookmarkStart w:id="6019" w:name="_Toc161667915"/>
      <w:bookmarkStart w:id="6020" w:name="_Toc169708733"/>
      <w:bookmarkStart w:id="6021" w:name="_Toc176441636"/>
      <w:bookmarkStart w:id="6022" w:name="_Toc21127761"/>
      <w:bookmarkStart w:id="6023" w:name="_Toc29811970"/>
      <w:bookmarkStart w:id="6024" w:name="_Toc36817522"/>
      <w:bookmarkStart w:id="6025" w:name="_Toc37260445"/>
      <w:bookmarkStart w:id="6026" w:name="_Toc37267833"/>
      <w:bookmarkStart w:id="6027" w:name="_Toc44712440"/>
      <w:bookmarkStart w:id="6028" w:name="_Toc45893752"/>
      <w:bookmarkStart w:id="6029" w:name="_Toc53178466"/>
      <w:bookmarkStart w:id="6030" w:name="_Toc53178917"/>
      <w:bookmarkStart w:id="6031" w:name="_Toc61179162"/>
      <w:bookmarkStart w:id="6032" w:name="_Toc61179632"/>
      <w:bookmarkStart w:id="6033" w:name="_Toc67916934"/>
      <w:bookmarkStart w:id="6034" w:name="_Toc74663555"/>
      <w:bookmarkStart w:id="6035" w:name="_Toc82622098"/>
      <w:bookmarkStart w:id="6036" w:name="_Toc90422945"/>
      <w:bookmarkStart w:id="6037" w:name="_Toc106783147"/>
      <w:bookmarkStart w:id="6038" w:name="_Toc107312038"/>
      <w:bookmarkStart w:id="6039" w:name="_Toc107419622"/>
      <w:bookmarkStart w:id="6040" w:name="_Toc107475251"/>
      <w:bookmarkStart w:id="6041" w:name="_Toc187246628"/>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6011"/>
      <w:bookmarkEnd w:id="6012"/>
      <w:bookmarkEnd w:id="6013"/>
      <w:bookmarkEnd w:id="6014"/>
      <w:bookmarkEnd w:id="6015"/>
      <w:bookmarkEnd w:id="6016"/>
      <w:bookmarkEnd w:id="6017"/>
      <w:bookmarkEnd w:id="6018"/>
      <w:bookmarkEnd w:id="6019"/>
      <w:bookmarkEnd w:id="6020"/>
      <w:bookmarkEnd w:id="6021"/>
      <w:bookmarkEnd w:id="6041"/>
    </w:p>
    <w:p w14:paraId="3AFA537C" w14:textId="77777777" w:rsidR="005D74BC" w:rsidRPr="00F95B02" w:rsidRDefault="005D74BC" w:rsidP="005D74BC">
      <w:pPr>
        <w:pStyle w:val="Heading4"/>
      </w:pPr>
      <w:bookmarkStart w:id="6042" w:name="_Toc123044309"/>
      <w:bookmarkStart w:id="6043" w:name="_Toc124157948"/>
      <w:bookmarkStart w:id="6044" w:name="_Toc124259871"/>
      <w:bookmarkStart w:id="6045" w:name="_Toc130584943"/>
      <w:bookmarkStart w:id="6046" w:name="_Toc137464599"/>
      <w:bookmarkStart w:id="6047" w:name="_Toc138884268"/>
      <w:bookmarkStart w:id="6048" w:name="_Toc145643469"/>
      <w:bookmarkStart w:id="6049" w:name="_Toc155469570"/>
      <w:bookmarkStart w:id="6050" w:name="_Toc161667916"/>
      <w:bookmarkStart w:id="6051" w:name="_Toc169708734"/>
      <w:bookmarkStart w:id="6052" w:name="_Toc176441637"/>
      <w:bookmarkStart w:id="6053" w:name="_Toc187246629"/>
      <w:r w:rsidRPr="00F95B02">
        <w:t>11.3.1.1</w:t>
      </w:r>
      <w:r w:rsidRPr="00F95B02">
        <w:tab/>
        <w:t>DTX to ACK probability</w:t>
      </w:r>
      <w:bookmarkEnd w:id="6042"/>
      <w:bookmarkEnd w:id="6043"/>
      <w:bookmarkEnd w:id="6044"/>
      <w:bookmarkEnd w:id="6045"/>
      <w:bookmarkEnd w:id="6046"/>
      <w:bookmarkEnd w:id="6047"/>
      <w:bookmarkEnd w:id="6048"/>
      <w:bookmarkEnd w:id="6049"/>
      <w:bookmarkEnd w:id="6050"/>
      <w:bookmarkEnd w:id="6051"/>
      <w:bookmarkEnd w:id="6052"/>
      <w:bookmarkEnd w:id="6053"/>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6054" w:name="_Toc123044310"/>
      <w:bookmarkStart w:id="6055" w:name="_Toc124157949"/>
      <w:bookmarkStart w:id="6056" w:name="_Toc124259872"/>
      <w:bookmarkStart w:id="6057" w:name="_Toc130584944"/>
      <w:bookmarkStart w:id="6058" w:name="_Toc137464600"/>
      <w:bookmarkStart w:id="6059" w:name="_Toc138884269"/>
      <w:bookmarkStart w:id="6060" w:name="_Toc145643470"/>
      <w:bookmarkStart w:id="6061" w:name="_Toc155469571"/>
      <w:bookmarkStart w:id="6062" w:name="_Toc161667917"/>
      <w:bookmarkStart w:id="6063" w:name="_Toc169708735"/>
      <w:bookmarkStart w:id="6064" w:name="_Toc176441638"/>
      <w:bookmarkStart w:id="6065" w:name="_Toc187246630"/>
      <w:r w:rsidRPr="00F95B02">
        <w:t>11.3.1.2</w:t>
      </w:r>
      <w:r w:rsidRPr="00F95B02">
        <w:tab/>
        <w:t>Performance requirements for PUCCH format 0</w:t>
      </w:r>
      <w:bookmarkEnd w:id="6054"/>
      <w:bookmarkEnd w:id="6055"/>
      <w:bookmarkEnd w:id="6056"/>
      <w:bookmarkEnd w:id="6057"/>
      <w:bookmarkEnd w:id="6058"/>
      <w:bookmarkEnd w:id="6059"/>
      <w:bookmarkEnd w:id="6060"/>
      <w:bookmarkEnd w:id="6061"/>
      <w:bookmarkEnd w:id="6062"/>
      <w:bookmarkEnd w:id="6063"/>
      <w:bookmarkEnd w:id="6064"/>
      <w:bookmarkEnd w:id="606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6066" w:name="_Toc123044311"/>
      <w:bookmarkStart w:id="6067" w:name="_Toc124157950"/>
      <w:bookmarkStart w:id="6068" w:name="_Toc124259873"/>
      <w:bookmarkStart w:id="6069" w:name="_Toc130584945"/>
      <w:bookmarkStart w:id="6070" w:name="_Toc137464601"/>
      <w:bookmarkStart w:id="6071" w:name="_Toc138884270"/>
      <w:bookmarkStart w:id="6072" w:name="_Toc145643471"/>
      <w:bookmarkStart w:id="6073" w:name="_Toc155469572"/>
      <w:bookmarkStart w:id="6074" w:name="_Toc161667918"/>
      <w:bookmarkStart w:id="6075" w:name="_Toc169708736"/>
      <w:bookmarkStart w:id="6076" w:name="_Toc176441639"/>
      <w:bookmarkStart w:id="6077" w:name="_Toc187246631"/>
      <w:r w:rsidRPr="00F95B02">
        <w:t>11.3.1.</w:t>
      </w:r>
      <w:r w:rsidRPr="00F95B02">
        <w:rPr>
          <w:lang w:eastAsia="zh-CN"/>
        </w:rPr>
        <w:t>3</w:t>
      </w:r>
      <w:r w:rsidRPr="00F95B02">
        <w:tab/>
        <w:t>Performance requirements for PUCCH format 1</w:t>
      </w:r>
      <w:bookmarkEnd w:id="6066"/>
      <w:bookmarkEnd w:id="6067"/>
      <w:bookmarkEnd w:id="6068"/>
      <w:bookmarkEnd w:id="6069"/>
      <w:bookmarkEnd w:id="6070"/>
      <w:bookmarkEnd w:id="6071"/>
      <w:bookmarkEnd w:id="6072"/>
      <w:bookmarkEnd w:id="6073"/>
      <w:bookmarkEnd w:id="6074"/>
      <w:bookmarkEnd w:id="6075"/>
      <w:bookmarkEnd w:id="6076"/>
      <w:bookmarkEnd w:id="6077"/>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6078" w:name="_Toc123044312"/>
      <w:bookmarkStart w:id="6079" w:name="_Toc124157951"/>
      <w:bookmarkStart w:id="6080" w:name="_Toc124259874"/>
      <w:bookmarkStart w:id="6081" w:name="_Toc130584946"/>
      <w:bookmarkStart w:id="6082" w:name="_Toc137464602"/>
      <w:bookmarkStart w:id="6083" w:name="_Toc138884271"/>
      <w:bookmarkStart w:id="6084" w:name="_Toc145643472"/>
      <w:bookmarkStart w:id="6085" w:name="_Toc155469573"/>
      <w:bookmarkStart w:id="6086" w:name="_Toc161667919"/>
      <w:bookmarkStart w:id="6087" w:name="_Toc169708737"/>
      <w:bookmarkStart w:id="6088" w:name="_Toc176441640"/>
      <w:bookmarkStart w:id="6089" w:name="_Toc187246632"/>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6078"/>
      <w:bookmarkEnd w:id="6079"/>
      <w:bookmarkEnd w:id="6080"/>
      <w:bookmarkEnd w:id="6081"/>
      <w:bookmarkEnd w:id="6082"/>
      <w:bookmarkEnd w:id="6083"/>
      <w:bookmarkEnd w:id="6084"/>
      <w:bookmarkEnd w:id="6085"/>
      <w:bookmarkEnd w:id="6086"/>
      <w:bookmarkEnd w:id="6087"/>
      <w:bookmarkEnd w:id="6088"/>
      <w:bookmarkEnd w:id="6089"/>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6090" w:name="_Toc123044313"/>
      <w:bookmarkStart w:id="6091" w:name="_Toc124157952"/>
      <w:bookmarkStart w:id="6092" w:name="_Toc124259875"/>
      <w:bookmarkStart w:id="6093" w:name="_Toc130584947"/>
      <w:bookmarkStart w:id="6094" w:name="_Toc137464603"/>
      <w:bookmarkStart w:id="6095" w:name="_Toc138884272"/>
      <w:bookmarkStart w:id="6096" w:name="_Toc145643473"/>
      <w:bookmarkStart w:id="6097" w:name="_Toc155469574"/>
      <w:bookmarkStart w:id="6098" w:name="_Toc161667920"/>
      <w:bookmarkStart w:id="6099" w:name="_Toc169708738"/>
      <w:bookmarkStart w:id="6100" w:name="_Toc176441641"/>
      <w:bookmarkStart w:id="6101" w:name="_Toc187246633"/>
      <w:r w:rsidRPr="00F95B02">
        <w:t>11.3.1.5</w:t>
      </w:r>
      <w:r>
        <w:tab/>
      </w:r>
      <w:r w:rsidRPr="00F95B02">
        <w:t>Performance requirements for PUCCH format 3</w:t>
      </w:r>
      <w:bookmarkEnd w:id="6090"/>
      <w:bookmarkEnd w:id="6091"/>
      <w:bookmarkEnd w:id="6092"/>
      <w:bookmarkEnd w:id="6093"/>
      <w:bookmarkEnd w:id="6094"/>
      <w:bookmarkEnd w:id="6095"/>
      <w:bookmarkEnd w:id="6096"/>
      <w:bookmarkEnd w:id="6097"/>
      <w:bookmarkEnd w:id="6098"/>
      <w:bookmarkEnd w:id="6099"/>
      <w:bookmarkEnd w:id="6100"/>
      <w:bookmarkEnd w:id="6101"/>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6102" w:name="_Toc123044314"/>
      <w:bookmarkStart w:id="6103" w:name="_Toc124157953"/>
      <w:bookmarkStart w:id="6104" w:name="_Toc124259876"/>
      <w:bookmarkStart w:id="6105" w:name="_Toc130584948"/>
      <w:bookmarkStart w:id="6106" w:name="_Toc137464604"/>
      <w:bookmarkStart w:id="6107" w:name="_Toc138884273"/>
      <w:bookmarkStart w:id="6108" w:name="_Toc145643474"/>
      <w:bookmarkStart w:id="6109" w:name="_Toc155469575"/>
      <w:bookmarkStart w:id="6110" w:name="_Toc161667921"/>
      <w:bookmarkStart w:id="6111" w:name="_Toc169708739"/>
      <w:bookmarkStart w:id="6112" w:name="_Toc176441642"/>
      <w:bookmarkStart w:id="6113" w:name="_Toc187246634"/>
      <w:r w:rsidRPr="00F95B02">
        <w:t>11.3.1.6</w:t>
      </w:r>
      <w:r>
        <w:tab/>
      </w:r>
      <w:r w:rsidRPr="00F95B02">
        <w:t>Performance requirements for PUCCH format 4</w:t>
      </w:r>
      <w:bookmarkEnd w:id="6102"/>
      <w:bookmarkEnd w:id="6103"/>
      <w:bookmarkEnd w:id="6104"/>
      <w:bookmarkEnd w:id="6105"/>
      <w:bookmarkEnd w:id="6106"/>
      <w:bookmarkEnd w:id="6107"/>
      <w:bookmarkEnd w:id="6108"/>
      <w:bookmarkEnd w:id="6109"/>
      <w:bookmarkEnd w:id="6110"/>
      <w:bookmarkEnd w:id="6111"/>
      <w:bookmarkEnd w:id="6112"/>
      <w:bookmarkEnd w:id="6113"/>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6114" w:name="_Toc123044315"/>
      <w:bookmarkStart w:id="6115" w:name="_Toc124157954"/>
      <w:bookmarkStart w:id="6116" w:name="_Toc124259877"/>
      <w:bookmarkStart w:id="6117" w:name="_Toc130584949"/>
      <w:bookmarkStart w:id="6118" w:name="_Toc137464605"/>
      <w:bookmarkStart w:id="6119" w:name="_Toc138884274"/>
      <w:bookmarkStart w:id="6120" w:name="_Toc145643475"/>
      <w:bookmarkStart w:id="6121" w:name="_Toc155469576"/>
      <w:bookmarkStart w:id="6122" w:name="_Toc161667922"/>
      <w:bookmarkStart w:id="6123" w:name="_Toc169708740"/>
      <w:bookmarkStart w:id="6124" w:name="_Toc176441643"/>
      <w:bookmarkStart w:id="6125" w:name="_Toc187246635"/>
      <w:r w:rsidRPr="00F95B02">
        <w:t>11.3.1.</w:t>
      </w:r>
      <w:r>
        <w:t>7</w:t>
      </w:r>
      <w:r>
        <w:tab/>
      </w:r>
      <w:r w:rsidRPr="00F95B02">
        <w:t xml:space="preserve">Performance requirements for </w:t>
      </w:r>
      <w:r>
        <w:t>multi-slot</w:t>
      </w:r>
      <w:r w:rsidRPr="00F95B02">
        <w:t xml:space="preserve"> PUCCH</w:t>
      </w:r>
      <w:bookmarkEnd w:id="6114"/>
      <w:bookmarkEnd w:id="6115"/>
      <w:bookmarkEnd w:id="6116"/>
      <w:bookmarkEnd w:id="6117"/>
      <w:bookmarkEnd w:id="6118"/>
      <w:bookmarkEnd w:id="6119"/>
      <w:bookmarkEnd w:id="6120"/>
      <w:bookmarkEnd w:id="6121"/>
      <w:bookmarkEnd w:id="6122"/>
      <w:bookmarkEnd w:id="6123"/>
      <w:bookmarkEnd w:id="6124"/>
      <w:bookmarkEnd w:id="612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6126" w:name="_Toc21127793"/>
      <w:bookmarkStart w:id="6127" w:name="_Toc29812002"/>
      <w:bookmarkStart w:id="6128" w:name="_Toc36817554"/>
      <w:bookmarkStart w:id="6129" w:name="_Toc37260477"/>
      <w:bookmarkStart w:id="6130" w:name="_Toc37267865"/>
      <w:bookmarkStart w:id="6131" w:name="_Toc44712472"/>
      <w:bookmarkStart w:id="6132" w:name="_Toc45893784"/>
      <w:bookmarkStart w:id="6133" w:name="_Toc53178490"/>
      <w:bookmarkStart w:id="6134" w:name="_Toc53178941"/>
      <w:bookmarkStart w:id="6135" w:name="_Toc61179186"/>
      <w:bookmarkStart w:id="6136" w:name="_Toc61179656"/>
      <w:bookmarkStart w:id="6137" w:name="_Toc67916958"/>
      <w:bookmarkStart w:id="6138" w:name="_Toc74663579"/>
      <w:bookmarkStart w:id="6139" w:name="_Toc104311124"/>
      <w:bookmarkStart w:id="6140" w:name="_Toc106126825"/>
      <w:bookmarkStart w:id="6141" w:name="_Toc106177138"/>
      <w:bookmarkStart w:id="6142" w:name="_Toc114242306"/>
      <w:bookmarkStart w:id="6143" w:name="_Toc123044316"/>
      <w:bookmarkStart w:id="6144" w:name="_Toc124157955"/>
      <w:bookmarkStart w:id="6145" w:name="_Toc124259878"/>
      <w:bookmarkStart w:id="6146" w:name="_Toc130584950"/>
      <w:bookmarkStart w:id="6147" w:name="_Toc137464606"/>
      <w:bookmarkStart w:id="6148" w:name="_Toc138884275"/>
      <w:bookmarkStart w:id="6149" w:name="_Toc145643476"/>
      <w:bookmarkStart w:id="6150" w:name="_Toc155469577"/>
      <w:bookmarkStart w:id="6151" w:name="_Toc161667923"/>
      <w:bookmarkStart w:id="6152" w:name="_Toc169708741"/>
      <w:bookmarkStart w:id="6153" w:name="_Toc176441644"/>
      <w:bookmarkStart w:id="6154" w:name="_Toc187246636"/>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r w:rsidRPr="00F95B02">
        <w:rPr>
          <w:noProof/>
        </w:rPr>
        <w:t>11.</w:t>
      </w:r>
      <w:r w:rsidRPr="00F95B02">
        <w:rPr>
          <w:rFonts w:eastAsia="DengXian"/>
          <w:noProof/>
          <w:lang w:eastAsia="zh-CN"/>
        </w:rPr>
        <w:t>4</w:t>
      </w:r>
      <w:r w:rsidRPr="00F95B02">
        <w:rPr>
          <w:noProof/>
        </w:rPr>
        <w:tab/>
        <w:t>Performance requirements for PRACH</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2BA1CDD4" w14:textId="77777777" w:rsidR="005D74BC" w:rsidRPr="00C958DD" w:rsidRDefault="005D74BC" w:rsidP="005D74BC">
      <w:pPr>
        <w:pStyle w:val="Heading3"/>
        <w:rPr>
          <w:lang w:val="sv-FI" w:eastAsia="zh-CN"/>
        </w:rPr>
      </w:pPr>
      <w:bookmarkStart w:id="6155" w:name="_Toc21127795"/>
      <w:bookmarkStart w:id="6156" w:name="_Toc29812004"/>
      <w:bookmarkStart w:id="6157" w:name="_Toc36817556"/>
      <w:bookmarkStart w:id="6158" w:name="_Toc37260479"/>
      <w:bookmarkStart w:id="6159" w:name="_Toc37267867"/>
      <w:bookmarkStart w:id="6160" w:name="_Toc44712474"/>
      <w:bookmarkStart w:id="6161" w:name="_Toc45893786"/>
      <w:bookmarkStart w:id="6162" w:name="_Toc53178492"/>
      <w:bookmarkStart w:id="6163" w:name="_Toc53178943"/>
      <w:bookmarkStart w:id="6164" w:name="_Toc61179188"/>
      <w:bookmarkStart w:id="6165" w:name="_Toc61179658"/>
      <w:bookmarkStart w:id="6166" w:name="_Toc67916960"/>
      <w:bookmarkStart w:id="6167" w:name="_Toc74663581"/>
      <w:bookmarkStart w:id="6168" w:name="_Toc82622124"/>
      <w:bookmarkStart w:id="6169" w:name="_Toc90422971"/>
      <w:bookmarkStart w:id="6170" w:name="_Toc106783173"/>
      <w:bookmarkStart w:id="6171" w:name="_Toc107312064"/>
      <w:bookmarkStart w:id="6172" w:name="_Toc107419648"/>
      <w:bookmarkStart w:id="6173" w:name="_Toc107475285"/>
      <w:bookmarkStart w:id="6174" w:name="_Toc114255878"/>
      <w:bookmarkStart w:id="6175" w:name="_Toc115186558"/>
      <w:bookmarkStart w:id="6176" w:name="_Toc123044317"/>
      <w:bookmarkStart w:id="6177" w:name="_Toc124157956"/>
      <w:bookmarkStart w:id="6178" w:name="_Toc124259879"/>
      <w:bookmarkStart w:id="6179" w:name="_Toc130584951"/>
      <w:bookmarkStart w:id="6180" w:name="_Toc137464607"/>
      <w:bookmarkStart w:id="6181" w:name="_Toc138884276"/>
      <w:bookmarkStart w:id="6182" w:name="_Toc145643477"/>
      <w:bookmarkStart w:id="6183" w:name="_Toc155469578"/>
      <w:bookmarkStart w:id="6184" w:name="_Toc161667924"/>
      <w:bookmarkStart w:id="6185" w:name="_Toc169708742"/>
      <w:bookmarkStart w:id="6186" w:name="_Toc176441645"/>
      <w:bookmarkStart w:id="6187" w:name="_Toc187246637"/>
      <w:r w:rsidRPr="00C958DD">
        <w:t>11.</w:t>
      </w:r>
      <w:r w:rsidRPr="00C958DD">
        <w:rPr>
          <w:lang w:eastAsia="zh-CN"/>
        </w:rPr>
        <w:t>4</w:t>
      </w:r>
      <w:r w:rsidRPr="00C958DD">
        <w:t>.1</w:t>
      </w:r>
      <w:r w:rsidRPr="00C958DD">
        <w:tab/>
        <w:t>PRACH False alarm probability</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6188" w:name="_Toc21127796"/>
      <w:bookmarkStart w:id="6189" w:name="_Toc29812005"/>
      <w:bookmarkStart w:id="6190" w:name="_Toc36817557"/>
      <w:bookmarkStart w:id="6191" w:name="_Toc37260480"/>
      <w:bookmarkStart w:id="6192" w:name="_Toc37267868"/>
      <w:bookmarkStart w:id="6193" w:name="_Toc44712475"/>
      <w:bookmarkStart w:id="6194" w:name="_Toc45893787"/>
      <w:bookmarkStart w:id="6195" w:name="_Toc53178493"/>
      <w:bookmarkStart w:id="6196" w:name="_Toc53178944"/>
      <w:bookmarkStart w:id="6197" w:name="_Toc61179189"/>
      <w:bookmarkStart w:id="6198" w:name="_Toc61179659"/>
      <w:bookmarkStart w:id="6199" w:name="_Toc67916961"/>
      <w:bookmarkStart w:id="6200" w:name="_Toc74663582"/>
      <w:bookmarkStart w:id="6201" w:name="_Toc82622125"/>
      <w:bookmarkStart w:id="6202" w:name="_Toc90422972"/>
      <w:bookmarkStart w:id="6203" w:name="_Toc106783174"/>
      <w:bookmarkStart w:id="6204" w:name="_Toc107312065"/>
      <w:bookmarkStart w:id="6205" w:name="_Toc107419649"/>
      <w:bookmarkStart w:id="6206" w:name="_Toc107475286"/>
      <w:bookmarkStart w:id="6207" w:name="_Toc114255879"/>
      <w:bookmarkStart w:id="6208" w:name="_Toc115186559"/>
      <w:bookmarkStart w:id="6209" w:name="_Toc123044318"/>
      <w:bookmarkStart w:id="6210" w:name="_Toc124157957"/>
      <w:bookmarkStart w:id="6211" w:name="_Toc124259880"/>
      <w:bookmarkStart w:id="6212" w:name="_Toc130584952"/>
      <w:bookmarkStart w:id="6213" w:name="_Toc137464608"/>
      <w:bookmarkStart w:id="6214" w:name="_Toc138884277"/>
      <w:bookmarkStart w:id="6215" w:name="_Toc145643478"/>
      <w:bookmarkStart w:id="6216" w:name="_Toc155469579"/>
      <w:bookmarkStart w:id="6217" w:name="_Toc161667925"/>
      <w:bookmarkStart w:id="6218" w:name="_Toc169708743"/>
      <w:bookmarkStart w:id="6219" w:name="_Toc176441646"/>
      <w:bookmarkStart w:id="6220" w:name="_Toc187246638"/>
      <w:r w:rsidRPr="00C958DD">
        <w:t>11.</w:t>
      </w:r>
      <w:r w:rsidRPr="00C958DD">
        <w:rPr>
          <w:lang w:eastAsia="zh-CN"/>
        </w:rPr>
        <w:t>4</w:t>
      </w:r>
      <w:r w:rsidRPr="00C958DD">
        <w:t>.</w:t>
      </w:r>
      <w:r w:rsidRPr="00C958DD">
        <w:rPr>
          <w:lang w:eastAsia="zh-CN"/>
        </w:rPr>
        <w:t>2</w:t>
      </w:r>
      <w:r w:rsidRPr="00C958DD">
        <w:tab/>
        <w:t>PRACH detection requirements</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6221" w:name="startOfAnnexes"/>
      <w:bookmarkStart w:id="6222" w:name="_Toc104311125"/>
      <w:bookmarkStart w:id="6223" w:name="_Toc106126826"/>
      <w:bookmarkStart w:id="6224" w:name="_Toc106177139"/>
      <w:bookmarkStart w:id="6225" w:name="_Toc114242307"/>
      <w:bookmarkStart w:id="6226" w:name="_Toc123044319"/>
      <w:bookmarkStart w:id="6227" w:name="_Toc124157958"/>
      <w:bookmarkStart w:id="6228" w:name="_Toc124259881"/>
      <w:bookmarkStart w:id="6229" w:name="_Toc130584953"/>
      <w:bookmarkStart w:id="6230" w:name="_Toc137464609"/>
      <w:bookmarkStart w:id="6231" w:name="_Toc138884278"/>
      <w:bookmarkStart w:id="6232" w:name="_Toc145643479"/>
      <w:bookmarkStart w:id="6233" w:name="_Toc155469580"/>
      <w:bookmarkStart w:id="6234" w:name="_Toc161667926"/>
      <w:bookmarkStart w:id="6235" w:name="_Toc169708744"/>
      <w:bookmarkStart w:id="6236" w:name="_Toc176441647"/>
      <w:bookmarkStart w:id="6237" w:name="_Toc187246639"/>
      <w:bookmarkEnd w:id="6221"/>
      <w:r w:rsidRPr="004D3578">
        <w:lastRenderedPageBreak/>
        <w:t xml:space="preserve">Annex </w:t>
      </w:r>
      <w:r>
        <w:t>A</w:t>
      </w:r>
      <w:r w:rsidRPr="004D3578">
        <w:t xml:space="preserve"> (normative):</w:t>
      </w:r>
      <w:r w:rsidR="00080512" w:rsidRPr="004D3578">
        <w:br/>
      </w:r>
      <w:r w:rsidR="00624CE1">
        <w:t>Reference measurement channels</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396842BE" w14:textId="4C880587" w:rsidR="008D0B52" w:rsidRPr="001176AB" w:rsidRDefault="008D0B52" w:rsidP="008D0B52">
      <w:pPr>
        <w:pStyle w:val="Heading1"/>
      </w:pPr>
      <w:bookmarkStart w:id="6238" w:name="_Toc21127805"/>
      <w:bookmarkStart w:id="6239" w:name="_Toc29812014"/>
      <w:bookmarkStart w:id="6240" w:name="_Toc36817566"/>
      <w:bookmarkStart w:id="6241" w:name="_Toc37260489"/>
      <w:bookmarkStart w:id="6242" w:name="_Toc37267877"/>
      <w:bookmarkStart w:id="6243" w:name="_Toc44712484"/>
      <w:bookmarkStart w:id="6244" w:name="_Toc45893796"/>
      <w:bookmarkStart w:id="6245" w:name="_Toc53178502"/>
      <w:bookmarkStart w:id="6246" w:name="_Toc53178953"/>
      <w:bookmarkStart w:id="6247" w:name="_Toc61179198"/>
      <w:bookmarkStart w:id="6248" w:name="_Toc61179668"/>
      <w:bookmarkStart w:id="6249" w:name="_Toc67916970"/>
      <w:bookmarkStart w:id="6250" w:name="_Toc74663591"/>
      <w:bookmarkStart w:id="6251" w:name="_Toc82622134"/>
      <w:bookmarkStart w:id="6252" w:name="_Toc90422981"/>
      <w:bookmarkStart w:id="6253" w:name="_Toc104311126"/>
      <w:bookmarkStart w:id="6254" w:name="_Toc106126827"/>
      <w:bookmarkStart w:id="6255" w:name="_Toc106177140"/>
      <w:bookmarkStart w:id="6256" w:name="_Toc114242308"/>
      <w:bookmarkStart w:id="6257" w:name="_Toc123044320"/>
      <w:bookmarkStart w:id="6258" w:name="_Toc124157959"/>
      <w:bookmarkStart w:id="6259" w:name="_Toc124259882"/>
      <w:bookmarkStart w:id="6260" w:name="_Toc130584954"/>
      <w:bookmarkStart w:id="6261" w:name="_Toc137464610"/>
      <w:bookmarkStart w:id="6262" w:name="_Toc138884279"/>
      <w:bookmarkStart w:id="6263" w:name="_Toc145643480"/>
      <w:bookmarkStart w:id="6264" w:name="_Toc155469581"/>
      <w:bookmarkStart w:id="6265" w:name="_Toc161667927"/>
      <w:bookmarkStart w:id="6266" w:name="_Toc169708745"/>
      <w:bookmarkStart w:id="6267" w:name="_Toc176441648"/>
      <w:bookmarkStart w:id="6268" w:name="_Toc187246640"/>
      <w:r w:rsidRPr="005C4058">
        <w:t>A.1</w:t>
      </w:r>
      <w:r w:rsidRPr="005C4058">
        <w:tab/>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r w:rsidR="007941A7" w:rsidRPr="005C4058">
        <w:t>Fixed Reference</w:t>
      </w:r>
      <w:r w:rsidR="007941A7" w:rsidRPr="00F95B02">
        <w:t xml:space="preserve"> Channels </w:t>
      </w:r>
      <w:r w:rsidR="007941A7" w:rsidRPr="00191F69">
        <w:t xml:space="preserve">for </w:t>
      </w:r>
      <w:r w:rsidR="007941A7">
        <w:t>RF Rx requirements</w:t>
      </w:r>
      <w:r w:rsidR="007941A7" w:rsidRPr="001176AB">
        <w:t xml:space="preserve"> </w:t>
      </w:r>
      <w:r w:rsidR="007941A7">
        <w:t xml:space="preserve">in FR1-NTN </w:t>
      </w:r>
      <w:r w:rsidR="007941A7" w:rsidRPr="001176AB">
        <w:t>(QPSK, R=1/3)</w:t>
      </w:r>
      <w:bookmarkEnd w:id="6267"/>
      <w:bookmarkEnd w:id="6268"/>
    </w:p>
    <w:p w14:paraId="6FD54657" w14:textId="32B3A936" w:rsidR="008D0B52" w:rsidRPr="001176AB" w:rsidRDefault="007941A7" w:rsidP="008D0B52">
      <w:bookmarkStart w:id="6269" w:name="OLE_LINK15"/>
      <w:bookmarkStart w:id="6270" w:name="OLE_LINK16"/>
      <w:r w:rsidRPr="001176AB">
        <w:t>The parameters for the reference measurement channels are specified in table A.1-1 for FR1</w:t>
      </w:r>
      <w:r>
        <w:t>-NTN</w:t>
      </w:r>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48E92ECD" w:rsidR="008D0B52" w:rsidRPr="005C4058" w:rsidRDefault="008D0B52" w:rsidP="008D0B52">
      <w:pPr>
        <w:pStyle w:val="TH"/>
        <w:rPr>
          <w:highlight w:val="yellow"/>
        </w:rPr>
      </w:pPr>
      <w:r w:rsidRPr="001176AB">
        <w:t xml:space="preserve">Table A.1-1: </w:t>
      </w:r>
      <w:bookmarkEnd w:id="6269"/>
      <w:bookmarkEnd w:id="6270"/>
      <w:r w:rsidR="007941A7" w:rsidRPr="00191F69">
        <w:t>Fixed</w:t>
      </w:r>
      <w:r w:rsidR="007941A7" w:rsidRPr="005C4058">
        <w:t xml:space="preserve"> Reference</w:t>
      </w:r>
      <w:r w:rsidR="007941A7" w:rsidRPr="00F95B02">
        <w:t xml:space="preserve"> Channels </w:t>
      </w:r>
      <w:r w:rsidR="007941A7" w:rsidRPr="00191F69">
        <w:t xml:space="preserve">for </w:t>
      </w:r>
      <w:r w:rsidR="007941A7">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890"/>
        <w:gridCol w:w="890"/>
        <w:gridCol w:w="891"/>
        <w:gridCol w:w="891"/>
        <w:gridCol w:w="891"/>
        <w:gridCol w:w="891"/>
        <w:gridCol w:w="891"/>
        <w:gridCol w:w="891"/>
        <w:gridCol w:w="891"/>
      </w:tblGrid>
      <w:tr w:rsidR="007941A7" w:rsidRPr="001176AB" w14:paraId="0752C6F7" w14:textId="77777777" w:rsidTr="008E2975">
        <w:trPr>
          <w:cantSplit/>
          <w:jc w:val="center"/>
        </w:trPr>
        <w:tc>
          <w:tcPr>
            <w:tcW w:w="0" w:type="auto"/>
          </w:tcPr>
          <w:p w14:paraId="409F0226" w14:textId="77777777" w:rsidR="007941A7" w:rsidRPr="001176AB" w:rsidRDefault="007941A7" w:rsidP="007941A7">
            <w:pPr>
              <w:pStyle w:val="TAH"/>
              <w:rPr>
                <w:rFonts w:cs="Arial"/>
              </w:rPr>
            </w:pPr>
            <w:bookmarkStart w:id="6271" w:name="OLE_LINK11"/>
            <w:bookmarkStart w:id="6272" w:name="OLE_LINK12"/>
            <w:bookmarkStart w:id="6273" w:name="OLE_LINK13"/>
            <w:r w:rsidRPr="001176AB">
              <w:rPr>
                <w:rFonts w:cs="Arial"/>
              </w:rPr>
              <w:t>Reference channel</w:t>
            </w:r>
          </w:p>
        </w:tc>
        <w:tc>
          <w:tcPr>
            <w:tcW w:w="0" w:type="auto"/>
          </w:tcPr>
          <w:p w14:paraId="2F2232EA" w14:textId="6056321B" w:rsidR="007941A7" w:rsidRPr="001176AB" w:rsidRDefault="007941A7" w:rsidP="007941A7">
            <w:pPr>
              <w:pStyle w:val="TAH"/>
              <w:rPr>
                <w:rFonts w:cs="Arial"/>
              </w:rPr>
            </w:pPr>
            <w:bookmarkStart w:id="6274" w:name="OLE_LINK32"/>
            <w:bookmarkStart w:id="6275" w:name="OLE_LINK33"/>
            <w:bookmarkStart w:id="6276" w:name="OLE_LINK34"/>
            <w:bookmarkStart w:id="6277" w:name="OLE_LINK40"/>
            <w:bookmarkStart w:id="6278" w:name="OLE_LINK41"/>
            <w:bookmarkStart w:id="6279" w:name="OLE_LINK42"/>
            <w:bookmarkStart w:id="6280" w:name="OLE_LINK43"/>
            <w:r w:rsidRPr="001176AB">
              <w:rPr>
                <w:rFonts w:cs="Arial"/>
                <w:lang w:eastAsia="zh-CN"/>
              </w:rPr>
              <w:t>G-FR1-</w:t>
            </w:r>
            <w:r>
              <w:rPr>
                <w:rFonts w:cs="Arial"/>
                <w:lang w:eastAsia="zh-CN"/>
              </w:rPr>
              <w:t>NTN-</w:t>
            </w:r>
            <w:r w:rsidRPr="001176AB">
              <w:rPr>
                <w:rFonts w:cs="Arial"/>
                <w:lang w:eastAsia="zh-CN"/>
              </w:rPr>
              <w:t>A1-1</w:t>
            </w:r>
            <w:bookmarkEnd w:id="6274"/>
            <w:bookmarkEnd w:id="6275"/>
            <w:bookmarkEnd w:id="6276"/>
            <w:bookmarkEnd w:id="6277"/>
            <w:bookmarkEnd w:id="6278"/>
            <w:bookmarkEnd w:id="6279"/>
            <w:bookmarkEnd w:id="6280"/>
          </w:p>
        </w:tc>
        <w:tc>
          <w:tcPr>
            <w:tcW w:w="0" w:type="auto"/>
          </w:tcPr>
          <w:p w14:paraId="4E07FCF2" w14:textId="0A0BA062"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14:paraId="237FA3C3" w14:textId="5A96E339"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14:paraId="72BA2D21" w14:textId="05943015"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14:paraId="6B623B27" w14:textId="62372976"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14:paraId="32844439" w14:textId="6F8CD62D"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14:paraId="173A1EB1" w14:textId="16BE19DF"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14:paraId="2BB839EE" w14:textId="30FF1212"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14:paraId="559319D4" w14:textId="73944A5E"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6281" w:name="OLE_LINK19"/>
            <w:r w:rsidRPr="001176AB">
              <w:rPr>
                <w:rFonts w:cs="Arial"/>
                <w:lang w:eastAsia="zh-CN"/>
              </w:rPr>
              <w:t>1</w:t>
            </w:r>
            <w:bookmarkEnd w:id="6281"/>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6282"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271"/>
      <w:bookmarkEnd w:id="6272"/>
      <w:bookmarkEnd w:id="6273"/>
      <w:bookmarkEnd w:id="6282"/>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6283" w:name="_Toc21127806"/>
      <w:bookmarkStart w:id="6284" w:name="_Toc29812015"/>
      <w:bookmarkStart w:id="6285" w:name="_Toc36817567"/>
      <w:bookmarkStart w:id="6286" w:name="_Toc37260490"/>
      <w:bookmarkStart w:id="6287" w:name="_Toc37267878"/>
      <w:bookmarkStart w:id="6288" w:name="_Toc44712485"/>
      <w:bookmarkStart w:id="6289" w:name="_Toc45893797"/>
      <w:bookmarkStart w:id="6290" w:name="_Toc53178503"/>
      <w:bookmarkStart w:id="6291" w:name="_Toc53178954"/>
      <w:bookmarkStart w:id="6292" w:name="_Toc61179199"/>
      <w:bookmarkStart w:id="6293" w:name="_Toc61179669"/>
      <w:bookmarkStart w:id="6294" w:name="_Toc67916971"/>
      <w:bookmarkStart w:id="6295" w:name="_Toc74663592"/>
      <w:bookmarkStart w:id="6296" w:name="_Toc82622135"/>
      <w:bookmarkStart w:id="6297" w:name="_Toc90422982"/>
      <w:bookmarkStart w:id="6298" w:name="_Toc104311127"/>
      <w:bookmarkStart w:id="6299" w:name="_Toc106126828"/>
      <w:bookmarkStart w:id="6300" w:name="_Toc106177141"/>
      <w:bookmarkStart w:id="6301" w:name="_Toc114242309"/>
      <w:bookmarkStart w:id="6302" w:name="_Toc123044321"/>
      <w:bookmarkStart w:id="6303" w:name="_Toc124157960"/>
      <w:bookmarkStart w:id="6304" w:name="_Toc124259883"/>
      <w:bookmarkStart w:id="6305" w:name="_Toc130584955"/>
      <w:bookmarkStart w:id="6306" w:name="_Toc137464611"/>
      <w:bookmarkStart w:id="6307" w:name="_Toc138884280"/>
      <w:bookmarkStart w:id="6308" w:name="_Toc145643481"/>
      <w:bookmarkStart w:id="6309" w:name="_Toc155469582"/>
      <w:bookmarkStart w:id="6310" w:name="_Toc161667928"/>
      <w:bookmarkStart w:id="6311" w:name="_Toc169708746"/>
      <w:bookmarkStart w:id="6312" w:name="_Toc176441649"/>
      <w:bookmarkStart w:id="6313" w:name="_Toc187246641"/>
      <w:r w:rsidRPr="001176AB">
        <w:t>A.2</w:t>
      </w:r>
      <w:r w:rsidRPr="001176AB">
        <w:tab/>
        <w:t>Fixed Reference Channels for dynamic range (16QAM, R=2/3)</w:t>
      </w:r>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p>
    <w:p w14:paraId="524434BC" w14:textId="46DFD79B" w:rsidR="008D0B52" w:rsidRPr="001176AB" w:rsidRDefault="007941A7" w:rsidP="008D0B52">
      <w:r w:rsidRPr="001176AB">
        <w:t>The parameters for the reference measurement channels are specified in table A.2-1 for FR1</w:t>
      </w:r>
      <w:r>
        <w:t>-NTN</w:t>
      </w:r>
      <w:r w:rsidRPr="001176AB">
        <w:t xml:space="preserve"> dynamic range and OTA dynamic range.</w:t>
      </w:r>
    </w:p>
    <w:p w14:paraId="1DA7E352" w14:textId="7FB9B581" w:rsidR="008D0B52" w:rsidRPr="00B37968" w:rsidRDefault="008D0B52" w:rsidP="008D0B52">
      <w:pPr>
        <w:pStyle w:val="TH"/>
      </w:pPr>
      <w:r w:rsidRPr="001176AB">
        <w:lastRenderedPageBreak/>
        <w:t xml:space="preserve">Table A.2-1: </w:t>
      </w:r>
      <w:r w:rsidR="008A414D" w:rsidRPr="002B3793">
        <w:t>Fixed</w:t>
      </w:r>
      <w:r w:rsidR="008A414D" w:rsidRPr="00B37968">
        <w:t xml:space="preserve"> Reference Channels for dynamic range and OTA dynamic range,</w:t>
      </w:r>
      <w:r w:rsidR="008A414D" w:rsidRPr="002B3793">
        <w:t xml:space="preserve"> </w:t>
      </w:r>
      <w:r w:rsidR="008A414D" w:rsidRPr="00B37968">
        <w:t>FR1</w:t>
      </w:r>
      <w:r w:rsidR="008A414D">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A414D" w:rsidRPr="00B37968" w14:paraId="3C5D9C93" w14:textId="77777777" w:rsidTr="008E2975">
        <w:trPr>
          <w:cantSplit/>
          <w:jc w:val="center"/>
        </w:trPr>
        <w:tc>
          <w:tcPr>
            <w:tcW w:w="2759" w:type="dxa"/>
          </w:tcPr>
          <w:p w14:paraId="4CC87E28" w14:textId="77777777" w:rsidR="008A414D" w:rsidRPr="00B37968" w:rsidRDefault="008A414D" w:rsidP="008A414D">
            <w:pPr>
              <w:pStyle w:val="TAH"/>
              <w:rPr>
                <w:rFonts w:cs="Arial"/>
              </w:rPr>
            </w:pPr>
            <w:r w:rsidRPr="00B37968">
              <w:rPr>
                <w:rFonts w:cs="Arial"/>
              </w:rPr>
              <w:t>Reference channel</w:t>
            </w:r>
          </w:p>
        </w:tc>
        <w:tc>
          <w:tcPr>
            <w:tcW w:w="1145" w:type="dxa"/>
          </w:tcPr>
          <w:p w14:paraId="429C954E" w14:textId="5ACCD64A"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3340935B"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7A79345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2B2131D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7DB34E3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5B8ED5B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6314" w:name="OLE_LINK104"/>
            <w:bookmarkStart w:id="6315" w:name="OLE_LINK105"/>
            <w:r w:rsidRPr="00B37968">
              <w:rPr>
                <w:rFonts w:cs="Arial"/>
                <w:lang w:eastAsia="zh-CN"/>
              </w:rPr>
              <w:t xml:space="preserve">slot </w:t>
            </w:r>
            <w:bookmarkEnd w:id="6314"/>
            <w:bookmarkEnd w:id="6315"/>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6316" w:name="_Hlk498674609"/>
            <w:bookmarkStart w:id="6317"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6316"/>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6318"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6318"/>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317"/>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6319" w:name="_Toc104311128"/>
      <w:bookmarkStart w:id="6320" w:name="_Toc106126829"/>
      <w:bookmarkStart w:id="6321" w:name="_Toc106177142"/>
      <w:bookmarkStart w:id="6322" w:name="_Toc114242310"/>
      <w:bookmarkStart w:id="6323" w:name="_Toc123044322"/>
      <w:bookmarkStart w:id="6324" w:name="_Toc124157961"/>
      <w:bookmarkStart w:id="6325" w:name="_Toc124259884"/>
      <w:bookmarkStart w:id="6326" w:name="_Toc130584956"/>
      <w:bookmarkStart w:id="6327" w:name="_Toc137464612"/>
      <w:bookmarkStart w:id="6328" w:name="_Toc138884281"/>
      <w:bookmarkStart w:id="6329" w:name="_Toc145643482"/>
      <w:bookmarkStart w:id="6330" w:name="_Toc155469583"/>
      <w:bookmarkStart w:id="6331" w:name="_Toc161667929"/>
      <w:bookmarkStart w:id="6332" w:name="_Toc169708747"/>
      <w:bookmarkStart w:id="6333" w:name="_Toc176441650"/>
      <w:bookmarkStart w:id="6334" w:name="_Toc187246642"/>
      <w:r>
        <w:t>A.3</w:t>
      </w:r>
      <w:r w:rsidRPr="001176AB">
        <w:tab/>
      </w:r>
      <w:bookmarkEnd w:id="6319"/>
      <w:bookmarkEnd w:id="6320"/>
      <w:bookmarkEnd w:id="6321"/>
      <w:bookmarkEnd w:id="6322"/>
      <w:r w:rsidR="005D74BC" w:rsidRPr="00114CB6">
        <w:rPr>
          <w:rFonts w:eastAsia="DengXian"/>
        </w:rPr>
        <w:t>Fixed Reference Channels for performance requirements (QPSK, R=308/1024)</w:t>
      </w:r>
      <w:bookmarkEnd w:id="6323"/>
      <w:bookmarkEnd w:id="6324"/>
      <w:bookmarkEnd w:id="6325"/>
      <w:bookmarkEnd w:id="6326"/>
      <w:bookmarkEnd w:id="6327"/>
      <w:bookmarkEnd w:id="6328"/>
      <w:bookmarkEnd w:id="6329"/>
      <w:bookmarkEnd w:id="6330"/>
      <w:bookmarkEnd w:id="6331"/>
      <w:bookmarkEnd w:id="6332"/>
      <w:bookmarkEnd w:id="6333"/>
      <w:bookmarkEnd w:id="6334"/>
    </w:p>
    <w:p w14:paraId="0ED8437F" w14:textId="77777777" w:rsidR="0065403A" w:rsidRPr="001234B7" w:rsidRDefault="0065403A" w:rsidP="0065403A">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19A22580" w14:textId="77777777" w:rsidR="0065403A"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C85591E" w:rsidR="005D74BC" w:rsidRPr="001234B7"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6260259F" w14:textId="77777777" w:rsidR="00BA2578" w:rsidRPr="001234B7" w:rsidRDefault="00BA2578" w:rsidP="00BA2578">
      <w:pPr>
        <w:pStyle w:val="TH"/>
        <w:rPr>
          <w:lang w:eastAsia="zh-CN"/>
        </w:rPr>
      </w:pPr>
      <w:bookmarkStart w:id="6335" w:name="_Toc123044323"/>
      <w:bookmarkStart w:id="6336" w:name="_Toc124157962"/>
      <w:bookmarkStart w:id="6337" w:name="_Toc124259885"/>
      <w:bookmarkStart w:id="6338" w:name="_Toc130584957"/>
      <w:bookmarkStart w:id="6339" w:name="_Toc137464613"/>
      <w:bookmarkStart w:id="6340" w:name="_Toc138884282"/>
      <w:bookmarkStart w:id="6341" w:name="_Toc145643483"/>
      <w:bookmarkStart w:id="6342" w:name="_Toc155469584"/>
      <w:bookmarkStart w:id="6343" w:name="_Toc161667930"/>
      <w:bookmarkStart w:id="6344" w:name="_Toc169708748"/>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A2578" w:rsidRPr="001234B7" w14:paraId="226277E1" w14:textId="77777777" w:rsidTr="005312D0">
        <w:trPr>
          <w:jc w:val="center"/>
        </w:trPr>
        <w:tc>
          <w:tcPr>
            <w:tcW w:w="2421" w:type="dxa"/>
          </w:tcPr>
          <w:p w14:paraId="1D903262" w14:textId="77777777" w:rsidR="00BA2578" w:rsidRPr="001234B7" w:rsidRDefault="00BA2578" w:rsidP="005312D0">
            <w:pPr>
              <w:pStyle w:val="TAH"/>
            </w:pPr>
            <w:r w:rsidRPr="001234B7">
              <w:t>Reference channel</w:t>
            </w:r>
          </w:p>
        </w:tc>
        <w:tc>
          <w:tcPr>
            <w:tcW w:w="1070" w:type="dxa"/>
          </w:tcPr>
          <w:p w14:paraId="3FE9A97A" w14:textId="77777777" w:rsidR="00BA2578" w:rsidRPr="001234B7" w:rsidRDefault="00BA2578" w:rsidP="005312D0">
            <w:pPr>
              <w:pStyle w:val="TAH"/>
            </w:pPr>
            <w:r w:rsidRPr="001234B7">
              <w:rPr>
                <w:lang w:eastAsia="zh-CN"/>
              </w:rPr>
              <w:t>G-FR1-</w:t>
            </w:r>
            <w:r>
              <w:rPr>
                <w:lang w:eastAsia="zh-CN"/>
              </w:rPr>
              <w:t>NTN-</w:t>
            </w:r>
            <w:r w:rsidRPr="001234B7">
              <w:rPr>
                <w:lang w:eastAsia="zh-CN"/>
              </w:rPr>
              <w:t>A3-1</w:t>
            </w:r>
          </w:p>
        </w:tc>
        <w:tc>
          <w:tcPr>
            <w:tcW w:w="1071" w:type="dxa"/>
          </w:tcPr>
          <w:p w14:paraId="021778ED" w14:textId="77777777" w:rsidR="00BA2578" w:rsidRPr="005C39D1" w:rsidRDefault="00BA2578" w:rsidP="005312D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5986DA23" w14:textId="77777777" w:rsidR="00BA2578" w:rsidRPr="001234B7" w:rsidRDefault="00BA2578" w:rsidP="005312D0">
            <w:pPr>
              <w:pStyle w:val="TAH"/>
            </w:pPr>
            <w:r w:rsidRPr="001234B7">
              <w:rPr>
                <w:lang w:eastAsia="zh-CN"/>
              </w:rPr>
              <w:t>G-FR1-</w:t>
            </w:r>
            <w:r>
              <w:rPr>
                <w:lang w:eastAsia="zh-CN"/>
              </w:rPr>
              <w:t>NTN-</w:t>
            </w:r>
            <w:r w:rsidRPr="001234B7">
              <w:rPr>
                <w:lang w:eastAsia="zh-CN"/>
              </w:rPr>
              <w:t>A3-3</w:t>
            </w:r>
          </w:p>
        </w:tc>
        <w:tc>
          <w:tcPr>
            <w:tcW w:w="1071" w:type="dxa"/>
          </w:tcPr>
          <w:p w14:paraId="256B59D8" w14:textId="77777777" w:rsidR="00BA2578" w:rsidRPr="001234B7" w:rsidRDefault="00BA2578" w:rsidP="005312D0">
            <w:pPr>
              <w:pStyle w:val="TAH"/>
            </w:pPr>
            <w:r w:rsidRPr="00970F3A">
              <w:rPr>
                <w:lang w:eastAsia="zh-CN"/>
              </w:rPr>
              <w:t>G-FR1-</w:t>
            </w:r>
            <w:r>
              <w:rPr>
                <w:lang w:eastAsia="zh-CN"/>
              </w:rPr>
              <w:t>NTN-</w:t>
            </w:r>
            <w:r w:rsidRPr="00970F3A">
              <w:rPr>
                <w:lang w:eastAsia="zh-CN"/>
              </w:rPr>
              <w:t>A3-4</w:t>
            </w:r>
          </w:p>
        </w:tc>
      </w:tr>
      <w:tr w:rsidR="00BA2578" w:rsidRPr="001234B7" w14:paraId="772238A7" w14:textId="77777777" w:rsidTr="005312D0">
        <w:trPr>
          <w:jc w:val="center"/>
        </w:trPr>
        <w:tc>
          <w:tcPr>
            <w:tcW w:w="2421" w:type="dxa"/>
          </w:tcPr>
          <w:p w14:paraId="369DC65C"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DCF862C" w14:textId="77777777" w:rsidR="00BA2578" w:rsidRPr="001234B7" w:rsidRDefault="00BA2578" w:rsidP="005312D0">
            <w:pPr>
              <w:pStyle w:val="TAC"/>
              <w:rPr>
                <w:lang w:eastAsia="zh-CN"/>
              </w:rPr>
            </w:pPr>
            <w:r w:rsidRPr="001234B7">
              <w:rPr>
                <w:lang w:eastAsia="zh-CN"/>
              </w:rPr>
              <w:t>15</w:t>
            </w:r>
          </w:p>
        </w:tc>
        <w:tc>
          <w:tcPr>
            <w:tcW w:w="1071" w:type="dxa"/>
          </w:tcPr>
          <w:p w14:paraId="7D5B1C26" w14:textId="77777777" w:rsidR="00BA2578" w:rsidRPr="001234B7" w:rsidRDefault="00BA2578" w:rsidP="005312D0">
            <w:pPr>
              <w:pStyle w:val="TAC"/>
            </w:pPr>
            <w:r w:rsidRPr="001234B7">
              <w:rPr>
                <w:lang w:eastAsia="zh-CN"/>
              </w:rPr>
              <w:t>15</w:t>
            </w:r>
          </w:p>
        </w:tc>
        <w:tc>
          <w:tcPr>
            <w:tcW w:w="1070" w:type="dxa"/>
          </w:tcPr>
          <w:p w14:paraId="2B53D9AA" w14:textId="77777777" w:rsidR="00BA2578" w:rsidRPr="001234B7" w:rsidRDefault="00BA2578" w:rsidP="005312D0">
            <w:pPr>
              <w:pStyle w:val="TAC"/>
            </w:pPr>
            <w:r w:rsidRPr="001234B7">
              <w:t>30</w:t>
            </w:r>
          </w:p>
        </w:tc>
        <w:tc>
          <w:tcPr>
            <w:tcW w:w="1071" w:type="dxa"/>
          </w:tcPr>
          <w:p w14:paraId="4AD20BF9" w14:textId="77777777" w:rsidR="00BA2578" w:rsidRPr="001234B7" w:rsidRDefault="00BA2578" w:rsidP="005312D0">
            <w:pPr>
              <w:pStyle w:val="TAC"/>
            </w:pPr>
            <w:r w:rsidRPr="001234B7">
              <w:rPr>
                <w:lang w:eastAsia="zh-CN"/>
              </w:rPr>
              <w:t>30</w:t>
            </w:r>
          </w:p>
        </w:tc>
      </w:tr>
      <w:tr w:rsidR="00BA2578" w:rsidRPr="001234B7" w14:paraId="2DBDD7E8" w14:textId="77777777" w:rsidTr="005312D0">
        <w:trPr>
          <w:jc w:val="center"/>
        </w:trPr>
        <w:tc>
          <w:tcPr>
            <w:tcW w:w="2421" w:type="dxa"/>
          </w:tcPr>
          <w:p w14:paraId="76E45FC4" w14:textId="77777777" w:rsidR="00BA2578" w:rsidRPr="001234B7" w:rsidRDefault="00BA2578" w:rsidP="005312D0">
            <w:pPr>
              <w:pStyle w:val="TAC"/>
            </w:pPr>
            <w:r w:rsidRPr="001234B7">
              <w:t>Allocated resource blocks</w:t>
            </w:r>
          </w:p>
        </w:tc>
        <w:tc>
          <w:tcPr>
            <w:tcW w:w="1070" w:type="dxa"/>
          </w:tcPr>
          <w:p w14:paraId="323AE135" w14:textId="77777777" w:rsidR="00BA2578" w:rsidRPr="001234B7" w:rsidRDefault="00BA2578" w:rsidP="005312D0">
            <w:pPr>
              <w:pStyle w:val="TAC"/>
              <w:rPr>
                <w:rFonts w:eastAsia="Yu Mincho"/>
              </w:rPr>
            </w:pPr>
            <w:r w:rsidRPr="001234B7">
              <w:rPr>
                <w:rFonts w:eastAsia="Yu Mincho"/>
              </w:rPr>
              <w:t>25</w:t>
            </w:r>
          </w:p>
        </w:tc>
        <w:tc>
          <w:tcPr>
            <w:tcW w:w="1071" w:type="dxa"/>
          </w:tcPr>
          <w:p w14:paraId="17DE839A" w14:textId="77777777" w:rsidR="00BA2578" w:rsidRPr="001234B7" w:rsidRDefault="00BA2578" w:rsidP="005312D0">
            <w:pPr>
              <w:pStyle w:val="TAC"/>
              <w:rPr>
                <w:rFonts w:eastAsia="Yu Mincho"/>
              </w:rPr>
            </w:pPr>
            <w:r>
              <w:rPr>
                <w:rFonts w:eastAsia="Yu Mincho"/>
              </w:rPr>
              <w:t>12</w:t>
            </w:r>
          </w:p>
        </w:tc>
        <w:tc>
          <w:tcPr>
            <w:tcW w:w="1070" w:type="dxa"/>
          </w:tcPr>
          <w:p w14:paraId="4E6B5A26" w14:textId="77777777" w:rsidR="00BA2578" w:rsidRPr="001234B7" w:rsidRDefault="00BA2578" w:rsidP="005312D0">
            <w:pPr>
              <w:pStyle w:val="TAC"/>
              <w:rPr>
                <w:lang w:eastAsia="zh-CN"/>
              </w:rPr>
            </w:pPr>
            <w:r w:rsidRPr="001234B7">
              <w:rPr>
                <w:lang w:eastAsia="zh-CN"/>
              </w:rPr>
              <w:t>24</w:t>
            </w:r>
          </w:p>
        </w:tc>
        <w:tc>
          <w:tcPr>
            <w:tcW w:w="1071" w:type="dxa"/>
          </w:tcPr>
          <w:p w14:paraId="076E4E48" w14:textId="77777777" w:rsidR="00BA2578" w:rsidRPr="001234B7" w:rsidRDefault="00BA2578" w:rsidP="005312D0">
            <w:pPr>
              <w:pStyle w:val="TAC"/>
              <w:rPr>
                <w:rFonts w:eastAsia="Yu Mincho"/>
              </w:rPr>
            </w:pPr>
            <w:r w:rsidRPr="001234B7">
              <w:rPr>
                <w:rFonts w:eastAsia="Yu Mincho"/>
              </w:rPr>
              <w:t>1</w:t>
            </w:r>
            <w:r>
              <w:rPr>
                <w:rFonts w:eastAsia="Yu Mincho"/>
              </w:rPr>
              <w:t>2</w:t>
            </w:r>
          </w:p>
        </w:tc>
      </w:tr>
      <w:tr w:rsidR="00BA2578" w:rsidRPr="001234B7" w14:paraId="558B942A" w14:textId="77777777" w:rsidTr="005312D0">
        <w:trPr>
          <w:jc w:val="center"/>
        </w:trPr>
        <w:tc>
          <w:tcPr>
            <w:tcW w:w="2421" w:type="dxa"/>
          </w:tcPr>
          <w:p w14:paraId="67109826"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2A9E4D7" w14:textId="77777777" w:rsidR="00BA2578" w:rsidRPr="001234B7" w:rsidRDefault="00BA2578" w:rsidP="005312D0">
            <w:pPr>
              <w:pStyle w:val="TAC"/>
              <w:rPr>
                <w:lang w:eastAsia="zh-CN"/>
              </w:rPr>
            </w:pPr>
            <w:r w:rsidRPr="001234B7">
              <w:rPr>
                <w:lang w:eastAsia="zh-CN"/>
              </w:rPr>
              <w:t>1</w:t>
            </w:r>
            <w:r>
              <w:rPr>
                <w:lang w:eastAsia="zh-CN"/>
              </w:rPr>
              <w:t>2</w:t>
            </w:r>
          </w:p>
        </w:tc>
        <w:tc>
          <w:tcPr>
            <w:tcW w:w="1071" w:type="dxa"/>
          </w:tcPr>
          <w:p w14:paraId="4ABCC952" w14:textId="77777777" w:rsidR="00BA2578" w:rsidRPr="001234B7" w:rsidRDefault="00BA2578" w:rsidP="005312D0">
            <w:pPr>
              <w:pStyle w:val="TAC"/>
            </w:pPr>
            <w:r w:rsidRPr="001234B7">
              <w:t>1</w:t>
            </w:r>
            <w:r>
              <w:t>2</w:t>
            </w:r>
          </w:p>
        </w:tc>
        <w:tc>
          <w:tcPr>
            <w:tcW w:w="1070" w:type="dxa"/>
          </w:tcPr>
          <w:p w14:paraId="478437FE" w14:textId="77777777" w:rsidR="00BA2578" w:rsidRPr="001234B7" w:rsidRDefault="00BA2578" w:rsidP="005312D0">
            <w:pPr>
              <w:pStyle w:val="TAC"/>
            </w:pPr>
            <w:r w:rsidRPr="001234B7">
              <w:t>1</w:t>
            </w:r>
            <w:r>
              <w:t>2</w:t>
            </w:r>
          </w:p>
        </w:tc>
        <w:tc>
          <w:tcPr>
            <w:tcW w:w="1071" w:type="dxa"/>
          </w:tcPr>
          <w:p w14:paraId="3664D6A7" w14:textId="77777777" w:rsidR="00BA2578" w:rsidRPr="001234B7" w:rsidRDefault="00BA2578" w:rsidP="005312D0">
            <w:pPr>
              <w:pStyle w:val="TAC"/>
            </w:pPr>
            <w:r w:rsidRPr="001234B7">
              <w:t>1</w:t>
            </w:r>
            <w:r>
              <w:t>2</w:t>
            </w:r>
          </w:p>
        </w:tc>
      </w:tr>
      <w:tr w:rsidR="00BA2578" w:rsidRPr="001234B7" w14:paraId="6C266168" w14:textId="77777777" w:rsidTr="005312D0">
        <w:trPr>
          <w:jc w:val="center"/>
        </w:trPr>
        <w:tc>
          <w:tcPr>
            <w:tcW w:w="2421" w:type="dxa"/>
          </w:tcPr>
          <w:p w14:paraId="66C004BE" w14:textId="77777777" w:rsidR="00BA2578" w:rsidRPr="001234B7" w:rsidRDefault="00BA2578" w:rsidP="005312D0">
            <w:pPr>
              <w:pStyle w:val="TAC"/>
            </w:pPr>
            <w:r w:rsidRPr="001234B7">
              <w:t>Modulation</w:t>
            </w:r>
          </w:p>
        </w:tc>
        <w:tc>
          <w:tcPr>
            <w:tcW w:w="1070" w:type="dxa"/>
          </w:tcPr>
          <w:p w14:paraId="6F82E608" w14:textId="77777777" w:rsidR="00BA2578" w:rsidRPr="001234B7" w:rsidRDefault="00BA2578" w:rsidP="005312D0">
            <w:pPr>
              <w:pStyle w:val="TAC"/>
              <w:rPr>
                <w:lang w:eastAsia="zh-CN"/>
              </w:rPr>
            </w:pPr>
            <w:r w:rsidRPr="001234B7">
              <w:rPr>
                <w:lang w:eastAsia="zh-CN"/>
              </w:rPr>
              <w:t>QPSK</w:t>
            </w:r>
          </w:p>
        </w:tc>
        <w:tc>
          <w:tcPr>
            <w:tcW w:w="1071" w:type="dxa"/>
          </w:tcPr>
          <w:p w14:paraId="0BBFA829" w14:textId="77777777" w:rsidR="00BA2578" w:rsidRPr="001234B7" w:rsidRDefault="00BA2578" w:rsidP="005312D0">
            <w:pPr>
              <w:pStyle w:val="TAC"/>
              <w:rPr>
                <w:lang w:eastAsia="zh-CN"/>
              </w:rPr>
            </w:pPr>
            <w:r w:rsidRPr="001234B7">
              <w:rPr>
                <w:lang w:eastAsia="zh-CN"/>
              </w:rPr>
              <w:t>QPSK</w:t>
            </w:r>
          </w:p>
        </w:tc>
        <w:tc>
          <w:tcPr>
            <w:tcW w:w="1070" w:type="dxa"/>
          </w:tcPr>
          <w:p w14:paraId="52A2EC0F" w14:textId="77777777" w:rsidR="00BA2578" w:rsidRPr="001234B7" w:rsidRDefault="00BA2578" w:rsidP="005312D0">
            <w:pPr>
              <w:pStyle w:val="TAC"/>
              <w:rPr>
                <w:lang w:eastAsia="zh-CN"/>
              </w:rPr>
            </w:pPr>
            <w:r w:rsidRPr="001234B7">
              <w:rPr>
                <w:lang w:eastAsia="zh-CN"/>
              </w:rPr>
              <w:t>QPSK</w:t>
            </w:r>
          </w:p>
        </w:tc>
        <w:tc>
          <w:tcPr>
            <w:tcW w:w="1071" w:type="dxa"/>
          </w:tcPr>
          <w:p w14:paraId="4F46DA02" w14:textId="77777777" w:rsidR="00BA2578" w:rsidRPr="001234B7" w:rsidRDefault="00BA2578" w:rsidP="005312D0">
            <w:pPr>
              <w:pStyle w:val="TAC"/>
              <w:rPr>
                <w:lang w:eastAsia="zh-CN"/>
              </w:rPr>
            </w:pPr>
            <w:r w:rsidRPr="001234B7">
              <w:rPr>
                <w:lang w:eastAsia="zh-CN"/>
              </w:rPr>
              <w:t>QPSK</w:t>
            </w:r>
          </w:p>
        </w:tc>
      </w:tr>
      <w:tr w:rsidR="00BA2578" w:rsidRPr="001234B7" w14:paraId="2E6D10A2" w14:textId="77777777" w:rsidTr="005312D0">
        <w:trPr>
          <w:jc w:val="center"/>
        </w:trPr>
        <w:tc>
          <w:tcPr>
            <w:tcW w:w="2421" w:type="dxa"/>
          </w:tcPr>
          <w:p w14:paraId="1773B517" w14:textId="77777777" w:rsidR="00BA2578" w:rsidRPr="001234B7" w:rsidRDefault="00BA2578" w:rsidP="005312D0">
            <w:pPr>
              <w:pStyle w:val="TAC"/>
            </w:pPr>
            <w:r w:rsidRPr="001234B7">
              <w:t>Code rate</w:t>
            </w:r>
            <w:r w:rsidRPr="001234B7">
              <w:rPr>
                <w:lang w:eastAsia="zh-CN"/>
              </w:rPr>
              <w:t xml:space="preserve"> (Note 2)</w:t>
            </w:r>
          </w:p>
        </w:tc>
        <w:tc>
          <w:tcPr>
            <w:tcW w:w="1070" w:type="dxa"/>
          </w:tcPr>
          <w:p w14:paraId="4CF6F2D2" w14:textId="77777777" w:rsidR="00BA2578" w:rsidRPr="001234B7" w:rsidRDefault="00BA2578" w:rsidP="005312D0">
            <w:pPr>
              <w:pStyle w:val="TAC"/>
              <w:rPr>
                <w:lang w:eastAsia="zh-CN"/>
              </w:rPr>
            </w:pPr>
            <w:r w:rsidRPr="001234B7">
              <w:rPr>
                <w:lang w:eastAsia="zh-CN"/>
              </w:rPr>
              <w:t>308/1024</w:t>
            </w:r>
          </w:p>
        </w:tc>
        <w:tc>
          <w:tcPr>
            <w:tcW w:w="1071" w:type="dxa"/>
          </w:tcPr>
          <w:p w14:paraId="38CE365C" w14:textId="77777777" w:rsidR="00BA2578" w:rsidRPr="001234B7" w:rsidRDefault="00BA2578" w:rsidP="005312D0">
            <w:pPr>
              <w:pStyle w:val="TAC"/>
              <w:rPr>
                <w:lang w:eastAsia="zh-CN"/>
              </w:rPr>
            </w:pPr>
            <w:r w:rsidRPr="001234B7">
              <w:rPr>
                <w:lang w:eastAsia="zh-CN"/>
              </w:rPr>
              <w:t>308/1024</w:t>
            </w:r>
          </w:p>
        </w:tc>
        <w:tc>
          <w:tcPr>
            <w:tcW w:w="1070" w:type="dxa"/>
          </w:tcPr>
          <w:p w14:paraId="5A08399E" w14:textId="77777777" w:rsidR="00BA2578" w:rsidRPr="001234B7" w:rsidRDefault="00BA2578" w:rsidP="005312D0">
            <w:pPr>
              <w:pStyle w:val="TAC"/>
              <w:rPr>
                <w:lang w:eastAsia="zh-CN"/>
              </w:rPr>
            </w:pPr>
            <w:r w:rsidRPr="001234B7">
              <w:rPr>
                <w:lang w:eastAsia="zh-CN"/>
              </w:rPr>
              <w:t>308/1024</w:t>
            </w:r>
          </w:p>
        </w:tc>
        <w:tc>
          <w:tcPr>
            <w:tcW w:w="1071" w:type="dxa"/>
          </w:tcPr>
          <w:p w14:paraId="08974635" w14:textId="77777777" w:rsidR="00BA2578" w:rsidRPr="001234B7" w:rsidRDefault="00BA2578" w:rsidP="005312D0">
            <w:pPr>
              <w:pStyle w:val="TAC"/>
              <w:rPr>
                <w:lang w:eastAsia="zh-CN"/>
              </w:rPr>
            </w:pPr>
            <w:r w:rsidRPr="001234B7">
              <w:rPr>
                <w:lang w:eastAsia="zh-CN"/>
              </w:rPr>
              <w:t>308/1024</w:t>
            </w:r>
          </w:p>
        </w:tc>
      </w:tr>
      <w:tr w:rsidR="00BA2578" w:rsidRPr="001234B7" w14:paraId="1C93C856" w14:textId="77777777" w:rsidTr="005312D0">
        <w:trPr>
          <w:jc w:val="center"/>
        </w:trPr>
        <w:tc>
          <w:tcPr>
            <w:tcW w:w="2421" w:type="dxa"/>
          </w:tcPr>
          <w:p w14:paraId="2923E53A" w14:textId="77777777" w:rsidR="00BA2578" w:rsidRPr="001234B7" w:rsidRDefault="00BA2578" w:rsidP="005312D0">
            <w:pPr>
              <w:pStyle w:val="TAC"/>
            </w:pPr>
            <w:r w:rsidRPr="001234B7">
              <w:t>Payload size (bits)</w:t>
            </w:r>
          </w:p>
        </w:tc>
        <w:tc>
          <w:tcPr>
            <w:tcW w:w="1070" w:type="dxa"/>
            <w:vAlign w:val="center"/>
          </w:tcPr>
          <w:p w14:paraId="611DBBC2" w14:textId="77777777" w:rsidR="00BA2578" w:rsidRPr="001234B7" w:rsidRDefault="00BA2578" w:rsidP="005312D0">
            <w:pPr>
              <w:pStyle w:val="TAC"/>
              <w:rPr>
                <w:lang w:eastAsia="zh-CN"/>
              </w:rPr>
            </w:pPr>
            <w:r>
              <w:rPr>
                <w:lang w:eastAsia="zh-CN"/>
              </w:rPr>
              <w:t>2152</w:t>
            </w:r>
          </w:p>
        </w:tc>
        <w:tc>
          <w:tcPr>
            <w:tcW w:w="1071" w:type="dxa"/>
            <w:vAlign w:val="center"/>
          </w:tcPr>
          <w:p w14:paraId="4CB8EB93" w14:textId="77777777" w:rsidR="00BA2578" w:rsidRPr="001234B7" w:rsidRDefault="00BA2578" w:rsidP="005312D0">
            <w:pPr>
              <w:pStyle w:val="TAC"/>
              <w:rPr>
                <w:lang w:eastAsia="zh-CN"/>
              </w:rPr>
            </w:pPr>
            <w:r>
              <w:rPr>
                <w:lang w:eastAsia="zh-CN"/>
              </w:rPr>
              <w:t>1032</w:t>
            </w:r>
          </w:p>
        </w:tc>
        <w:tc>
          <w:tcPr>
            <w:tcW w:w="1070" w:type="dxa"/>
          </w:tcPr>
          <w:p w14:paraId="6D324808" w14:textId="77777777" w:rsidR="00BA2578" w:rsidRPr="001234B7" w:rsidRDefault="00BA2578" w:rsidP="005312D0">
            <w:pPr>
              <w:pStyle w:val="TAC"/>
              <w:rPr>
                <w:lang w:eastAsia="zh-CN"/>
              </w:rPr>
            </w:pPr>
            <w:r>
              <w:rPr>
                <w:lang w:eastAsia="zh-CN"/>
              </w:rPr>
              <w:t>2024</w:t>
            </w:r>
          </w:p>
        </w:tc>
        <w:tc>
          <w:tcPr>
            <w:tcW w:w="1071" w:type="dxa"/>
            <w:vAlign w:val="center"/>
          </w:tcPr>
          <w:p w14:paraId="3D024EBF" w14:textId="77777777" w:rsidR="00BA2578" w:rsidRPr="001234B7" w:rsidRDefault="00BA2578" w:rsidP="005312D0">
            <w:pPr>
              <w:pStyle w:val="TAC"/>
              <w:rPr>
                <w:lang w:eastAsia="zh-CN"/>
              </w:rPr>
            </w:pPr>
            <w:r>
              <w:rPr>
                <w:lang w:eastAsia="zh-CN"/>
              </w:rPr>
              <w:t>1032</w:t>
            </w:r>
          </w:p>
        </w:tc>
      </w:tr>
      <w:tr w:rsidR="00BA2578" w:rsidRPr="001234B7" w14:paraId="3B0D1F5A" w14:textId="77777777" w:rsidTr="005312D0">
        <w:trPr>
          <w:jc w:val="center"/>
        </w:trPr>
        <w:tc>
          <w:tcPr>
            <w:tcW w:w="2421" w:type="dxa"/>
          </w:tcPr>
          <w:p w14:paraId="6C7941A3" w14:textId="77777777" w:rsidR="00BA2578" w:rsidRPr="001234B7" w:rsidRDefault="00BA2578" w:rsidP="005312D0">
            <w:pPr>
              <w:pStyle w:val="TAC"/>
              <w:rPr>
                <w:szCs w:val="22"/>
              </w:rPr>
            </w:pPr>
            <w:r w:rsidRPr="001234B7">
              <w:rPr>
                <w:szCs w:val="22"/>
              </w:rPr>
              <w:t>Transport block CRC (bits)</w:t>
            </w:r>
          </w:p>
        </w:tc>
        <w:tc>
          <w:tcPr>
            <w:tcW w:w="1070" w:type="dxa"/>
          </w:tcPr>
          <w:p w14:paraId="02D8057A" w14:textId="77777777" w:rsidR="00BA2578" w:rsidRPr="001234B7" w:rsidRDefault="00BA2578" w:rsidP="005312D0">
            <w:pPr>
              <w:pStyle w:val="TAC"/>
              <w:rPr>
                <w:lang w:eastAsia="zh-CN"/>
              </w:rPr>
            </w:pPr>
            <w:r w:rsidRPr="001234B7">
              <w:rPr>
                <w:lang w:eastAsia="zh-CN"/>
              </w:rPr>
              <w:t>16</w:t>
            </w:r>
          </w:p>
        </w:tc>
        <w:tc>
          <w:tcPr>
            <w:tcW w:w="1071" w:type="dxa"/>
          </w:tcPr>
          <w:p w14:paraId="3456C528" w14:textId="77777777" w:rsidR="00BA2578" w:rsidRPr="001234B7" w:rsidRDefault="00BA2578" w:rsidP="005312D0">
            <w:pPr>
              <w:pStyle w:val="TAC"/>
              <w:rPr>
                <w:lang w:eastAsia="zh-CN"/>
              </w:rPr>
            </w:pPr>
            <w:r w:rsidRPr="001234B7">
              <w:rPr>
                <w:lang w:eastAsia="zh-CN"/>
              </w:rPr>
              <w:t>16</w:t>
            </w:r>
          </w:p>
        </w:tc>
        <w:tc>
          <w:tcPr>
            <w:tcW w:w="1070" w:type="dxa"/>
          </w:tcPr>
          <w:p w14:paraId="7FD64CF9" w14:textId="77777777" w:rsidR="00BA2578" w:rsidRPr="001234B7" w:rsidRDefault="00BA2578" w:rsidP="005312D0">
            <w:pPr>
              <w:pStyle w:val="TAC"/>
              <w:rPr>
                <w:lang w:eastAsia="zh-CN"/>
              </w:rPr>
            </w:pPr>
            <w:r w:rsidRPr="001234B7">
              <w:rPr>
                <w:lang w:eastAsia="zh-CN"/>
              </w:rPr>
              <w:t>16</w:t>
            </w:r>
          </w:p>
        </w:tc>
        <w:tc>
          <w:tcPr>
            <w:tcW w:w="1071" w:type="dxa"/>
          </w:tcPr>
          <w:p w14:paraId="5B53DB33" w14:textId="77777777" w:rsidR="00BA2578" w:rsidRPr="001234B7" w:rsidRDefault="00BA2578" w:rsidP="005312D0">
            <w:pPr>
              <w:pStyle w:val="TAC"/>
              <w:rPr>
                <w:lang w:eastAsia="zh-CN"/>
              </w:rPr>
            </w:pPr>
            <w:r w:rsidRPr="001234B7">
              <w:rPr>
                <w:lang w:eastAsia="zh-CN"/>
              </w:rPr>
              <w:t>16</w:t>
            </w:r>
          </w:p>
        </w:tc>
      </w:tr>
      <w:tr w:rsidR="00BA2578" w:rsidRPr="001234B7" w14:paraId="677859BF" w14:textId="77777777" w:rsidTr="005312D0">
        <w:trPr>
          <w:jc w:val="center"/>
        </w:trPr>
        <w:tc>
          <w:tcPr>
            <w:tcW w:w="2421" w:type="dxa"/>
          </w:tcPr>
          <w:p w14:paraId="017881C9" w14:textId="77777777" w:rsidR="00BA2578" w:rsidRPr="001234B7" w:rsidRDefault="00BA2578" w:rsidP="005312D0">
            <w:pPr>
              <w:pStyle w:val="TAC"/>
            </w:pPr>
            <w:r w:rsidRPr="001234B7">
              <w:t>Code block CRC size (bits)</w:t>
            </w:r>
          </w:p>
        </w:tc>
        <w:tc>
          <w:tcPr>
            <w:tcW w:w="1070" w:type="dxa"/>
            <w:vAlign w:val="center"/>
          </w:tcPr>
          <w:p w14:paraId="0717B771" w14:textId="77777777" w:rsidR="00BA2578" w:rsidRPr="001234B7" w:rsidRDefault="00BA2578" w:rsidP="005312D0">
            <w:pPr>
              <w:pStyle w:val="TAC"/>
              <w:rPr>
                <w:lang w:eastAsia="zh-CN"/>
              </w:rPr>
            </w:pPr>
            <w:r w:rsidRPr="001234B7">
              <w:rPr>
                <w:lang w:eastAsia="zh-CN"/>
              </w:rPr>
              <w:t>-</w:t>
            </w:r>
          </w:p>
        </w:tc>
        <w:tc>
          <w:tcPr>
            <w:tcW w:w="1071" w:type="dxa"/>
            <w:vAlign w:val="center"/>
          </w:tcPr>
          <w:p w14:paraId="33E51F1A" w14:textId="77777777" w:rsidR="00BA2578" w:rsidRPr="001234B7" w:rsidRDefault="00BA2578" w:rsidP="005312D0">
            <w:pPr>
              <w:pStyle w:val="TAC"/>
              <w:rPr>
                <w:lang w:eastAsia="zh-CN"/>
              </w:rPr>
            </w:pPr>
            <w:r w:rsidRPr="001234B7">
              <w:rPr>
                <w:lang w:eastAsia="zh-CN"/>
              </w:rPr>
              <w:t>-</w:t>
            </w:r>
          </w:p>
        </w:tc>
        <w:tc>
          <w:tcPr>
            <w:tcW w:w="1070" w:type="dxa"/>
          </w:tcPr>
          <w:p w14:paraId="77E6FE7F" w14:textId="77777777" w:rsidR="00BA2578" w:rsidRPr="001234B7" w:rsidRDefault="00BA2578" w:rsidP="005312D0">
            <w:pPr>
              <w:pStyle w:val="TAC"/>
              <w:rPr>
                <w:lang w:eastAsia="zh-CN"/>
              </w:rPr>
            </w:pPr>
            <w:r w:rsidRPr="001234B7">
              <w:rPr>
                <w:lang w:eastAsia="zh-CN"/>
              </w:rPr>
              <w:t>-</w:t>
            </w:r>
          </w:p>
        </w:tc>
        <w:tc>
          <w:tcPr>
            <w:tcW w:w="1071" w:type="dxa"/>
            <w:vAlign w:val="center"/>
          </w:tcPr>
          <w:p w14:paraId="73BE52B8" w14:textId="77777777" w:rsidR="00BA2578" w:rsidRPr="001234B7" w:rsidRDefault="00BA2578" w:rsidP="005312D0">
            <w:pPr>
              <w:pStyle w:val="TAC"/>
              <w:rPr>
                <w:lang w:eastAsia="zh-CN"/>
              </w:rPr>
            </w:pPr>
            <w:r w:rsidRPr="001234B7">
              <w:rPr>
                <w:lang w:eastAsia="zh-CN"/>
              </w:rPr>
              <w:t>-</w:t>
            </w:r>
          </w:p>
        </w:tc>
      </w:tr>
      <w:tr w:rsidR="00BA2578" w:rsidRPr="001234B7" w14:paraId="1A3F3189" w14:textId="77777777" w:rsidTr="005312D0">
        <w:trPr>
          <w:jc w:val="center"/>
        </w:trPr>
        <w:tc>
          <w:tcPr>
            <w:tcW w:w="2421" w:type="dxa"/>
          </w:tcPr>
          <w:p w14:paraId="0F17ECCD" w14:textId="77777777" w:rsidR="00BA2578" w:rsidRPr="001234B7" w:rsidRDefault="00BA2578" w:rsidP="005312D0">
            <w:pPr>
              <w:pStyle w:val="TAC"/>
            </w:pPr>
            <w:r w:rsidRPr="001234B7">
              <w:t>Number of code blocks - C</w:t>
            </w:r>
          </w:p>
        </w:tc>
        <w:tc>
          <w:tcPr>
            <w:tcW w:w="1070" w:type="dxa"/>
            <w:vAlign w:val="center"/>
          </w:tcPr>
          <w:p w14:paraId="23E423FB" w14:textId="77777777" w:rsidR="00BA2578" w:rsidRPr="001234B7" w:rsidRDefault="00BA2578" w:rsidP="005312D0">
            <w:pPr>
              <w:pStyle w:val="TAC"/>
              <w:rPr>
                <w:lang w:eastAsia="zh-CN"/>
              </w:rPr>
            </w:pPr>
            <w:r w:rsidRPr="001234B7">
              <w:rPr>
                <w:lang w:eastAsia="zh-CN"/>
              </w:rPr>
              <w:t>1</w:t>
            </w:r>
          </w:p>
        </w:tc>
        <w:tc>
          <w:tcPr>
            <w:tcW w:w="1071" w:type="dxa"/>
            <w:vAlign w:val="center"/>
          </w:tcPr>
          <w:p w14:paraId="02450DCF" w14:textId="77777777" w:rsidR="00BA2578" w:rsidRPr="001234B7" w:rsidRDefault="00BA2578" w:rsidP="005312D0">
            <w:pPr>
              <w:pStyle w:val="TAC"/>
              <w:rPr>
                <w:lang w:eastAsia="zh-CN"/>
              </w:rPr>
            </w:pPr>
            <w:r w:rsidRPr="001234B7">
              <w:rPr>
                <w:lang w:eastAsia="zh-CN"/>
              </w:rPr>
              <w:t>1</w:t>
            </w:r>
          </w:p>
        </w:tc>
        <w:tc>
          <w:tcPr>
            <w:tcW w:w="1070" w:type="dxa"/>
          </w:tcPr>
          <w:p w14:paraId="2E2F6577" w14:textId="77777777" w:rsidR="00BA2578" w:rsidRPr="001234B7" w:rsidRDefault="00BA2578" w:rsidP="005312D0">
            <w:pPr>
              <w:pStyle w:val="TAC"/>
              <w:rPr>
                <w:lang w:eastAsia="zh-CN"/>
              </w:rPr>
            </w:pPr>
            <w:r w:rsidRPr="001234B7">
              <w:rPr>
                <w:lang w:eastAsia="zh-CN"/>
              </w:rPr>
              <w:t>1</w:t>
            </w:r>
          </w:p>
        </w:tc>
        <w:tc>
          <w:tcPr>
            <w:tcW w:w="1071" w:type="dxa"/>
            <w:vAlign w:val="center"/>
          </w:tcPr>
          <w:p w14:paraId="6B54409A" w14:textId="77777777" w:rsidR="00BA2578" w:rsidRPr="001234B7" w:rsidRDefault="00BA2578" w:rsidP="005312D0">
            <w:pPr>
              <w:pStyle w:val="TAC"/>
              <w:rPr>
                <w:lang w:eastAsia="zh-CN"/>
              </w:rPr>
            </w:pPr>
            <w:r w:rsidRPr="001234B7">
              <w:rPr>
                <w:lang w:eastAsia="zh-CN"/>
              </w:rPr>
              <w:t>1</w:t>
            </w:r>
          </w:p>
        </w:tc>
      </w:tr>
      <w:tr w:rsidR="00BA2578" w:rsidRPr="001234B7" w14:paraId="59185B3E" w14:textId="77777777" w:rsidTr="005312D0">
        <w:trPr>
          <w:jc w:val="center"/>
        </w:trPr>
        <w:tc>
          <w:tcPr>
            <w:tcW w:w="2421" w:type="dxa"/>
          </w:tcPr>
          <w:p w14:paraId="055C034E"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5F77318" w14:textId="77777777" w:rsidR="00BA2578" w:rsidRPr="001234B7" w:rsidRDefault="00BA2578" w:rsidP="005312D0">
            <w:pPr>
              <w:pStyle w:val="TAC"/>
              <w:rPr>
                <w:lang w:eastAsia="zh-CN"/>
              </w:rPr>
            </w:pPr>
            <w:r>
              <w:rPr>
                <w:lang w:eastAsia="zh-CN"/>
              </w:rPr>
              <w:t>2168</w:t>
            </w:r>
          </w:p>
        </w:tc>
        <w:tc>
          <w:tcPr>
            <w:tcW w:w="1071" w:type="dxa"/>
            <w:vAlign w:val="center"/>
          </w:tcPr>
          <w:p w14:paraId="71073C8D" w14:textId="77777777" w:rsidR="00BA2578" w:rsidRPr="001234B7" w:rsidRDefault="00BA2578" w:rsidP="005312D0">
            <w:pPr>
              <w:pStyle w:val="TAC"/>
              <w:rPr>
                <w:lang w:eastAsia="zh-CN"/>
              </w:rPr>
            </w:pPr>
            <w:r>
              <w:rPr>
                <w:lang w:eastAsia="zh-CN"/>
              </w:rPr>
              <w:t>1048</w:t>
            </w:r>
          </w:p>
        </w:tc>
        <w:tc>
          <w:tcPr>
            <w:tcW w:w="1070" w:type="dxa"/>
            <w:vAlign w:val="center"/>
          </w:tcPr>
          <w:p w14:paraId="3DAAEF73" w14:textId="77777777" w:rsidR="00BA2578" w:rsidRPr="001234B7" w:rsidRDefault="00BA2578" w:rsidP="005312D0">
            <w:pPr>
              <w:pStyle w:val="TAC"/>
              <w:rPr>
                <w:lang w:eastAsia="zh-CN"/>
              </w:rPr>
            </w:pPr>
            <w:r>
              <w:rPr>
                <w:lang w:eastAsia="zh-CN"/>
              </w:rPr>
              <w:t>2040</w:t>
            </w:r>
          </w:p>
        </w:tc>
        <w:tc>
          <w:tcPr>
            <w:tcW w:w="1071" w:type="dxa"/>
            <w:vAlign w:val="center"/>
          </w:tcPr>
          <w:p w14:paraId="61B0DCED" w14:textId="77777777" w:rsidR="00BA2578" w:rsidRPr="001234B7" w:rsidRDefault="00BA2578" w:rsidP="005312D0">
            <w:pPr>
              <w:pStyle w:val="TAC"/>
              <w:rPr>
                <w:lang w:eastAsia="zh-CN"/>
              </w:rPr>
            </w:pPr>
            <w:r>
              <w:rPr>
                <w:lang w:eastAsia="zh-CN"/>
              </w:rPr>
              <w:t>1048</w:t>
            </w:r>
          </w:p>
        </w:tc>
      </w:tr>
      <w:tr w:rsidR="00BA2578" w:rsidRPr="001234B7" w14:paraId="54AEA45D" w14:textId="77777777" w:rsidTr="005312D0">
        <w:trPr>
          <w:jc w:val="center"/>
        </w:trPr>
        <w:tc>
          <w:tcPr>
            <w:tcW w:w="2421" w:type="dxa"/>
          </w:tcPr>
          <w:p w14:paraId="16714FFD"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070" w:type="dxa"/>
            <w:vAlign w:val="center"/>
          </w:tcPr>
          <w:p w14:paraId="1416570F" w14:textId="77777777" w:rsidR="00BA2578" w:rsidRPr="001234B7" w:rsidRDefault="00BA2578" w:rsidP="005312D0">
            <w:pPr>
              <w:pStyle w:val="TAC"/>
              <w:rPr>
                <w:lang w:eastAsia="zh-CN"/>
              </w:rPr>
            </w:pPr>
            <w:r>
              <w:rPr>
                <w:lang w:eastAsia="zh-CN"/>
              </w:rPr>
              <w:t>72</w:t>
            </w:r>
            <w:r w:rsidRPr="001234B7">
              <w:rPr>
                <w:lang w:eastAsia="zh-CN"/>
              </w:rPr>
              <w:t>00</w:t>
            </w:r>
          </w:p>
        </w:tc>
        <w:tc>
          <w:tcPr>
            <w:tcW w:w="1071" w:type="dxa"/>
            <w:vAlign w:val="center"/>
          </w:tcPr>
          <w:p w14:paraId="38168C21" w14:textId="77777777" w:rsidR="00BA2578" w:rsidRPr="001234B7" w:rsidRDefault="00BA2578" w:rsidP="005312D0">
            <w:pPr>
              <w:pStyle w:val="TAC"/>
              <w:rPr>
                <w:lang w:eastAsia="zh-CN"/>
              </w:rPr>
            </w:pPr>
            <w:r>
              <w:rPr>
                <w:lang w:eastAsia="zh-CN"/>
              </w:rPr>
              <w:t>3456</w:t>
            </w:r>
          </w:p>
        </w:tc>
        <w:tc>
          <w:tcPr>
            <w:tcW w:w="1070" w:type="dxa"/>
            <w:vAlign w:val="center"/>
          </w:tcPr>
          <w:p w14:paraId="540A91DF" w14:textId="77777777" w:rsidR="00BA2578" w:rsidRPr="001234B7" w:rsidRDefault="00BA2578" w:rsidP="005312D0">
            <w:pPr>
              <w:pStyle w:val="TAC"/>
              <w:rPr>
                <w:lang w:eastAsia="zh-CN"/>
              </w:rPr>
            </w:pPr>
            <w:r>
              <w:rPr>
                <w:lang w:eastAsia="zh-CN"/>
              </w:rPr>
              <w:t>6912</w:t>
            </w:r>
          </w:p>
        </w:tc>
        <w:tc>
          <w:tcPr>
            <w:tcW w:w="1071" w:type="dxa"/>
            <w:vAlign w:val="center"/>
          </w:tcPr>
          <w:p w14:paraId="348B0795" w14:textId="77777777" w:rsidR="00BA2578" w:rsidRPr="001234B7" w:rsidRDefault="00BA2578" w:rsidP="005312D0">
            <w:pPr>
              <w:pStyle w:val="TAC"/>
              <w:rPr>
                <w:lang w:eastAsia="zh-CN"/>
              </w:rPr>
            </w:pPr>
            <w:r>
              <w:rPr>
                <w:lang w:eastAsia="zh-CN"/>
              </w:rPr>
              <w:t>3456</w:t>
            </w:r>
          </w:p>
        </w:tc>
      </w:tr>
      <w:tr w:rsidR="00BA2578" w:rsidRPr="001234B7" w14:paraId="68BA2DFD" w14:textId="77777777" w:rsidTr="005312D0">
        <w:trPr>
          <w:jc w:val="center"/>
        </w:trPr>
        <w:tc>
          <w:tcPr>
            <w:tcW w:w="2421" w:type="dxa"/>
          </w:tcPr>
          <w:p w14:paraId="4AE45754"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070" w:type="dxa"/>
          </w:tcPr>
          <w:p w14:paraId="34F71FA9"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071" w:type="dxa"/>
          </w:tcPr>
          <w:p w14:paraId="078670B0" w14:textId="77777777" w:rsidR="00BA2578" w:rsidRPr="001234B7" w:rsidRDefault="00BA2578" w:rsidP="005312D0">
            <w:pPr>
              <w:pStyle w:val="TAC"/>
              <w:rPr>
                <w:lang w:eastAsia="zh-CN"/>
              </w:rPr>
            </w:pPr>
            <w:r>
              <w:rPr>
                <w:lang w:eastAsia="zh-CN"/>
              </w:rPr>
              <w:t>1728</w:t>
            </w:r>
          </w:p>
        </w:tc>
        <w:tc>
          <w:tcPr>
            <w:tcW w:w="1070" w:type="dxa"/>
          </w:tcPr>
          <w:p w14:paraId="4B9DBEB1" w14:textId="77777777" w:rsidR="00BA2578" w:rsidRPr="001234B7" w:rsidRDefault="00BA2578" w:rsidP="005312D0">
            <w:pPr>
              <w:pStyle w:val="TAC"/>
              <w:rPr>
                <w:lang w:eastAsia="zh-CN"/>
              </w:rPr>
            </w:pPr>
            <w:r>
              <w:rPr>
                <w:lang w:eastAsia="zh-CN"/>
              </w:rPr>
              <w:t>3456</w:t>
            </w:r>
          </w:p>
        </w:tc>
        <w:tc>
          <w:tcPr>
            <w:tcW w:w="1071" w:type="dxa"/>
          </w:tcPr>
          <w:p w14:paraId="7DA97353" w14:textId="77777777" w:rsidR="00BA2578" w:rsidRPr="001234B7" w:rsidRDefault="00BA2578" w:rsidP="005312D0">
            <w:pPr>
              <w:pStyle w:val="TAC"/>
              <w:rPr>
                <w:lang w:eastAsia="zh-CN"/>
              </w:rPr>
            </w:pPr>
            <w:r>
              <w:rPr>
                <w:lang w:eastAsia="zh-CN"/>
              </w:rPr>
              <w:t>1728</w:t>
            </w:r>
          </w:p>
        </w:tc>
      </w:tr>
      <w:tr w:rsidR="00BA2578" w:rsidRPr="001234B7" w14:paraId="015A12D1" w14:textId="77777777" w:rsidTr="005312D0">
        <w:trPr>
          <w:jc w:val="center"/>
        </w:trPr>
        <w:tc>
          <w:tcPr>
            <w:tcW w:w="6703" w:type="dxa"/>
            <w:gridSpan w:val="5"/>
          </w:tcPr>
          <w:p w14:paraId="4983200C"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46713DBB"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7909445" w14:textId="77777777" w:rsidR="00BA2578" w:rsidRDefault="00BA2578" w:rsidP="00BA2578">
      <w:pPr>
        <w:rPr>
          <w:noProof/>
        </w:rPr>
      </w:pPr>
    </w:p>
    <w:p w14:paraId="00950BB0" w14:textId="77777777" w:rsidR="00BA2578" w:rsidRPr="001234B7" w:rsidRDefault="00BA2578" w:rsidP="00BA2578">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A2578" w:rsidRPr="001234B7" w14:paraId="396893DE" w14:textId="77777777" w:rsidTr="005312D0">
        <w:trPr>
          <w:jc w:val="center"/>
        </w:trPr>
        <w:tc>
          <w:tcPr>
            <w:tcW w:w="2875" w:type="dxa"/>
          </w:tcPr>
          <w:p w14:paraId="70EE1E40" w14:textId="77777777" w:rsidR="00BA2578" w:rsidRPr="001234B7" w:rsidRDefault="00BA2578" w:rsidP="005312D0">
            <w:pPr>
              <w:pStyle w:val="TAH"/>
            </w:pPr>
            <w:r w:rsidRPr="001234B7">
              <w:t>Reference channel</w:t>
            </w:r>
          </w:p>
        </w:tc>
        <w:tc>
          <w:tcPr>
            <w:tcW w:w="1350" w:type="dxa"/>
          </w:tcPr>
          <w:p w14:paraId="7A0B69BE" w14:textId="77777777" w:rsidR="00BA2578" w:rsidRPr="009B61FE" w:rsidRDefault="00BA2578" w:rsidP="005312D0">
            <w:pPr>
              <w:pStyle w:val="TAH"/>
            </w:pPr>
            <w:r w:rsidRPr="009B61FE">
              <w:rPr>
                <w:lang w:eastAsia="zh-CN"/>
              </w:rPr>
              <w:t>G-FR1</w:t>
            </w:r>
            <w:r>
              <w:rPr>
                <w:lang w:eastAsia="zh-CN"/>
              </w:rPr>
              <w:t>-NTN</w:t>
            </w:r>
            <w:r w:rsidRPr="009B61FE">
              <w:rPr>
                <w:lang w:eastAsia="zh-CN"/>
              </w:rPr>
              <w:t>-A3-</w:t>
            </w:r>
            <w:r>
              <w:rPr>
                <w:lang w:eastAsia="zh-CN"/>
              </w:rPr>
              <w:t>5</w:t>
            </w:r>
          </w:p>
        </w:tc>
        <w:tc>
          <w:tcPr>
            <w:tcW w:w="1355" w:type="dxa"/>
          </w:tcPr>
          <w:p w14:paraId="22E4AA5E" w14:textId="77777777" w:rsidR="00BA2578" w:rsidRPr="00563E41" w:rsidRDefault="00BA2578" w:rsidP="005312D0">
            <w:pPr>
              <w:pStyle w:val="TAH"/>
            </w:pPr>
            <w:r w:rsidRPr="00563E41">
              <w:rPr>
                <w:lang w:eastAsia="zh-CN"/>
              </w:rPr>
              <w:t>G-FR1</w:t>
            </w:r>
            <w:r>
              <w:rPr>
                <w:lang w:eastAsia="zh-CN"/>
              </w:rPr>
              <w:t>-NTN</w:t>
            </w:r>
            <w:r w:rsidRPr="00563E41">
              <w:rPr>
                <w:lang w:eastAsia="zh-CN"/>
              </w:rPr>
              <w:t>-A3-</w:t>
            </w:r>
            <w:r>
              <w:rPr>
                <w:lang w:eastAsia="zh-CN"/>
              </w:rPr>
              <w:t>6</w:t>
            </w:r>
          </w:p>
        </w:tc>
      </w:tr>
      <w:tr w:rsidR="00BA2578" w:rsidRPr="001234B7" w14:paraId="2BFB16C9" w14:textId="77777777" w:rsidTr="005312D0">
        <w:trPr>
          <w:jc w:val="center"/>
        </w:trPr>
        <w:tc>
          <w:tcPr>
            <w:tcW w:w="2875" w:type="dxa"/>
          </w:tcPr>
          <w:p w14:paraId="7BFD7C91"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46A0CD79" w14:textId="77777777" w:rsidR="00BA2578" w:rsidRPr="001234B7" w:rsidRDefault="00BA2578" w:rsidP="005312D0">
            <w:pPr>
              <w:pStyle w:val="TAC"/>
              <w:rPr>
                <w:lang w:eastAsia="zh-CN"/>
              </w:rPr>
            </w:pPr>
            <w:r w:rsidRPr="001234B7">
              <w:rPr>
                <w:lang w:eastAsia="zh-CN"/>
              </w:rPr>
              <w:t>15</w:t>
            </w:r>
          </w:p>
        </w:tc>
        <w:tc>
          <w:tcPr>
            <w:tcW w:w="1355" w:type="dxa"/>
          </w:tcPr>
          <w:p w14:paraId="21F76C1B" w14:textId="77777777" w:rsidR="00BA2578" w:rsidRPr="001234B7" w:rsidRDefault="00BA2578" w:rsidP="005312D0">
            <w:pPr>
              <w:pStyle w:val="TAC"/>
            </w:pPr>
            <w:r w:rsidRPr="001234B7">
              <w:t>30</w:t>
            </w:r>
          </w:p>
        </w:tc>
      </w:tr>
      <w:tr w:rsidR="00BA2578" w:rsidRPr="001234B7" w14:paraId="698A94B7" w14:textId="77777777" w:rsidTr="005312D0">
        <w:trPr>
          <w:jc w:val="center"/>
        </w:trPr>
        <w:tc>
          <w:tcPr>
            <w:tcW w:w="2875" w:type="dxa"/>
          </w:tcPr>
          <w:p w14:paraId="5AA5E1BA" w14:textId="77777777" w:rsidR="00BA2578" w:rsidRPr="001234B7" w:rsidRDefault="00BA2578" w:rsidP="005312D0">
            <w:pPr>
              <w:pStyle w:val="TAC"/>
            </w:pPr>
            <w:r w:rsidRPr="001234B7">
              <w:t>Allocated resource blocks</w:t>
            </w:r>
          </w:p>
        </w:tc>
        <w:tc>
          <w:tcPr>
            <w:tcW w:w="1350" w:type="dxa"/>
          </w:tcPr>
          <w:p w14:paraId="28D18C11" w14:textId="77777777" w:rsidR="00BA2578" w:rsidRPr="001234B7" w:rsidRDefault="00BA2578" w:rsidP="005312D0">
            <w:pPr>
              <w:pStyle w:val="TAC"/>
              <w:rPr>
                <w:rFonts w:eastAsia="Yu Mincho"/>
              </w:rPr>
            </w:pPr>
            <w:r w:rsidRPr="001234B7">
              <w:rPr>
                <w:rFonts w:eastAsia="Yu Mincho"/>
              </w:rPr>
              <w:t>25</w:t>
            </w:r>
          </w:p>
        </w:tc>
        <w:tc>
          <w:tcPr>
            <w:tcW w:w="1355" w:type="dxa"/>
          </w:tcPr>
          <w:p w14:paraId="09F72672" w14:textId="77777777" w:rsidR="00BA2578" w:rsidRPr="001234B7" w:rsidRDefault="00BA2578" w:rsidP="005312D0">
            <w:pPr>
              <w:pStyle w:val="TAC"/>
              <w:rPr>
                <w:lang w:eastAsia="zh-CN"/>
              </w:rPr>
            </w:pPr>
            <w:r w:rsidRPr="001234B7">
              <w:rPr>
                <w:lang w:eastAsia="zh-CN"/>
              </w:rPr>
              <w:t>24</w:t>
            </w:r>
          </w:p>
        </w:tc>
      </w:tr>
      <w:tr w:rsidR="00BA2578" w:rsidRPr="001234B7" w14:paraId="7B76D522" w14:textId="77777777" w:rsidTr="005312D0">
        <w:trPr>
          <w:jc w:val="center"/>
        </w:trPr>
        <w:tc>
          <w:tcPr>
            <w:tcW w:w="2875" w:type="dxa"/>
          </w:tcPr>
          <w:p w14:paraId="04781E41"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0F2D5B10" w14:textId="77777777" w:rsidR="00BA2578" w:rsidRPr="001234B7" w:rsidRDefault="00BA2578" w:rsidP="005312D0">
            <w:pPr>
              <w:pStyle w:val="TAC"/>
              <w:rPr>
                <w:lang w:eastAsia="zh-CN"/>
              </w:rPr>
            </w:pPr>
            <w:r w:rsidRPr="001234B7">
              <w:rPr>
                <w:lang w:eastAsia="zh-CN"/>
              </w:rPr>
              <w:t>1</w:t>
            </w:r>
            <w:r>
              <w:rPr>
                <w:lang w:eastAsia="zh-CN"/>
              </w:rPr>
              <w:t>2</w:t>
            </w:r>
          </w:p>
        </w:tc>
        <w:tc>
          <w:tcPr>
            <w:tcW w:w="1355" w:type="dxa"/>
          </w:tcPr>
          <w:p w14:paraId="5A0B382C" w14:textId="77777777" w:rsidR="00BA2578" w:rsidRPr="001234B7" w:rsidRDefault="00BA2578" w:rsidP="005312D0">
            <w:pPr>
              <w:pStyle w:val="TAC"/>
            </w:pPr>
            <w:r w:rsidRPr="001234B7">
              <w:t>1</w:t>
            </w:r>
            <w:r>
              <w:t>2</w:t>
            </w:r>
          </w:p>
        </w:tc>
      </w:tr>
      <w:tr w:rsidR="00BA2578" w:rsidRPr="001234B7" w14:paraId="7A886B91" w14:textId="77777777" w:rsidTr="005312D0">
        <w:trPr>
          <w:jc w:val="center"/>
        </w:trPr>
        <w:tc>
          <w:tcPr>
            <w:tcW w:w="2875" w:type="dxa"/>
          </w:tcPr>
          <w:p w14:paraId="18DB81CC" w14:textId="77777777" w:rsidR="00BA2578" w:rsidRPr="001234B7" w:rsidRDefault="00BA2578" w:rsidP="005312D0">
            <w:pPr>
              <w:pStyle w:val="TAC"/>
            </w:pPr>
            <w:r w:rsidRPr="001234B7">
              <w:t>Modulation</w:t>
            </w:r>
          </w:p>
        </w:tc>
        <w:tc>
          <w:tcPr>
            <w:tcW w:w="1350" w:type="dxa"/>
          </w:tcPr>
          <w:p w14:paraId="380F401C" w14:textId="77777777" w:rsidR="00BA2578" w:rsidRPr="001234B7" w:rsidRDefault="00BA2578" w:rsidP="005312D0">
            <w:pPr>
              <w:pStyle w:val="TAC"/>
              <w:rPr>
                <w:lang w:eastAsia="zh-CN"/>
              </w:rPr>
            </w:pPr>
            <w:r w:rsidRPr="001234B7">
              <w:rPr>
                <w:lang w:eastAsia="zh-CN"/>
              </w:rPr>
              <w:t>QPSK</w:t>
            </w:r>
          </w:p>
        </w:tc>
        <w:tc>
          <w:tcPr>
            <w:tcW w:w="1355" w:type="dxa"/>
          </w:tcPr>
          <w:p w14:paraId="3C1B3336" w14:textId="77777777" w:rsidR="00BA2578" w:rsidRPr="001234B7" w:rsidRDefault="00BA2578" w:rsidP="005312D0">
            <w:pPr>
              <w:pStyle w:val="TAC"/>
              <w:rPr>
                <w:lang w:eastAsia="zh-CN"/>
              </w:rPr>
            </w:pPr>
            <w:r w:rsidRPr="001234B7">
              <w:rPr>
                <w:lang w:eastAsia="zh-CN"/>
              </w:rPr>
              <w:t>QPSK</w:t>
            </w:r>
          </w:p>
        </w:tc>
      </w:tr>
      <w:tr w:rsidR="00BA2578" w:rsidRPr="001234B7" w14:paraId="3BD1D988" w14:textId="77777777" w:rsidTr="005312D0">
        <w:trPr>
          <w:jc w:val="center"/>
        </w:trPr>
        <w:tc>
          <w:tcPr>
            <w:tcW w:w="2875" w:type="dxa"/>
          </w:tcPr>
          <w:p w14:paraId="5E93886B" w14:textId="77777777" w:rsidR="00BA2578" w:rsidRPr="001234B7" w:rsidRDefault="00BA2578" w:rsidP="005312D0">
            <w:pPr>
              <w:pStyle w:val="TAC"/>
            </w:pPr>
            <w:r w:rsidRPr="001234B7">
              <w:t>Code rate</w:t>
            </w:r>
            <w:r w:rsidRPr="001234B7">
              <w:rPr>
                <w:lang w:eastAsia="zh-CN"/>
              </w:rPr>
              <w:t xml:space="preserve"> (Note 2)</w:t>
            </w:r>
          </w:p>
        </w:tc>
        <w:tc>
          <w:tcPr>
            <w:tcW w:w="1350" w:type="dxa"/>
          </w:tcPr>
          <w:p w14:paraId="5CE55CB1" w14:textId="77777777" w:rsidR="00BA2578" w:rsidRPr="001234B7" w:rsidRDefault="00BA2578" w:rsidP="005312D0">
            <w:pPr>
              <w:pStyle w:val="TAC"/>
              <w:rPr>
                <w:lang w:eastAsia="zh-CN"/>
              </w:rPr>
            </w:pPr>
            <w:r w:rsidRPr="001234B7">
              <w:rPr>
                <w:lang w:eastAsia="zh-CN"/>
              </w:rPr>
              <w:t>308/1024</w:t>
            </w:r>
          </w:p>
        </w:tc>
        <w:tc>
          <w:tcPr>
            <w:tcW w:w="1355" w:type="dxa"/>
          </w:tcPr>
          <w:p w14:paraId="6621DAC0" w14:textId="77777777" w:rsidR="00BA2578" w:rsidRPr="001234B7" w:rsidRDefault="00BA2578" w:rsidP="005312D0">
            <w:pPr>
              <w:pStyle w:val="TAC"/>
              <w:rPr>
                <w:lang w:eastAsia="zh-CN"/>
              </w:rPr>
            </w:pPr>
            <w:r w:rsidRPr="001234B7">
              <w:rPr>
                <w:lang w:eastAsia="zh-CN"/>
              </w:rPr>
              <w:t>308/1024</w:t>
            </w:r>
          </w:p>
        </w:tc>
      </w:tr>
      <w:tr w:rsidR="00BA2578" w:rsidRPr="001234B7" w14:paraId="46F038F6" w14:textId="77777777" w:rsidTr="005312D0">
        <w:trPr>
          <w:jc w:val="center"/>
        </w:trPr>
        <w:tc>
          <w:tcPr>
            <w:tcW w:w="2875" w:type="dxa"/>
          </w:tcPr>
          <w:p w14:paraId="7C9311D1" w14:textId="77777777" w:rsidR="00BA2578" w:rsidRPr="001234B7" w:rsidRDefault="00BA2578" w:rsidP="005312D0">
            <w:pPr>
              <w:pStyle w:val="TAC"/>
            </w:pPr>
            <w:r w:rsidRPr="001234B7">
              <w:t>Payload size (bits)</w:t>
            </w:r>
          </w:p>
        </w:tc>
        <w:tc>
          <w:tcPr>
            <w:tcW w:w="1350" w:type="dxa"/>
            <w:vAlign w:val="center"/>
          </w:tcPr>
          <w:p w14:paraId="311F6FD8" w14:textId="77777777" w:rsidR="00BA2578" w:rsidRPr="001234B7" w:rsidRDefault="00BA2578" w:rsidP="005312D0">
            <w:pPr>
              <w:pStyle w:val="TAC"/>
              <w:rPr>
                <w:lang w:eastAsia="zh-CN"/>
              </w:rPr>
            </w:pPr>
            <w:r>
              <w:rPr>
                <w:lang w:eastAsia="zh-CN"/>
              </w:rPr>
              <w:t>2152</w:t>
            </w:r>
          </w:p>
        </w:tc>
        <w:tc>
          <w:tcPr>
            <w:tcW w:w="1355" w:type="dxa"/>
          </w:tcPr>
          <w:p w14:paraId="1E12811F" w14:textId="77777777" w:rsidR="00BA2578" w:rsidRPr="001234B7" w:rsidRDefault="00BA2578" w:rsidP="005312D0">
            <w:pPr>
              <w:pStyle w:val="TAC"/>
              <w:rPr>
                <w:lang w:eastAsia="zh-CN"/>
              </w:rPr>
            </w:pPr>
            <w:r>
              <w:rPr>
                <w:lang w:eastAsia="zh-CN"/>
              </w:rPr>
              <w:t>2088</w:t>
            </w:r>
          </w:p>
        </w:tc>
      </w:tr>
      <w:tr w:rsidR="00BA2578" w:rsidRPr="001234B7" w14:paraId="1B3365DE" w14:textId="77777777" w:rsidTr="005312D0">
        <w:trPr>
          <w:jc w:val="center"/>
        </w:trPr>
        <w:tc>
          <w:tcPr>
            <w:tcW w:w="2875" w:type="dxa"/>
          </w:tcPr>
          <w:p w14:paraId="08C5FFC6" w14:textId="77777777" w:rsidR="00BA2578" w:rsidRPr="001234B7" w:rsidRDefault="00BA2578" w:rsidP="005312D0">
            <w:pPr>
              <w:pStyle w:val="TAC"/>
              <w:rPr>
                <w:szCs w:val="22"/>
              </w:rPr>
            </w:pPr>
            <w:r w:rsidRPr="001234B7">
              <w:rPr>
                <w:szCs w:val="22"/>
              </w:rPr>
              <w:t>Transport block CRC (bits)</w:t>
            </w:r>
          </w:p>
        </w:tc>
        <w:tc>
          <w:tcPr>
            <w:tcW w:w="1350" w:type="dxa"/>
          </w:tcPr>
          <w:p w14:paraId="2EF21091" w14:textId="77777777" w:rsidR="00BA2578" w:rsidRPr="001234B7" w:rsidRDefault="00BA2578" w:rsidP="005312D0">
            <w:pPr>
              <w:pStyle w:val="TAC"/>
              <w:rPr>
                <w:lang w:eastAsia="zh-CN"/>
              </w:rPr>
            </w:pPr>
            <w:r w:rsidRPr="001234B7">
              <w:rPr>
                <w:lang w:eastAsia="zh-CN"/>
              </w:rPr>
              <w:t>16</w:t>
            </w:r>
          </w:p>
        </w:tc>
        <w:tc>
          <w:tcPr>
            <w:tcW w:w="1355" w:type="dxa"/>
          </w:tcPr>
          <w:p w14:paraId="17726903" w14:textId="77777777" w:rsidR="00BA2578" w:rsidRPr="001234B7" w:rsidRDefault="00BA2578" w:rsidP="005312D0">
            <w:pPr>
              <w:pStyle w:val="TAC"/>
              <w:rPr>
                <w:lang w:eastAsia="zh-CN"/>
              </w:rPr>
            </w:pPr>
            <w:r w:rsidRPr="001234B7">
              <w:rPr>
                <w:lang w:eastAsia="zh-CN"/>
              </w:rPr>
              <w:t>16</w:t>
            </w:r>
          </w:p>
        </w:tc>
      </w:tr>
      <w:tr w:rsidR="00BA2578" w:rsidRPr="001234B7" w14:paraId="61C3A1AB" w14:textId="77777777" w:rsidTr="005312D0">
        <w:trPr>
          <w:jc w:val="center"/>
        </w:trPr>
        <w:tc>
          <w:tcPr>
            <w:tcW w:w="2875" w:type="dxa"/>
          </w:tcPr>
          <w:p w14:paraId="1DD7BDF5" w14:textId="77777777" w:rsidR="00BA2578" w:rsidRPr="001234B7" w:rsidRDefault="00BA2578" w:rsidP="005312D0">
            <w:pPr>
              <w:pStyle w:val="TAC"/>
            </w:pPr>
            <w:r w:rsidRPr="001234B7">
              <w:t>Code block CRC size (bits)</w:t>
            </w:r>
          </w:p>
        </w:tc>
        <w:tc>
          <w:tcPr>
            <w:tcW w:w="1350" w:type="dxa"/>
            <w:vAlign w:val="center"/>
          </w:tcPr>
          <w:p w14:paraId="789F1E57" w14:textId="77777777" w:rsidR="00BA2578" w:rsidRPr="001234B7" w:rsidRDefault="00BA2578" w:rsidP="005312D0">
            <w:pPr>
              <w:pStyle w:val="TAC"/>
              <w:rPr>
                <w:lang w:eastAsia="zh-CN"/>
              </w:rPr>
            </w:pPr>
            <w:r w:rsidRPr="001234B7">
              <w:rPr>
                <w:lang w:eastAsia="zh-CN"/>
              </w:rPr>
              <w:t>-</w:t>
            </w:r>
          </w:p>
        </w:tc>
        <w:tc>
          <w:tcPr>
            <w:tcW w:w="1355" w:type="dxa"/>
          </w:tcPr>
          <w:p w14:paraId="0B5BF49B" w14:textId="77777777" w:rsidR="00BA2578" w:rsidRPr="001234B7" w:rsidRDefault="00BA2578" w:rsidP="005312D0">
            <w:pPr>
              <w:pStyle w:val="TAC"/>
              <w:rPr>
                <w:lang w:eastAsia="zh-CN"/>
              </w:rPr>
            </w:pPr>
            <w:r w:rsidRPr="001234B7">
              <w:rPr>
                <w:lang w:eastAsia="zh-CN"/>
              </w:rPr>
              <w:t>-</w:t>
            </w:r>
          </w:p>
        </w:tc>
      </w:tr>
      <w:tr w:rsidR="00BA2578" w:rsidRPr="001234B7" w14:paraId="13788D07" w14:textId="77777777" w:rsidTr="005312D0">
        <w:trPr>
          <w:jc w:val="center"/>
        </w:trPr>
        <w:tc>
          <w:tcPr>
            <w:tcW w:w="2875" w:type="dxa"/>
          </w:tcPr>
          <w:p w14:paraId="291E0247" w14:textId="77777777" w:rsidR="00BA2578" w:rsidRPr="001234B7" w:rsidRDefault="00BA2578" w:rsidP="005312D0">
            <w:pPr>
              <w:pStyle w:val="TAC"/>
            </w:pPr>
            <w:r w:rsidRPr="001234B7">
              <w:t>Number of code blocks - C</w:t>
            </w:r>
          </w:p>
        </w:tc>
        <w:tc>
          <w:tcPr>
            <w:tcW w:w="1350" w:type="dxa"/>
            <w:vAlign w:val="center"/>
          </w:tcPr>
          <w:p w14:paraId="7F4A1982" w14:textId="77777777" w:rsidR="00BA2578" w:rsidRPr="001234B7" w:rsidRDefault="00BA2578" w:rsidP="005312D0">
            <w:pPr>
              <w:pStyle w:val="TAC"/>
              <w:rPr>
                <w:lang w:eastAsia="zh-CN"/>
              </w:rPr>
            </w:pPr>
            <w:r w:rsidRPr="001234B7">
              <w:rPr>
                <w:lang w:eastAsia="zh-CN"/>
              </w:rPr>
              <w:t>1</w:t>
            </w:r>
          </w:p>
        </w:tc>
        <w:tc>
          <w:tcPr>
            <w:tcW w:w="1355" w:type="dxa"/>
          </w:tcPr>
          <w:p w14:paraId="58C18783" w14:textId="77777777" w:rsidR="00BA2578" w:rsidRPr="001234B7" w:rsidRDefault="00BA2578" w:rsidP="005312D0">
            <w:pPr>
              <w:pStyle w:val="TAC"/>
              <w:rPr>
                <w:lang w:eastAsia="zh-CN"/>
              </w:rPr>
            </w:pPr>
            <w:r w:rsidRPr="001234B7">
              <w:rPr>
                <w:lang w:eastAsia="zh-CN"/>
              </w:rPr>
              <w:t>1</w:t>
            </w:r>
          </w:p>
        </w:tc>
      </w:tr>
      <w:tr w:rsidR="00BA2578" w:rsidRPr="001234B7" w14:paraId="1FDA58FA" w14:textId="77777777" w:rsidTr="005312D0">
        <w:trPr>
          <w:jc w:val="center"/>
        </w:trPr>
        <w:tc>
          <w:tcPr>
            <w:tcW w:w="2875" w:type="dxa"/>
          </w:tcPr>
          <w:p w14:paraId="12C6F041"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74FBB59E" w14:textId="77777777" w:rsidR="00BA2578" w:rsidRPr="001234B7" w:rsidRDefault="00BA2578" w:rsidP="005312D0">
            <w:pPr>
              <w:pStyle w:val="TAC"/>
              <w:rPr>
                <w:lang w:eastAsia="zh-CN"/>
              </w:rPr>
            </w:pPr>
            <w:r>
              <w:rPr>
                <w:lang w:eastAsia="zh-CN"/>
              </w:rPr>
              <w:t>2168</w:t>
            </w:r>
          </w:p>
        </w:tc>
        <w:tc>
          <w:tcPr>
            <w:tcW w:w="1355" w:type="dxa"/>
            <w:vAlign w:val="center"/>
          </w:tcPr>
          <w:p w14:paraId="77735D97" w14:textId="77777777" w:rsidR="00BA2578" w:rsidRPr="001234B7" w:rsidRDefault="00BA2578" w:rsidP="005312D0">
            <w:pPr>
              <w:pStyle w:val="TAC"/>
              <w:rPr>
                <w:lang w:eastAsia="zh-CN"/>
              </w:rPr>
            </w:pPr>
            <w:r>
              <w:rPr>
                <w:lang w:eastAsia="zh-CN"/>
              </w:rPr>
              <w:t>2104</w:t>
            </w:r>
          </w:p>
        </w:tc>
      </w:tr>
      <w:tr w:rsidR="00BA2578" w:rsidRPr="001234B7" w14:paraId="4FBD6E04" w14:textId="77777777" w:rsidTr="005312D0">
        <w:trPr>
          <w:jc w:val="center"/>
        </w:trPr>
        <w:tc>
          <w:tcPr>
            <w:tcW w:w="2875" w:type="dxa"/>
          </w:tcPr>
          <w:p w14:paraId="169430AF"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350" w:type="dxa"/>
            <w:vAlign w:val="center"/>
          </w:tcPr>
          <w:p w14:paraId="4E1C7673" w14:textId="77777777" w:rsidR="00BA2578" w:rsidRPr="001234B7" w:rsidRDefault="00BA2578" w:rsidP="005312D0">
            <w:pPr>
              <w:pStyle w:val="TAC"/>
              <w:rPr>
                <w:lang w:eastAsia="zh-CN"/>
              </w:rPr>
            </w:pPr>
            <w:r>
              <w:rPr>
                <w:lang w:eastAsia="zh-CN"/>
              </w:rPr>
              <w:t>72</w:t>
            </w:r>
            <w:r w:rsidRPr="001234B7">
              <w:rPr>
                <w:lang w:eastAsia="zh-CN"/>
              </w:rPr>
              <w:t>00</w:t>
            </w:r>
          </w:p>
        </w:tc>
        <w:tc>
          <w:tcPr>
            <w:tcW w:w="1355" w:type="dxa"/>
            <w:vAlign w:val="center"/>
          </w:tcPr>
          <w:p w14:paraId="34F9018E" w14:textId="77777777" w:rsidR="00BA2578" w:rsidRPr="001234B7" w:rsidRDefault="00BA2578" w:rsidP="005312D0">
            <w:pPr>
              <w:pStyle w:val="TAC"/>
              <w:rPr>
                <w:lang w:eastAsia="zh-CN"/>
              </w:rPr>
            </w:pPr>
            <w:r>
              <w:rPr>
                <w:lang w:eastAsia="zh-CN"/>
              </w:rPr>
              <w:t>6912</w:t>
            </w:r>
          </w:p>
        </w:tc>
      </w:tr>
      <w:tr w:rsidR="00BA2578" w:rsidRPr="001234B7" w14:paraId="086E22F4" w14:textId="77777777" w:rsidTr="005312D0">
        <w:trPr>
          <w:jc w:val="center"/>
        </w:trPr>
        <w:tc>
          <w:tcPr>
            <w:tcW w:w="2875" w:type="dxa"/>
          </w:tcPr>
          <w:p w14:paraId="31326998"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350" w:type="dxa"/>
          </w:tcPr>
          <w:p w14:paraId="7609B366"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355" w:type="dxa"/>
          </w:tcPr>
          <w:p w14:paraId="6D343F52" w14:textId="77777777" w:rsidR="00BA2578" w:rsidRPr="001234B7" w:rsidRDefault="00BA2578" w:rsidP="005312D0">
            <w:pPr>
              <w:pStyle w:val="TAC"/>
              <w:rPr>
                <w:lang w:eastAsia="zh-CN"/>
              </w:rPr>
            </w:pPr>
            <w:r>
              <w:rPr>
                <w:lang w:eastAsia="zh-CN"/>
              </w:rPr>
              <w:t>3456</w:t>
            </w:r>
          </w:p>
        </w:tc>
      </w:tr>
      <w:tr w:rsidR="00BA2578" w:rsidRPr="001234B7" w14:paraId="4528FB48" w14:textId="77777777" w:rsidTr="005312D0">
        <w:trPr>
          <w:jc w:val="center"/>
        </w:trPr>
        <w:tc>
          <w:tcPr>
            <w:tcW w:w="5580" w:type="dxa"/>
            <w:gridSpan w:val="3"/>
          </w:tcPr>
          <w:p w14:paraId="043FAF5B"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1A36D8D4"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03CD0D2" w14:textId="77777777" w:rsidR="00BA2578" w:rsidRDefault="00BA2578" w:rsidP="00BA2578"/>
    <w:p w14:paraId="76F6ECD5" w14:textId="77777777" w:rsidR="005D74BC" w:rsidRPr="001234B7" w:rsidRDefault="005D74BC" w:rsidP="005D74BC">
      <w:pPr>
        <w:pStyle w:val="Heading1"/>
        <w:rPr>
          <w:lang w:eastAsia="zh-CN"/>
        </w:rPr>
      </w:pPr>
      <w:bookmarkStart w:id="6345" w:name="_Toc176441651"/>
      <w:bookmarkStart w:id="6346" w:name="_Toc187246643"/>
      <w:r w:rsidRPr="001234B7">
        <w:lastRenderedPageBreak/>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6335"/>
      <w:bookmarkEnd w:id="6336"/>
      <w:bookmarkEnd w:id="6337"/>
      <w:bookmarkEnd w:id="6338"/>
      <w:bookmarkEnd w:id="6339"/>
      <w:bookmarkEnd w:id="6340"/>
      <w:bookmarkEnd w:id="6341"/>
      <w:bookmarkEnd w:id="6342"/>
      <w:bookmarkEnd w:id="6343"/>
      <w:bookmarkEnd w:id="6344"/>
      <w:bookmarkEnd w:id="6345"/>
      <w:bookmarkEnd w:id="6346"/>
    </w:p>
    <w:p w14:paraId="092FE678" w14:textId="77777777" w:rsidR="005E743C" w:rsidRPr="001234B7" w:rsidRDefault="005E743C" w:rsidP="005E743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0DA95068" w14:textId="77777777" w:rsidR="005E743C" w:rsidRPr="001234B7" w:rsidRDefault="005E743C" w:rsidP="005E743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337E4BD9" w14:textId="77777777" w:rsidR="005E743C" w:rsidRPr="00B47E51" w:rsidRDefault="005E743C" w:rsidP="005E743C">
      <w:pPr>
        <w:ind w:left="568" w:hanging="284"/>
      </w:pPr>
    </w:p>
    <w:p w14:paraId="6D278CAA" w14:textId="77777777" w:rsidR="005E743C" w:rsidRPr="001234B7" w:rsidRDefault="005E743C" w:rsidP="005E743C">
      <w:pPr>
        <w:pStyle w:val="TH"/>
        <w:rPr>
          <w:lang w:eastAsia="zh-CN"/>
        </w:rPr>
      </w:pPr>
      <w:bookmarkStart w:id="6347" w:name="_Toc101453670"/>
      <w:bookmarkStart w:id="6348" w:name="_Toc123044324"/>
      <w:bookmarkStart w:id="6349" w:name="_Toc124157963"/>
      <w:bookmarkStart w:id="6350" w:name="_Toc124259886"/>
      <w:bookmarkStart w:id="6351" w:name="_Toc130584958"/>
      <w:bookmarkStart w:id="6352" w:name="_Toc137464614"/>
      <w:bookmarkStart w:id="6353" w:name="_Toc138884283"/>
      <w:bookmarkStart w:id="6354" w:name="_Toc145643484"/>
      <w:bookmarkStart w:id="6355" w:name="_Toc155469585"/>
      <w:bookmarkStart w:id="6356" w:name="_Toc161667931"/>
      <w:bookmarkStart w:id="6357" w:name="_Toc169708749"/>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E743C" w:rsidRPr="001234B7" w14:paraId="0C048972" w14:textId="77777777" w:rsidTr="005312D0">
        <w:trPr>
          <w:jc w:val="center"/>
        </w:trPr>
        <w:tc>
          <w:tcPr>
            <w:tcW w:w="2881" w:type="dxa"/>
          </w:tcPr>
          <w:p w14:paraId="214C3704" w14:textId="77777777" w:rsidR="005E743C" w:rsidRPr="001234B7" w:rsidRDefault="005E743C" w:rsidP="005312D0">
            <w:pPr>
              <w:pStyle w:val="TAH"/>
            </w:pPr>
            <w:r w:rsidRPr="001234B7">
              <w:t>Reference channel</w:t>
            </w:r>
          </w:p>
        </w:tc>
        <w:tc>
          <w:tcPr>
            <w:tcW w:w="1434" w:type="dxa"/>
          </w:tcPr>
          <w:p w14:paraId="03E7659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5F3193E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E743C" w:rsidRPr="001234B7" w14:paraId="6299ABA7" w14:textId="77777777" w:rsidTr="005312D0">
        <w:trPr>
          <w:jc w:val="center"/>
        </w:trPr>
        <w:tc>
          <w:tcPr>
            <w:tcW w:w="2881" w:type="dxa"/>
          </w:tcPr>
          <w:p w14:paraId="2519A38C" w14:textId="77777777" w:rsidR="005E743C" w:rsidRPr="001234B7" w:rsidRDefault="005E743C" w:rsidP="005312D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3A3F01F" w14:textId="77777777" w:rsidR="005E743C" w:rsidRPr="001234B7" w:rsidRDefault="005E743C" w:rsidP="005312D0">
            <w:pPr>
              <w:pStyle w:val="TAC"/>
              <w:rPr>
                <w:lang w:eastAsia="zh-CN"/>
              </w:rPr>
            </w:pPr>
            <w:r w:rsidRPr="001234B7">
              <w:rPr>
                <w:lang w:eastAsia="zh-CN"/>
              </w:rPr>
              <w:t>15</w:t>
            </w:r>
          </w:p>
        </w:tc>
        <w:tc>
          <w:tcPr>
            <w:tcW w:w="1440" w:type="dxa"/>
          </w:tcPr>
          <w:p w14:paraId="233FD34B" w14:textId="77777777" w:rsidR="005E743C" w:rsidRPr="001234B7" w:rsidRDefault="005E743C" w:rsidP="005312D0">
            <w:pPr>
              <w:pStyle w:val="TAC"/>
            </w:pPr>
            <w:r w:rsidRPr="001234B7">
              <w:t>30</w:t>
            </w:r>
          </w:p>
        </w:tc>
      </w:tr>
      <w:tr w:rsidR="005E743C" w:rsidRPr="001234B7" w14:paraId="7A8463E2" w14:textId="77777777" w:rsidTr="005312D0">
        <w:trPr>
          <w:jc w:val="center"/>
        </w:trPr>
        <w:tc>
          <w:tcPr>
            <w:tcW w:w="2881" w:type="dxa"/>
          </w:tcPr>
          <w:p w14:paraId="3C5B037B" w14:textId="77777777" w:rsidR="005E743C" w:rsidRPr="001234B7" w:rsidRDefault="005E743C" w:rsidP="005312D0">
            <w:pPr>
              <w:pStyle w:val="TAC"/>
            </w:pPr>
            <w:r w:rsidRPr="001234B7">
              <w:t>Allocated resource blocks</w:t>
            </w:r>
          </w:p>
        </w:tc>
        <w:tc>
          <w:tcPr>
            <w:tcW w:w="1434" w:type="dxa"/>
          </w:tcPr>
          <w:p w14:paraId="0AA1490C" w14:textId="77777777" w:rsidR="005E743C" w:rsidRPr="001234B7" w:rsidRDefault="005E743C" w:rsidP="005312D0">
            <w:pPr>
              <w:pStyle w:val="TAC"/>
              <w:rPr>
                <w:rFonts w:eastAsia="Yu Mincho"/>
              </w:rPr>
            </w:pPr>
            <w:r w:rsidRPr="001234B7">
              <w:rPr>
                <w:rFonts w:eastAsia="Yu Mincho"/>
              </w:rPr>
              <w:t>25</w:t>
            </w:r>
          </w:p>
        </w:tc>
        <w:tc>
          <w:tcPr>
            <w:tcW w:w="1440" w:type="dxa"/>
          </w:tcPr>
          <w:p w14:paraId="687C1026" w14:textId="77777777" w:rsidR="005E743C" w:rsidRPr="001234B7" w:rsidRDefault="005E743C" w:rsidP="005312D0">
            <w:pPr>
              <w:pStyle w:val="TAC"/>
              <w:rPr>
                <w:lang w:eastAsia="zh-CN"/>
              </w:rPr>
            </w:pPr>
            <w:r w:rsidRPr="001234B7">
              <w:rPr>
                <w:lang w:eastAsia="zh-CN"/>
              </w:rPr>
              <w:t>24</w:t>
            </w:r>
          </w:p>
        </w:tc>
      </w:tr>
      <w:tr w:rsidR="005E743C" w:rsidRPr="001234B7" w14:paraId="7F7F0DFE" w14:textId="77777777" w:rsidTr="005312D0">
        <w:trPr>
          <w:jc w:val="center"/>
        </w:trPr>
        <w:tc>
          <w:tcPr>
            <w:tcW w:w="2881" w:type="dxa"/>
          </w:tcPr>
          <w:p w14:paraId="43F8CC63" w14:textId="77777777" w:rsidR="005E743C" w:rsidRPr="001234B7" w:rsidRDefault="005E743C" w:rsidP="005312D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3AC5D266" w14:textId="77777777" w:rsidR="005E743C" w:rsidRPr="001234B7" w:rsidRDefault="005E743C" w:rsidP="005312D0">
            <w:pPr>
              <w:pStyle w:val="TAC"/>
              <w:rPr>
                <w:lang w:eastAsia="zh-CN"/>
              </w:rPr>
            </w:pPr>
            <w:r w:rsidRPr="001234B7">
              <w:rPr>
                <w:lang w:eastAsia="zh-CN"/>
              </w:rPr>
              <w:t>12</w:t>
            </w:r>
          </w:p>
        </w:tc>
        <w:tc>
          <w:tcPr>
            <w:tcW w:w="1440" w:type="dxa"/>
          </w:tcPr>
          <w:p w14:paraId="52256420" w14:textId="77777777" w:rsidR="005E743C" w:rsidRPr="001234B7" w:rsidRDefault="005E743C" w:rsidP="005312D0">
            <w:pPr>
              <w:pStyle w:val="TAC"/>
            </w:pPr>
            <w:r w:rsidRPr="001234B7">
              <w:rPr>
                <w:lang w:eastAsia="zh-CN"/>
              </w:rPr>
              <w:t>12</w:t>
            </w:r>
          </w:p>
        </w:tc>
      </w:tr>
      <w:tr w:rsidR="005E743C" w:rsidRPr="001234B7" w14:paraId="77E35CF4" w14:textId="77777777" w:rsidTr="005312D0">
        <w:trPr>
          <w:jc w:val="center"/>
        </w:trPr>
        <w:tc>
          <w:tcPr>
            <w:tcW w:w="2881" w:type="dxa"/>
          </w:tcPr>
          <w:p w14:paraId="4848B878" w14:textId="77777777" w:rsidR="005E743C" w:rsidRPr="001234B7" w:rsidRDefault="005E743C" w:rsidP="005312D0">
            <w:pPr>
              <w:pStyle w:val="TAC"/>
            </w:pPr>
            <w:r w:rsidRPr="001234B7">
              <w:t>Modulation</w:t>
            </w:r>
          </w:p>
        </w:tc>
        <w:tc>
          <w:tcPr>
            <w:tcW w:w="1434" w:type="dxa"/>
          </w:tcPr>
          <w:p w14:paraId="28D99C5A" w14:textId="77777777" w:rsidR="005E743C" w:rsidRPr="001234B7" w:rsidRDefault="005E743C" w:rsidP="005312D0">
            <w:pPr>
              <w:pStyle w:val="TAC"/>
              <w:rPr>
                <w:lang w:eastAsia="zh-CN"/>
              </w:rPr>
            </w:pPr>
            <w:r w:rsidRPr="001234B7">
              <w:rPr>
                <w:lang w:eastAsia="zh-CN"/>
              </w:rPr>
              <w:t>QPSK</w:t>
            </w:r>
          </w:p>
        </w:tc>
        <w:tc>
          <w:tcPr>
            <w:tcW w:w="1440" w:type="dxa"/>
          </w:tcPr>
          <w:p w14:paraId="3F4FEA7C" w14:textId="77777777" w:rsidR="005E743C" w:rsidRPr="001234B7" w:rsidRDefault="005E743C" w:rsidP="005312D0">
            <w:pPr>
              <w:pStyle w:val="TAC"/>
              <w:rPr>
                <w:lang w:eastAsia="zh-CN"/>
              </w:rPr>
            </w:pPr>
            <w:r w:rsidRPr="001234B7">
              <w:rPr>
                <w:lang w:eastAsia="zh-CN"/>
              </w:rPr>
              <w:t>QPSK</w:t>
            </w:r>
          </w:p>
        </w:tc>
      </w:tr>
      <w:tr w:rsidR="005E743C" w:rsidRPr="001234B7" w14:paraId="762F0504" w14:textId="77777777" w:rsidTr="005312D0">
        <w:trPr>
          <w:jc w:val="center"/>
        </w:trPr>
        <w:tc>
          <w:tcPr>
            <w:tcW w:w="2881" w:type="dxa"/>
          </w:tcPr>
          <w:p w14:paraId="6871E889" w14:textId="77777777" w:rsidR="005E743C" w:rsidRPr="001234B7" w:rsidRDefault="005E743C" w:rsidP="005312D0">
            <w:pPr>
              <w:pStyle w:val="TAC"/>
            </w:pPr>
            <w:r w:rsidRPr="001234B7">
              <w:t>Code rate</w:t>
            </w:r>
            <w:r w:rsidRPr="001234B7">
              <w:rPr>
                <w:lang w:eastAsia="zh-CN"/>
              </w:rPr>
              <w:t xml:space="preserve"> (Note 2)</w:t>
            </w:r>
          </w:p>
        </w:tc>
        <w:tc>
          <w:tcPr>
            <w:tcW w:w="1434" w:type="dxa"/>
          </w:tcPr>
          <w:p w14:paraId="74F2BF2F" w14:textId="77777777" w:rsidR="005E743C" w:rsidRPr="001234B7" w:rsidRDefault="005E743C" w:rsidP="005312D0">
            <w:pPr>
              <w:pStyle w:val="TAC"/>
              <w:rPr>
                <w:lang w:eastAsia="zh-CN"/>
              </w:rPr>
            </w:pPr>
            <w:r w:rsidRPr="001234B7">
              <w:rPr>
                <w:lang w:eastAsia="zh-CN"/>
              </w:rPr>
              <w:t>99/1024</w:t>
            </w:r>
          </w:p>
        </w:tc>
        <w:tc>
          <w:tcPr>
            <w:tcW w:w="1440" w:type="dxa"/>
          </w:tcPr>
          <w:p w14:paraId="1F9D721A" w14:textId="77777777" w:rsidR="005E743C" w:rsidRPr="001234B7" w:rsidRDefault="005E743C" w:rsidP="005312D0">
            <w:pPr>
              <w:pStyle w:val="TAC"/>
              <w:rPr>
                <w:lang w:eastAsia="zh-CN"/>
              </w:rPr>
            </w:pPr>
            <w:r w:rsidRPr="001234B7">
              <w:rPr>
                <w:lang w:eastAsia="zh-CN"/>
              </w:rPr>
              <w:t>99/1024</w:t>
            </w:r>
          </w:p>
        </w:tc>
      </w:tr>
      <w:tr w:rsidR="005E743C" w:rsidRPr="001234B7" w14:paraId="1087077C" w14:textId="77777777" w:rsidTr="005312D0">
        <w:trPr>
          <w:jc w:val="center"/>
        </w:trPr>
        <w:tc>
          <w:tcPr>
            <w:tcW w:w="2881" w:type="dxa"/>
          </w:tcPr>
          <w:p w14:paraId="04E065CA" w14:textId="77777777" w:rsidR="005E743C" w:rsidRPr="001234B7" w:rsidRDefault="005E743C" w:rsidP="005312D0">
            <w:pPr>
              <w:pStyle w:val="TAC"/>
            </w:pPr>
            <w:r w:rsidRPr="001234B7">
              <w:t>Payload size (bits)</w:t>
            </w:r>
          </w:p>
        </w:tc>
        <w:tc>
          <w:tcPr>
            <w:tcW w:w="1434" w:type="dxa"/>
            <w:vAlign w:val="center"/>
          </w:tcPr>
          <w:p w14:paraId="2FADA943" w14:textId="77777777" w:rsidR="005E743C" w:rsidRPr="001234B7" w:rsidRDefault="005E743C" w:rsidP="005312D0">
            <w:pPr>
              <w:pStyle w:val="TAC"/>
              <w:rPr>
                <w:lang w:eastAsia="zh-CN"/>
              </w:rPr>
            </w:pPr>
            <w:r w:rsidRPr="001234B7">
              <w:rPr>
                <w:lang w:eastAsia="zh-CN"/>
              </w:rPr>
              <w:t>704</w:t>
            </w:r>
          </w:p>
        </w:tc>
        <w:tc>
          <w:tcPr>
            <w:tcW w:w="1440" w:type="dxa"/>
          </w:tcPr>
          <w:p w14:paraId="34432FA1" w14:textId="77777777" w:rsidR="005E743C" w:rsidRPr="001234B7" w:rsidRDefault="005E743C" w:rsidP="005312D0">
            <w:pPr>
              <w:pStyle w:val="TAC"/>
              <w:rPr>
                <w:lang w:eastAsia="zh-CN"/>
              </w:rPr>
            </w:pPr>
            <w:r w:rsidRPr="001234B7">
              <w:rPr>
                <w:lang w:eastAsia="zh-CN"/>
              </w:rPr>
              <w:t>672</w:t>
            </w:r>
          </w:p>
        </w:tc>
      </w:tr>
      <w:tr w:rsidR="005E743C" w:rsidRPr="001234B7" w14:paraId="24715D7F" w14:textId="77777777" w:rsidTr="005312D0">
        <w:trPr>
          <w:jc w:val="center"/>
        </w:trPr>
        <w:tc>
          <w:tcPr>
            <w:tcW w:w="2881" w:type="dxa"/>
          </w:tcPr>
          <w:p w14:paraId="2736EB47" w14:textId="77777777" w:rsidR="005E743C" w:rsidRPr="001234B7" w:rsidRDefault="005E743C" w:rsidP="005312D0">
            <w:pPr>
              <w:pStyle w:val="TAC"/>
              <w:rPr>
                <w:szCs w:val="22"/>
              </w:rPr>
            </w:pPr>
            <w:r w:rsidRPr="001234B7">
              <w:rPr>
                <w:szCs w:val="22"/>
              </w:rPr>
              <w:t>Transport block CRC (bits)</w:t>
            </w:r>
          </w:p>
        </w:tc>
        <w:tc>
          <w:tcPr>
            <w:tcW w:w="1434" w:type="dxa"/>
          </w:tcPr>
          <w:p w14:paraId="00ECC45C" w14:textId="77777777" w:rsidR="005E743C" w:rsidRPr="001234B7" w:rsidRDefault="005E743C" w:rsidP="005312D0">
            <w:pPr>
              <w:pStyle w:val="TAC"/>
              <w:rPr>
                <w:lang w:eastAsia="zh-CN"/>
              </w:rPr>
            </w:pPr>
            <w:r w:rsidRPr="001234B7">
              <w:rPr>
                <w:lang w:eastAsia="zh-CN"/>
              </w:rPr>
              <w:t>16</w:t>
            </w:r>
          </w:p>
        </w:tc>
        <w:tc>
          <w:tcPr>
            <w:tcW w:w="1440" w:type="dxa"/>
          </w:tcPr>
          <w:p w14:paraId="1635AE6E" w14:textId="77777777" w:rsidR="005E743C" w:rsidRPr="001234B7" w:rsidRDefault="005E743C" w:rsidP="005312D0">
            <w:pPr>
              <w:pStyle w:val="TAC"/>
              <w:rPr>
                <w:lang w:eastAsia="zh-CN"/>
              </w:rPr>
            </w:pPr>
            <w:r w:rsidRPr="001234B7">
              <w:rPr>
                <w:lang w:eastAsia="zh-CN"/>
              </w:rPr>
              <w:t>16</w:t>
            </w:r>
          </w:p>
        </w:tc>
      </w:tr>
      <w:tr w:rsidR="005E743C" w:rsidRPr="001234B7" w14:paraId="6261191B" w14:textId="77777777" w:rsidTr="005312D0">
        <w:trPr>
          <w:jc w:val="center"/>
        </w:trPr>
        <w:tc>
          <w:tcPr>
            <w:tcW w:w="2881" w:type="dxa"/>
          </w:tcPr>
          <w:p w14:paraId="2C1CA492" w14:textId="77777777" w:rsidR="005E743C" w:rsidRPr="001234B7" w:rsidRDefault="005E743C" w:rsidP="005312D0">
            <w:pPr>
              <w:pStyle w:val="TAC"/>
            </w:pPr>
            <w:r w:rsidRPr="001234B7">
              <w:t>Code block CRC size (bits)</w:t>
            </w:r>
          </w:p>
        </w:tc>
        <w:tc>
          <w:tcPr>
            <w:tcW w:w="1434" w:type="dxa"/>
            <w:vAlign w:val="center"/>
          </w:tcPr>
          <w:p w14:paraId="61E2458C" w14:textId="77777777" w:rsidR="005E743C" w:rsidRPr="001234B7" w:rsidRDefault="005E743C" w:rsidP="005312D0">
            <w:pPr>
              <w:pStyle w:val="TAC"/>
              <w:rPr>
                <w:lang w:eastAsia="zh-CN"/>
              </w:rPr>
            </w:pPr>
            <w:r w:rsidRPr="001234B7">
              <w:rPr>
                <w:lang w:eastAsia="zh-CN"/>
              </w:rPr>
              <w:t>-</w:t>
            </w:r>
          </w:p>
        </w:tc>
        <w:tc>
          <w:tcPr>
            <w:tcW w:w="1440" w:type="dxa"/>
          </w:tcPr>
          <w:p w14:paraId="4092FF83" w14:textId="77777777" w:rsidR="005E743C" w:rsidRPr="001234B7" w:rsidRDefault="005E743C" w:rsidP="005312D0">
            <w:pPr>
              <w:pStyle w:val="TAC"/>
              <w:rPr>
                <w:lang w:eastAsia="zh-CN"/>
              </w:rPr>
            </w:pPr>
            <w:r w:rsidRPr="001234B7">
              <w:rPr>
                <w:lang w:eastAsia="zh-CN"/>
              </w:rPr>
              <w:t>-</w:t>
            </w:r>
          </w:p>
        </w:tc>
      </w:tr>
      <w:tr w:rsidR="005E743C" w:rsidRPr="001234B7" w14:paraId="0300AD4F" w14:textId="77777777" w:rsidTr="005312D0">
        <w:trPr>
          <w:jc w:val="center"/>
        </w:trPr>
        <w:tc>
          <w:tcPr>
            <w:tcW w:w="2881" w:type="dxa"/>
          </w:tcPr>
          <w:p w14:paraId="420D1CD1" w14:textId="77777777" w:rsidR="005E743C" w:rsidRPr="001234B7" w:rsidRDefault="005E743C" w:rsidP="005312D0">
            <w:pPr>
              <w:pStyle w:val="TAC"/>
            </w:pPr>
            <w:r w:rsidRPr="001234B7">
              <w:t>Number of code blocks - C</w:t>
            </w:r>
          </w:p>
        </w:tc>
        <w:tc>
          <w:tcPr>
            <w:tcW w:w="1434" w:type="dxa"/>
            <w:vAlign w:val="center"/>
          </w:tcPr>
          <w:p w14:paraId="0C174902" w14:textId="77777777" w:rsidR="005E743C" w:rsidRPr="001234B7" w:rsidRDefault="005E743C" w:rsidP="005312D0">
            <w:pPr>
              <w:pStyle w:val="TAC"/>
              <w:rPr>
                <w:lang w:eastAsia="zh-CN"/>
              </w:rPr>
            </w:pPr>
            <w:r w:rsidRPr="001234B7">
              <w:rPr>
                <w:lang w:eastAsia="zh-CN"/>
              </w:rPr>
              <w:t>1</w:t>
            </w:r>
          </w:p>
        </w:tc>
        <w:tc>
          <w:tcPr>
            <w:tcW w:w="1440" w:type="dxa"/>
          </w:tcPr>
          <w:p w14:paraId="74588559" w14:textId="77777777" w:rsidR="005E743C" w:rsidRPr="001234B7" w:rsidRDefault="005E743C" w:rsidP="005312D0">
            <w:pPr>
              <w:pStyle w:val="TAC"/>
              <w:rPr>
                <w:lang w:eastAsia="zh-CN"/>
              </w:rPr>
            </w:pPr>
            <w:r w:rsidRPr="001234B7">
              <w:rPr>
                <w:lang w:eastAsia="zh-CN"/>
              </w:rPr>
              <w:t>1</w:t>
            </w:r>
          </w:p>
        </w:tc>
      </w:tr>
      <w:tr w:rsidR="005E743C" w:rsidRPr="001234B7" w14:paraId="66B87441" w14:textId="77777777" w:rsidTr="005312D0">
        <w:trPr>
          <w:jc w:val="center"/>
        </w:trPr>
        <w:tc>
          <w:tcPr>
            <w:tcW w:w="2881" w:type="dxa"/>
          </w:tcPr>
          <w:p w14:paraId="4C055A7C" w14:textId="77777777" w:rsidR="005E743C" w:rsidRPr="001234B7" w:rsidRDefault="005E743C"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046D1607" w14:textId="77777777" w:rsidR="005E743C" w:rsidRPr="001234B7" w:rsidRDefault="005E743C" w:rsidP="005312D0">
            <w:pPr>
              <w:pStyle w:val="TAC"/>
              <w:rPr>
                <w:lang w:eastAsia="zh-CN"/>
              </w:rPr>
            </w:pPr>
            <w:r w:rsidRPr="001234B7">
              <w:t>720</w:t>
            </w:r>
          </w:p>
        </w:tc>
        <w:tc>
          <w:tcPr>
            <w:tcW w:w="1440" w:type="dxa"/>
            <w:vAlign w:val="center"/>
          </w:tcPr>
          <w:p w14:paraId="67F2BFE4" w14:textId="77777777" w:rsidR="005E743C" w:rsidRPr="001234B7" w:rsidRDefault="005E743C" w:rsidP="005312D0">
            <w:pPr>
              <w:pStyle w:val="TAC"/>
              <w:rPr>
                <w:lang w:eastAsia="zh-CN"/>
              </w:rPr>
            </w:pPr>
            <w:r w:rsidRPr="001234B7">
              <w:rPr>
                <w:rFonts w:cs="Arial"/>
                <w:szCs w:val="18"/>
              </w:rPr>
              <w:t>688</w:t>
            </w:r>
          </w:p>
        </w:tc>
      </w:tr>
      <w:tr w:rsidR="005E743C" w:rsidRPr="001234B7" w14:paraId="5B04144B" w14:textId="77777777" w:rsidTr="005312D0">
        <w:trPr>
          <w:jc w:val="center"/>
        </w:trPr>
        <w:tc>
          <w:tcPr>
            <w:tcW w:w="2881" w:type="dxa"/>
          </w:tcPr>
          <w:p w14:paraId="4D50C711" w14:textId="77777777" w:rsidR="005E743C" w:rsidRPr="001234B7" w:rsidRDefault="005E743C" w:rsidP="005312D0">
            <w:pPr>
              <w:pStyle w:val="TAC"/>
              <w:rPr>
                <w:lang w:eastAsia="zh-CN"/>
              </w:rPr>
            </w:pPr>
            <w:r w:rsidRPr="001234B7">
              <w:t xml:space="preserve">Total number of bits per </w:t>
            </w:r>
            <w:r w:rsidRPr="001234B7">
              <w:rPr>
                <w:lang w:eastAsia="zh-CN"/>
              </w:rPr>
              <w:t>slot</w:t>
            </w:r>
          </w:p>
        </w:tc>
        <w:tc>
          <w:tcPr>
            <w:tcW w:w="1434" w:type="dxa"/>
            <w:vAlign w:val="center"/>
          </w:tcPr>
          <w:p w14:paraId="2EF1AEC5" w14:textId="77777777" w:rsidR="005E743C" w:rsidRPr="001234B7" w:rsidRDefault="005E743C" w:rsidP="005312D0">
            <w:pPr>
              <w:pStyle w:val="TAC"/>
              <w:rPr>
                <w:lang w:eastAsia="zh-CN"/>
              </w:rPr>
            </w:pPr>
            <w:r w:rsidRPr="001234B7">
              <w:rPr>
                <w:lang w:eastAsia="zh-CN"/>
              </w:rPr>
              <w:t>7200</w:t>
            </w:r>
          </w:p>
        </w:tc>
        <w:tc>
          <w:tcPr>
            <w:tcW w:w="1440" w:type="dxa"/>
            <w:vAlign w:val="center"/>
          </w:tcPr>
          <w:p w14:paraId="08CA7C02" w14:textId="77777777" w:rsidR="005E743C" w:rsidRPr="001234B7" w:rsidRDefault="005E743C" w:rsidP="005312D0">
            <w:pPr>
              <w:pStyle w:val="TAC"/>
              <w:rPr>
                <w:lang w:eastAsia="zh-CN"/>
              </w:rPr>
            </w:pPr>
            <w:r w:rsidRPr="001234B7">
              <w:rPr>
                <w:lang w:eastAsia="zh-CN"/>
              </w:rPr>
              <w:t>6912</w:t>
            </w:r>
          </w:p>
        </w:tc>
      </w:tr>
      <w:tr w:rsidR="005E743C" w:rsidRPr="001234B7" w14:paraId="5BE60D00" w14:textId="77777777" w:rsidTr="005312D0">
        <w:trPr>
          <w:jc w:val="center"/>
        </w:trPr>
        <w:tc>
          <w:tcPr>
            <w:tcW w:w="2881" w:type="dxa"/>
          </w:tcPr>
          <w:p w14:paraId="468B6A98" w14:textId="77777777" w:rsidR="005E743C" w:rsidRPr="001234B7" w:rsidRDefault="005E743C" w:rsidP="005312D0">
            <w:pPr>
              <w:pStyle w:val="TAC"/>
              <w:rPr>
                <w:lang w:eastAsia="zh-CN"/>
              </w:rPr>
            </w:pPr>
            <w:r w:rsidRPr="001234B7">
              <w:t xml:space="preserve">Total resource elements per </w:t>
            </w:r>
            <w:r w:rsidRPr="001234B7">
              <w:rPr>
                <w:lang w:eastAsia="zh-CN"/>
              </w:rPr>
              <w:t>slot</w:t>
            </w:r>
          </w:p>
        </w:tc>
        <w:tc>
          <w:tcPr>
            <w:tcW w:w="1434" w:type="dxa"/>
          </w:tcPr>
          <w:p w14:paraId="6D8531E4" w14:textId="77777777" w:rsidR="005E743C" w:rsidRPr="001234B7" w:rsidRDefault="005E743C" w:rsidP="005312D0">
            <w:pPr>
              <w:pStyle w:val="TAC"/>
              <w:rPr>
                <w:lang w:eastAsia="zh-CN"/>
              </w:rPr>
            </w:pPr>
            <w:r w:rsidRPr="001234B7">
              <w:rPr>
                <w:lang w:eastAsia="zh-CN"/>
              </w:rPr>
              <w:t>3600</w:t>
            </w:r>
          </w:p>
        </w:tc>
        <w:tc>
          <w:tcPr>
            <w:tcW w:w="1440" w:type="dxa"/>
          </w:tcPr>
          <w:p w14:paraId="29D7EE84" w14:textId="77777777" w:rsidR="005E743C" w:rsidRPr="001234B7" w:rsidRDefault="005E743C" w:rsidP="005312D0">
            <w:pPr>
              <w:pStyle w:val="TAC"/>
              <w:rPr>
                <w:lang w:eastAsia="zh-CN"/>
              </w:rPr>
            </w:pPr>
            <w:r w:rsidRPr="001234B7">
              <w:rPr>
                <w:lang w:eastAsia="zh-CN"/>
              </w:rPr>
              <w:t>3456</w:t>
            </w:r>
          </w:p>
        </w:tc>
      </w:tr>
      <w:tr w:rsidR="005E743C" w:rsidRPr="001234B7" w14:paraId="29A62D5E" w14:textId="77777777" w:rsidTr="005312D0">
        <w:trPr>
          <w:jc w:val="center"/>
        </w:trPr>
        <w:tc>
          <w:tcPr>
            <w:tcW w:w="5755" w:type="dxa"/>
            <w:gridSpan w:val="3"/>
          </w:tcPr>
          <w:p w14:paraId="238DAB0B" w14:textId="77777777" w:rsidR="005E743C" w:rsidRPr="001234B7" w:rsidRDefault="005E743C"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0CE78A02" w14:textId="77777777" w:rsidR="005E743C" w:rsidRPr="001234B7" w:rsidRDefault="005E743C"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6727434A" w14:textId="77777777" w:rsidR="005E743C" w:rsidRDefault="005E743C" w:rsidP="005E743C">
      <w:pPr>
        <w:rPr>
          <w:noProof/>
          <w:lang w:eastAsia="zh-CN"/>
        </w:rPr>
      </w:pPr>
    </w:p>
    <w:p w14:paraId="09D72335" w14:textId="77777777" w:rsidR="005D74BC" w:rsidRPr="00241D94" w:rsidRDefault="005D74BC" w:rsidP="005D74BC">
      <w:pPr>
        <w:pStyle w:val="Heading1"/>
        <w:rPr>
          <w:lang w:eastAsia="zh-CN"/>
        </w:rPr>
      </w:pPr>
      <w:bookmarkStart w:id="6358" w:name="_Toc176441652"/>
      <w:bookmarkStart w:id="6359" w:name="_Toc187246644"/>
      <w:r w:rsidRPr="00241D94">
        <w:rPr>
          <w:rFonts w:hint="eastAsia"/>
          <w:lang w:eastAsia="zh-CN"/>
        </w:rPr>
        <w:t>A.4</w:t>
      </w:r>
      <w:r w:rsidRPr="00241D94">
        <w:rPr>
          <w:rFonts w:hint="eastAsia"/>
          <w:lang w:eastAsia="zh-CN"/>
        </w:rPr>
        <w:tab/>
        <w:t xml:space="preserve">PRACH test </w:t>
      </w:r>
      <w:bookmarkEnd w:id="6347"/>
      <w:r w:rsidRPr="00241D94">
        <w:rPr>
          <w:lang w:eastAsia="zh-CN"/>
        </w:rPr>
        <w:t>preambles</w:t>
      </w:r>
      <w:bookmarkEnd w:id="6348"/>
      <w:bookmarkEnd w:id="6349"/>
      <w:bookmarkEnd w:id="6350"/>
      <w:bookmarkEnd w:id="6351"/>
      <w:bookmarkEnd w:id="6352"/>
      <w:bookmarkEnd w:id="6353"/>
      <w:bookmarkEnd w:id="6354"/>
      <w:bookmarkEnd w:id="6355"/>
      <w:bookmarkEnd w:id="6356"/>
      <w:bookmarkEnd w:id="6357"/>
      <w:bookmarkEnd w:id="6358"/>
      <w:bookmarkEnd w:id="6359"/>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6360" w:name="_Toc104311129"/>
      <w:bookmarkStart w:id="6361" w:name="_Toc106126830"/>
      <w:bookmarkStart w:id="6362" w:name="_Toc106177143"/>
      <w:bookmarkStart w:id="6363" w:name="_Toc114242311"/>
      <w:bookmarkStart w:id="6364" w:name="_Toc123044325"/>
      <w:bookmarkStart w:id="6365" w:name="_Toc124157964"/>
      <w:bookmarkStart w:id="6366" w:name="_Toc124259887"/>
      <w:bookmarkStart w:id="6367" w:name="_Toc130584959"/>
      <w:bookmarkStart w:id="6368" w:name="_Toc137464615"/>
      <w:bookmarkStart w:id="6369" w:name="_Toc138884284"/>
      <w:bookmarkStart w:id="6370" w:name="_Toc145643485"/>
      <w:bookmarkStart w:id="6371" w:name="_Toc155469586"/>
      <w:bookmarkStart w:id="6372" w:name="_Toc161667932"/>
      <w:bookmarkStart w:id="6373" w:name="_Toc169708750"/>
      <w:bookmarkStart w:id="6374" w:name="_Toc176441653"/>
      <w:bookmarkStart w:id="6375" w:name="_Toc187246645"/>
      <w:r w:rsidRPr="00047AD5">
        <w:lastRenderedPageBreak/>
        <w:t>Annex B (normative):</w:t>
      </w:r>
      <w:r w:rsidRPr="00047AD5">
        <w:br/>
        <w:t>Error Vector Magnitude (FR1)</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2B1EFC93" w14:textId="2DF412CB" w:rsidR="00FE798D" w:rsidRDefault="00FE798D" w:rsidP="00FD0493">
      <w:pPr>
        <w:pStyle w:val="Heading1"/>
        <w:numPr>
          <w:ilvl w:val="255"/>
          <w:numId w:val="0"/>
        </w:numPr>
        <w:ind w:left="1134" w:hanging="1134"/>
      </w:pPr>
      <w:bookmarkStart w:id="6376" w:name="_Toc29812021"/>
      <w:bookmarkStart w:id="6377" w:name="_Toc53178510"/>
      <w:bookmarkStart w:id="6378" w:name="_Toc67916981"/>
      <w:bookmarkStart w:id="6379" w:name="_Toc37267885"/>
      <w:bookmarkStart w:id="6380" w:name="_Toc21127812"/>
      <w:bookmarkStart w:id="6381" w:name="_Toc53178961"/>
      <w:bookmarkStart w:id="6382" w:name="_Toc61179209"/>
      <w:bookmarkStart w:id="6383" w:name="_Toc44712492"/>
      <w:bookmarkStart w:id="6384" w:name="_Toc74663602"/>
      <w:bookmarkStart w:id="6385" w:name="_Toc61179679"/>
      <w:bookmarkStart w:id="6386" w:name="_Toc82622145"/>
      <w:bookmarkStart w:id="6387" w:name="_Toc36817573"/>
      <w:bookmarkStart w:id="6388" w:name="_Toc37260497"/>
      <w:bookmarkStart w:id="6389" w:name="_Toc90422992"/>
      <w:bookmarkStart w:id="6390" w:name="_Toc45893804"/>
      <w:bookmarkStart w:id="6391" w:name="_Toc104311130"/>
      <w:bookmarkStart w:id="6392" w:name="_Toc106126831"/>
      <w:bookmarkStart w:id="6393" w:name="_Toc106177144"/>
      <w:bookmarkStart w:id="6394" w:name="_Toc114242312"/>
      <w:bookmarkStart w:id="6395" w:name="_Toc123044326"/>
      <w:bookmarkStart w:id="6396" w:name="_Toc124157965"/>
      <w:bookmarkStart w:id="6397" w:name="_Toc124259888"/>
      <w:bookmarkStart w:id="6398" w:name="_Toc130584960"/>
      <w:bookmarkStart w:id="6399" w:name="_Toc137464616"/>
      <w:bookmarkStart w:id="6400" w:name="_Toc138884285"/>
      <w:bookmarkStart w:id="6401" w:name="_Toc145643486"/>
      <w:bookmarkStart w:id="6402" w:name="_Toc155469587"/>
      <w:bookmarkStart w:id="6403" w:name="_Toc161667933"/>
      <w:bookmarkStart w:id="6404" w:name="_Toc169708751"/>
      <w:bookmarkStart w:id="6405" w:name="_Toc176441654"/>
      <w:bookmarkStart w:id="6406" w:name="_Toc187246646"/>
      <w:r>
        <w:t>B.1</w:t>
      </w:r>
      <w:r w:rsidR="00252052">
        <w:rPr>
          <w:rFonts w:eastAsia="SimSun"/>
          <w:lang w:val="en-US" w:eastAsia="zh-CN"/>
        </w:rPr>
        <w:tab/>
      </w:r>
      <w:r>
        <w:t>Reference point for measurement</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5pt" o:ole="">
            <v:imagedata r:id="rId33" o:title=""/>
          </v:shape>
          <o:OLEObject Type="Embed" ProgID="Word.Picture.8" ShapeID="_x0000_i1033" DrawAspect="Content" ObjectID="_1797859193"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6407" w:name="_Toc21127813"/>
      <w:bookmarkStart w:id="6408" w:name="_Toc37260498"/>
      <w:bookmarkStart w:id="6409" w:name="_Toc44712493"/>
      <w:bookmarkStart w:id="6410" w:name="_Toc29812022"/>
      <w:bookmarkStart w:id="6411" w:name="_Toc36817574"/>
      <w:bookmarkStart w:id="6412" w:name="_Toc53178962"/>
      <w:bookmarkStart w:id="6413" w:name="_Toc74663603"/>
      <w:bookmarkStart w:id="6414" w:name="_Toc37267886"/>
      <w:bookmarkStart w:id="6415" w:name="_Toc61179680"/>
      <w:bookmarkStart w:id="6416" w:name="_Toc82622146"/>
      <w:bookmarkStart w:id="6417" w:name="_Toc45893805"/>
      <w:bookmarkStart w:id="6418" w:name="_Toc53178511"/>
      <w:bookmarkStart w:id="6419" w:name="_Toc67916982"/>
      <w:bookmarkStart w:id="6420" w:name="_Toc61179210"/>
      <w:bookmarkStart w:id="6421" w:name="_Toc90422993"/>
      <w:bookmarkStart w:id="6422" w:name="_Toc104311131"/>
      <w:bookmarkStart w:id="6423" w:name="_Toc106126832"/>
      <w:bookmarkStart w:id="6424" w:name="_Toc106177145"/>
      <w:bookmarkStart w:id="6425" w:name="_Toc114242313"/>
      <w:bookmarkStart w:id="6426" w:name="_Toc123044327"/>
      <w:bookmarkStart w:id="6427" w:name="_Toc124157966"/>
      <w:bookmarkStart w:id="6428" w:name="_Toc124259889"/>
      <w:bookmarkStart w:id="6429" w:name="_Toc130584961"/>
      <w:bookmarkStart w:id="6430" w:name="_Toc137464617"/>
      <w:bookmarkStart w:id="6431" w:name="_Toc138884286"/>
      <w:bookmarkStart w:id="6432" w:name="_Toc145643487"/>
      <w:bookmarkStart w:id="6433" w:name="_Toc155469588"/>
      <w:bookmarkStart w:id="6434" w:name="_Toc161667934"/>
      <w:bookmarkStart w:id="6435" w:name="_Toc169708752"/>
      <w:bookmarkStart w:id="6436" w:name="_Toc176441655"/>
      <w:bookmarkStart w:id="6437" w:name="_Toc187246647"/>
      <w:r>
        <w:t>B.2</w:t>
      </w:r>
      <w:r>
        <w:tab/>
        <w:t>Basic unit of measurement</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5" o:title=""/>
          </v:shape>
          <o:OLEObject Type="Embed" ProgID="Equation.3" ShapeID="_x0000_i1034" DrawAspect="Content" ObjectID="_1797859194"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1pt;height:61.5pt" o:ole="">
            <v:imagedata r:id="rId37" o:title=""/>
          </v:shape>
          <o:OLEObject Type="Embed" ProgID="Equation.3" ShapeID="_x0000_i1035" DrawAspect="Content" ObjectID="_1797859195"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pt" o:ole="">
            <v:imagedata r:id="rId39" o:title=""/>
          </v:shape>
          <o:OLEObject Type="Embed" ProgID="Equation.3" ShapeID="_x0000_i1036" DrawAspect="Content" ObjectID="_1797859196" r:id="rId40"/>
        </w:object>
      </w:r>
      <w:r>
        <w:t xml:space="preserve">is the set of subcarriers within the </w:t>
      </w:r>
      <w:r>
        <w:rPr>
          <w:position w:val="-10"/>
        </w:rPr>
        <w:object w:dxaOrig="410" w:dyaOrig="310" w14:anchorId="19EC2227">
          <v:shape id="_x0000_i1037" type="#_x0000_t75" style="width:20.5pt;height:15pt" o:ole="">
            <v:imagedata r:id="rId41" o:title=""/>
          </v:shape>
          <o:OLEObject Type="Embed" ProgID="Equation.3" ShapeID="_x0000_i1037" DrawAspect="Content" ObjectID="_1797859197"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pt" o:ole="">
            <v:imagedata r:id="rId43" o:title=""/>
          </v:shape>
          <o:OLEObject Type="Embed" ProgID="Equation.3" ShapeID="_x0000_i1038" DrawAspect="Content" ObjectID="_1797859198"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5pt;height:15pt" o:ole="">
            <v:imagedata r:id="rId45" o:title=""/>
          </v:shape>
          <o:OLEObject Type="Embed" ProgID="Equation.3" ShapeID="_x0000_i1039" DrawAspect="Content" ObjectID="_1797859199"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6438" w:name="_Toc53178963"/>
      <w:bookmarkStart w:id="6439" w:name="_Toc21127814"/>
      <w:bookmarkStart w:id="6440" w:name="_Toc90422994"/>
      <w:bookmarkStart w:id="6441" w:name="_Toc45893806"/>
      <w:bookmarkStart w:id="6442" w:name="_Toc29812023"/>
      <w:bookmarkStart w:id="6443" w:name="_Toc37260499"/>
      <w:bookmarkStart w:id="6444" w:name="_Toc44712494"/>
      <w:bookmarkStart w:id="6445" w:name="_Toc67916983"/>
      <w:bookmarkStart w:id="6446" w:name="_Toc37267887"/>
      <w:bookmarkStart w:id="6447" w:name="_Toc61179211"/>
      <w:bookmarkStart w:id="6448" w:name="_Toc61179681"/>
      <w:bookmarkStart w:id="6449" w:name="_Toc36817575"/>
      <w:bookmarkStart w:id="6450" w:name="_Toc74663604"/>
      <w:bookmarkStart w:id="6451" w:name="_Toc82622147"/>
      <w:bookmarkStart w:id="6452" w:name="_Toc53178512"/>
      <w:bookmarkStart w:id="6453" w:name="_Toc104311132"/>
      <w:bookmarkStart w:id="6454" w:name="_Toc106126833"/>
      <w:bookmarkStart w:id="6455" w:name="_Toc106177146"/>
      <w:bookmarkStart w:id="6456" w:name="_Toc114242314"/>
      <w:bookmarkStart w:id="6457" w:name="_Toc123044328"/>
      <w:bookmarkStart w:id="6458" w:name="_Toc124157967"/>
      <w:bookmarkStart w:id="6459" w:name="_Toc124259890"/>
      <w:bookmarkStart w:id="6460" w:name="_Toc130584962"/>
      <w:bookmarkStart w:id="6461" w:name="_Toc137464618"/>
      <w:bookmarkStart w:id="6462" w:name="_Toc138884287"/>
      <w:bookmarkStart w:id="6463" w:name="_Toc145643488"/>
      <w:bookmarkStart w:id="6464" w:name="_Toc155469589"/>
      <w:bookmarkStart w:id="6465" w:name="_Toc161667935"/>
      <w:bookmarkStart w:id="6466" w:name="_Toc169708753"/>
      <w:bookmarkStart w:id="6467" w:name="_Toc176441656"/>
      <w:bookmarkStart w:id="6468" w:name="_Toc187246648"/>
      <w:r>
        <w:lastRenderedPageBreak/>
        <w:t>B.3</w:t>
      </w:r>
      <w:r>
        <w:tab/>
        <w:t>Modified signal under test</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5pt" o:ole="">
            <v:imagedata r:id="rId47" o:title=""/>
          </v:shape>
          <o:OLEObject Type="Embed" ProgID="Equation.3" ShapeID="_x0000_i1040" DrawAspect="Content" ObjectID="_1797859200"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5pt;height:15pt" o:ole="">
            <v:imagedata r:id="rId49" o:title=""/>
          </v:shape>
          <o:OLEObject Type="Embed" ProgID="Equation.3" ShapeID="_x0000_i1041" DrawAspect="Content" ObjectID="_1797859201"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pt" o:ole="">
            <v:imagedata r:id="rId51" o:title=""/>
          </v:shape>
          <o:OLEObject Type="Embed" ProgID="Equation.3" ShapeID="_x0000_i1042" DrawAspect="Content" ObjectID="_1797859202"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3" o:title=""/>
          </v:shape>
          <o:OLEObject Type="Embed" ProgID="Equation.3" ShapeID="_x0000_i1043" DrawAspect="Content" ObjectID="_1797859203" r:id="rId54"/>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pt" o:ole="">
            <v:imagedata r:id="rId55" o:title=""/>
          </v:shape>
          <o:OLEObject Type="Embed" ProgID="Equation.3" ShapeID="_x0000_i1044" DrawAspect="Content" ObjectID="_1797859204"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pt" o:ole="">
            <v:imagedata r:id="rId57" o:title=""/>
          </v:shape>
          <o:OLEObject Type="Embed" ProgID="Equation.3" ShapeID="_x0000_i1045" DrawAspect="Content" ObjectID="_1797859205"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6469" w:name="_Toc61179212"/>
      <w:bookmarkStart w:id="6470" w:name="_Toc37267888"/>
      <w:bookmarkStart w:id="6471" w:name="_Toc53178964"/>
      <w:bookmarkStart w:id="6472" w:name="_Toc44712495"/>
      <w:bookmarkStart w:id="6473" w:name="_Toc45893807"/>
      <w:bookmarkStart w:id="6474" w:name="_Toc74663605"/>
      <w:bookmarkStart w:id="6475" w:name="_Toc90422995"/>
      <w:bookmarkStart w:id="6476" w:name="_Toc21127815"/>
      <w:bookmarkStart w:id="6477" w:name="_Toc29812024"/>
      <w:bookmarkStart w:id="6478" w:name="_Toc67916984"/>
      <w:bookmarkStart w:id="6479" w:name="_Toc36817576"/>
      <w:bookmarkStart w:id="6480" w:name="_Toc82622148"/>
      <w:bookmarkStart w:id="6481" w:name="_Toc61179682"/>
      <w:bookmarkStart w:id="6482" w:name="_Toc37260500"/>
      <w:bookmarkStart w:id="6483" w:name="_Toc53178513"/>
      <w:bookmarkStart w:id="6484" w:name="_Toc104311133"/>
      <w:bookmarkStart w:id="6485" w:name="_Toc106126834"/>
      <w:bookmarkStart w:id="6486" w:name="_Toc106177147"/>
      <w:bookmarkStart w:id="6487" w:name="_Toc114242315"/>
      <w:bookmarkStart w:id="6488" w:name="_Toc123044329"/>
      <w:bookmarkStart w:id="6489" w:name="_Toc124157968"/>
      <w:bookmarkStart w:id="6490" w:name="_Toc124259891"/>
      <w:bookmarkStart w:id="6491" w:name="_Toc130584963"/>
      <w:bookmarkStart w:id="6492" w:name="_Toc137464619"/>
      <w:bookmarkStart w:id="6493" w:name="_Toc138884288"/>
      <w:bookmarkStart w:id="6494" w:name="_Toc145643489"/>
      <w:bookmarkStart w:id="6495" w:name="_Toc155469590"/>
      <w:bookmarkStart w:id="6496" w:name="_Toc161667936"/>
      <w:bookmarkStart w:id="6497" w:name="_Toc169708754"/>
      <w:bookmarkStart w:id="6498" w:name="_Toc176441657"/>
      <w:bookmarkStart w:id="6499" w:name="_Toc187246649"/>
      <w:r>
        <w:t>B.4</w:t>
      </w:r>
      <w:r>
        <w:tab/>
        <w:t>Estimation of frequency offset</w:t>
      </w:r>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3" o:title=""/>
          </v:shape>
          <o:OLEObject Type="Embed" ProgID="Equation.3" ShapeID="_x0000_i1046" DrawAspect="Content" ObjectID="_1797859206" r:id="rId59"/>
        </w:object>
      </w:r>
      <w:r>
        <w:t xml:space="preserve"> shall be 1 slot.</w:t>
      </w:r>
    </w:p>
    <w:p w14:paraId="0EB7B834" w14:textId="00849F2C" w:rsidR="00FE798D" w:rsidRDefault="00FE798D" w:rsidP="00FD0493">
      <w:pPr>
        <w:pStyle w:val="Heading1"/>
        <w:numPr>
          <w:ilvl w:val="255"/>
          <w:numId w:val="0"/>
        </w:numPr>
        <w:ind w:left="1134" w:hanging="1134"/>
      </w:pPr>
      <w:bookmarkStart w:id="6500" w:name="_Toc61179683"/>
      <w:bookmarkStart w:id="6501" w:name="_Toc45893808"/>
      <w:bookmarkStart w:id="6502" w:name="_Toc67916985"/>
      <w:bookmarkStart w:id="6503" w:name="_Toc37260501"/>
      <w:bookmarkStart w:id="6504" w:name="_Toc29812025"/>
      <w:bookmarkStart w:id="6505" w:name="_Toc74663606"/>
      <w:bookmarkStart w:id="6506" w:name="_Toc82622149"/>
      <w:bookmarkStart w:id="6507" w:name="_Toc21127816"/>
      <w:bookmarkStart w:id="6508" w:name="_Toc61179213"/>
      <w:bookmarkStart w:id="6509" w:name="_Toc53178965"/>
      <w:bookmarkStart w:id="6510" w:name="_Toc36817577"/>
      <w:bookmarkStart w:id="6511" w:name="_Toc90422996"/>
      <w:bookmarkStart w:id="6512" w:name="_Toc44712496"/>
      <w:bookmarkStart w:id="6513" w:name="_Toc53178514"/>
      <w:bookmarkStart w:id="6514" w:name="_Toc37267889"/>
      <w:bookmarkStart w:id="6515" w:name="_Toc104311134"/>
      <w:bookmarkStart w:id="6516" w:name="_Toc106126835"/>
      <w:bookmarkStart w:id="6517" w:name="_Toc106177148"/>
      <w:bookmarkStart w:id="6518" w:name="_Toc114242316"/>
      <w:bookmarkStart w:id="6519" w:name="_Toc123044330"/>
      <w:bookmarkStart w:id="6520" w:name="_Toc124157969"/>
      <w:bookmarkStart w:id="6521" w:name="_Toc124259892"/>
      <w:bookmarkStart w:id="6522" w:name="_Toc130584964"/>
      <w:bookmarkStart w:id="6523" w:name="_Toc137464620"/>
      <w:bookmarkStart w:id="6524" w:name="_Toc138884289"/>
      <w:bookmarkStart w:id="6525" w:name="_Toc145643490"/>
      <w:bookmarkStart w:id="6526" w:name="_Toc155469591"/>
      <w:bookmarkStart w:id="6527" w:name="_Toc161667937"/>
      <w:bookmarkStart w:id="6528" w:name="_Toc169708755"/>
      <w:bookmarkStart w:id="6529" w:name="_Toc176441658"/>
      <w:bookmarkStart w:id="6530" w:name="_Toc187246650"/>
      <w:r>
        <w:t>B.5</w:t>
      </w:r>
      <w:r>
        <w:tab/>
        <w:t>Estimation of time offset</w:t>
      </w:r>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3922492E" w14:textId="77777777" w:rsidR="00FE798D" w:rsidRDefault="00FE798D" w:rsidP="00FD0493">
      <w:pPr>
        <w:pStyle w:val="Heading2"/>
        <w:numPr>
          <w:ilvl w:val="255"/>
          <w:numId w:val="0"/>
        </w:numPr>
        <w:ind w:left="1134" w:hanging="1134"/>
      </w:pPr>
      <w:bookmarkStart w:id="6531" w:name="_Toc82622150"/>
      <w:bookmarkStart w:id="6532" w:name="_Toc74663607"/>
      <w:bookmarkStart w:id="6533" w:name="_Toc36817578"/>
      <w:bookmarkStart w:id="6534" w:name="_Toc45893809"/>
      <w:bookmarkStart w:id="6535" w:name="_Toc53178515"/>
      <w:bookmarkStart w:id="6536" w:name="_Toc67916986"/>
      <w:bookmarkStart w:id="6537" w:name="_Toc21127817"/>
      <w:bookmarkStart w:id="6538" w:name="_Toc37267890"/>
      <w:bookmarkStart w:id="6539" w:name="_Toc61179684"/>
      <w:bookmarkStart w:id="6540" w:name="_Toc44712497"/>
      <w:bookmarkStart w:id="6541" w:name="_Toc53178966"/>
      <w:bookmarkStart w:id="6542" w:name="_Toc61179214"/>
      <w:bookmarkStart w:id="6543" w:name="_Toc29812026"/>
      <w:bookmarkStart w:id="6544" w:name="_Toc90422997"/>
      <w:bookmarkStart w:id="6545" w:name="_Toc37260502"/>
      <w:bookmarkStart w:id="6546" w:name="_Toc104311135"/>
      <w:bookmarkStart w:id="6547" w:name="_Toc106126836"/>
      <w:bookmarkStart w:id="6548" w:name="_Toc106177149"/>
      <w:bookmarkStart w:id="6549" w:name="_Toc114242317"/>
      <w:bookmarkStart w:id="6550" w:name="_Toc123044331"/>
      <w:bookmarkStart w:id="6551" w:name="_Toc124157970"/>
      <w:bookmarkStart w:id="6552" w:name="_Toc124259893"/>
      <w:bookmarkStart w:id="6553" w:name="_Toc130584965"/>
      <w:bookmarkStart w:id="6554" w:name="_Toc137464621"/>
      <w:bookmarkStart w:id="6555" w:name="_Toc138884290"/>
      <w:bookmarkStart w:id="6556" w:name="_Toc145643491"/>
      <w:bookmarkStart w:id="6557" w:name="_Toc155469592"/>
      <w:bookmarkStart w:id="6558" w:name="_Toc161667938"/>
      <w:bookmarkStart w:id="6559" w:name="_Toc169708756"/>
      <w:bookmarkStart w:id="6560" w:name="_Toc176441659"/>
      <w:bookmarkStart w:id="6561" w:name="_Toc187246651"/>
      <w:r>
        <w:t>B.5.1</w:t>
      </w:r>
      <w:r>
        <w:tab/>
        <w:t>General</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pt" o:ole="">
            <v:imagedata r:id="rId51" o:title=""/>
          </v:shape>
          <o:OLEObject Type="Embed" ProgID="Equation.3" ShapeID="_x0000_i1047" DrawAspect="Content" ObjectID="_1797859207"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pt" o:ole="">
            <v:imagedata r:id="rId61" o:title=""/>
          </v:shape>
          <o:OLEObject Type="Embed" ProgID="Equation.3" ShapeID="_x0000_i1048" DrawAspect="Content" ObjectID="_1797859208"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pt" o:ole="">
            <v:imagedata r:id="rId61" o:title=""/>
          </v:shape>
          <o:OLEObject Type="Embed" ProgID="Equation.3" ShapeID="_x0000_i1049" DrawAspect="Content" ObjectID="_1797859209"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pt" o:ole="">
            <v:imagedata r:id="rId64" o:title=""/>
          </v:shape>
          <o:OLEObject Type="Embed" ProgID="Equation.3" ShapeID="_x0000_i1050" DrawAspect="Content" ObjectID="_1797859210" r:id="rId65"/>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5pt" o:ole="">
            <v:imagedata r:id="rId66" o:title=""/>
          </v:shape>
          <o:OLEObject Type="Embed" ProgID="Equation.3" ShapeID="_x0000_i1051" DrawAspect="Content" ObjectID="_1797859211" r:id="rId67"/>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5pt" o:ole="">
            <v:imagedata r:id="rId68" o:title=""/>
          </v:shape>
          <o:OLEObject Type="Embed" ProgID="Equation.3" ShapeID="_x0000_i1052" DrawAspect="Content" ObjectID="_1797859212" r:id="rId69"/>
        </w:object>
      </w:r>
      <w:r>
        <w:t xml:space="preserve"> where </w:t>
      </w:r>
      <w:r>
        <w:rPr>
          <w:position w:val="-6"/>
        </w:rPr>
        <w:object w:dxaOrig="620" w:dyaOrig="310" w14:anchorId="33CB8911">
          <v:shape id="_x0000_i1053" type="#_x0000_t75" style="width:31pt;height:15pt" o:ole="">
            <v:imagedata r:id="rId70" o:title=""/>
          </v:shape>
          <o:OLEObject Type="Embed" ProgID="Equation.3" ShapeID="_x0000_i1053" DrawAspect="Content" ObjectID="_1797859213" r:id="rId71"/>
        </w:object>
      </w:r>
      <w:r>
        <w:t xml:space="preserve"> if </w:t>
      </w:r>
      <w:r>
        <w:rPr>
          <w:i/>
        </w:rPr>
        <w:t>W</w:t>
      </w:r>
      <w:r>
        <w:t xml:space="preserve"> is odd and </w:t>
      </w:r>
      <w:r>
        <w:rPr>
          <w:position w:val="-6"/>
        </w:rPr>
        <w:object w:dxaOrig="620" w:dyaOrig="310" w14:anchorId="225621BA">
          <v:shape id="_x0000_i1054" type="#_x0000_t75" style="width:31pt;height:15pt" o:ole="">
            <v:imagedata r:id="rId72" o:title=""/>
          </v:shape>
          <o:OLEObject Type="Embed" ProgID="Equation.3" ShapeID="_x0000_i1054" DrawAspect="Content" ObjectID="_1797859214"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6562" w:name="_Toc36817579"/>
      <w:bookmarkStart w:id="6563" w:name="_Toc44712498"/>
      <w:bookmarkStart w:id="6564" w:name="_Toc61179215"/>
      <w:bookmarkStart w:id="6565" w:name="_Toc53178516"/>
      <w:bookmarkStart w:id="6566" w:name="_Toc53178967"/>
      <w:bookmarkStart w:id="6567" w:name="_Toc21127818"/>
      <w:bookmarkStart w:id="6568" w:name="_Toc61179685"/>
      <w:bookmarkStart w:id="6569" w:name="_Toc90422998"/>
      <w:bookmarkStart w:id="6570" w:name="_Toc37260503"/>
      <w:bookmarkStart w:id="6571" w:name="_Toc45893810"/>
      <w:bookmarkStart w:id="6572" w:name="_Toc74663608"/>
      <w:bookmarkStart w:id="6573" w:name="_Toc29812027"/>
      <w:bookmarkStart w:id="6574" w:name="_Toc37267891"/>
      <w:bookmarkStart w:id="6575" w:name="_Toc67916987"/>
      <w:bookmarkStart w:id="6576" w:name="_Toc82622151"/>
      <w:bookmarkStart w:id="6577" w:name="_Toc104311136"/>
      <w:bookmarkStart w:id="6578" w:name="_Toc106126837"/>
      <w:bookmarkStart w:id="6579" w:name="_Toc106177150"/>
      <w:bookmarkStart w:id="6580" w:name="_Toc114242318"/>
      <w:bookmarkStart w:id="6581" w:name="_Toc123044332"/>
      <w:bookmarkStart w:id="6582" w:name="_Toc124157971"/>
      <w:bookmarkStart w:id="6583" w:name="_Toc124259894"/>
      <w:bookmarkStart w:id="6584" w:name="_Toc130584966"/>
      <w:bookmarkStart w:id="6585" w:name="_Toc137464622"/>
      <w:bookmarkStart w:id="6586" w:name="_Toc138884291"/>
      <w:bookmarkStart w:id="6587" w:name="_Toc145643492"/>
      <w:bookmarkStart w:id="6588" w:name="_Toc155469593"/>
      <w:bookmarkStart w:id="6589" w:name="_Toc161667939"/>
      <w:bookmarkStart w:id="6590" w:name="_Toc169708757"/>
      <w:bookmarkStart w:id="6591" w:name="_Toc176441660"/>
      <w:bookmarkStart w:id="6592" w:name="_Toc187246652"/>
      <w:r>
        <w:lastRenderedPageBreak/>
        <w:t>B.5.2</w:t>
      </w:r>
      <w:r>
        <w:tab/>
        <w:t>Window length</w:t>
      </w:r>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p>
    <w:p w14:paraId="70C3C84C" w14:textId="77777777" w:rsidR="00FE798D" w:rsidRDefault="00FE798D" w:rsidP="00FE798D">
      <w:bookmarkStart w:id="6593" w:name="_Hlk515783581"/>
      <w:r>
        <w:t>Table B.5.2-1, B.5.2-2, B.5.2-3 specify the EVM window length (</w:t>
      </w:r>
      <w:r>
        <w:rPr>
          <w:i/>
        </w:rPr>
        <w:t>W</w:t>
      </w:r>
      <w:r>
        <w:t>) for normal CP.</w:t>
      </w:r>
    </w:p>
    <w:p w14:paraId="21E7F70F" w14:textId="024B5084" w:rsidR="00FE798D" w:rsidRDefault="00FE798D" w:rsidP="00FE798D">
      <w:pPr>
        <w:pStyle w:val="TH"/>
      </w:pPr>
      <w:r>
        <w:t xml:space="preserve">Table B.5.2-1: </w:t>
      </w:r>
      <w:r w:rsidR="008A414D">
        <w:t>EVM window length for normal CP, FR1</w:t>
      </w:r>
      <w:r w:rsidR="008A414D">
        <w:rPr>
          <w:rFonts w:hint="eastAsia"/>
          <w:lang w:eastAsia="zh-CN"/>
        </w:rPr>
        <w:t>-NTN</w:t>
      </w:r>
      <w:r w:rsidR="008A414D">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5A0AFD15" w:rsidR="00FE798D" w:rsidRDefault="00FE798D" w:rsidP="00FE798D">
      <w:pPr>
        <w:pStyle w:val="TH"/>
      </w:pPr>
      <w:r>
        <w:t xml:space="preserve">Table B.5.2-2: </w:t>
      </w:r>
      <w:r w:rsidR="008A414D">
        <w:t>EVM window length for normal CP, FR1</w:t>
      </w:r>
      <w:r w:rsidR="008A414D">
        <w:rPr>
          <w:rFonts w:hint="eastAsia"/>
          <w:lang w:eastAsia="zh-CN"/>
        </w:rPr>
        <w:t>-NTN</w:t>
      </w:r>
      <w:r w:rsidR="008A414D">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72ECB17" w:rsidR="00FE798D" w:rsidRDefault="00FE798D" w:rsidP="00FE798D">
      <w:pPr>
        <w:pStyle w:val="TH"/>
      </w:pPr>
      <w:r>
        <w:t xml:space="preserve">Table B.5.2-3: </w:t>
      </w:r>
      <w:r w:rsidR="008A414D">
        <w:t>EVM window length for normal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2B3C5453" w:rsidR="00FE798D" w:rsidRDefault="00FE798D" w:rsidP="00FE798D">
      <w:pPr>
        <w:pStyle w:val="TH"/>
      </w:pPr>
      <w:r>
        <w:t xml:space="preserve">Table B.5.2-4: </w:t>
      </w:r>
      <w:r w:rsidR="008A414D">
        <w:t>EVM window length for extended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6594" w:name="_Toc53178517"/>
      <w:bookmarkStart w:id="6595" w:name="_Toc36817580"/>
      <w:bookmarkStart w:id="6596" w:name="_Toc44712499"/>
      <w:bookmarkStart w:id="6597" w:name="_Toc61179216"/>
      <w:bookmarkStart w:id="6598" w:name="_Toc82622152"/>
      <w:bookmarkStart w:id="6599" w:name="_Toc45893811"/>
      <w:bookmarkStart w:id="6600" w:name="_Toc90422999"/>
      <w:bookmarkStart w:id="6601" w:name="_Toc37267892"/>
      <w:bookmarkStart w:id="6602" w:name="_Toc61179686"/>
      <w:bookmarkStart w:id="6603" w:name="_Toc67916988"/>
      <w:bookmarkStart w:id="6604" w:name="_Toc53178968"/>
      <w:bookmarkStart w:id="6605" w:name="_Toc37260504"/>
      <w:bookmarkStart w:id="6606" w:name="_Toc21127819"/>
      <w:bookmarkStart w:id="6607" w:name="_Toc74663609"/>
      <w:bookmarkStart w:id="6608" w:name="_Toc29812028"/>
      <w:bookmarkStart w:id="6609" w:name="_Toc104311137"/>
      <w:bookmarkStart w:id="6610" w:name="_Toc106126838"/>
      <w:bookmarkStart w:id="6611" w:name="_Toc106177151"/>
      <w:bookmarkStart w:id="6612" w:name="_Toc114242319"/>
      <w:bookmarkStart w:id="6613" w:name="_Toc123044333"/>
      <w:bookmarkStart w:id="6614" w:name="_Toc124157972"/>
      <w:bookmarkStart w:id="6615" w:name="_Toc124259895"/>
      <w:bookmarkStart w:id="6616" w:name="_Toc130584967"/>
      <w:bookmarkStart w:id="6617" w:name="_Toc137464623"/>
      <w:bookmarkStart w:id="6618" w:name="_Toc138884292"/>
      <w:bookmarkStart w:id="6619" w:name="_Toc145643493"/>
      <w:bookmarkStart w:id="6620" w:name="_Toc155469594"/>
      <w:bookmarkStart w:id="6621" w:name="_Toc161667940"/>
      <w:bookmarkStart w:id="6622" w:name="_Toc169708758"/>
      <w:bookmarkStart w:id="6623" w:name="_Toc176441661"/>
      <w:bookmarkStart w:id="6624" w:name="_Toc187246653"/>
      <w:bookmarkEnd w:id="6593"/>
      <w:r>
        <w:t>B.6</w:t>
      </w:r>
      <w:r>
        <w:tab/>
        <w:t>Estimation of TX chain amplitude and frequency response parameters</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5" type="#_x0000_t75" style="width:483.5pt;height:5in" o:ole="">
            <v:imagedata r:id="rId88" o:title=""/>
          </v:shape>
          <o:OLEObject Type="Embed" ProgID="Word.Picture.8" ShapeID="_x0000_i1055" DrawAspect="Content" ObjectID="_1797859215" r:id="rId89"/>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6625" w:name="_Toc21127820"/>
      <w:bookmarkStart w:id="6626" w:name="_Toc61179217"/>
      <w:bookmarkStart w:id="6627" w:name="_Toc90423000"/>
      <w:bookmarkStart w:id="6628" w:name="_Toc45893812"/>
      <w:bookmarkStart w:id="6629" w:name="_Toc44712500"/>
      <w:bookmarkStart w:id="6630" w:name="_Toc36817581"/>
      <w:bookmarkStart w:id="6631" w:name="_Toc37260505"/>
      <w:bookmarkStart w:id="6632" w:name="_Toc29812029"/>
      <w:bookmarkStart w:id="6633" w:name="_Toc82622153"/>
      <w:bookmarkStart w:id="6634" w:name="_Toc53178969"/>
      <w:bookmarkStart w:id="6635" w:name="_Toc67916989"/>
      <w:bookmarkStart w:id="6636" w:name="_Toc37267893"/>
      <w:bookmarkStart w:id="6637" w:name="_Toc53178518"/>
      <w:bookmarkStart w:id="6638" w:name="_Toc61179687"/>
      <w:bookmarkStart w:id="6639" w:name="_Toc74663610"/>
      <w:bookmarkStart w:id="6640" w:name="_Toc104311138"/>
      <w:bookmarkStart w:id="6641" w:name="_Toc106126839"/>
      <w:bookmarkStart w:id="6642" w:name="_Toc106177152"/>
      <w:bookmarkStart w:id="6643" w:name="_Toc114242320"/>
      <w:bookmarkStart w:id="6644" w:name="_Toc123044334"/>
      <w:bookmarkStart w:id="6645" w:name="_Toc124157973"/>
      <w:bookmarkStart w:id="6646" w:name="_Toc124259896"/>
      <w:bookmarkStart w:id="6647" w:name="_Toc130584968"/>
      <w:bookmarkStart w:id="6648" w:name="_Toc137464624"/>
      <w:bookmarkStart w:id="6649" w:name="_Toc138884293"/>
      <w:bookmarkStart w:id="6650" w:name="_Toc145643494"/>
      <w:bookmarkStart w:id="6651" w:name="_Toc155469595"/>
      <w:bookmarkStart w:id="6652" w:name="_Toc161667941"/>
      <w:bookmarkStart w:id="6653" w:name="_Toc169708759"/>
      <w:bookmarkStart w:id="6654" w:name="_Toc176441662"/>
      <w:bookmarkStart w:id="6655" w:name="_Toc187246654"/>
      <w:r>
        <w:rPr>
          <w:lang w:eastAsia="en-CA"/>
        </w:rPr>
        <w:t>B.7</w:t>
      </w:r>
      <w:r>
        <w:rPr>
          <w:lang w:eastAsia="en-CA"/>
        </w:rPr>
        <w:tab/>
        <w:t>Averaged EVM</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6656" w:name="_Toc104311139"/>
      <w:bookmarkStart w:id="6657" w:name="_Toc106126840"/>
      <w:bookmarkStart w:id="6658" w:name="_Toc106177153"/>
      <w:bookmarkStart w:id="6659" w:name="_Toc114242321"/>
      <w:bookmarkStart w:id="6660" w:name="_Toc123044335"/>
      <w:bookmarkStart w:id="6661" w:name="_Toc124157974"/>
      <w:bookmarkStart w:id="6662" w:name="_Toc124259897"/>
      <w:bookmarkStart w:id="6663" w:name="_Toc130584969"/>
      <w:bookmarkStart w:id="6664" w:name="_Toc137464625"/>
      <w:bookmarkStart w:id="6665" w:name="_Toc138884294"/>
      <w:bookmarkStart w:id="6666" w:name="_Toc145643495"/>
      <w:bookmarkStart w:id="6667" w:name="_Toc155469596"/>
      <w:bookmarkStart w:id="6668" w:name="_Toc161667942"/>
      <w:bookmarkStart w:id="6669" w:name="_Toc169708760"/>
      <w:bookmarkStart w:id="6670" w:name="_Toc176441663"/>
      <w:bookmarkStart w:id="6671" w:name="_Toc187246655"/>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6672" w:name="_Toc21127837"/>
      <w:bookmarkStart w:id="6673" w:name="_Toc29812046"/>
      <w:bookmarkStart w:id="6674" w:name="_Toc36817598"/>
      <w:bookmarkStart w:id="6675" w:name="_Toc37260522"/>
      <w:bookmarkStart w:id="6676" w:name="_Toc37267910"/>
      <w:bookmarkStart w:id="6677" w:name="_Toc44712517"/>
      <w:bookmarkStart w:id="6678" w:name="_Toc45893829"/>
      <w:bookmarkStart w:id="6679" w:name="_Toc53178535"/>
      <w:bookmarkStart w:id="6680" w:name="_Toc53178986"/>
      <w:bookmarkStart w:id="6681" w:name="_Toc61179234"/>
      <w:bookmarkStart w:id="6682" w:name="_Toc61179704"/>
      <w:bookmarkStart w:id="6683" w:name="_Toc67917006"/>
      <w:bookmarkStart w:id="6684" w:name="_Toc74663627"/>
      <w:bookmarkStart w:id="6685" w:name="_Toc82622170"/>
      <w:bookmarkStart w:id="6686" w:name="_Toc90423017"/>
      <w:bookmarkStart w:id="6687" w:name="_Toc106783221"/>
      <w:bookmarkStart w:id="6688" w:name="_Toc107312113"/>
      <w:bookmarkStart w:id="6689" w:name="_Toc107419697"/>
      <w:bookmarkStart w:id="6690" w:name="_Toc107475334"/>
      <w:bookmarkStart w:id="6691" w:name="_Toc114255927"/>
      <w:bookmarkStart w:id="6692" w:name="_Toc115186607"/>
      <w:bookmarkStart w:id="6693" w:name="_Toc123044336"/>
      <w:bookmarkStart w:id="6694" w:name="_Toc124157975"/>
      <w:bookmarkStart w:id="6695" w:name="_Toc124259898"/>
      <w:bookmarkStart w:id="6696" w:name="_Toc130584970"/>
      <w:bookmarkStart w:id="6697" w:name="_Toc137464626"/>
      <w:bookmarkStart w:id="6698" w:name="_Toc138884295"/>
      <w:bookmarkStart w:id="6699" w:name="_Toc145643496"/>
      <w:bookmarkStart w:id="6700" w:name="_Toc155469597"/>
      <w:bookmarkStart w:id="6701" w:name="_Toc161667943"/>
      <w:bookmarkStart w:id="6702" w:name="_Toc169708761"/>
      <w:bookmarkStart w:id="6703" w:name="_Toc176441664"/>
      <w:bookmarkStart w:id="6704" w:name="_Toc187246656"/>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p>
    <w:p w14:paraId="268F13F3" w14:textId="77777777" w:rsidR="005D74BC" w:rsidRPr="009C5E3E" w:rsidRDefault="005D74BC" w:rsidP="005D74BC">
      <w:pPr>
        <w:pStyle w:val="Heading1"/>
        <w:rPr>
          <w:lang w:val="fr-FR"/>
        </w:rPr>
      </w:pPr>
      <w:bookmarkStart w:id="6705" w:name="_Toc21127838"/>
      <w:bookmarkStart w:id="6706" w:name="_Toc29812047"/>
      <w:bookmarkStart w:id="6707" w:name="_Toc36817599"/>
      <w:bookmarkStart w:id="6708" w:name="_Toc37260523"/>
      <w:bookmarkStart w:id="6709" w:name="_Toc37267911"/>
      <w:bookmarkStart w:id="6710" w:name="_Toc44712518"/>
      <w:bookmarkStart w:id="6711" w:name="_Toc45893830"/>
      <w:bookmarkStart w:id="6712" w:name="_Toc53178536"/>
      <w:bookmarkStart w:id="6713" w:name="_Toc53178987"/>
      <w:bookmarkStart w:id="6714" w:name="_Toc61179235"/>
      <w:bookmarkStart w:id="6715" w:name="_Toc61179705"/>
      <w:bookmarkStart w:id="6716" w:name="_Toc67917007"/>
      <w:bookmarkStart w:id="6717" w:name="_Toc74663628"/>
      <w:bookmarkStart w:id="6718" w:name="_Toc82622171"/>
      <w:bookmarkStart w:id="6719" w:name="_Toc90423018"/>
      <w:bookmarkStart w:id="6720" w:name="_Toc106783222"/>
      <w:bookmarkStart w:id="6721" w:name="_Toc107312114"/>
      <w:bookmarkStart w:id="6722" w:name="_Toc107419698"/>
      <w:bookmarkStart w:id="6723" w:name="_Toc107475335"/>
      <w:bookmarkStart w:id="6724" w:name="_Toc114255928"/>
      <w:bookmarkStart w:id="6725" w:name="_Toc115186608"/>
      <w:bookmarkStart w:id="6726" w:name="_Toc123044337"/>
      <w:bookmarkStart w:id="6727" w:name="_Toc124157976"/>
      <w:bookmarkStart w:id="6728" w:name="_Toc124259899"/>
      <w:bookmarkStart w:id="6729" w:name="_Toc130584971"/>
      <w:bookmarkStart w:id="6730" w:name="_Toc137464627"/>
      <w:bookmarkStart w:id="6731" w:name="_Toc138884296"/>
      <w:bookmarkStart w:id="6732" w:name="_Toc145643497"/>
      <w:bookmarkStart w:id="6733" w:name="_Toc155469598"/>
      <w:bookmarkStart w:id="6734" w:name="_Toc161667944"/>
      <w:bookmarkStart w:id="6735" w:name="_Toc169708762"/>
      <w:bookmarkStart w:id="6736" w:name="_Toc176441665"/>
      <w:bookmarkStart w:id="6737" w:name="_Toc187246657"/>
      <w:r>
        <w:rPr>
          <w:lang w:val="fr-FR"/>
        </w:rPr>
        <w:t>D</w:t>
      </w:r>
      <w:r w:rsidRPr="009C5E3E">
        <w:rPr>
          <w:lang w:val="fr-FR"/>
        </w:rPr>
        <w:t>.1</w:t>
      </w:r>
      <w:r w:rsidRPr="009C5E3E">
        <w:rPr>
          <w:lang w:val="fr-FR"/>
        </w:rPr>
        <w:tab/>
        <w:t>Static propagation condition</w:t>
      </w:r>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6738" w:name="_Toc21127839"/>
      <w:bookmarkStart w:id="6739" w:name="_Toc29812048"/>
      <w:bookmarkStart w:id="6740" w:name="_Toc36817600"/>
      <w:bookmarkStart w:id="6741" w:name="_Toc37260524"/>
      <w:bookmarkStart w:id="6742" w:name="_Toc37267912"/>
      <w:bookmarkStart w:id="6743" w:name="_Toc44712519"/>
      <w:bookmarkStart w:id="6744" w:name="_Toc45893831"/>
      <w:bookmarkStart w:id="6745" w:name="_Toc53178537"/>
      <w:bookmarkStart w:id="6746" w:name="_Toc53178988"/>
      <w:bookmarkStart w:id="6747" w:name="_Toc61179236"/>
      <w:bookmarkStart w:id="6748" w:name="_Toc61179706"/>
      <w:bookmarkStart w:id="6749" w:name="_Toc67917008"/>
      <w:bookmarkStart w:id="6750" w:name="_Toc74663629"/>
      <w:bookmarkStart w:id="6751" w:name="_Toc82622172"/>
      <w:bookmarkStart w:id="6752" w:name="_Toc90423019"/>
      <w:bookmarkStart w:id="6753" w:name="_Toc106783223"/>
      <w:bookmarkStart w:id="6754" w:name="_Toc107312115"/>
      <w:bookmarkStart w:id="6755" w:name="_Toc107419699"/>
      <w:bookmarkStart w:id="6756" w:name="_Toc107475336"/>
      <w:bookmarkStart w:id="6757" w:name="_Toc114255929"/>
      <w:bookmarkStart w:id="6758" w:name="_Toc115186609"/>
      <w:bookmarkStart w:id="6759" w:name="_Toc123044338"/>
      <w:bookmarkStart w:id="6760" w:name="_Toc124157977"/>
      <w:bookmarkStart w:id="6761" w:name="_Toc124259900"/>
      <w:bookmarkStart w:id="6762" w:name="_Toc130584972"/>
      <w:bookmarkStart w:id="6763" w:name="_Toc137464628"/>
      <w:bookmarkStart w:id="6764" w:name="_Toc138884297"/>
      <w:bookmarkStart w:id="6765" w:name="_Toc145643498"/>
      <w:bookmarkStart w:id="6766" w:name="_Toc155469599"/>
      <w:bookmarkStart w:id="6767" w:name="_Toc161667945"/>
      <w:bookmarkStart w:id="6768" w:name="_Toc169708763"/>
      <w:bookmarkStart w:id="6769" w:name="_Toc176441666"/>
      <w:bookmarkStart w:id="6770" w:name="_Toc187246658"/>
      <w:r>
        <w:rPr>
          <w:lang w:eastAsia="zh-CN"/>
        </w:rPr>
        <w:t>D</w:t>
      </w:r>
      <w:r w:rsidRPr="009C5E3E">
        <w:rPr>
          <w:lang w:eastAsia="zh-CN"/>
        </w:rPr>
        <w:t>.2</w:t>
      </w:r>
      <w:r w:rsidRPr="009C5E3E">
        <w:rPr>
          <w:lang w:eastAsia="zh-CN"/>
        </w:rPr>
        <w:tab/>
        <w:t>Multi-path fading propagation conditions</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6771" w:name="_Toc21127840"/>
      <w:bookmarkStart w:id="6772" w:name="_Toc29812049"/>
      <w:bookmarkStart w:id="6773" w:name="_Toc36817601"/>
      <w:bookmarkStart w:id="6774" w:name="_Toc37260525"/>
      <w:bookmarkStart w:id="6775" w:name="_Toc37267913"/>
      <w:bookmarkStart w:id="6776" w:name="_Toc44712520"/>
      <w:bookmarkStart w:id="6777" w:name="_Toc45893832"/>
      <w:bookmarkStart w:id="6778" w:name="_Toc53178538"/>
      <w:bookmarkStart w:id="6779" w:name="_Toc53178989"/>
      <w:bookmarkStart w:id="6780" w:name="_Toc61179237"/>
      <w:bookmarkStart w:id="6781" w:name="_Toc61179707"/>
      <w:bookmarkStart w:id="6782" w:name="_Toc67917009"/>
      <w:bookmarkStart w:id="6783" w:name="_Toc74663630"/>
      <w:bookmarkStart w:id="6784" w:name="_Toc82622173"/>
      <w:bookmarkStart w:id="6785" w:name="_Toc90423020"/>
      <w:bookmarkStart w:id="6786" w:name="_Toc106783224"/>
      <w:bookmarkStart w:id="6787" w:name="_Toc107312116"/>
      <w:bookmarkStart w:id="6788" w:name="_Toc107419700"/>
      <w:bookmarkStart w:id="6789" w:name="_Toc107475337"/>
      <w:bookmarkStart w:id="6790" w:name="_Toc114255930"/>
      <w:bookmarkStart w:id="6791" w:name="_Toc115186610"/>
      <w:bookmarkStart w:id="6792" w:name="_Toc123044339"/>
      <w:bookmarkStart w:id="6793" w:name="_Toc124157978"/>
      <w:bookmarkStart w:id="6794" w:name="_Toc124259901"/>
      <w:bookmarkStart w:id="6795" w:name="_Toc130584973"/>
      <w:bookmarkStart w:id="6796" w:name="_Toc137464629"/>
      <w:bookmarkStart w:id="6797" w:name="_Toc138884298"/>
      <w:bookmarkStart w:id="6798" w:name="_Toc145643499"/>
      <w:bookmarkStart w:id="6799" w:name="_Toc155469600"/>
      <w:bookmarkStart w:id="6800" w:name="_Toc161667946"/>
      <w:bookmarkStart w:id="6801" w:name="_Toc169708764"/>
      <w:bookmarkStart w:id="6802" w:name="_Toc176441667"/>
      <w:bookmarkStart w:id="6803" w:name="_Toc187246659"/>
      <w:r>
        <w:rPr>
          <w:rFonts w:hint="eastAsia"/>
          <w:lang w:eastAsia="zh-CN"/>
        </w:rPr>
        <w:t>D</w:t>
      </w:r>
      <w:r w:rsidRPr="009C5E3E">
        <w:rPr>
          <w:lang w:eastAsia="zh-CN"/>
        </w:rPr>
        <w:t>.2.1</w:t>
      </w:r>
      <w:r w:rsidRPr="009C5E3E">
        <w:rPr>
          <w:lang w:eastAsia="zh-CN"/>
        </w:rPr>
        <w:tab/>
        <w:t>Delay profiles</w:t>
      </w:r>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46477B06" w14:textId="77777777" w:rsidR="00732818" w:rsidRPr="009C5E3E" w:rsidRDefault="005D74BC" w:rsidP="00732818">
      <w:pPr>
        <w:pStyle w:val="Heading3"/>
        <w:rPr>
          <w:lang w:eastAsia="zh-CN"/>
        </w:rPr>
      </w:pPr>
      <w:bookmarkStart w:id="6804" w:name="_Toc21127841"/>
      <w:bookmarkStart w:id="6805" w:name="_Toc29812050"/>
      <w:bookmarkStart w:id="6806" w:name="_Toc36817602"/>
      <w:bookmarkStart w:id="6807" w:name="_Toc37260526"/>
      <w:bookmarkStart w:id="6808" w:name="_Toc37267914"/>
      <w:bookmarkStart w:id="6809" w:name="_Toc44712521"/>
      <w:bookmarkStart w:id="6810" w:name="_Toc45893833"/>
      <w:bookmarkStart w:id="6811" w:name="_Toc53178539"/>
      <w:bookmarkStart w:id="6812" w:name="_Toc53178990"/>
      <w:bookmarkStart w:id="6813" w:name="_Toc61179238"/>
      <w:bookmarkStart w:id="6814" w:name="_Toc61179708"/>
      <w:bookmarkStart w:id="6815" w:name="_Toc67917010"/>
      <w:bookmarkStart w:id="6816" w:name="_Toc74663631"/>
      <w:bookmarkStart w:id="6817" w:name="_Toc82622174"/>
      <w:bookmarkStart w:id="6818" w:name="_Toc90423021"/>
      <w:bookmarkStart w:id="6819" w:name="_Toc106783225"/>
      <w:bookmarkStart w:id="6820" w:name="_Toc107312117"/>
      <w:bookmarkStart w:id="6821" w:name="_Toc107419701"/>
      <w:bookmarkStart w:id="6822" w:name="_Toc107475338"/>
      <w:bookmarkStart w:id="6823" w:name="_Toc114255931"/>
      <w:bookmarkStart w:id="6824" w:name="_Toc115186611"/>
      <w:bookmarkStart w:id="6825" w:name="_Toc123044340"/>
      <w:bookmarkStart w:id="6826" w:name="_Toc124157979"/>
      <w:bookmarkStart w:id="6827" w:name="_Toc124259902"/>
      <w:bookmarkStart w:id="6828" w:name="_Toc130584974"/>
      <w:bookmarkStart w:id="6829" w:name="_Toc137464630"/>
      <w:bookmarkStart w:id="6830" w:name="_Toc138884299"/>
      <w:bookmarkStart w:id="6831" w:name="_Toc145643500"/>
      <w:bookmarkStart w:id="6832" w:name="_Toc155469601"/>
      <w:bookmarkStart w:id="6833" w:name="_Toc161667947"/>
      <w:bookmarkStart w:id="6834" w:name="_Toc169708765"/>
      <w:bookmarkStart w:id="6835" w:name="_Toc176441668"/>
      <w:bookmarkStart w:id="6836" w:name="_Toc187246660"/>
      <w:r>
        <w:rPr>
          <w:lang w:eastAsia="zh-CN"/>
        </w:rPr>
        <w:t>D</w:t>
      </w:r>
      <w:r w:rsidRPr="009C5E3E">
        <w:rPr>
          <w:lang w:eastAsia="zh-CN"/>
        </w:rPr>
        <w:t>.2.1.1</w:t>
      </w:r>
      <w:r w:rsidRPr="009C5E3E">
        <w:rPr>
          <w:lang w:eastAsia="zh-CN"/>
        </w:rPr>
        <w:tab/>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r w:rsidR="00732818" w:rsidRPr="009C5E3E">
        <w:rPr>
          <w:lang w:eastAsia="zh-CN"/>
        </w:rPr>
        <w:t>Delay profiles for FR1</w:t>
      </w:r>
      <w:r w:rsidR="00732818">
        <w:rPr>
          <w:lang w:eastAsia="zh-CN"/>
        </w:rPr>
        <w:t>-NTN</w:t>
      </w:r>
      <w:bookmarkEnd w:id="6835"/>
      <w:bookmarkEnd w:id="6836"/>
    </w:p>
    <w:p w14:paraId="4D507DE8" w14:textId="3F476BDF" w:rsidR="005D74BC" w:rsidRPr="009C5E3E" w:rsidRDefault="00732818" w:rsidP="00732818">
      <w:pPr>
        <w:rPr>
          <w:rFonts w:eastAsia="SimSun"/>
        </w:rPr>
      </w:pPr>
      <w:r w:rsidRPr="009C5E3E">
        <w:t xml:space="preserve">The delay profiles for </w:t>
      </w:r>
      <w:r w:rsidRPr="009C5E3E">
        <w:rPr>
          <w:lang w:eastAsia="zh-CN"/>
        </w:rPr>
        <w:t>FR1</w:t>
      </w:r>
      <w:r>
        <w:rPr>
          <w:lang w:eastAsia="zh-CN"/>
        </w:rPr>
        <w:t>-NTN</w:t>
      </w:r>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6837" w:name="_Toc21127843"/>
      <w:bookmarkStart w:id="6838" w:name="_Toc29812052"/>
      <w:bookmarkStart w:id="6839" w:name="_Toc36817604"/>
      <w:bookmarkStart w:id="6840" w:name="_Toc37260528"/>
      <w:bookmarkStart w:id="6841" w:name="_Toc37267916"/>
      <w:bookmarkStart w:id="6842" w:name="_Toc44712523"/>
      <w:bookmarkStart w:id="6843" w:name="_Toc45893835"/>
      <w:bookmarkStart w:id="6844" w:name="_Toc53178541"/>
      <w:bookmarkStart w:id="6845" w:name="_Toc53178992"/>
      <w:bookmarkStart w:id="6846" w:name="_Toc61179240"/>
      <w:bookmarkStart w:id="6847" w:name="_Toc61179710"/>
      <w:bookmarkStart w:id="6848" w:name="_Toc67917012"/>
      <w:bookmarkStart w:id="6849" w:name="_Toc74663633"/>
      <w:bookmarkStart w:id="6850" w:name="_Toc82622176"/>
      <w:bookmarkStart w:id="6851" w:name="_Toc90423023"/>
      <w:bookmarkStart w:id="6852" w:name="_Toc106783227"/>
      <w:bookmarkStart w:id="6853" w:name="_Toc107312119"/>
      <w:bookmarkStart w:id="6854" w:name="_Toc107419703"/>
      <w:bookmarkStart w:id="6855" w:name="_Toc107475340"/>
      <w:bookmarkStart w:id="6856" w:name="_Toc114255933"/>
      <w:bookmarkStart w:id="6857" w:name="_Toc115186613"/>
      <w:bookmarkStart w:id="6858" w:name="_Toc123044341"/>
      <w:bookmarkStart w:id="6859" w:name="_Toc124157980"/>
      <w:bookmarkStart w:id="6860" w:name="_Toc124259903"/>
      <w:bookmarkStart w:id="6861" w:name="_Toc130584975"/>
      <w:bookmarkStart w:id="6862" w:name="_Toc137464631"/>
      <w:bookmarkStart w:id="6863" w:name="_Toc138884300"/>
      <w:bookmarkStart w:id="6864" w:name="_Toc145643501"/>
      <w:bookmarkStart w:id="6865" w:name="_Toc155469602"/>
      <w:bookmarkStart w:id="6866" w:name="_Toc161667948"/>
      <w:bookmarkStart w:id="6867" w:name="_Toc169708766"/>
      <w:bookmarkStart w:id="6868" w:name="_Toc176441669"/>
      <w:bookmarkStart w:id="6869" w:name="_Toc187246661"/>
      <w:r>
        <w:rPr>
          <w:lang w:eastAsia="zh-CN"/>
        </w:rPr>
        <w:t>D.</w:t>
      </w:r>
      <w:r w:rsidRPr="009C5E3E">
        <w:rPr>
          <w:lang w:eastAsia="zh-CN"/>
        </w:rPr>
        <w:t>2.2</w:t>
      </w:r>
      <w:r w:rsidRPr="009C5E3E">
        <w:rPr>
          <w:lang w:eastAsia="zh-CN"/>
        </w:rPr>
        <w:tab/>
        <w:t>Combinations of channel model parameters</w:t>
      </w:r>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18EB33D1" w:rsidR="005D74BC" w:rsidRPr="009C5E3E" w:rsidRDefault="005D74BC" w:rsidP="005D74BC">
      <w:pPr>
        <w:pStyle w:val="TH"/>
      </w:pPr>
      <w:r w:rsidRPr="009C5E3E">
        <w:t xml:space="preserve">Table </w:t>
      </w:r>
      <w:r>
        <w:t>D.</w:t>
      </w:r>
      <w:r w:rsidRPr="009C5E3E">
        <w:t xml:space="preserve">2.2-1: </w:t>
      </w:r>
      <w:r w:rsidR="00732818" w:rsidRPr="009C5E3E">
        <w:t>Channel model parameters for FR1</w:t>
      </w:r>
      <w:r w:rsidR="00732818">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6870" w:name="_Toc58860591"/>
      <w:bookmarkStart w:id="6871" w:name="_Toc58863095"/>
      <w:bookmarkStart w:id="6872" w:name="_Toc61183080"/>
      <w:bookmarkStart w:id="6873" w:name="_Toc66728395"/>
      <w:bookmarkStart w:id="6874" w:name="_Toc74962272"/>
      <w:bookmarkStart w:id="6875" w:name="_Toc75243182"/>
      <w:bookmarkStart w:id="6876" w:name="_Toc76545528"/>
      <w:bookmarkStart w:id="6877" w:name="_Toc82595631"/>
      <w:bookmarkStart w:id="6878" w:name="_Toc89955662"/>
      <w:bookmarkStart w:id="6879" w:name="_Toc98774090"/>
      <w:bookmarkStart w:id="6880" w:name="_Toc106201851"/>
      <w:bookmarkStart w:id="6881" w:name="_Toc120545067"/>
      <w:bookmarkStart w:id="6882" w:name="_Toc120545426"/>
      <w:bookmarkStart w:id="6883" w:name="_Toc120546056"/>
      <w:bookmarkStart w:id="6884" w:name="_Toc120606960"/>
      <w:bookmarkStart w:id="6885" w:name="_Toc120607314"/>
      <w:bookmarkStart w:id="6886" w:name="_Toc120607671"/>
      <w:bookmarkStart w:id="6887" w:name="_Toc120608034"/>
      <w:bookmarkStart w:id="6888" w:name="_Toc120608399"/>
      <w:bookmarkStart w:id="6889" w:name="_Toc120608779"/>
      <w:bookmarkStart w:id="6890" w:name="_Toc120609159"/>
      <w:bookmarkStart w:id="6891" w:name="_Toc120609550"/>
      <w:bookmarkStart w:id="6892" w:name="_Toc120609941"/>
      <w:bookmarkStart w:id="6893" w:name="_Toc120610342"/>
      <w:bookmarkStart w:id="6894" w:name="_Toc120611095"/>
      <w:bookmarkStart w:id="6895" w:name="_Toc120611504"/>
      <w:bookmarkStart w:id="6896" w:name="_Toc120611922"/>
      <w:bookmarkStart w:id="6897" w:name="_Toc120612342"/>
      <w:bookmarkStart w:id="6898" w:name="_Toc120612769"/>
      <w:bookmarkStart w:id="6899" w:name="_Toc120613198"/>
      <w:bookmarkStart w:id="6900" w:name="_Toc120613628"/>
      <w:bookmarkStart w:id="6901" w:name="_Toc120614058"/>
      <w:bookmarkStart w:id="6902" w:name="_Toc120614501"/>
      <w:bookmarkStart w:id="6903" w:name="_Toc120614960"/>
      <w:bookmarkStart w:id="6904" w:name="_Toc120615435"/>
      <w:bookmarkStart w:id="6905" w:name="_Toc120622643"/>
      <w:bookmarkStart w:id="6906" w:name="_Toc120623149"/>
      <w:bookmarkStart w:id="6907" w:name="_Toc120623787"/>
      <w:bookmarkStart w:id="6908" w:name="_Toc120624324"/>
      <w:bookmarkStart w:id="6909" w:name="_Toc120624861"/>
      <w:bookmarkStart w:id="6910" w:name="_Toc120625398"/>
      <w:bookmarkStart w:id="6911" w:name="_Toc120625935"/>
      <w:bookmarkStart w:id="6912" w:name="_Toc120626482"/>
      <w:bookmarkStart w:id="6913" w:name="_Toc120627038"/>
      <w:bookmarkStart w:id="6914" w:name="_Toc120627603"/>
      <w:bookmarkStart w:id="6915" w:name="_Toc120628179"/>
      <w:bookmarkStart w:id="6916" w:name="_Toc120628764"/>
      <w:bookmarkStart w:id="6917" w:name="_Toc120629352"/>
      <w:bookmarkStart w:id="6918" w:name="_Toc120629972"/>
      <w:bookmarkStart w:id="6919" w:name="_Toc120631503"/>
      <w:bookmarkStart w:id="6920" w:name="_Toc120632154"/>
      <w:bookmarkStart w:id="6921" w:name="_Toc120632804"/>
      <w:bookmarkStart w:id="6922" w:name="_Toc120633454"/>
      <w:bookmarkStart w:id="6923" w:name="_Toc120634104"/>
      <w:bookmarkStart w:id="6924" w:name="_Toc120634756"/>
      <w:bookmarkStart w:id="6925" w:name="_Toc120635412"/>
      <w:bookmarkStart w:id="6926" w:name="_Toc121754536"/>
      <w:bookmarkStart w:id="6927" w:name="_Toc121755206"/>
      <w:bookmarkStart w:id="6928" w:name="_Toc121823162"/>
      <w:bookmarkStart w:id="6929" w:name="_Toc137464632"/>
      <w:bookmarkStart w:id="6930" w:name="_Toc138884301"/>
      <w:bookmarkStart w:id="6931" w:name="_Toc145643502"/>
      <w:bookmarkStart w:id="6932" w:name="_Toc155469603"/>
      <w:bookmarkStart w:id="6933" w:name="_Toc161667949"/>
      <w:bookmarkStart w:id="6934" w:name="_Toc169708767"/>
      <w:bookmarkStart w:id="6935" w:name="_Toc176441670"/>
      <w:bookmarkStart w:id="6936" w:name="_Toc187246662"/>
      <w:r>
        <w:rPr>
          <w:lang w:eastAsia="en-GB"/>
        </w:rPr>
        <w:lastRenderedPageBreak/>
        <w:t>D</w:t>
      </w:r>
      <w:r w:rsidRPr="00CB6754">
        <w:rPr>
          <w:lang w:eastAsia="en-GB"/>
        </w:rPr>
        <w:t>.2.3</w:t>
      </w:r>
      <w:r w:rsidRPr="00CB6754">
        <w:rPr>
          <w:lang w:eastAsia="en-GB"/>
        </w:rPr>
        <w:tab/>
        <w:t>MIMO channel correlation matrices</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6937" w:name="_Toc21100279"/>
      <w:bookmarkStart w:id="6938" w:name="_Toc29810077"/>
      <w:bookmarkStart w:id="6939" w:name="_Toc36645470"/>
      <w:bookmarkStart w:id="6940" w:name="_Toc37272524"/>
      <w:bookmarkStart w:id="6941" w:name="_Toc45884771"/>
      <w:bookmarkStart w:id="6942" w:name="_Toc53182805"/>
      <w:bookmarkStart w:id="6943" w:name="_Toc58860592"/>
      <w:bookmarkStart w:id="6944" w:name="_Toc58863096"/>
      <w:bookmarkStart w:id="6945" w:name="_Toc61183081"/>
      <w:bookmarkStart w:id="6946" w:name="_Toc66728396"/>
      <w:bookmarkStart w:id="6947" w:name="_Toc74962273"/>
      <w:bookmarkStart w:id="6948" w:name="_Toc75243183"/>
      <w:bookmarkStart w:id="6949" w:name="_Toc76545529"/>
      <w:bookmarkStart w:id="6950" w:name="_Toc82595632"/>
      <w:bookmarkStart w:id="6951" w:name="_Toc89955663"/>
      <w:bookmarkStart w:id="6952" w:name="_Toc98774091"/>
      <w:bookmarkStart w:id="6953" w:name="_Toc106201852"/>
      <w:bookmarkStart w:id="6954" w:name="_Toc120545068"/>
      <w:bookmarkStart w:id="6955" w:name="_Toc120545427"/>
      <w:bookmarkStart w:id="6956" w:name="_Toc120546057"/>
      <w:bookmarkStart w:id="6957" w:name="_Toc120606961"/>
      <w:bookmarkStart w:id="6958" w:name="_Toc120607315"/>
      <w:bookmarkStart w:id="6959" w:name="_Toc120607672"/>
      <w:bookmarkStart w:id="6960" w:name="_Toc120608035"/>
      <w:bookmarkStart w:id="6961" w:name="_Toc120608400"/>
      <w:bookmarkStart w:id="6962" w:name="_Toc120608780"/>
      <w:bookmarkStart w:id="6963" w:name="_Toc120609160"/>
      <w:bookmarkStart w:id="6964" w:name="_Toc120609551"/>
      <w:bookmarkStart w:id="6965" w:name="_Toc120609942"/>
      <w:bookmarkStart w:id="6966" w:name="_Toc120610343"/>
      <w:bookmarkStart w:id="6967" w:name="_Toc120611096"/>
      <w:bookmarkStart w:id="6968" w:name="_Toc120611505"/>
      <w:bookmarkStart w:id="6969" w:name="_Toc120611923"/>
      <w:bookmarkStart w:id="6970" w:name="_Toc120612343"/>
      <w:bookmarkStart w:id="6971" w:name="_Toc120612770"/>
      <w:bookmarkStart w:id="6972" w:name="_Toc120613199"/>
      <w:bookmarkStart w:id="6973" w:name="_Toc120613629"/>
      <w:bookmarkStart w:id="6974" w:name="_Toc120614059"/>
      <w:bookmarkStart w:id="6975" w:name="_Toc120614502"/>
      <w:bookmarkStart w:id="6976" w:name="_Toc120614961"/>
      <w:bookmarkStart w:id="6977" w:name="_Toc120615436"/>
      <w:bookmarkStart w:id="6978" w:name="_Toc120622644"/>
      <w:bookmarkStart w:id="6979" w:name="_Toc120623150"/>
      <w:bookmarkStart w:id="6980" w:name="_Toc120623788"/>
      <w:bookmarkStart w:id="6981" w:name="_Toc120624325"/>
      <w:bookmarkStart w:id="6982" w:name="_Toc120624862"/>
      <w:bookmarkStart w:id="6983" w:name="_Toc120625399"/>
      <w:bookmarkStart w:id="6984" w:name="_Toc120625936"/>
      <w:bookmarkStart w:id="6985" w:name="_Toc120626483"/>
      <w:bookmarkStart w:id="6986" w:name="_Toc120627039"/>
      <w:bookmarkStart w:id="6987" w:name="_Toc120627604"/>
      <w:bookmarkStart w:id="6988" w:name="_Toc120628180"/>
      <w:bookmarkStart w:id="6989" w:name="_Toc120628765"/>
      <w:bookmarkStart w:id="6990" w:name="_Toc120629353"/>
      <w:bookmarkStart w:id="6991" w:name="_Toc120629973"/>
      <w:bookmarkStart w:id="6992" w:name="_Toc120631504"/>
      <w:bookmarkStart w:id="6993" w:name="_Toc120632155"/>
      <w:bookmarkStart w:id="6994" w:name="_Toc120632805"/>
      <w:bookmarkStart w:id="6995" w:name="_Toc120633455"/>
      <w:bookmarkStart w:id="6996" w:name="_Toc120634105"/>
      <w:bookmarkStart w:id="6997" w:name="_Toc120634757"/>
      <w:bookmarkStart w:id="6998" w:name="_Toc120635413"/>
      <w:bookmarkStart w:id="6999" w:name="_Toc121754537"/>
      <w:bookmarkStart w:id="7000" w:name="_Toc121755207"/>
      <w:bookmarkStart w:id="7001" w:name="_Toc121823163"/>
      <w:bookmarkStart w:id="7002" w:name="_Toc137464633"/>
      <w:bookmarkStart w:id="7003" w:name="_Toc138884302"/>
      <w:bookmarkStart w:id="7004" w:name="_Toc145643503"/>
      <w:bookmarkStart w:id="7005" w:name="_Toc155469604"/>
      <w:bookmarkStart w:id="7006" w:name="_Toc161667950"/>
      <w:bookmarkStart w:id="7007" w:name="_Toc169708768"/>
      <w:bookmarkStart w:id="7008" w:name="_Toc176441671"/>
      <w:bookmarkStart w:id="7009" w:name="_Toc187246663"/>
      <w:r>
        <w:rPr>
          <w:lang w:eastAsia="en-GB"/>
        </w:rPr>
        <w:t>D</w:t>
      </w:r>
      <w:r w:rsidRPr="00CB6754">
        <w:rPr>
          <w:lang w:eastAsia="en-GB"/>
        </w:rPr>
        <w:t>.2.3.1</w:t>
      </w:r>
      <w:r w:rsidRPr="00CB6754">
        <w:rPr>
          <w:lang w:eastAsia="en-GB"/>
        </w:rPr>
        <w:tab/>
        <w:t>MIMO correlation matrices using Uniform Linear Array</w:t>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7010" w:name="_Toc21100280"/>
      <w:bookmarkStart w:id="7011" w:name="_Toc29810078"/>
      <w:bookmarkStart w:id="7012" w:name="_Toc36645471"/>
      <w:bookmarkStart w:id="7013" w:name="_Toc37272525"/>
      <w:bookmarkStart w:id="7014" w:name="_Toc45884772"/>
      <w:bookmarkStart w:id="7015" w:name="_Toc53182806"/>
      <w:bookmarkStart w:id="7016" w:name="_Toc58860593"/>
      <w:bookmarkStart w:id="7017" w:name="_Toc58863097"/>
      <w:bookmarkStart w:id="7018" w:name="_Toc61183082"/>
      <w:bookmarkStart w:id="7019" w:name="_Toc66728397"/>
      <w:bookmarkStart w:id="7020" w:name="_Toc74962274"/>
      <w:bookmarkStart w:id="7021" w:name="_Toc75243184"/>
      <w:bookmarkStart w:id="7022" w:name="_Toc76545530"/>
      <w:bookmarkStart w:id="7023" w:name="_Toc82595633"/>
      <w:bookmarkStart w:id="7024" w:name="_Toc89955664"/>
      <w:bookmarkStart w:id="7025" w:name="_Toc98774092"/>
      <w:bookmarkStart w:id="7026" w:name="_Toc106201853"/>
      <w:bookmarkStart w:id="7027" w:name="_Toc120545069"/>
      <w:bookmarkStart w:id="7028" w:name="_Toc120545428"/>
      <w:bookmarkStart w:id="7029" w:name="_Toc120546058"/>
      <w:bookmarkStart w:id="7030" w:name="_Toc120606962"/>
      <w:bookmarkStart w:id="7031" w:name="_Toc120607316"/>
      <w:bookmarkStart w:id="7032" w:name="_Toc120607673"/>
      <w:bookmarkStart w:id="7033" w:name="_Toc120608036"/>
      <w:bookmarkStart w:id="7034" w:name="_Toc120608401"/>
      <w:bookmarkStart w:id="7035" w:name="_Toc120608781"/>
      <w:bookmarkStart w:id="7036" w:name="_Toc120609161"/>
      <w:bookmarkStart w:id="7037" w:name="_Toc120609552"/>
      <w:bookmarkStart w:id="7038" w:name="_Toc120609943"/>
      <w:bookmarkStart w:id="7039" w:name="_Toc120610344"/>
      <w:bookmarkStart w:id="7040" w:name="_Toc120611097"/>
      <w:bookmarkStart w:id="7041" w:name="_Toc120611506"/>
      <w:bookmarkStart w:id="7042" w:name="_Toc120611924"/>
      <w:bookmarkStart w:id="7043" w:name="_Toc120612344"/>
      <w:bookmarkStart w:id="7044" w:name="_Toc120612771"/>
      <w:bookmarkStart w:id="7045" w:name="_Toc120613200"/>
      <w:bookmarkStart w:id="7046" w:name="_Toc120613630"/>
      <w:bookmarkStart w:id="7047" w:name="_Toc120614060"/>
      <w:bookmarkStart w:id="7048" w:name="_Toc120614503"/>
      <w:bookmarkStart w:id="7049" w:name="_Toc120614962"/>
      <w:bookmarkStart w:id="7050" w:name="_Toc120615437"/>
      <w:bookmarkStart w:id="7051" w:name="_Toc120622645"/>
      <w:bookmarkStart w:id="7052" w:name="_Toc120623151"/>
      <w:bookmarkStart w:id="7053" w:name="_Toc120623789"/>
      <w:bookmarkStart w:id="7054" w:name="_Toc120624326"/>
      <w:bookmarkStart w:id="7055" w:name="_Toc120624863"/>
      <w:bookmarkStart w:id="7056" w:name="_Toc120625400"/>
      <w:bookmarkStart w:id="7057" w:name="_Toc120625937"/>
      <w:bookmarkStart w:id="7058" w:name="_Toc120626484"/>
      <w:bookmarkStart w:id="7059" w:name="_Toc120627040"/>
      <w:bookmarkStart w:id="7060" w:name="_Toc120627605"/>
      <w:bookmarkStart w:id="7061" w:name="_Toc120628181"/>
      <w:bookmarkStart w:id="7062" w:name="_Toc120628766"/>
      <w:bookmarkStart w:id="7063" w:name="_Toc120629354"/>
      <w:bookmarkStart w:id="7064" w:name="_Toc120629974"/>
      <w:bookmarkStart w:id="7065" w:name="_Toc120631505"/>
      <w:bookmarkStart w:id="7066" w:name="_Toc120632156"/>
      <w:bookmarkStart w:id="7067" w:name="_Toc120632806"/>
      <w:bookmarkStart w:id="7068" w:name="_Toc120633456"/>
      <w:bookmarkStart w:id="7069" w:name="_Toc120634106"/>
      <w:bookmarkStart w:id="7070" w:name="_Toc120634758"/>
      <w:bookmarkStart w:id="7071" w:name="_Toc120635414"/>
      <w:bookmarkStart w:id="7072" w:name="_Toc121754538"/>
      <w:bookmarkStart w:id="7073" w:name="_Toc121755208"/>
      <w:bookmarkStart w:id="7074" w:name="_Toc121823164"/>
      <w:bookmarkStart w:id="7075" w:name="_Toc137464634"/>
      <w:bookmarkStart w:id="7076" w:name="_Toc138884303"/>
      <w:bookmarkStart w:id="7077" w:name="_Toc145643504"/>
      <w:bookmarkStart w:id="7078" w:name="_Toc155469605"/>
      <w:bookmarkStart w:id="7079" w:name="_Toc161667951"/>
      <w:bookmarkStart w:id="7080" w:name="_Toc169708769"/>
      <w:bookmarkStart w:id="7081" w:name="_Toc176441672"/>
      <w:bookmarkStart w:id="7082" w:name="_Toc187246664"/>
      <w:r>
        <w:rPr>
          <w:lang w:eastAsia="ko-KR"/>
        </w:rPr>
        <w:t>D</w:t>
      </w:r>
      <w:r w:rsidRPr="00CB6754">
        <w:rPr>
          <w:lang w:eastAsia="ko-KR"/>
        </w:rPr>
        <w:t>.2.3.1.1</w:t>
      </w:r>
      <w:r w:rsidRPr="00CB6754">
        <w:rPr>
          <w:lang w:eastAsia="ko-KR"/>
        </w:rPr>
        <w:tab/>
        <w:t>Definition of MIMO correlation matrices</w:t>
      </w:r>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7083" w:name="_Toc21100281"/>
      <w:bookmarkStart w:id="7084" w:name="_Toc29810079"/>
      <w:bookmarkStart w:id="7085" w:name="_Toc36645472"/>
      <w:bookmarkStart w:id="7086" w:name="_Toc37272526"/>
      <w:bookmarkStart w:id="7087" w:name="_Toc45884773"/>
      <w:bookmarkStart w:id="7088" w:name="_Toc53182807"/>
      <w:bookmarkStart w:id="7089" w:name="_Toc58860594"/>
      <w:bookmarkStart w:id="7090" w:name="_Toc58863098"/>
      <w:bookmarkStart w:id="7091" w:name="_Toc61183083"/>
      <w:bookmarkStart w:id="7092" w:name="_Toc66728398"/>
      <w:bookmarkStart w:id="7093" w:name="_Toc74962275"/>
      <w:bookmarkStart w:id="7094" w:name="_Toc75243185"/>
      <w:bookmarkStart w:id="7095" w:name="_Toc76545531"/>
      <w:bookmarkStart w:id="7096" w:name="_Toc82595634"/>
      <w:bookmarkStart w:id="7097" w:name="_Toc89955665"/>
      <w:bookmarkStart w:id="7098" w:name="_Toc98774093"/>
      <w:bookmarkStart w:id="7099" w:name="_Toc106201854"/>
      <w:bookmarkStart w:id="7100" w:name="_Toc120545070"/>
      <w:bookmarkStart w:id="7101" w:name="_Toc120545429"/>
      <w:bookmarkStart w:id="7102" w:name="_Toc120546059"/>
      <w:bookmarkStart w:id="7103" w:name="_Toc120606963"/>
      <w:bookmarkStart w:id="7104" w:name="_Toc120607317"/>
      <w:bookmarkStart w:id="7105" w:name="_Toc120607674"/>
      <w:bookmarkStart w:id="7106" w:name="_Toc120608037"/>
      <w:bookmarkStart w:id="7107" w:name="_Toc120608402"/>
      <w:bookmarkStart w:id="7108" w:name="_Toc120608782"/>
      <w:bookmarkStart w:id="7109" w:name="_Toc120609162"/>
      <w:bookmarkStart w:id="7110" w:name="_Toc120609553"/>
      <w:bookmarkStart w:id="7111" w:name="_Toc120609944"/>
      <w:bookmarkStart w:id="7112" w:name="_Toc120610345"/>
      <w:bookmarkStart w:id="7113" w:name="_Toc120611098"/>
      <w:bookmarkStart w:id="7114" w:name="_Toc120611507"/>
      <w:bookmarkStart w:id="7115" w:name="_Toc120611925"/>
      <w:bookmarkStart w:id="7116" w:name="_Toc120612345"/>
      <w:bookmarkStart w:id="7117" w:name="_Toc120612772"/>
      <w:bookmarkStart w:id="7118" w:name="_Toc120613201"/>
      <w:bookmarkStart w:id="7119" w:name="_Toc120613631"/>
      <w:bookmarkStart w:id="7120" w:name="_Toc120614061"/>
      <w:bookmarkStart w:id="7121" w:name="_Toc120614504"/>
      <w:bookmarkStart w:id="7122" w:name="_Toc120614963"/>
      <w:bookmarkStart w:id="7123" w:name="_Toc120615438"/>
      <w:bookmarkStart w:id="7124" w:name="_Toc120622646"/>
      <w:bookmarkStart w:id="7125" w:name="_Toc120623152"/>
      <w:bookmarkStart w:id="7126" w:name="_Toc120623790"/>
      <w:bookmarkStart w:id="7127" w:name="_Toc120624327"/>
      <w:bookmarkStart w:id="7128" w:name="_Toc120624864"/>
      <w:bookmarkStart w:id="7129" w:name="_Toc120625401"/>
      <w:bookmarkStart w:id="7130" w:name="_Toc120625938"/>
      <w:bookmarkStart w:id="7131" w:name="_Toc120626485"/>
      <w:bookmarkStart w:id="7132" w:name="_Toc120627041"/>
      <w:bookmarkStart w:id="7133" w:name="_Toc120627606"/>
      <w:bookmarkStart w:id="7134" w:name="_Toc120628182"/>
      <w:bookmarkStart w:id="7135" w:name="_Toc120628767"/>
      <w:bookmarkStart w:id="7136" w:name="_Toc120629355"/>
      <w:bookmarkStart w:id="7137" w:name="_Toc120629975"/>
      <w:bookmarkStart w:id="7138" w:name="_Toc120631506"/>
      <w:bookmarkStart w:id="7139" w:name="_Toc120632157"/>
      <w:bookmarkStart w:id="7140" w:name="_Toc120632807"/>
      <w:bookmarkStart w:id="7141" w:name="_Toc120633457"/>
      <w:bookmarkStart w:id="7142" w:name="_Toc120634107"/>
      <w:bookmarkStart w:id="7143" w:name="_Toc120634759"/>
      <w:bookmarkStart w:id="7144" w:name="_Toc120635415"/>
      <w:bookmarkStart w:id="7145" w:name="_Toc121754539"/>
      <w:bookmarkStart w:id="7146" w:name="_Toc121755209"/>
      <w:bookmarkStart w:id="7147" w:name="_Toc121823165"/>
      <w:bookmarkStart w:id="7148" w:name="_Toc137464635"/>
      <w:bookmarkStart w:id="7149" w:name="_Toc138884304"/>
      <w:bookmarkStart w:id="7150" w:name="_Toc145643505"/>
      <w:bookmarkStart w:id="7151" w:name="_Toc155469606"/>
      <w:bookmarkStart w:id="7152" w:name="_Toc161667952"/>
      <w:bookmarkStart w:id="7153" w:name="_Toc169708770"/>
      <w:bookmarkStart w:id="7154" w:name="_Toc176441673"/>
      <w:bookmarkStart w:id="7155" w:name="_Toc187246665"/>
      <w:r>
        <w:rPr>
          <w:lang w:eastAsia="ko-KR"/>
        </w:rPr>
        <w:t>D</w:t>
      </w:r>
      <w:r w:rsidRPr="00CB6754">
        <w:rPr>
          <w:lang w:eastAsia="ko-KR"/>
        </w:rPr>
        <w:t>.2.3.1.2</w:t>
      </w:r>
      <w:r w:rsidRPr="00CB6754">
        <w:rPr>
          <w:lang w:eastAsia="ko-KR"/>
        </w:rPr>
        <w:tab/>
        <w:t>MIMO correlation matrices at high, medium and low level</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5pt;height:15pt" o:ole="">
                  <v:imagedata r:id="rId102" o:title=""/>
                </v:shape>
                <o:OLEObject Type="Embed" ProgID="Equation.3" ShapeID="_x0000_i1056" DrawAspect="Content" ObjectID="_1797859216"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7156" w:name="_Toc508717195"/>
      <w:bookmarkStart w:id="7157" w:name="_Toc37260540"/>
      <w:bookmarkStart w:id="7158" w:name="_Toc37267928"/>
      <w:bookmarkStart w:id="7159" w:name="_Toc44712535"/>
      <w:bookmarkStart w:id="7160" w:name="_Toc45893847"/>
      <w:bookmarkStart w:id="7161" w:name="_Toc53178553"/>
      <w:bookmarkStart w:id="7162" w:name="_Toc53179004"/>
      <w:bookmarkStart w:id="7163" w:name="_Toc61179252"/>
      <w:bookmarkStart w:id="7164" w:name="_Toc61179722"/>
      <w:bookmarkStart w:id="7165" w:name="_Toc67917024"/>
      <w:bookmarkStart w:id="7166" w:name="_Toc74663645"/>
      <w:bookmarkStart w:id="7167" w:name="_Toc82622188"/>
      <w:bookmarkStart w:id="7168" w:name="_Toc90423035"/>
      <w:bookmarkStart w:id="7169" w:name="_Toc106783239"/>
      <w:bookmarkStart w:id="7170" w:name="_Toc107312131"/>
      <w:bookmarkStart w:id="7171" w:name="_Toc107419715"/>
      <w:bookmarkStart w:id="7172" w:name="_Toc107475352"/>
      <w:bookmarkStart w:id="7173" w:name="_Toc114255945"/>
      <w:bookmarkStart w:id="7174" w:name="_Toc115186625"/>
      <w:r>
        <w:rPr>
          <w:rFonts w:ascii="Arial" w:eastAsia="DengXian" w:hAnsi="Arial"/>
          <w:noProof/>
          <w:sz w:val="36"/>
        </w:rPr>
        <w:t>D.3</w:t>
      </w:r>
      <w:r w:rsidRPr="009C5E3E">
        <w:rPr>
          <w:rFonts w:ascii="Arial" w:eastAsia="DengXian" w:hAnsi="Arial"/>
          <w:noProof/>
          <w:sz w:val="36"/>
        </w:rPr>
        <w:tab/>
        <w:t>Moving propagation conditions</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3F39DAEF" w14:textId="77777777" w:rsidR="005D74BC" w:rsidRPr="009C5E3E" w:rsidRDefault="005D74BC" w:rsidP="005D74BC">
      <w:pPr>
        <w:rPr>
          <w:rFonts w:eastAsia="DengXian" w:cs="v5.0.0"/>
        </w:rPr>
      </w:pPr>
      <w:bookmarkStart w:id="7175" w:name="_MON_987703773"/>
      <w:bookmarkStart w:id="7176" w:name="_MON_989248841"/>
      <w:bookmarkStart w:id="7177" w:name="_MON_1280167238"/>
      <w:bookmarkStart w:id="7178" w:name="_MON_1280167446"/>
      <w:bookmarkStart w:id="7179" w:name="_MON_1280167494"/>
      <w:bookmarkStart w:id="7180" w:name="_MON_987700724"/>
      <w:bookmarkStart w:id="7181" w:name="_MON_987701350"/>
      <w:bookmarkStart w:id="7182" w:name="_MON_987701393"/>
      <w:bookmarkStart w:id="7183" w:name="_MON_987701529"/>
      <w:bookmarkStart w:id="7184" w:name="_MON_987701557"/>
      <w:bookmarkStart w:id="7185" w:name="_MON_987701658"/>
      <w:bookmarkStart w:id="7186" w:name="_MON_987701769"/>
      <w:bookmarkStart w:id="7187" w:name="_MON_987702060"/>
      <w:bookmarkStart w:id="7188" w:name="_MON_987702611"/>
      <w:bookmarkStart w:id="7189" w:name="_MON_987703631"/>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7190" w:name="_MON_987703744"/>
    <w:bookmarkEnd w:id="7190"/>
    <w:p w14:paraId="2990C9C8" w14:textId="77777777" w:rsidR="005D74BC" w:rsidRPr="009C5E3E" w:rsidRDefault="005D74BC" w:rsidP="00C107CC">
      <w:pPr>
        <w:pStyle w:val="TH"/>
      </w:pPr>
      <w:r w:rsidRPr="009C5E3E">
        <w:object w:dxaOrig="4317" w:dyaOrig="2878" w14:anchorId="72BAE475">
          <v:shape id="_x0000_i1057" type="#_x0000_t75" style="width:267.5pt;height:113pt" o:ole="" fillcolor="window">
            <v:imagedata r:id="rId106" o:title=""/>
          </v:shape>
          <o:OLEObject Type="Embed" ProgID="Word.Picture.8" ShapeID="_x0000_i1057" DrawAspect="Content" ObjectID="_1797859217" r:id="rId107"/>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5pt;height:31pt" o:ole="">
            <v:imagedata r:id="rId108" o:title=""/>
          </v:shape>
          <o:OLEObject Type="Embed" ProgID="Equation.3" ShapeID="_x0000_i1058" DrawAspect="Content" ObjectID="_1797859218"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lastRenderedPageBreak/>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7191" w:name="_Toc104311140"/>
      <w:bookmarkStart w:id="7192" w:name="_Toc106126841"/>
      <w:bookmarkStart w:id="7193" w:name="_Toc106177154"/>
      <w:bookmarkStart w:id="7194" w:name="_Toc114242322"/>
      <w:bookmarkStart w:id="7195" w:name="_Toc123044342"/>
      <w:bookmarkStart w:id="7196" w:name="_Toc124157981"/>
      <w:bookmarkStart w:id="7197" w:name="_Toc124259904"/>
      <w:bookmarkStart w:id="7198" w:name="_Toc130584976"/>
      <w:bookmarkStart w:id="7199" w:name="_Toc137464636"/>
      <w:bookmarkStart w:id="7200" w:name="_Toc138884305"/>
      <w:bookmarkStart w:id="7201" w:name="_Toc145643506"/>
      <w:bookmarkStart w:id="7202" w:name="_Toc155469607"/>
      <w:bookmarkStart w:id="7203" w:name="_Toc161667953"/>
      <w:bookmarkStart w:id="7204" w:name="_Toc169708771"/>
      <w:bookmarkStart w:id="7205" w:name="_Toc176441674"/>
      <w:bookmarkStart w:id="7206" w:name="_Toc187246666"/>
      <w:r w:rsidRPr="00047AD5">
        <w:lastRenderedPageBreak/>
        <w:t xml:space="preserve">Annex </w:t>
      </w:r>
      <w:r w:rsidR="005D74BC">
        <w:t>E</w:t>
      </w:r>
      <w:r w:rsidR="005D74BC" w:rsidRPr="00047AD5">
        <w:t xml:space="preserve"> </w:t>
      </w:r>
      <w:r w:rsidRPr="00047AD5">
        <w:t>(informative):</w:t>
      </w:r>
      <w:r w:rsidRPr="00047AD5">
        <w:br/>
        <w:t>Change history</w:t>
      </w:r>
      <w:bookmarkStart w:id="7207" w:name="historyclause"/>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720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tr w:rsidR="00762D6E" w:rsidRPr="002D5F79" w14:paraId="23A88B28"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B89F5C9" w14:textId="60DB4F1D"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A6FDFB" w14:textId="157C3A4D"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A577B" w14:textId="644C1308" w:rsidR="00762D6E" w:rsidRPr="0097214B" w:rsidRDefault="00762D6E" w:rsidP="00762D6E">
            <w:pPr>
              <w:pStyle w:val="TAC"/>
              <w:rPr>
                <w:sz w:val="16"/>
                <w:szCs w:val="16"/>
              </w:rPr>
            </w:pPr>
            <w:r w:rsidRPr="0097214B">
              <w:rPr>
                <w:sz w:val="16"/>
                <w:szCs w:val="16"/>
              </w:rPr>
              <w:t>RP-240569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DAAE699" w14:textId="030BA5AA" w:rsidR="00762D6E" w:rsidRPr="0097214B" w:rsidRDefault="00762D6E" w:rsidP="00762D6E">
            <w:pPr>
              <w:pStyle w:val="TAC"/>
              <w:rPr>
                <w:rFonts w:cs="Arial"/>
                <w:sz w:val="16"/>
                <w:szCs w:val="16"/>
              </w:rPr>
            </w:pPr>
            <w:r w:rsidRPr="0097214B">
              <w:rPr>
                <w:sz w:val="16"/>
                <w:szCs w:val="16"/>
              </w:rPr>
              <w:t>0050</w:t>
            </w:r>
          </w:p>
        </w:tc>
        <w:tc>
          <w:tcPr>
            <w:tcW w:w="425" w:type="dxa"/>
            <w:tcBorders>
              <w:top w:val="single" w:sz="4" w:space="0" w:color="A6A6A6"/>
              <w:left w:val="nil"/>
              <w:bottom w:val="single" w:sz="4" w:space="0" w:color="A6A6A6"/>
              <w:right w:val="single" w:sz="4" w:space="0" w:color="A6A6A6"/>
            </w:tcBorders>
            <w:shd w:val="clear" w:color="000000" w:fill="BFBFBF"/>
          </w:tcPr>
          <w:p w14:paraId="705D380C" w14:textId="77777777" w:rsidR="00762D6E" w:rsidRPr="0097214B" w:rsidRDefault="00762D6E" w:rsidP="00762D6E">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433C149A" w14:textId="70DF1384"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EF35AE" w14:textId="6DE5BDAF" w:rsidR="00762D6E" w:rsidRPr="0097214B" w:rsidRDefault="00762D6E" w:rsidP="00762D6E">
            <w:pPr>
              <w:pStyle w:val="TAC"/>
              <w:jc w:val="left"/>
              <w:rPr>
                <w:sz w:val="16"/>
                <w:szCs w:val="16"/>
              </w:rPr>
            </w:pPr>
            <w:r w:rsidRPr="0097214B">
              <w:rPr>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36F7" w14:textId="5740DF12" w:rsidR="00762D6E" w:rsidRDefault="00762D6E" w:rsidP="00762D6E">
            <w:pPr>
              <w:pStyle w:val="TAC"/>
              <w:rPr>
                <w:sz w:val="16"/>
                <w:szCs w:val="16"/>
                <w:lang w:eastAsia="zh-CN"/>
              </w:rPr>
            </w:pPr>
            <w:r>
              <w:rPr>
                <w:sz w:val="16"/>
                <w:szCs w:val="16"/>
                <w:lang w:eastAsia="zh-CN"/>
              </w:rPr>
              <w:t>17.7.0</w:t>
            </w:r>
          </w:p>
        </w:tc>
      </w:tr>
      <w:tr w:rsidR="00762D6E" w:rsidRPr="002D5F79" w14:paraId="2E87F13E"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989AE24" w14:textId="498DE0CA"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EAA446" w14:textId="62F570C2"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CDB63" w14:textId="5582F5C5" w:rsidR="00762D6E" w:rsidRPr="0097214B" w:rsidRDefault="00762D6E" w:rsidP="00762D6E">
            <w:pPr>
              <w:pStyle w:val="TAC"/>
              <w:rPr>
                <w:sz w:val="16"/>
                <w:szCs w:val="16"/>
              </w:rPr>
            </w:pPr>
            <w:r w:rsidRPr="0097214B">
              <w:rPr>
                <w:sz w:val="16"/>
                <w:szCs w:val="16"/>
              </w:rPr>
              <w:t>RP-240570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F692328" w14:textId="38FCA7F7" w:rsidR="00762D6E" w:rsidRPr="0097214B" w:rsidRDefault="00762D6E" w:rsidP="00762D6E">
            <w:pPr>
              <w:pStyle w:val="TAC"/>
              <w:rPr>
                <w:rFonts w:cs="Arial"/>
                <w:sz w:val="16"/>
                <w:szCs w:val="16"/>
              </w:rPr>
            </w:pPr>
            <w:r w:rsidRPr="0097214B">
              <w:rPr>
                <w:sz w:val="16"/>
                <w:szCs w:val="16"/>
              </w:rPr>
              <w:t>0052</w:t>
            </w:r>
          </w:p>
        </w:tc>
        <w:tc>
          <w:tcPr>
            <w:tcW w:w="425" w:type="dxa"/>
            <w:tcBorders>
              <w:top w:val="single" w:sz="4" w:space="0" w:color="A6A6A6"/>
              <w:left w:val="nil"/>
              <w:bottom w:val="single" w:sz="4" w:space="0" w:color="A6A6A6"/>
              <w:right w:val="single" w:sz="4" w:space="0" w:color="A6A6A6"/>
            </w:tcBorders>
            <w:shd w:val="clear" w:color="000000" w:fill="BFBFBF"/>
          </w:tcPr>
          <w:p w14:paraId="6F76863A" w14:textId="4FC4869F" w:rsidR="00762D6E" w:rsidRPr="0097214B" w:rsidRDefault="00762D6E" w:rsidP="00762D6E">
            <w:pPr>
              <w:pStyle w:val="TAC"/>
              <w:rPr>
                <w:rFonts w:cs="Arial"/>
                <w:sz w:val="16"/>
                <w:szCs w:val="16"/>
              </w:rPr>
            </w:pPr>
            <w:r w:rsidRPr="0097214B">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310850F6" w14:textId="416D5E13"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6CACE" w14:textId="21AAD90A" w:rsidR="00762D6E" w:rsidRPr="0097214B" w:rsidRDefault="00762D6E" w:rsidP="00762D6E">
            <w:pPr>
              <w:pStyle w:val="TAC"/>
              <w:jc w:val="left"/>
              <w:rPr>
                <w:sz w:val="16"/>
                <w:szCs w:val="16"/>
              </w:rPr>
            </w:pPr>
            <w:r w:rsidRPr="0097214B">
              <w:rPr>
                <w:sz w:val="16"/>
                <w:szCs w:val="16"/>
              </w:rPr>
              <w:t>(NR_NTN_solutions-Core) CR for TS 38.108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07B8" w14:textId="418FC755" w:rsidR="00762D6E" w:rsidRDefault="00762D6E" w:rsidP="00762D6E">
            <w:pPr>
              <w:pStyle w:val="TAC"/>
              <w:rPr>
                <w:sz w:val="16"/>
                <w:szCs w:val="16"/>
                <w:lang w:eastAsia="zh-CN"/>
              </w:rPr>
            </w:pPr>
            <w:r>
              <w:rPr>
                <w:sz w:val="16"/>
                <w:szCs w:val="16"/>
                <w:lang w:eastAsia="zh-CN"/>
              </w:rPr>
              <w:t>17.7.0</w:t>
            </w:r>
          </w:p>
        </w:tc>
      </w:tr>
      <w:tr w:rsidR="006334DA" w:rsidRPr="006334DA" w14:paraId="2F0EF170"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DBA112D" w14:textId="5289B5C1"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31EC5F" w14:textId="61FD236E"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5F0A0" w14:textId="29527A9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A2CE41F" w14:textId="198E3F92" w:rsidR="006334DA" w:rsidRPr="006334DA" w:rsidRDefault="006334DA" w:rsidP="006334DA">
            <w:pPr>
              <w:pStyle w:val="TAC"/>
              <w:rPr>
                <w:sz w:val="16"/>
                <w:szCs w:val="16"/>
              </w:rPr>
            </w:pPr>
            <w:r w:rsidRPr="006334DA">
              <w:rPr>
                <w:sz w:val="16"/>
                <w:szCs w:val="16"/>
              </w:rPr>
              <w:t>0057</w:t>
            </w:r>
          </w:p>
        </w:tc>
        <w:tc>
          <w:tcPr>
            <w:tcW w:w="425" w:type="dxa"/>
            <w:tcBorders>
              <w:top w:val="single" w:sz="4" w:space="0" w:color="A6A6A6"/>
              <w:left w:val="nil"/>
              <w:bottom w:val="single" w:sz="4" w:space="0" w:color="A6A6A6"/>
              <w:right w:val="single" w:sz="4" w:space="0" w:color="A6A6A6"/>
            </w:tcBorders>
            <w:shd w:val="clear" w:color="000000" w:fill="BFBFBF"/>
          </w:tcPr>
          <w:p w14:paraId="1738435E" w14:textId="27B4CE99"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647D3946" w14:textId="01299651"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0B2140" w14:textId="27AA677B" w:rsidR="006334DA" w:rsidRPr="006334DA" w:rsidRDefault="006334DA" w:rsidP="006334DA">
            <w:pPr>
              <w:pStyle w:val="TAC"/>
              <w:jc w:val="left"/>
              <w:rPr>
                <w:sz w:val="16"/>
                <w:szCs w:val="16"/>
              </w:rPr>
            </w:pPr>
            <w:r w:rsidRPr="006334D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6087" w14:textId="2603EDA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869959D"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11BB69D" w14:textId="1829DD8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398C95" w14:textId="192407B8"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33161" w14:textId="5C364C85"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A1A3CD2" w14:textId="33783F79" w:rsidR="006334DA" w:rsidRPr="006334DA" w:rsidRDefault="006334DA" w:rsidP="006334DA">
            <w:pPr>
              <w:pStyle w:val="TAC"/>
              <w:rPr>
                <w:sz w:val="16"/>
                <w:szCs w:val="16"/>
              </w:rPr>
            </w:pPr>
            <w:r w:rsidRPr="006334D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2B9BEAF4" w14:textId="2727D894"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79161FE" w14:textId="3EAC800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F690E76" w14:textId="4F50ADFA" w:rsidR="006334DA" w:rsidRPr="006334DA" w:rsidRDefault="006334DA" w:rsidP="006334DA">
            <w:pPr>
              <w:pStyle w:val="TAC"/>
              <w:jc w:val="left"/>
              <w:rPr>
                <w:sz w:val="16"/>
                <w:szCs w:val="16"/>
              </w:rPr>
            </w:pPr>
            <w:r w:rsidRPr="006334DA">
              <w:rPr>
                <w:sz w:val="16"/>
                <w:szCs w:val="16"/>
              </w:rPr>
              <w:t>CR to 38.108: Minimum requirements for unwanted emissions for SAN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C9FC1" w14:textId="566698A7"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B8BD454"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6DA5E41" w14:textId="1648CD80"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5EC34D" w14:textId="02006F10"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712B9" w14:textId="2A227DB5"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B16346C" w14:textId="7AB7FE44" w:rsidR="006334DA" w:rsidRPr="006334DA" w:rsidRDefault="006334DA" w:rsidP="006334DA">
            <w:pPr>
              <w:pStyle w:val="TAC"/>
              <w:rPr>
                <w:sz w:val="16"/>
                <w:szCs w:val="16"/>
              </w:rPr>
            </w:pPr>
            <w:r w:rsidRPr="006334DA">
              <w:rPr>
                <w:sz w:val="16"/>
                <w:szCs w:val="16"/>
              </w:rPr>
              <w:t>0065</w:t>
            </w:r>
          </w:p>
        </w:tc>
        <w:tc>
          <w:tcPr>
            <w:tcW w:w="425" w:type="dxa"/>
            <w:tcBorders>
              <w:top w:val="single" w:sz="4" w:space="0" w:color="A6A6A6"/>
              <w:left w:val="nil"/>
              <w:bottom w:val="single" w:sz="4" w:space="0" w:color="A6A6A6"/>
              <w:right w:val="single" w:sz="4" w:space="0" w:color="A6A6A6"/>
            </w:tcBorders>
            <w:shd w:val="clear" w:color="000000" w:fill="BFBFBF"/>
          </w:tcPr>
          <w:p w14:paraId="4DE5FEAE" w14:textId="4B905434"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B684556" w14:textId="7FA272EE"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38ABD7" w14:textId="652F36EB" w:rsidR="006334DA" w:rsidRPr="006334DA" w:rsidRDefault="006334DA" w:rsidP="006334DA">
            <w:pPr>
              <w:pStyle w:val="TAC"/>
              <w:jc w:val="left"/>
              <w:rPr>
                <w:sz w:val="16"/>
                <w:szCs w:val="16"/>
              </w:rPr>
            </w:pPr>
            <w:r w:rsidRPr="006334DA">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867" w14:textId="38FB31FC"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1D34F389"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A07F624" w14:textId="65B157D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7AA5D5" w14:textId="5F8367D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8C5A7" w14:textId="083D581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703795F" w14:textId="16201AF6" w:rsidR="006334DA" w:rsidRPr="006334DA" w:rsidRDefault="006334DA" w:rsidP="006334DA">
            <w:pPr>
              <w:pStyle w:val="TAC"/>
              <w:rPr>
                <w:sz w:val="16"/>
                <w:szCs w:val="16"/>
              </w:rPr>
            </w:pPr>
            <w:r w:rsidRPr="006334DA">
              <w:rPr>
                <w:sz w:val="16"/>
                <w:szCs w:val="16"/>
              </w:rPr>
              <w:t>0068</w:t>
            </w:r>
          </w:p>
        </w:tc>
        <w:tc>
          <w:tcPr>
            <w:tcW w:w="425" w:type="dxa"/>
            <w:tcBorders>
              <w:top w:val="single" w:sz="4" w:space="0" w:color="A6A6A6"/>
              <w:left w:val="nil"/>
              <w:bottom w:val="single" w:sz="4" w:space="0" w:color="A6A6A6"/>
              <w:right w:val="single" w:sz="4" w:space="0" w:color="A6A6A6"/>
            </w:tcBorders>
            <w:shd w:val="clear" w:color="000000" w:fill="BFBFBF"/>
          </w:tcPr>
          <w:p w14:paraId="0B542C53" w14:textId="55030697"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37351477" w14:textId="68B704A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5EE86F" w14:textId="5F5AD32D" w:rsidR="006334DA" w:rsidRPr="006334DA" w:rsidRDefault="006334DA" w:rsidP="006334DA">
            <w:pPr>
              <w:pStyle w:val="TAC"/>
              <w:jc w:val="left"/>
              <w:rPr>
                <w:sz w:val="16"/>
                <w:szCs w:val="16"/>
              </w:rPr>
            </w:pPr>
            <w:r w:rsidRPr="006334DA">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9D92" w14:textId="17B958E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600775B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36F8E3D" w14:textId="4F345FD4"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B067DE" w14:textId="274D19F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D81D8" w14:textId="3469C4FF"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2BB1F46" w14:textId="5039E709" w:rsidR="006334DA" w:rsidRPr="006334DA" w:rsidRDefault="006334DA" w:rsidP="006334DA">
            <w:pPr>
              <w:pStyle w:val="TAC"/>
              <w:rPr>
                <w:sz w:val="16"/>
                <w:szCs w:val="16"/>
              </w:rPr>
            </w:pPr>
            <w:r w:rsidRPr="006334DA">
              <w:rPr>
                <w:sz w:val="16"/>
                <w:szCs w:val="16"/>
              </w:rPr>
              <w:t>0070</w:t>
            </w:r>
          </w:p>
        </w:tc>
        <w:tc>
          <w:tcPr>
            <w:tcW w:w="425" w:type="dxa"/>
            <w:tcBorders>
              <w:top w:val="single" w:sz="4" w:space="0" w:color="A6A6A6"/>
              <w:left w:val="nil"/>
              <w:bottom w:val="single" w:sz="4" w:space="0" w:color="A6A6A6"/>
              <w:right w:val="single" w:sz="4" w:space="0" w:color="A6A6A6"/>
            </w:tcBorders>
            <w:shd w:val="clear" w:color="000000" w:fill="BFBFBF"/>
          </w:tcPr>
          <w:p w14:paraId="4FAB982C" w14:textId="20F6FC15"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4F99E5D" w14:textId="58612DD8"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3D091C" w14:textId="3A643E37" w:rsidR="006334DA" w:rsidRPr="006334DA" w:rsidRDefault="006334DA" w:rsidP="006334DA">
            <w:pPr>
              <w:pStyle w:val="TAC"/>
              <w:jc w:val="left"/>
              <w:rPr>
                <w:sz w:val="16"/>
                <w:szCs w:val="16"/>
              </w:rPr>
            </w:pPr>
            <w:r w:rsidRPr="006334DA">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6144" w14:textId="3C9567C5"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73A0B63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93B2195" w14:textId="53EACDCF"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40488" w14:textId="71E6624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EA01C" w14:textId="58B74586"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9412FAF" w14:textId="23288EB0" w:rsidR="006334DA" w:rsidRPr="006334DA" w:rsidRDefault="006334DA" w:rsidP="006334DA">
            <w:pPr>
              <w:pStyle w:val="TAC"/>
              <w:rPr>
                <w:sz w:val="16"/>
                <w:szCs w:val="16"/>
              </w:rPr>
            </w:pPr>
            <w:r w:rsidRPr="006334DA">
              <w:rPr>
                <w:sz w:val="16"/>
                <w:szCs w:val="16"/>
              </w:rPr>
              <w:t>0073</w:t>
            </w:r>
          </w:p>
        </w:tc>
        <w:tc>
          <w:tcPr>
            <w:tcW w:w="425" w:type="dxa"/>
            <w:tcBorders>
              <w:top w:val="single" w:sz="4" w:space="0" w:color="A6A6A6"/>
              <w:left w:val="nil"/>
              <w:bottom w:val="single" w:sz="4" w:space="0" w:color="A6A6A6"/>
              <w:right w:val="single" w:sz="4" w:space="0" w:color="A6A6A6"/>
            </w:tcBorders>
            <w:shd w:val="clear" w:color="000000" w:fill="BFBFBF"/>
          </w:tcPr>
          <w:p w14:paraId="44CF1A6D" w14:textId="65F6B9E5"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83596DF" w14:textId="45467CBA"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E9C999" w14:textId="32B387CB" w:rsidR="006334DA" w:rsidRPr="006334DA" w:rsidRDefault="006334DA" w:rsidP="006334DA">
            <w:pPr>
              <w:pStyle w:val="TAC"/>
              <w:jc w:val="left"/>
              <w:rPr>
                <w:sz w:val="16"/>
                <w:szCs w:val="16"/>
              </w:rPr>
            </w:pPr>
            <w:r w:rsidRPr="006334DA">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AB3B" w14:textId="4ABACB14"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D92B460"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4E5D7D58" w14:textId="2E561797"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9E8935" w14:textId="37D3B9D2"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02BA34" w14:textId="09F30C2F"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AE31CA" w14:textId="3C2BD30C" w:rsidR="006334DA" w:rsidRPr="006334DA" w:rsidRDefault="006334DA" w:rsidP="006334DA">
            <w:pPr>
              <w:pStyle w:val="TAC"/>
              <w:rPr>
                <w:sz w:val="16"/>
                <w:szCs w:val="16"/>
              </w:rPr>
            </w:pPr>
            <w:r w:rsidRPr="006334DA">
              <w:rPr>
                <w:sz w:val="16"/>
                <w:szCs w:val="16"/>
              </w:rPr>
              <w:t>0077</w:t>
            </w:r>
          </w:p>
        </w:tc>
        <w:tc>
          <w:tcPr>
            <w:tcW w:w="425" w:type="dxa"/>
            <w:tcBorders>
              <w:top w:val="single" w:sz="4" w:space="0" w:color="A6A6A6"/>
              <w:left w:val="nil"/>
              <w:bottom w:val="single" w:sz="4" w:space="0" w:color="A6A6A6"/>
              <w:right w:val="single" w:sz="4" w:space="0" w:color="A6A6A6"/>
            </w:tcBorders>
            <w:shd w:val="clear" w:color="000000" w:fill="BFBFBF"/>
          </w:tcPr>
          <w:p w14:paraId="10B8BE25" w14:textId="117282CD"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1A6347EB" w14:textId="784C4747"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CAB7DE" w14:textId="2C6D38FC" w:rsidR="006334DA" w:rsidRPr="006334DA" w:rsidRDefault="006334DA" w:rsidP="006334DA">
            <w:pPr>
              <w:pStyle w:val="TAC"/>
              <w:jc w:val="left"/>
              <w:rPr>
                <w:sz w:val="16"/>
                <w:szCs w:val="16"/>
              </w:rPr>
            </w:pPr>
            <w:r w:rsidRPr="006334DA">
              <w:rPr>
                <w:sz w:val="16"/>
                <w:szCs w:val="16"/>
              </w:rPr>
              <w:t>CR to TS 38.108: Correction of the FR1-NTN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B404" w14:textId="7B0DA849"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363973C"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69E4D4B8" w14:textId="39B5BC74" w:rsidR="008F3CE8" w:rsidRPr="006334DA"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C18E6F" w14:textId="58EB7784" w:rsidR="008F3CE8" w:rsidRPr="006334DA"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1E7E7" w14:textId="6C1986E1" w:rsidR="008F3CE8" w:rsidRPr="008F3CE8" w:rsidRDefault="008F3CE8" w:rsidP="008F3CE8">
            <w:pPr>
              <w:pStyle w:val="TAC"/>
              <w:rPr>
                <w:sz w:val="16"/>
                <w:szCs w:val="16"/>
              </w:rPr>
            </w:pPr>
            <w:r w:rsidRPr="008F3CE8">
              <w:rPr>
                <w:sz w:val="16"/>
                <w:szCs w:val="16"/>
              </w:rPr>
              <w:t>RP-242182</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8AA6FDF" w14:textId="4B0CA62B" w:rsidR="008F3CE8" w:rsidRPr="008F3CE8" w:rsidRDefault="008F3CE8" w:rsidP="008F3CE8">
            <w:pPr>
              <w:pStyle w:val="TAC"/>
              <w:rPr>
                <w:sz w:val="16"/>
                <w:szCs w:val="16"/>
              </w:rPr>
            </w:pPr>
            <w:r w:rsidRPr="008F3CE8">
              <w:rPr>
                <w:sz w:val="16"/>
                <w:szCs w:val="16"/>
              </w:rPr>
              <w:t>0083</w:t>
            </w:r>
          </w:p>
        </w:tc>
        <w:tc>
          <w:tcPr>
            <w:tcW w:w="425" w:type="dxa"/>
            <w:tcBorders>
              <w:top w:val="single" w:sz="4" w:space="0" w:color="A6A6A6"/>
              <w:left w:val="nil"/>
              <w:bottom w:val="single" w:sz="4" w:space="0" w:color="A6A6A6"/>
              <w:right w:val="single" w:sz="4" w:space="0" w:color="A6A6A6"/>
            </w:tcBorders>
            <w:shd w:val="clear" w:color="000000" w:fill="BFBFBF"/>
          </w:tcPr>
          <w:p w14:paraId="5D928784" w14:textId="3F4FA48D"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965B40F" w14:textId="6D68826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DB98CE0" w14:textId="03FE0653" w:rsidR="008F3CE8" w:rsidRPr="008F3CE8" w:rsidRDefault="008F3CE8" w:rsidP="008F3CE8">
            <w:pPr>
              <w:pStyle w:val="TAC"/>
              <w:jc w:val="left"/>
              <w:rPr>
                <w:sz w:val="16"/>
                <w:szCs w:val="16"/>
              </w:rPr>
            </w:pPr>
            <w:r w:rsidRPr="008F3CE8">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E36A8" w14:textId="470664D5" w:rsidR="008F3CE8" w:rsidRPr="006334DA" w:rsidRDefault="008F3CE8" w:rsidP="008F3CE8">
            <w:pPr>
              <w:pStyle w:val="TAC"/>
              <w:rPr>
                <w:sz w:val="16"/>
                <w:szCs w:val="16"/>
                <w:lang w:eastAsia="zh-CN"/>
              </w:rPr>
            </w:pPr>
            <w:r>
              <w:rPr>
                <w:sz w:val="16"/>
                <w:szCs w:val="16"/>
                <w:lang w:eastAsia="zh-CN"/>
              </w:rPr>
              <w:t>17.9.0</w:t>
            </w:r>
          </w:p>
        </w:tc>
      </w:tr>
      <w:tr w:rsidR="007751E5" w:rsidRPr="006334DA" w14:paraId="27C21444" w14:textId="77777777" w:rsidTr="007751E5">
        <w:tc>
          <w:tcPr>
            <w:tcW w:w="801" w:type="dxa"/>
            <w:tcBorders>
              <w:top w:val="single" w:sz="6" w:space="0" w:color="auto"/>
              <w:left w:val="single" w:sz="6" w:space="0" w:color="auto"/>
              <w:bottom w:val="single" w:sz="6" w:space="0" w:color="auto"/>
              <w:right w:val="single" w:sz="6" w:space="0" w:color="auto"/>
            </w:tcBorders>
            <w:shd w:val="solid" w:color="FFFFFF" w:fill="auto"/>
          </w:tcPr>
          <w:p w14:paraId="1B271793" w14:textId="22D36E5B" w:rsidR="008F3CE8"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C02A09" w14:textId="243D669D" w:rsidR="008F3CE8"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9679E" w14:textId="2A584DE4" w:rsidR="008F3CE8" w:rsidRPr="008F3CE8" w:rsidRDefault="008F3CE8" w:rsidP="008F3CE8">
            <w:pPr>
              <w:pStyle w:val="TAC"/>
              <w:rPr>
                <w:sz w:val="16"/>
                <w:szCs w:val="16"/>
              </w:rPr>
            </w:pPr>
            <w:r w:rsidRPr="008F3CE8">
              <w:rPr>
                <w:sz w:val="16"/>
                <w:szCs w:val="16"/>
              </w:rPr>
              <w:t>RP-242181</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A91C20" w14:textId="5D5F6057" w:rsidR="008F3CE8" w:rsidRPr="008F3CE8" w:rsidRDefault="008F3CE8" w:rsidP="008F3CE8">
            <w:pPr>
              <w:pStyle w:val="TAC"/>
              <w:rPr>
                <w:sz w:val="16"/>
                <w:szCs w:val="16"/>
              </w:rPr>
            </w:pPr>
            <w:r w:rsidRPr="008F3CE8">
              <w:rPr>
                <w:sz w:val="16"/>
                <w:szCs w:val="16"/>
              </w:rPr>
              <w:t>0085</w:t>
            </w:r>
          </w:p>
        </w:tc>
        <w:tc>
          <w:tcPr>
            <w:tcW w:w="425" w:type="dxa"/>
            <w:tcBorders>
              <w:top w:val="single" w:sz="4" w:space="0" w:color="A6A6A6"/>
              <w:left w:val="nil"/>
              <w:bottom w:val="single" w:sz="4" w:space="0" w:color="A6A6A6"/>
              <w:right w:val="single" w:sz="4" w:space="0" w:color="A6A6A6"/>
            </w:tcBorders>
            <w:shd w:val="clear" w:color="000000" w:fill="BFBFBF"/>
          </w:tcPr>
          <w:p w14:paraId="4FA8B7B0" w14:textId="2EFFC8FE"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69BC065" w14:textId="25CE748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309F61" w14:textId="43453F59" w:rsidR="008F3CE8" w:rsidRPr="008F3CE8" w:rsidRDefault="008F3CE8" w:rsidP="008F3CE8">
            <w:pPr>
              <w:pStyle w:val="TAC"/>
              <w:jc w:val="left"/>
              <w:rPr>
                <w:sz w:val="16"/>
                <w:szCs w:val="16"/>
              </w:rPr>
            </w:pPr>
            <w:r w:rsidRPr="008F3CE8">
              <w:rPr>
                <w:sz w:val="16"/>
                <w:szCs w:val="16"/>
              </w:rPr>
              <w:t>(NR_NTN_solutions-Core) CR to 38.108 correction on FRC and naming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F5164" w14:textId="12E908AB" w:rsidR="008F3CE8" w:rsidRDefault="008F3CE8" w:rsidP="008F3CE8">
            <w:pPr>
              <w:pStyle w:val="TAC"/>
              <w:rPr>
                <w:sz w:val="16"/>
                <w:szCs w:val="16"/>
                <w:lang w:eastAsia="zh-CN"/>
              </w:rPr>
            </w:pPr>
            <w:r>
              <w:rPr>
                <w:sz w:val="16"/>
                <w:szCs w:val="16"/>
                <w:lang w:eastAsia="zh-CN"/>
              </w:rPr>
              <w:t>17.9.0</w:t>
            </w:r>
          </w:p>
        </w:tc>
      </w:tr>
      <w:tr w:rsidR="00BA7DCD" w:rsidRPr="006334DA" w14:paraId="2E83BADE" w14:textId="77777777" w:rsidTr="008F3CE8">
        <w:tc>
          <w:tcPr>
            <w:tcW w:w="801" w:type="dxa"/>
            <w:tcBorders>
              <w:top w:val="single" w:sz="6" w:space="0" w:color="auto"/>
              <w:left w:val="single" w:sz="6" w:space="0" w:color="auto"/>
              <w:bottom w:val="single" w:sz="6" w:space="0" w:color="auto"/>
              <w:right w:val="single" w:sz="6" w:space="0" w:color="auto"/>
            </w:tcBorders>
            <w:shd w:val="solid" w:color="FFFFFF" w:fill="auto"/>
          </w:tcPr>
          <w:p w14:paraId="7C7F9BE3" w14:textId="4ED39401" w:rsidR="00BA7DCD" w:rsidRDefault="00BA7DCD" w:rsidP="00BA7DCD">
            <w:pPr>
              <w:pStyle w:val="TAC"/>
              <w:rPr>
                <w:sz w:val="16"/>
                <w:szCs w:val="16"/>
                <w:lang w:eastAsia="en-GB"/>
              </w:rPr>
            </w:pPr>
            <w:r>
              <w:rPr>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8C4CC6" w14:textId="22CE72FB" w:rsidR="00BA7DCD" w:rsidRDefault="00BA7DCD" w:rsidP="00BA7DCD">
            <w:pPr>
              <w:pStyle w:val="TAC"/>
              <w:rPr>
                <w:sz w:val="16"/>
                <w:szCs w:val="16"/>
                <w:lang w:eastAsia="en-GB"/>
              </w:rPr>
            </w:pPr>
            <w:r>
              <w:rPr>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A24C5" w14:textId="2FAC9AF1" w:rsidR="00BA7DCD" w:rsidRPr="008F3CE8" w:rsidRDefault="00BA7DCD" w:rsidP="00BA7DCD">
            <w:pPr>
              <w:pStyle w:val="TAC"/>
              <w:rPr>
                <w:sz w:val="16"/>
                <w:szCs w:val="16"/>
              </w:rPr>
            </w:pPr>
            <w:r w:rsidRPr="00BA7DCD">
              <w:rPr>
                <w:sz w:val="16"/>
                <w:szCs w:val="16"/>
              </w:rPr>
              <w:t>RP-243059</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76114F10" w14:textId="787B77CC" w:rsidR="00BA7DCD" w:rsidRPr="00BA7DCD" w:rsidRDefault="00BA7DCD" w:rsidP="00BA7DCD">
            <w:pPr>
              <w:pStyle w:val="TAC"/>
              <w:rPr>
                <w:sz w:val="16"/>
                <w:szCs w:val="16"/>
              </w:rPr>
            </w:pPr>
            <w:r w:rsidRPr="00BA7DCD">
              <w:rPr>
                <w:sz w:val="16"/>
                <w:szCs w:val="16"/>
              </w:rPr>
              <w:t>0093</w:t>
            </w:r>
          </w:p>
        </w:tc>
        <w:tc>
          <w:tcPr>
            <w:tcW w:w="425" w:type="dxa"/>
            <w:tcBorders>
              <w:top w:val="single" w:sz="4" w:space="0" w:color="A6A6A6"/>
              <w:left w:val="nil"/>
              <w:bottom w:val="single" w:sz="4" w:space="0" w:color="auto"/>
              <w:right w:val="single" w:sz="4" w:space="0" w:color="A6A6A6"/>
            </w:tcBorders>
            <w:shd w:val="clear" w:color="000000" w:fill="BFBFBF"/>
          </w:tcPr>
          <w:p w14:paraId="11130D2E" w14:textId="33AFB8EF" w:rsidR="00BA7DCD" w:rsidRPr="00BA7DCD" w:rsidRDefault="00BA7DCD" w:rsidP="00BA7DCD">
            <w:pPr>
              <w:pStyle w:val="TAC"/>
              <w:rPr>
                <w:sz w:val="16"/>
                <w:szCs w:val="16"/>
              </w:rPr>
            </w:pPr>
            <w:r w:rsidRPr="00BA7DCD">
              <w:rPr>
                <w:sz w:val="16"/>
                <w:szCs w:val="16"/>
              </w:rPr>
              <w:t>1</w:t>
            </w:r>
          </w:p>
        </w:tc>
        <w:tc>
          <w:tcPr>
            <w:tcW w:w="425" w:type="dxa"/>
            <w:tcBorders>
              <w:top w:val="single" w:sz="4" w:space="0" w:color="A6A6A6"/>
              <w:left w:val="nil"/>
              <w:bottom w:val="single" w:sz="4" w:space="0" w:color="auto"/>
              <w:right w:val="single" w:sz="4" w:space="0" w:color="A6A6A6"/>
            </w:tcBorders>
            <w:shd w:val="clear" w:color="auto" w:fill="auto"/>
          </w:tcPr>
          <w:p w14:paraId="22ED54A3" w14:textId="77566AFC" w:rsidR="00BA7DCD" w:rsidRPr="00BA7DCD" w:rsidRDefault="00BA7DCD" w:rsidP="00BA7DCD">
            <w:pPr>
              <w:pStyle w:val="TAC"/>
              <w:rPr>
                <w:sz w:val="16"/>
                <w:szCs w:val="16"/>
              </w:rPr>
            </w:pPr>
            <w:r w:rsidRPr="00BA7DC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D4AA2A" w14:textId="606D70ED" w:rsidR="00BA7DCD" w:rsidRPr="008F3CE8" w:rsidRDefault="00BA7DCD" w:rsidP="00BA7DCD">
            <w:pPr>
              <w:pStyle w:val="TAC"/>
              <w:jc w:val="left"/>
              <w:rPr>
                <w:sz w:val="16"/>
                <w:szCs w:val="16"/>
              </w:rPr>
            </w:pPr>
            <w:r w:rsidRPr="00BA7DCD">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C288" w14:textId="094A08C5" w:rsidR="00BA7DCD" w:rsidRDefault="00BA7DCD" w:rsidP="00BA7DCD">
            <w:pPr>
              <w:pStyle w:val="TAC"/>
              <w:rPr>
                <w:sz w:val="16"/>
                <w:szCs w:val="16"/>
                <w:lang w:eastAsia="zh-CN"/>
              </w:rPr>
            </w:pPr>
            <w:r>
              <w:rPr>
                <w:sz w:val="16"/>
                <w:szCs w:val="16"/>
                <w:lang w:eastAsia="zh-CN"/>
              </w:rPr>
              <w:t>17.10.0</w:t>
            </w:r>
          </w:p>
        </w:tc>
      </w:tr>
      <w:bookmarkEnd w:id="7208"/>
    </w:tbl>
    <w:p w14:paraId="45F82996" w14:textId="77777777" w:rsidR="00080512" w:rsidRPr="006334DA" w:rsidRDefault="00080512" w:rsidP="00A54DD9">
      <w:pPr>
        <w:rPr>
          <w:sz w:val="16"/>
          <w:szCs w:val="16"/>
        </w:rPr>
      </w:pPr>
    </w:p>
    <w:sectPr w:rsidR="00080512" w:rsidRPr="006334DA">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D4447" w14:textId="77777777" w:rsidR="00F542F0" w:rsidRDefault="00F542F0">
      <w:r>
        <w:separator/>
      </w:r>
    </w:p>
  </w:endnote>
  <w:endnote w:type="continuationSeparator" w:id="0">
    <w:p w14:paraId="79BCC9CB" w14:textId="77777777" w:rsidR="00F542F0" w:rsidRDefault="00F5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F0816" w14:textId="77777777" w:rsidR="00F542F0" w:rsidRDefault="00F542F0">
      <w:r>
        <w:separator/>
      </w:r>
    </w:p>
  </w:footnote>
  <w:footnote w:type="continuationSeparator" w:id="0">
    <w:p w14:paraId="245B231D" w14:textId="77777777" w:rsidR="00F542F0" w:rsidRDefault="00F54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5952BD02"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1E5">
      <w:rPr>
        <w:rFonts w:ascii="Arial" w:hAnsi="Arial" w:cs="Arial"/>
        <w:b/>
        <w:noProof/>
        <w:sz w:val="18"/>
        <w:szCs w:val="18"/>
      </w:rPr>
      <w:t>3GPP TS 38.108 V17.10.0 (2024-12)</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1D7FBA2D"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1E5">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23DDD"/>
    <w:rsid w:val="00033397"/>
    <w:rsid w:val="00040095"/>
    <w:rsid w:val="00045D98"/>
    <w:rsid w:val="00047AD5"/>
    <w:rsid w:val="00051416"/>
    <w:rsid w:val="00051834"/>
    <w:rsid w:val="00053F26"/>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1DEE"/>
    <w:rsid w:val="000F23FF"/>
    <w:rsid w:val="000F3060"/>
    <w:rsid w:val="000F404A"/>
    <w:rsid w:val="001106C8"/>
    <w:rsid w:val="0012172E"/>
    <w:rsid w:val="001275A7"/>
    <w:rsid w:val="00133525"/>
    <w:rsid w:val="00137390"/>
    <w:rsid w:val="0014331C"/>
    <w:rsid w:val="00144F0E"/>
    <w:rsid w:val="0016232B"/>
    <w:rsid w:val="001657C6"/>
    <w:rsid w:val="001711ED"/>
    <w:rsid w:val="00173E05"/>
    <w:rsid w:val="00181E79"/>
    <w:rsid w:val="00191D13"/>
    <w:rsid w:val="001A4C42"/>
    <w:rsid w:val="001A7420"/>
    <w:rsid w:val="001B4B5A"/>
    <w:rsid w:val="001B6637"/>
    <w:rsid w:val="001C21C3"/>
    <w:rsid w:val="001C30EA"/>
    <w:rsid w:val="001C34E9"/>
    <w:rsid w:val="001C3A44"/>
    <w:rsid w:val="001C66D0"/>
    <w:rsid w:val="001C66FF"/>
    <w:rsid w:val="001D02C2"/>
    <w:rsid w:val="001F0C1D"/>
    <w:rsid w:val="001F0C9A"/>
    <w:rsid w:val="001F1132"/>
    <w:rsid w:val="001F168B"/>
    <w:rsid w:val="001F6D06"/>
    <w:rsid w:val="002002C7"/>
    <w:rsid w:val="002003F5"/>
    <w:rsid w:val="002124FF"/>
    <w:rsid w:val="0021325A"/>
    <w:rsid w:val="00216FB2"/>
    <w:rsid w:val="002170BD"/>
    <w:rsid w:val="00222677"/>
    <w:rsid w:val="00224860"/>
    <w:rsid w:val="00225367"/>
    <w:rsid w:val="002347A2"/>
    <w:rsid w:val="0025026F"/>
    <w:rsid w:val="00252052"/>
    <w:rsid w:val="0025588D"/>
    <w:rsid w:val="00264BD6"/>
    <w:rsid w:val="002675F0"/>
    <w:rsid w:val="00271A31"/>
    <w:rsid w:val="00275F9E"/>
    <w:rsid w:val="00276BEE"/>
    <w:rsid w:val="002841E1"/>
    <w:rsid w:val="00295B9E"/>
    <w:rsid w:val="002A7C67"/>
    <w:rsid w:val="002B063A"/>
    <w:rsid w:val="002B6339"/>
    <w:rsid w:val="002D1F35"/>
    <w:rsid w:val="002D2BDE"/>
    <w:rsid w:val="002D3793"/>
    <w:rsid w:val="002D47DF"/>
    <w:rsid w:val="002E00EE"/>
    <w:rsid w:val="002E7D6E"/>
    <w:rsid w:val="002F23C9"/>
    <w:rsid w:val="002F2A85"/>
    <w:rsid w:val="002F79EE"/>
    <w:rsid w:val="00307210"/>
    <w:rsid w:val="00316A9B"/>
    <w:rsid w:val="003172DC"/>
    <w:rsid w:val="00336F51"/>
    <w:rsid w:val="00340289"/>
    <w:rsid w:val="00340794"/>
    <w:rsid w:val="003516BF"/>
    <w:rsid w:val="0035462D"/>
    <w:rsid w:val="00356079"/>
    <w:rsid w:val="00361F4A"/>
    <w:rsid w:val="00362855"/>
    <w:rsid w:val="00371B65"/>
    <w:rsid w:val="00371C5E"/>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25BE5"/>
    <w:rsid w:val="004343CD"/>
    <w:rsid w:val="004345EC"/>
    <w:rsid w:val="00455F4D"/>
    <w:rsid w:val="00465515"/>
    <w:rsid w:val="00465EAA"/>
    <w:rsid w:val="00470974"/>
    <w:rsid w:val="0047236A"/>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23EF1"/>
    <w:rsid w:val="00531534"/>
    <w:rsid w:val="0053388B"/>
    <w:rsid w:val="00535773"/>
    <w:rsid w:val="005369D9"/>
    <w:rsid w:val="00543E6C"/>
    <w:rsid w:val="005563A9"/>
    <w:rsid w:val="005566DB"/>
    <w:rsid w:val="00561801"/>
    <w:rsid w:val="00563CDB"/>
    <w:rsid w:val="00565087"/>
    <w:rsid w:val="00570AC3"/>
    <w:rsid w:val="005775BE"/>
    <w:rsid w:val="00582495"/>
    <w:rsid w:val="00597B11"/>
    <w:rsid w:val="005A2ABC"/>
    <w:rsid w:val="005B0FB7"/>
    <w:rsid w:val="005B2F2C"/>
    <w:rsid w:val="005B4244"/>
    <w:rsid w:val="005C39D1"/>
    <w:rsid w:val="005D2E01"/>
    <w:rsid w:val="005D6C91"/>
    <w:rsid w:val="005D74BC"/>
    <w:rsid w:val="005D7526"/>
    <w:rsid w:val="005D7B9D"/>
    <w:rsid w:val="005E27AF"/>
    <w:rsid w:val="005E4BB2"/>
    <w:rsid w:val="005E743C"/>
    <w:rsid w:val="00601D0D"/>
    <w:rsid w:val="00602AEA"/>
    <w:rsid w:val="00605BC0"/>
    <w:rsid w:val="00610A82"/>
    <w:rsid w:val="00611843"/>
    <w:rsid w:val="00614FDF"/>
    <w:rsid w:val="006203B6"/>
    <w:rsid w:val="00624CE1"/>
    <w:rsid w:val="00626649"/>
    <w:rsid w:val="00631482"/>
    <w:rsid w:val="006334DA"/>
    <w:rsid w:val="0063543D"/>
    <w:rsid w:val="00640790"/>
    <w:rsid w:val="006411B3"/>
    <w:rsid w:val="00641B39"/>
    <w:rsid w:val="00644869"/>
    <w:rsid w:val="00645667"/>
    <w:rsid w:val="00647114"/>
    <w:rsid w:val="0065403A"/>
    <w:rsid w:val="0065514C"/>
    <w:rsid w:val="00656FFD"/>
    <w:rsid w:val="00661A19"/>
    <w:rsid w:val="00672EE7"/>
    <w:rsid w:val="0067758A"/>
    <w:rsid w:val="00681075"/>
    <w:rsid w:val="006822DB"/>
    <w:rsid w:val="006827A3"/>
    <w:rsid w:val="0068330D"/>
    <w:rsid w:val="00684293"/>
    <w:rsid w:val="00687FED"/>
    <w:rsid w:val="00690A5F"/>
    <w:rsid w:val="006A011B"/>
    <w:rsid w:val="006A0EB6"/>
    <w:rsid w:val="006A1AD2"/>
    <w:rsid w:val="006A240F"/>
    <w:rsid w:val="006A323F"/>
    <w:rsid w:val="006B30D0"/>
    <w:rsid w:val="006B4444"/>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265E9"/>
    <w:rsid w:val="00732818"/>
    <w:rsid w:val="00734A5B"/>
    <w:rsid w:val="00736494"/>
    <w:rsid w:val="00737141"/>
    <w:rsid w:val="00737575"/>
    <w:rsid w:val="0074026F"/>
    <w:rsid w:val="007429F6"/>
    <w:rsid w:val="00744E35"/>
    <w:rsid w:val="00744E76"/>
    <w:rsid w:val="00750BC0"/>
    <w:rsid w:val="00761A7F"/>
    <w:rsid w:val="00762D6E"/>
    <w:rsid w:val="0076430D"/>
    <w:rsid w:val="00774DA4"/>
    <w:rsid w:val="007751E5"/>
    <w:rsid w:val="00781F0F"/>
    <w:rsid w:val="00782800"/>
    <w:rsid w:val="00791F92"/>
    <w:rsid w:val="00792F71"/>
    <w:rsid w:val="007941A7"/>
    <w:rsid w:val="007950F3"/>
    <w:rsid w:val="007A28FF"/>
    <w:rsid w:val="007A37C8"/>
    <w:rsid w:val="007A4632"/>
    <w:rsid w:val="007B600E"/>
    <w:rsid w:val="007B648A"/>
    <w:rsid w:val="007C7BC1"/>
    <w:rsid w:val="007D2BF7"/>
    <w:rsid w:val="007D6C88"/>
    <w:rsid w:val="007E55C6"/>
    <w:rsid w:val="007E7C65"/>
    <w:rsid w:val="007F0F4A"/>
    <w:rsid w:val="008028A4"/>
    <w:rsid w:val="00822659"/>
    <w:rsid w:val="00830747"/>
    <w:rsid w:val="00846977"/>
    <w:rsid w:val="00857D9B"/>
    <w:rsid w:val="00860B04"/>
    <w:rsid w:val="00863FBF"/>
    <w:rsid w:val="00864533"/>
    <w:rsid w:val="0086568B"/>
    <w:rsid w:val="008768CA"/>
    <w:rsid w:val="00883FA2"/>
    <w:rsid w:val="008A390E"/>
    <w:rsid w:val="008A414D"/>
    <w:rsid w:val="008B04EA"/>
    <w:rsid w:val="008B5F94"/>
    <w:rsid w:val="008C384C"/>
    <w:rsid w:val="008C5D68"/>
    <w:rsid w:val="008C69C8"/>
    <w:rsid w:val="008C75E7"/>
    <w:rsid w:val="008D0A85"/>
    <w:rsid w:val="008D0B52"/>
    <w:rsid w:val="008D44E0"/>
    <w:rsid w:val="008D62DB"/>
    <w:rsid w:val="008E2975"/>
    <w:rsid w:val="008E446A"/>
    <w:rsid w:val="008E4FC8"/>
    <w:rsid w:val="008E6E5F"/>
    <w:rsid w:val="008F0723"/>
    <w:rsid w:val="008F1799"/>
    <w:rsid w:val="008F3CE8"/>
    <w:rsid w:val="0090261D"/>
    <w:rsid w:val="0090271F"/>
    <w:rsid w:val="00902E23"/>
    <w:rsid w:val="009037C7"/>
    <w:rsid w:val="00904535"/>
    <w:rsid w:val="0091034D"/>
    <w:rsid w:val="009114D7"/>
    <w:rsid w:val="0091348E"/>
    <w:rsid w:val="009141E2"/>
    <w:rsid w:val="009151F7"/>
    <w:rsid w:val="00917CCB"/>
    <w:rsid w:val="00922AF9"/>
    <w:rsid w:val="00923BE7"/>
    <w:rsid w:val="00924D72"/>
    <w:rsid w:val="00931886"/>
    <w:rsid w:val="00933F97"/>
    <w:rsid w:val="00934F08"/>
    <w:rsid w:val="009357ED"/>
    <w:rsid w:val="00936A35"/>
    <w:rsid w:val="00942EC2"/>
    <w:rsid w:val="009524F5"/>
    <w:rsid w:val="009633B5"/>
    <w:rsid w:val="00963B85"/>
    <w:rsid w:val="0097214B"/>
    <w:rsid w:val="009741F0"/>
    <w:rsid w:val="0098437F"/>
    <w:rsid w:val="00991DDB"/>
    <w:rsid w:val="009965BE"/>
    <w:rsid w:val="00996CBC"/>
    <w:rsid w:val="009A3932"/>
    <w:rsid w:val="009B0481"/>
    <w:rsid w:val="009B4976"/>
    <w:rsid w:val="009C047B"/>
    <w:rsid w:val="009C098A"/>
    <w:rsid w:val="009C6FE1"/>
    <w:rsid w:val="009D3333"/>
    <w:rsid w:val="009E3427"/>
    <w:rsid w:val="009F2B4E"/>
    <w:rsid w:val="009F32AF"/>
    <w:rsid w:val="009F37B7"/>
    <w:rsid w:val="009F6D15"/>
    <w:rsid w:val="009F7FDE"/>
    <w:rsid w:val="00A033F6"/>
    <w:rsid w:val="00A10F02"/>
    <w:rsid w:val="00A164B4"/>
    <w:rsid w:val="00A22119"/>
    <w:rsid w:val="00A26956"/>
    <w:rsid w:val="00A27486"/>
    <w:rsid w:val="00A32616"/>
    <w:rsid w:val="00A410CB"/>
    <w:rsid w:val="00A436D2"/>
    <w:rsid w:val="00A4746A"/>
    <w:rsid w:val="00A53724"/>
    <w:rsid w:val="00A54DD9"/>
    <w:rsid w:val="00A56066"/>
    <w:rsid w:val="00A64791"/>
    <w:rsid w:val="00A73129"/>
    <w:rsid w:val="00A80688"/>
    <w:rsid w:val="00A81D29"/>
    <w:rsid w:val="00A82346"/>
    <w:rsid w:val="00A83239"/>
    <w:rsid w:val="00A92BA1"/>
    <w:rsid w:val="00AA558C"/>
    <w:rsid w:val="00AC16A5"/>
    <w:rsid w:val="00AC2DC8"/>
    <w:rsid w:val="00AC6BC6"/>
    <w:rsid w:val="00AD0328"/>
    <w:rsid w:val="00AE4D9A"/>
    <w:rsid w:val="00AE620D"/>
    <w:rsid w:val="00AE65E2"/>
    <w:rsid w:val="00AF0E04"/>
    <w:rsid w:val="00B03828"/>
    <w:rsid w:val="00B06B80"/>
    <w:rsid w:val="00B15449"/>
    <w:rsid w:val="00B22FF4"/>
    <w:rsid w:val="00B23CC0"/>
    <w:rsid w:val="00B32C64"/>
    <w:rsid w:val="00B370A2"/>
    <w:rsid w:val="00B54EB8"/>
    <w:rsid w:val="00B574A2"/>
    <w:rsid w:val="00B575EA"/>
    <w:rsid w:val="00B61F35"/>
    <w:rsid w:val="00B65F00"/>
    <w:rsid w:val="00B67DCF"/>
    <w:rsid w:val="00B711C6"/>
    <w:rsid w:val="00B77EB2"/>
    <w:rsid w:val="00B90D1A"/>
    <w:rsid w:val="00B93086"/>
    <w:rsid w:val="00B9365F"/>
    <w:rsid w:val="00BA0F4F"/>
    <w:rsid w:val="00BA19ED"/>
    <w:rsid w:val="00BA2578"/>
    <w:rsid w:val="00BA4B8D"/>
    <w:rsid w:val="00BA4BCB"/>
    <w:rsid w:val="00BA7DCD"/>
    <w:rsid w:val="00BB1A0F"/>
    <w:rsid w:val="00BB20AE"/>
    <w:rsid w:val="00BB5257"/>
    <w:rsid w:val="00BC0F7D"/>
    <w:rsid w:val="00BC2037"/>
    <w:rsid w:val="00BC6A12"/>
    <w:rsid w:val="00BD00AB"/>
    <w:rsid w:val="00BD4E75"/>
    <w:rsid w:val="00BD7D31"/>
    <w:rsid w:val="00BE3255"/>
    <w:rsid w:val="00BE534D"/>
    <w:rsid w:val="00BE7F01"/>
    <w:rsid w:val="00BF128E"/>
    <w:rsid w:val="00BF6322"/>
    <w:rsid w:val="00C074DD"/>
    <w:rsid w:val="00C107CC"/>
    <w:rsid w:val="00C1496A"/>
    <w:rsid w:val="00C1584F"/>
    <w:rsid w:val="00C21B30"/>
    <w:rsid w:val="00C32C3F"/>
    <w:rsid w:val="00C33079"/>
    <w:rsid w:val="00C37F4B"/>
    <w:rsid w:val="00C4379C"/>
    <w:rsid w:val="00C45231"/>
    <w:rsid w:val="00C47588"/>
    <w:rsid w:val="00C51F6D"/>
    <w:rsid w:val="00C575EA"/>
    <w:rsid w:val="00C72833"/>
    <w:rsid w:val="00C74F90"/>
    <w:rsid w:val="00C80F1D"/>
    <w:rsid w:val="00C8118D"/>
    <w:rsid w:val="00C85271"/>
    <w:rsid w:val="00C85330"/>
    <w:rsid w:val="00C90C60"/>
    <w:rsid w:val="00C9331F"/>
    <w:rsid w:val="00C93F40"/>
    <w:rsid w:val="00CA269C"/>
    <w:rsid w:val="00CA32CC"/>
    <w:rsid w:val="00CA3D0C"/>
    <w:rsid w:val="00CA57C0"/>
    <w:rsid w:val="00CA7835"/>
    <w:rsid w:val="00CB3E26"/>
    <w:rsid w:val="00CC1D67"/>
    <w:rsid w:val="00CC345D"/>
    <w:rsid w:val="00CC4BA2"/>
    <w:rsid w:val="00CC513B"/>
    <w:rsid w:val="00CC6D04"/>
    <w:rsid w:val="00CC7149"/>
    <w:rsid w:val="00CC77B9"/>
    <w:rsid w:val="00CE4C56"/>
    <w:rsid w:val="00CF7F26"/>
    <w:rsid w:val="00D02122"/>
    <w:rsid w:val="00D02516"/>
    <w:rsid w:val="00D0743B"/>
    <w:rsid w:val="00D144AE"/>
    <w:rsid w:val="00D30743"/>
    <w:rsid w:val="00D30B63"/>
    <w:rsid w:val="00D33BF7"/>
    <w:rsid w:val="00D35A06"/>
    <w:rsid w:val="00D37243"/>
    <w:rsid w:val="00D4068A"/>
    <w:rsid w:val="00D418F8"/>
    <w:rsid w:val="00D443E6"/>
    <w:rsid w:val="00D5167D"/>
    <w:rsid w:val="00D571A7"/>
    <w:rsid w:val="00D57972"/>
    <w:rsid w:val="00D60F8F"/>
    <w:rsid w:val="00D617AF"/>
    <w:rsid w:val="00D675A9"/>
    <w:rsid w:val="00D738D6"/>
    <w:rsid w:val="00D753A0"/>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68F4"/>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33A2"/>
    <w:rsid w:val="00E2785C"/>
    <w:rsid w:val="00E420EC"/>
    <w:rsid w:val="00E44582"/>
    <w:rsid w:val="00E45942"/>
    <w:rsid w:val="00E52EE9"/>
    <w:rsid w:val="00E61BAF"/>
    <w:rsid w:val="00E63002"/>
    <w:rsid w:val="00E71843"/>
    <w:rsid w:val="00E7399F"/>
    <w:rsid w:val="00E77645"/>
    <w:rsid w:val="00E80AD8"/>
    <w:rsid w:val="00E87D03"/>
    <w:rsid w:val="00E91954"/>
    <w:rsid w:val="00E933BB"/>
    <w:rsid w:val="00E944A0"/>
    <w:rsid w:val="00EA0751"/>
    <w:rsid w:val="00EA0E44"/>
    <w:rsid w:val="00EA13B6"/>
    <w:rsid w:val="00EA15B0"/>
    <w:rsid w:val="00EA5EA7"/>
    <w:rsid w:val="00EA69E9"/>
    <w:rsid w:val="00EB6D75"/>
    <w:rsid w:val="00EB6FA4"/>
    <w:rsid w:val="00EC161C"/>
    <w:rsid w:val="00EC4A25"/>
    <w:rsid w:val="00EC662D"/>
    <w:rsid w:val="00ED1D71"/>
    <w:rsid w:val="00ED4241"/>
    <w:rsid w:val="00ED444C"/>
    <w:rsid w:val="00ED6D80"/>
    <w:rsid w:val="00ED7F42"/>
    <w:rsid w:val="00EE049E"/>
    <w:rsid w:val="00EE3D0D"/>
    <w:rsid w:val="00EE6347"/>
    <w:rsid w:val="00EE7237"/>
    <w:rsid w:val="00EF60D9"/>
    <w:rsid w:val="00F025A2"/>
    <w:rsid w:val="00F04712"/>
    <w:rsid w:val="00F13360"/>
    <w:rsid w:val="00F13C5C"/>
    <w:rsid w:val="00F17542"/>
    <w:rsid w:val="00F22EC7"/>
    <w:rsid w:val="00F264EF"/>
    <w:rsid w:val="00F30C10"/>
    <w:rsid w:val="00F31343"/>
    <w:rsid w:val="00F325C8"/>
    <w:rsid w:val="00F33DA3"/>
    <w:rsid w:val="00F34978"/>
    <w:rsid w:val="00F35390"/>
    <w:rsid w:val="00F356ED"/>
    <w:rsid w:val="00F3608B"/>
    <w:rsid w:val="00F400A3"/>
    <w:rsid w:val="00F412C6"/>
    <w:rsid w:val="00F43D59"/>
    <w:rsid w:val="00F50CD1"/>
    <w:rsid w:val="00F510F5"/>
    <w:rsid w:val="00F5306A"/>
    <w:rsid w:val="00F542F0"/>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6.wmf"/><Relationship Id="rId89" Type="http://schemas.openxmlformats.org/officeDocument/2006/relationships/oleObject" Target="embeddings/oleObject31.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oleObject" Target="embeddings/oleObject33.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1.bin"/><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wmf"/><Relationship Id="rId102" Type="http://schemas.openxmlformats.org/officeDocument/2006/relationships/image" Target="media/image63.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7.e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7.bin"/><Relationship Id="rId103" Type="http://schemas.openxmlformats.org/officeDocument/2006/relationships/oleObject" Target="embeddings/oleObject32.bin"/><Relationship Id="rId108" Type="http://schemas.openxmlformats.org/officeDocument/2006/relationships/image" Target="media/image67.wmf"/><Relationship Id="rId20" Type="http://schemas.openxmlformats.org/officeDocument/2006/relationships/oleObject" Target="embeddings/oleObject3.bin"/><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50.emf"/><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0.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66.wmf"/><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20.wmf"/><Relationship Id="rId109" Type="http://schemas.openxmlformats.org/officeDocument/2006/relationships/oleObject" Target="embeddings/oleObject34.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8.wmf"/><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86</Pages>
  <Words>27907</Words>
  <Characters>159071</Characters>
  <Application>Microsoft Office Word</Application>
  <DocSecurity>0</DocSecurity>
  <Lines>1325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186605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151</cp:revision>
  <cp:lastPrinted>2022-05-25T14:27:00Z</cp:lastPrinted>
  <dcterms:created xsi:type="dcterms:W3CDTF">2022-05-26T06:38:00Z</dcterms:created>
  <dcterms:modified xsi:type="dcterms:W3CDTF">2025-01-08T15:33:00Z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