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3857B75F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384DC2">
              <w:t>15</w:t>
            </w:r>
            <w:r w:rsidRPr="00174903">
              <w:t>.</w:t>
            </w:r>
            <w:bookmarkEnd w:id="3"/>
            <w:r w:rsidR="00290281">
              <w:t>0</w:t>
            </w:r>
            <w:r w:rsidR="00290281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326AA4" w:rsidRPr="00174903">
              <w:rPr>
                <w:sz w:val="32"/>
              </w:rPr>
              <w:t>202</w:t>
            </w:r>
            <w:r w:rsidR="00BB0152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384DC2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FC639C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60B202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326AA4" w:rsidRPr="00174903">
              <w:rPr>
                <w:noProof/>
                <w:sz w:val="18"/>
              </w:rPr>
              <w:t>202</w:t>
            </w:r>
            <w:r w:rsidR="00BB0152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37BA015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94</w:t>
      </w:r>
    </w:p>
    <w:p w14:paraId="75D2693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241AE0B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362C550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5DC7BBD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527F464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77B8240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6E4BF62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732EA0D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5EDC2E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3FECA2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42878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4FA370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4C2C8D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64374D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38A01E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71C426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0D186E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7D49C1CB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119C8C5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3DBFFE2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098517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51ECD9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065FBD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21FCF4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00469E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304BCB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66D952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3A317B1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174CABF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736D6DC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481875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6D5541E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7ACE17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4F7AC2B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338D9C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5AB25F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081086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7CFAE0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3F8453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52718E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696D15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18E2E24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530EB69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7680D7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47E70F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0646F1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6A98A6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7D3C49B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0CE507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4962D2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6F2CB4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210B77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4FF186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7FCBAB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437E29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5A0A3C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55C025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923954">
        <w:rPr>
          <w:i/>
          <w:noProof/>
        </w:rPr>
        <w:t>timeSinceFailure</w:t>
      </w:r>
      <w:r>
        <w:rPr>
          <w:noProof/>
        </w:rPr>
        <w:tab/>
        <w:t>144</w:t>
      </w:r>
    </w:p>
    <w:p w14:paraId="476AF33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6D0177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6C5CA4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392EC7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52A559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2C5AA5C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2C96B7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2D0505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34BACC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7D3C84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15A9B8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2B1BDE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673F96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0D7D64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1E78C4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1A0DA4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185AF6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74BC5C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79340A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5C7890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184AC6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07AB0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478466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3D636D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157</w:t>
      </w:r>
    </w:p>
    <w:p w14:paraId="2A72C7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157</w:t>
      </w:r>
    </w:p>
    <w:p w14:paraId="1059BB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5D771C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3D82FE0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6557BF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725DB9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109126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2B81C32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2C294C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4773F1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46036D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0C961A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75823E8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20A52E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7BF15D1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758DF08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615096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6BA890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3CCC6A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0927360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405006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5907EF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206FDE0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7EA67B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53EA3F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5CA41A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1E9A91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2AC4EB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5F96CD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747F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5F564B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174</w:t>
      </w:r>
    </w:p>
    <w:p w14:paraId="0C9B20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174</w:t>
      </w:r>
    </w:p>
    <w:p w14:paraId="363029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70BFE0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176</w:t>
      </w:r>
    </w:p>
    <w:p w14:paraId="0C0B0E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1F36674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178</w:t>
      </w:r>
    </w:p>
    <w:p w14:paraId="052437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179</w:t>
      </w:r>
    </w:p>
    <w:p w14:paraId="5963B2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180</w:t>
      </w:r>
    </w:p>
    <w:p w14:paraId="60D2E7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181</w:t>
      </w:r>
    </w:p>
    <w:p w14:paraId="15F826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182</w:t>
      </w:r>
    </w:p>
    <w:p w14:paraId="6BE667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012925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183</w:t>
      </w:r>
    </w:p>
    <w:p w14:paraId="229532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50B4E9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185</w:t>
      </w:r>
    </w:p>
    <w:p w14:paraId="4777B0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186</w:t>
      </w:r>
    </w:p>
    <w:p w14:paraId="55C075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186</w:t>
      </w:r>
    </w:p>
    <w:p w14:paraId="537899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549C272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188</w:t>
      </w:r>
    </w:p>
    <w:p w14:paraId="059619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6A49B9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188</w:t>
      </w:r>
    </w:p>
    <w:p w14:paraId="29667B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188</w:t>
      </w:r>
    </w:p>
    <w:p w14:paraId="5B9B8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189</w:t>
      </w:r>
    </w:p>
    <w:p w14:paraId="7911BE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189</w:t>
      </w:r>
    </w:p>
    <w:p w14:paraId="38B4549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190</w:t>
      </w:r>
    </w:p>
    <w:p w14:paraId="791EA98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285A9D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375807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Requirements</w:t>
      </w:r>
      <w:r>
        <w:rPr>
          <w:noProof/>
        </w:rPr>
        <w:tab/>
        <w:t>191</w:t>
      </w:r>
    </w:p>
    <w:p w14:paraId="472453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UE measurement capability</w:t>
      </w:r>
      <w:r>
        <w:rPr>
          <w:noProof/>
        </w:rPr>
        <w:tab/>
        <w:t>191</w:t>
      </w:r>
    </w:p>
    <w:p w14:paraId="5795D1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Measurement and evaluation of serving cell</w:t>
      </w:r>
      <w:r>
        <w:rPr>
          <w:noProof/>
        </w:rPr>
        <w:tab/>
        <w:t>191</w:t>
      </w:r>
    </w:p>
    <w:p w14:paraId="2983FA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Measurements of intra-frequency E-UTRAN cells</w:t>
      </w:r>
      <w:r>
        <w:rPr>
          <w:noProof/>
        </w:rPr>
        <w:tab/>
        <w:t>191</w:t>
      </w:r>
    </w:p>
    <w:p w14:paraId="473C96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Measurements of inter-frequency E-UTRAN cells</w:t>
      </w:r>
      <w:r>
        <w:rPr>
          <w:noProof/>
        </w:rPr>
        <w:tab/>
        <w:t>191</w:t>
      </w:r>
    </w:p>
    <w:p w14:paraId="7A679E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191</w:t>
      </w:r>
    </w:p>
    <w:p w14:paraId="743845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191</w:t>
      </w:r>
    </w:p>
    <w:p w14:paraId="2DD7D7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191</w:t>
      </w:r>
    </w:p>
    <w:p w14:paraId="4C7119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UE measurement capability for RedCap</w:t>
      </w:r>
      <w:r>
        <w:rPr>
          <w:noProof/>
        </w:rPr>
        <w:tab/>
        <w:t>191</w:t>
      </w:r>
    </w:p>
    <w:p w14:paraId="29E7D7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191</w:t>
      </w:r>
    </w:p>
    <w:p w14:paraId="3E3624D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192</w:t>
      </w:r>
    </w:p>
    <w:p w14:paraId="3E2F7F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3F47C5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Cell Selection</w:t>
      </w:r>
      <w:r>
        <w:rPr>
          <w:noProof/>
        </w:rPr>
        <w:tab/>
        <w:t>192</w:t>
      </w:r>
    </w:p>
    <w:p w14:paraId="3F68FA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Cell Reselection</w:t>
      </w:r>
      <w:r>
        <w:rPr>
          <w:noProof/>
        </w:rPr>
        <w:tab/>
        <w:t>192</w:t>
      </w:r>
    </w:p>
    <w:p w14:paraId="395677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192</w:t>
      </w:r>
    </w:p>
    <w:p w14:paraId="453E863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192</w:t>
      </w:r>
    </w:p>
    <w:p w14:paraId="0AAF627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193</w:t>
      </w:r>
    </w:p>
    <w:p w14:paraId="0561467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7FD86D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193</w:t>
      </w:r>
    </w:p>
    <w:p w14:paraId="2CF6BB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193</w:t>
      </w:r>
    </w:p>
    <w:p w14:paraId="1090C2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195</w:t>
      </w:r>
    </w:p>
    <w:p w14:paraId="1C6F8239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195</w:t>
      </w:r>
    </w:p>
    <w:p w14:paraId="7CE380B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196</w:t>
      </w:r>
    </w:p>
    <w:p w14:paraId="3ECE26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0594C4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196</w:t>
      </w:r>
    </w:p>
    <w:p w14:paraId="373C03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196</w:t>
      </w:r>
    </w:p>
    <w:p w14:paraId="14643E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196</w:t>
      </w:r>
    </w:p>
    <w:p w14:paraId="64B087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196</w:t>
      </w:r>
    </w:p>
    <w:p w14:paraId="63588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197</w:t>
      </w:r>
    </w:p>
    <w:p w14:paraId="562A8B7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393656F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74B1F9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FDD</w:t>
      </w:r>
      <w:r>
        <w:rPr>
          <w:noProof/>
        </w:rPr>
        <w:tab/>
        <w:t>198</w:t>
      </w:r>
    </w:p>
    <w:p w14:paraId="6AC9D5D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5C1C75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4AD035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TDD</w:t>
      </w:r>
      <w:r>
        <w:rPr>
          <w:noProof/>
        </w:rPr>
        <w:tab/>
        <w:t>198</w:t>
      </w:r>
    </w:p>
    <w:p w14:paraId="309998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0F85C60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1A0BEB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200</w:t>
      </w:r>
    </w:p>
    <w:p w14:paraId="566183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75EC1A1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DB235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201</w:t>
      </w:r>
    </w:p>
    <w:p w14:paraId="38C047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Handover delay</w:t>
      </w:r>
      <w:r>
        <w:rPr>
          <w:noProof/>
        </w:rPr>
        <w:tab/>
        <w:t>201</w:t>
      </w:r>
    </w:p>
    <w:p w14:paraId="438E01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Measurement time</w:t>
      </w:r>
      <w:r>
        <w:rPr>
          <w:noProof/>
        </w:rPr>
        <w:tab/>
        <w:t>202</w:t>
      </w:r>
    </w:p>
    <w:p w14:paraId="39E7AF8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Preparation time</w:t>
      </w:r>
      <w:r>
        <w:rPr>
          <w:noProof/>
        </w:rPr>
        <w:tab/>
        <w:t>202</w:t>
      </w:r>
    </w:p>
    <w:p w14:paraId="08466F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Interruption time</w:t>
      </w:r>
      <w:r>
        <w:rPr>
          <w:noProof/>
        </w:rPr>
        <w:tab/>
        <w:t>202</w:t>
      </w:r>
    </w:p>
    <w:p w14:paraId="113B81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202</w:t>
      </w:r>
    </w:p>
    <w:p w14:paraId="32ECCB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203</w:t>
      </w:r>
    </w:p>
    <w:p w14:paraId="414BEF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203</w:t>
      </w:r>
    </w:p>
    <w:p w14:paraId="1942D8B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</w:t>
      </w:r>
    </w:p>
    <w:p w14:paraId="347FA39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203</w:t>
      </w:r>
    </w:p>
    <w:p w14:paraId="1FB4A9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203</w:t>
      </w:r>
    </w:p>
    <w:p w14:paraId="70D3DF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0B3CF6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3CBC827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26E728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- UTRAN TDD Handover</w:t>
      </w:r>
      <w:r>
        <w:rPr>
          <w:noProof/>
        </w:rPr>
        <w:tab/>
        <w:t>204</w:t>
      </w:r>
    </w:p>
    <w:p w14:paraId="0D14A1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6B7FD1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204</w:t>
      </w:r>
    </w:p>
    <w:p w14:paraId="2193AA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38F397F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741A04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205</w:t>
      </w:r>
    </w:p>
    <w:p w14:paraId="2524A7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0A4C7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319983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694FAF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311996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205</w:t>
      </w:r>
    </w:p>
    <w:p w14:paraId="3DBA6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324F8B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Handover delay</w:t>
      </w:r>
      <w:r>
        <w:rPr>
          <w:noProof/>
        </w:rPr>
        <w:tab/>
        <w:t>206</w:t>
      </w:r>
    </w:p>
    <w:p w14:paraId="30A94E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 time</w:t>
      </w:r>
      <w:r>
        <w:rPr>
          <w:noProof/>
        </w:rPr>
        <w:tab/>
        <w:t>206</w:t>
      </w:r>
    </w:p>
    <w:p w14:paraId="6A2255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- NR FR1 Handover to target cell using CCA</w:t>
      </w:r>
      <w:r>
        <w:rPr>
          <w:noProof/>
        </w:rPr>
        <w:tab/>
        <w:t>206</w:t>
      </w:r>
    </w:p>
    <w:p w14:paraId="4237FB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78C0E6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Handover delay</w:t>
      </w:r>
      <w:r>
        <w:rPr>
          <w:noProof/>
        </w:rPr>
        <w:tab/>
        <w:t>207</w:t>
      </w:r>
    </w:p>
    <w:p w14:paraId="1B5EB8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 time</w:t>
      </w:r>
      <w:r>
        <w:rPr>
          <w:noProof/>
        </w:rPr>
        <w:tab/>
        <w:t>207</w:t>
      </w:r>
    </w:p>
    <w:p w14:paraId="1BE408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- NR FR1 Handover</w:t>
      </w:r>
      <w:r w:rsidRPr="00923954">
        <w:rPr>
          <w:noProof/>
          <w:lang w:val="sv-SE" w:eastAsia="ko-KR"/>
        </w:rPr>
        <w:t xml:space="preserve"> for </w:t>
      </w:r>
      <w:r w:rsidRPr="00923954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208</w:t>
      </w:r>
    </w:p>
    <w:p w14:paraId="163678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42C75B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Requirements</w:t>
      </w:r>
      <w:r>
        <w:rPr>
          <w:noProof/>
        </w:rPr>
        <w:tab/>
        <w:t>208</w:t>
      </w:r>
    </w:p>
    <w:p w14:paraId="751A87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- NR FR2 Handover</w:t>
      </w:r>
      <w:r>
        <w:rPr>
          <w:noProof/>
        </w:rPr>
        <w:tab/>
        <w:t>208</w:t>
      </w:r>
    </w:p>
    <w:p w14:paraId="15CF9E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Introduction</w:t>
      </w:r>
      <w:r>
        <w:rPr>
          <w:noProof/>
        </w:rPr>
        <w:tab/>
        <w:t>208</w:t>
      </w:r>
    </w:p>
    <w:p w14:paraId="58F95E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Handover delay</w:t>
      </w:r>
      <w:r>
        <w:rPr>
          <w:noProof/>
        </w:rPr>
        <w:tab/>
        <w:t>208</w:t>
      </w:r>
    </w:p>
    <w:p w14:paraId="71B581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 time</w:t>
      </w:r>
      <w:r>
        <w:rPr>
          <w:noProof/>
        </w:rPr>
        <w:tab/>
        <w:t>208</w:t>
      </w:r>
    </w:p>
    <w:p w14:paraId="5B27DFD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209</w:t>
      </w:r>
    </w:p>
    <w:p w14:paraId="23C27FD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209</w:t>
      </w:r>
    </w:p>
    <w:p w14:paraId="77AF1AF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13A9867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209</w:t>
      </w:r>
    </w:p>
    <w:p w14:paraId="699840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10FE7DD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– cdma2000 1X Handover</w:t>
      </w:r>
      <w:r>
        <w:rPr>
          <w:noProof/>
        </w:rPr>
        <w:tab/>
        <w:t>210</w:t>
      </w:r>
    </w:p>
    <w:p w14:paraId="0E2E631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Introduction</w:t>
      </w:r>
      <w:r>
        <w:rPr>
          <w:noProof/>
        </w:rPr>
        <w:tab/>
        <w:t>210</w:t>
      </w:r>
    </w:p>
    <w:p w14:paraId="249D50B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422E35A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01CD11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210</w:t>
      </w:r>
    </w:p>
    <w:p w14:paraId="333284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342262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211</w:t>
      </w:r>
    </w:p>
    <w:p w14:paraId="26350F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211</w:t>
      </w:r>
    </w:p>
    <w:p w14:paraId="5CAA9C0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182FCF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7D323B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211</w:t>
      </w:r>
    </w:p>
    <w:p w14:paraId="0B3124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212</w:t>
      </w:r>
    </w:p>
    <w:p w14:paraId="774F27D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32B920F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0331F8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212</w:t>
      </w:r>
    </w:p>
    <w:p w14:paraId="2F0B81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212</w:t>
      </w:r>
    </w:p>
    <w:p w14:paraId="6783A9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212</w:t>
      </w:r>
    </w:p>
    <w:p w14:paraId="40FC2D8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212</w:t>
      </w:r>
    </w:p>
    <w:p w14:paraId="256B8C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213</w:t>
      </w:r>
    </w:p>
    <w:p w14:paraId="29F534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213</w:t>
      </w:r>
    </w:p>
    <w:p w14:paraId="3EDE06D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66B8738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213</w:t>
      </w:r>
    </w:p>
    <w:p w14:paraId="4D3559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2B306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78FFE2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213</w:t>
      </w:r>
    </w:p>
    <w:p w14:paraId="0B94DAA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213</w:t>
      </w:r>
    </w:p>
    <w:p w14:paraId="6894E7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214</w:t>
      </w:r>
    </w:p>
    <w:p w14:paraId="337C21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214</w:t>
      </w:r>
    </w:p>
    <w:p w14:paraId="3C19CD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215</w:t>
      </w:r>
    </w:p>
    <w:p w14:paraId="44FDB3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215</w:t>
      </w:r>
    </w:p>
    <w:p w14:paraId="53D6244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215</w:t>
      </w:r>
    </w:p>
    <w:p w14:paraId="593B05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48451D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215</w:t>
      </w:r>
    </w:p>
    <w:p w14:paraId="1E9BBC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923954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215</w:t>
      </w:r>
    </w:p>
    <w:p w14:paraId="57960CA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216</w:t>
      </w:r>
    </w:p>
    <w:p w14:paraId="326F7C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7A0104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217</w:t>
      </w:r>
    </w:p>
    <w:p w14:paraId="141B0F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217</w:t>
      </w:r>
    </w:p>
    <w:p w14:paraId="6D2A620A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218</w:t>
      </w:r>
    </w:p>
    <w:p w14:paraId="0E001D5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218</w:t>
      </w:r>
    </w:p>
    <w:p w14:paraId="3573127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1A9904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7B4E7A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218</w:t>
      </w:r>
    </w:p>
    <w:p w14:paraId="0CAEAB2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219</w:t>
      </w:r>
    </w:p>
    <w:p w14:paraId="23E8FF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3C9D3B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76F595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219</w:t>
      </w:r>
    </w:p>
    <w:p w14:paraId="467B1E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219</w:t>
      </w:r>
    </w:p>
    <w:p w14:paraId="7C48581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219</w:t>
      </w:r>
    </w:p>
    <w:p w14:paraId="7E68F5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219</w:t>
      </w:r>
    </w:p>
    <w:p w14:paraId="1BAC71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219</w:t>
      </w:r>
    </w:p>
    <w:p w14:paraId="41857C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219</w:t>
      </w:r>
    </w:p>
    <w:p w14:paraId="390E24F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220</w:t>
      </w:r>
    </w:p>
    <w:p w14:paraId="6EADD3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220</w:t>
      </w:r>
    </w:p>
    <w:p w14:paraId="1D9F79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220</w:t>
      </w:r>
    </w:p>
    <w:p w14:paraId="0A015C8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220</w:t>
      </w:r>
    </w:p>
    <w:p w14:paraId="7147876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220</w:t>
      </w:r>
    </w:p>
    <w:p w14:paraId="602244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220</w:t>
      </w:r>
    </w:p>
    <w:p w14:paraId="1DAB94E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A7B71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4CBF10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220</w:t>
      </w:r>
    </w:p>
    <w:p w14:paraId="58DD4B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221</w:t>
      </w:r>
    </w:p>
    <w:p w14:paraId="3C9E63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221</w:t>
      </w:r>
    </w:p>
    <w:p w14:paraId="234D8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222</w:t>
      </w:r>
    </w:p>
    <w:p w14:paraId="6FFA5B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923954">
        <w:rPr>
          <w:noProof/>
          <w:lang w:val="en-US"/>
        </w:rPr>
        <w:t>carrier subject to CCA</w:t>
      </w:r>
      <w:r>
        <w:rPr>
          <w:noProof/>
        </w:rPr>
        <w:tab/>
        <w:t>222</w:t>
      </w:r>
    </w:p>
    <w:p w14:paraId="72869D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224</w:t>
      </w:r>
    </w:p>
    <w:p w14:paraId="314DD30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225</w:t>
      </w:r>
    </w:p>
    <w:p w14:paraId="11A508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03539E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3A049A2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225</w:t>
      </w:r>
    </w:p>
    <w:p w14:paraId="5D99A8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6ACFDC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43443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226</w:t>
      </w:r>
    </w:p>
    <w:p w14:paraId="2AE962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226</w:t>
      </w:r>
    </w:p>
    <w:p w14:paraId="566AD2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226</w:t>
      </w:r>
    </w:p>
    <w:p w14:paraId="5B1B04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368EF1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24D2E1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227</w:t>
      </w:r>
    </w:p>
    <w:p w14:paraId="493371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227</w:t>
      </w:r>
    </w:p>
    <w:p w14:paraId="55A4CA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227</w:t>
      </w:r>
    </w:p>
    <w:p w14:paraId="2E0A18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227</w:t>
      </w:r>
    </w:p>
    <w:p w14:paraId="546932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227</w:t>
      </w:r>
    </w:p>
    <w:p w14:paraId="62BD6C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227</w:t>
      </w:r>
    </w:p>
    <w:p w14:paraId="17F95B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228</w:t>
      </w:r>
    </w:p>
    <w:p w14:paraId="544A2CA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228</w:t>
      </w:r>
    </w:p>
    <w:p w14:paraId="3C9F20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FA0BE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14A6C7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229</w:t>
      </w:r>
    </w:p>
    <w:p w14:paraId="5D4C7C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UE Re-establishment delay requirement for CEModeB</w:t>
      </w:r>
      <w:r>
        <w:rPr>
          <w:noProof/>
        </w:rPr>
        <w:tab/>
        <w:t>229</w:t>
      </w:r>
    </w:p>
    <w:p w14:paraId="5A4CA52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230</w:t>
      </w:r>
    </w:p>
    <w:p w14:paraId="496986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705C2C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1B2939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230</w:t>
      </w:r>
    </w:p>
    <w:p w14:paraId="178B729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231</w:t>
      </w:r>
    </w:p>
    <w:p w14:paraId="5BB7EC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3A00E4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4F4AC8EF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231</w:t>
      </w:r>
    </w:p>
    <w:p w14:paraId="030B48C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231</w:t>
      </w:r>
    </w:p>
    <w:p w14:paraId="62F3A6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Introduction</w:t>
      </w:r>
      <w:r>
        <w:rPr>
          <w:noProof/>
        </w:rPr>
        <w:tab/>
        <w:t>231</w:t>
      </w:r>
    </w:p>
    <w:p w14:paraId="38475C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Requirements</w:t>
      </w:r>
      <w:r>
        <w:rPr>
          <w:noProof/>
        </w:rPr>
        <w:tab/>
        <w:t>232</w:t>
      </w:r>
    </w:p>
    <w:p w14:paraId="24BF652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233</w:t>
      </w:r>
    </w:p>
    <w:p w14:paraId="5D989D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42CED1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Requirements</w:t>
      </w:r>
      <w:r>
        <w:rPr>
          <w:noProof/>
        </w:rPr>
        <w:tab/>
        <w:t>233</w:t>
      </w:r>
    </w:p>
    <w:p w14:paraId="133B54B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</w:t>
      </w:r>
    </w:p>
    <w:p w14:paraId="662D87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234</w:t>
      </w:r>
    </w:p>
    <w:p w14:paraId="7BBEF0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6715A2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?? ??"/>
          <w:noProof/>
        </w:rPr>
        <w:t>Timing Advance adjustment delay</w:t>
      </w:r>
      <w:r>
        <w:rPr>
          <w:noProof/>
        </w:rPr>
        <w:tab/>
        <w:t>234</w:t>
      </w:r>
    </w:p>
    <w:p w14:paraId="44020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234</w:t>
      </w:r>
    </w:p>
    <w:p w14:paraId="1D7549D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Cell phase synchronization accuracy (TDD)</w:t>
      </w:r>
      <w:r>
        <w:rPr>
          <w:noProof/>
        </w:rPr>
        <w:tab/>
        <w:t>234</w:t>
      </w:r>
    </w:p>
    <w:p w14:paraId="379ECF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Definition</w:t>
      </w:r>
      <w:r>
        <w:rPr>
          <w:noProof/>
        </w:rPr>
        <w:tab/>
        <w:t>234</w:t>
      </w:r>
    </w:p>
    <w:p w14:paraId="629A31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Minimum requirements</w:t>
      </w:r>
      <w:r>
        <w:rPr>
          <w:noProof/>
        </w:rPr>
        <w:tab/>
        <w:t>234</w:t>
      </w:r>
    </w:p>
    <w:p w14:paraId="506217C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235</w:t>
      </w:r>
    </w:p>
    <w:p w14:paraId="5E3758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C4848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235</w:t>
      </w:r>
    </w:p>
    <w:p w14:paraId="4C1A0B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235</w:t>
      </w:r>
    </w:p>
    <w:p w14:paraId="1E48DB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235</w:t>
      </w:r>
    </w:p>
    <w:p w14:paraId="6C109AD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236</w:t>
      </w:r>
    </w:p>
    <w:p w14:paraId="541018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236</w:t>
      </w:r>
    </w:p>
    <w:p w14:paraId="089AC2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237</w:t>
      </w:r>
    </w:p>
    <w:p w14:paraId="341A06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237</w:t>
      </w:r>
    </w:p>
    <w:p w14:paraId="657D4D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238</w:t>
      </w:r>
    </w:p>
    <w:p w14:paraId="130CF0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239</w:t>
      </w:r>
    </w:p>
    <w:p w14:paraId="726B90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239</w:t>
      </w:r>
    </w:p>
    <w:p w14:paraId="239F69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240</w:t>
      </w:r>
    </w:p>
    <w:p w14:paraId="359B9FB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240</w:t>
      </w:r>
    </w:p>
    <w:p w14:paraId="2E4AD6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080BD88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240</w:t>
      </w:r>
    </w:p>
    <w:p w14:paraId="497EB8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242</w:t>
      </w:r>
    </w:p>
    <w:p w14:paraId="1D8120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243</w:t>
      </w:r>
    </w:p>
    <w:p w14:paraId="7DB9FE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244</w:t>
      </w:r>
    </w:p>
    <w:p w14:paraId="635FD2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245</w:t>
      </w:r>
    </w:p>
    <w:p w14:paraId="6E2068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246</w:t>
      </w:r>
    </w:p>
    <w:p w14:paraId="6C481E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246</w:t>
      </w:r>
    </w:p>
    <w:p w14:paraId="25C1EE9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246</w:t>
      </w:r>
    </w:p>
    <w:p w14:paraId="1BE9F2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247</w:t>
      </w:r>
    </w:p>
    <w:p w14:paraId="78FEE5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248</w:t>
      </w:r>
    </w:p>
    <w:p w14:paraId="65B83DF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249</w:t>
      </w:r>
    </w:p>
    <w:p w14:paraId="682D0E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250</w:t>
      </w:r>
    </w:p>
    <w:p w14:paraId="23944C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250</w:t>
      </w:r>
    </w:p>
    <w:p w14:paraId="0B525D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251</w:t>
      </w:r>
    </w:p>
    <w:p w14:paraId="71D66D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252</w:t>
      </w:r>
    </w:p>
    <w:p w14:paraId="4A2BC2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254</w:t>
      </w:r>
    </w:p>
    <w:p w14:paraId="0BD22D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254</w:t>
      </w:r>
    </w:p>
    <w:p w14:paraId="1938AD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256</w:t>
      </w:r>
    </w:p>
    <w:p w14:paraId="2E5657C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258</w:t>
      </w:r>
    </w:p>
    <w:p w14:paraId="41732F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AF743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258</w:t>
      </w:r>
    </w:p>
    <w:p w14:paraId="7AEE03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258</w:t>
      </w:r>
    </w:p>
    <w:p w14:paraId="180154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258</w:t>
      </w:r>
    </w:p>
    <w:p w14:paraId="061191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258</w:t>
      </w:r>
    </w:p>
    <w:p w14:paraId="6B08A2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258</w:t>
      </w:r>
    </w:p>
    <w:p w14:paraId="453D23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259</w:t>
      </w:r>
    </w:p>
    <w:p w14:paraId="5590D5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259</w:t>
      </w:r>
    </w:p>
    <w:p w14:paraId="30694E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259</w:t>
      </w:r>
    </w:p>
    <w:p w14:paraId="52FD644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259</w:t>
      </w:r>
    </w:p>
    <w:p w14:paraId="5DFCA8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260</w:t>
      </w:r>
    </w:p>
    <w:p w14:paraId="40CD6D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261</w:t>
      </w:r>
    </w:p>
    <w:p w14:paraId="23DD01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261</w:t>
      </w:r>
    </w:p>
    <w:p w14:paraId="7090A3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261</w:t>
      </w:r>
    </w:p>
    <w:p w14:paraId="77E266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923954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262</w:t>
      </w:r>
    </w:p>
    <w:p w14:paraId="439278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262</w:t>
      </w:r>
    </w:p>
    <w:p w14:paraId="6533CB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263</w:t>
      </w:r>
    </w:p>
    <w:p w14:paraId="0F1186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263</w:t>
      </w:r>
    </w:p>
    <w:p w14:paraId="2E6FEF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263</w:t>
      </w:r>
    </w:p>
    <w:p w14:paraId="17402C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263</w:t>
      </w:r>
    </w:p>
    <w:p w14:paraId="140425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264</w:t>
      </w:r>
    </w:p>
    <w:p w14:paraId="7E0EE0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264</w:t>
      </w:r>
    </w:p>
    <w:p w14:paraId="1BC895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264</w:t>
      </w:r>
    </w:p>
    <w:p w14:paraId="7923DB3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265</w:t>
      </w:r>
    </w:p>
    <w:p w14:paraId="6F9D38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D85B6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265</w:t>
      </w:r>
    </w:p>
    <w:p w14:paraId="0DBF75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265</w:t>
      </w:r>
    </w:p>
    <w:p w14:paraId="04FC52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266</w:t>
      </w:r>
    </w:p>
    <w:p w14:paraId="5EF862A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266</w:t>
      </w:r>
    </w:p>
    <w:p w14:paraId="79ECD8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0E3AF6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266</w:t>
      </w:r>
    </w:p>
    <w:p w14:paraId="070F6F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266</w:t>
      </w:r>
    </w:p>
    <w:p w14:paraId="762ED9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266</w:t>
      </w:r>
    </w:p>
    <w:p w14:paraId="7E64C5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267</w:t>
      </w:r>
    </w:p>
    <w:p w14:paraId="7AE8CB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267</w:t>
      </w:r>
    </w:p>
    <w:p w14:paraId="4FDBB0F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267</w:t>
      </w:r>
    </w:p>
    <w:p w14:paraId="3A203E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267</w:t>
      </w:r>
    </w:p>
    <w:p w14:paraId="01FD63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269</w:t>
      </w:r>
    </w:p>
    <w:p w14:paraId="70D50B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269</w:t>
      </w:r>
    </w:p>
    <w:p w14:paraId="3831AB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269</w:t>
      </w:r>
    </w:p>
    <w:p w14:paraId="6487BF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270</w:t>
      </w:r>
    </w:p>
    <w:p w14:paraId="46D29A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270</w:t>
      </w:r>
    </w:p>
    <w:p w14:paraId="187A7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270</w:t>
      </w:r>
    </w:p>
    <w:p w14:paraId="2DAEB8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270</w:t>
      </w:r>
    </w:p>
    <w:p w14:paraId="22D641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271</w:t>
      </w:r>
    </w:p>
    <w:p w14:paraId="10A91E3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271</w:t>
      </w:r>
    </w:p>
    <w:p w14:paraId="42F8EB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270D2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1D48F3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271</w:t>
      </w:r>
    </w:p>
    <w:p w14:paraId="12AFCF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272</w:t>
      </w:r>
    </w:p>
    <w:p w14:paraId="7DADBF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272</w:t>
      </w:r>
    </w:p>
    <w:p w14:paraId="0D8963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272</w:t>
      </w:r>
    </w:p>
    <w:p w14:paraId="6AB14C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272</w:t>
      </w:r>
    </w:p>
    <w:p w14:paraId="2EC5BC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273</w:t>
      </w:r>
    </w:p>
    <w:p w14:paraId="72CF6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273</w:t>
      </w:r>
    </w:p>
    <w:p w14:paraId="1906B09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274</w:t>
      </w:r>
    </w:p>
    <w:p w14:paraId="30B2953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Definition</w:t>
      </w:r>
      <w:r>
        <w:rPr>
          <w:noProof/>
        </w:rPr>
        <w:tab/>
        <w:t>274</w:t>
      </w:r>
    </w:p>
    <w:p w14:paraId="4E12FD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Minimum requirements</w:t>
      </w:r>
      <w:r>
        <w:rPr>
          <w:noProof/>
        </w:rPr>
        <w:tab/>
        <w:t>274</w:t>
      </w:r>
    </w:p>
    <w:p w14:paraId="4984A90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274</w:t>
      </w:r>
    </w:p>
    <w:p w14:paraId="015588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971B6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274</w:t>
      </w:r>
    </w:p>
    <w:p w14:paraId="2A63AF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275</w:t>
      </w:r>
    </w:p>
    <w:p w14:paraId="4D3F867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275</w:t>
      </w:r>
    </w:p>
    <w:p w14:paraId="1915C5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735492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275</w:t>
      </w:r>
    </w:p>
    <w:p w14:paraId="0E7932A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276</w:t>
      </w:r>
    </w:p>
    <w:p w14:paraId="5A98E3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3669B1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0FD057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276</w:t>
      </w:r>
    </w:p>
    <w:p w14:paraId="46B4578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276</w:t>
      </w:r>
    </w:p>
    <w:p w14:paraId="0F8E16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276</w:t>
      </w:r>
    </w:p>
    <w:p w14:paraId="58FF4B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276</w:t>
      </w:r>
    </w:p>
    <w:p w14:paraId="55055F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277</w:t>
      </w:r>
    </w:p>
    <w:p w14:paraId="4A239B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277</w:t>
      </w:r>
    </w:p>
    <w:p w14:paraId="531AE0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277</w:t>
      </w:r>
    </w:p>
    <w:p w14:paraId="492380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277</w:t>
      </w:r>
    </w:p>
    <w:p w14:paraId="72129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278</w:t>
      </w:r>
    </w:p>
    <w:p w14:paraId="4E83F6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278</w:t>
      </w:r>
    </w:p>
    <w:p w14:paraId="3791AF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278</w:t>
      </w:r>
    </w:p>
    <w:p w14:paraId="6B0A98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278</w:t>
      </w:r>
    </w:p>
    <w:p w14:paraId="1084E7F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279</w:t>
      </w:r>
    </w:p>
    <w:p w14:paraId="55C35B5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279</w:t>
      </w:r>
    </w:p>
    <w:p w14:paraId="4293574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280</w:t>
      </w:r>
    </w:p>
    <w:p w14:paraId="2987BC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57676E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280</w:t>
      </w:r>
    </w:p>
    <w:p w14:paraId="361333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19BACE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280</w:t>
      </w:r>
    </w:p>
    <w:p w14:paraId="2E93DD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280</w:t>
      </w:r>
    </w:p>
    <w:p w14:paraId="799DD5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280</w:t>
      </w:r>
    </w:p>
    <w:p w14:paraId="371453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280</w:t>
      </w:r>
    </w:p>
    <w:p w14:paraId="21C166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281</w:t>
      </w:r>
    </w:p>
    <w:p w14:paraId="139519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283</w:t>
      </w:r>
    </w:p>
    <w:p w14:paraId="5A054F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284</w:t>
      </w:r>
    </w:p>
    <w:p w14:paraId="18D1EB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285</w:t>
      </w:r>
    </w:p>
    <w:p w14:paraId="485653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285</w:t>
      </w:r>
    </w:p>
    <w:p w14:paraId="32D996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285</w:t>
      </w:r>
    </w:p>
    <w:p w14:paraId="60741F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61ED99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731F4C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287</w:t>
      </w:r>
    </w:p>
    <w:p w14:paraId="12BE45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289</w:t>
      </w:r>
    </w:p>
    <w:p w14:paraId="287042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290</w:t>
      </w:r>
    </w:p>
    <w:p w14:paraId="75AF99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291</w:t>
      </w:r>
    </w:p>
    <w:p w14:paraId="6CA251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291</w:t>
      </w:r>
    </w:p>
    <w:p w14:paraId="2A2033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5</w:t>
      </w:r>
      <w:r w:rsidRPr="00923954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291</w:t>
      </w:r>
    </w:p>
    <w:p w14:paraId="306160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5</w:t>
      </w:r>
      <w:r w:rsidRPr="00923954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291</w:t>
      </w:r>
    </w:p>
    <w:p w14:paraId="22C28C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293</w:t>
      </w:r>
    </w:p>
    <w:p w14:paraId="1C9774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293</w:t>
      </w:r>
    </w:p>
    <w:p w14:paraId="794E43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A7D33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02497F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294</w:t>
      </w:r>
    </w:p>
    <w:p w14:paraId="56E788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0B5B04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3DCC9CC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294</w:t>
      </w:r>
    </w:p>
    <w:p w14:paraId="6DA667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3ED40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FD5BC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?? ??"/>
          <w:noProof/>
        </w:rPr>
        <w:t>Timing Advance adjustment delay</w:t>
      </w:r>
      <w:r>
        <w:rPr>
          <w:noProof/>
        </w:rPr>
        <w:tab/>
        <w:t>294</w:t>
      </w:r>
    </w:p>
    <w:p w14:paraId="259E1A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294</w:t>
      </w:r>
    </w:p>
    <w:p w14:paraId="3D5FC77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294</w:t>
      </w:r>
    </w:p>
    <w:p w14:paraId="1E739E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5491D4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294</w:t>
      </w:r>
    </w:p>
    <w:p w14:paraId="798D4E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295</w:t>
      </w:r>
    </w:p>
    <w:p w14:paraId="3D1205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295</w:t>
      </w:r>
    </w:p>
    <w:p w14:paraId="777BD1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296</w:t>
      </w:r>
    </w:p>
    <w:p w14:paraId="6414ECF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296</w:t>
      </w:r>
    </w:p>
    <w:p w14:paraId="11D380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A0872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310F3E5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297</w:t>
      </w:r>
    </w:p>
    <w:p w14:paraId="30D8890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297</w:t>
      </w:r>
    </w:p>
    <w:p w14:paraId="7E0D5BB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618509B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298</w:t>
      </w:r>
    </w:p>
    <w:p w14:paraId="47D3C5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23DFC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3F19C85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298</w:t>
      </w:r>
    </w:p>
    <w:p w14:paraId="5B2815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2BC958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Requirements</w:t>
      </w:r>
      <w:r>
        <w:rPr>
          <w:noProof/>
        </w:rPr>
        <w:tab/>
        <w:t>298</w:t>
      </w:r>
    </w:p>
    <w:p w14:paraId="6641B41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299</w:t>
      </w:r>
    </w:p>
    <w:p w14:paraId="01A6CA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76A4D3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2C42EC4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299</w:t>
      </w:r>
    </w:p>
    <w:p w14:paraId="1E702E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50AEE7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60E655F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299</w:t>
      </w:r>
    </w:p>
    <w:p w14:paraId="7F7D21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7E8E2D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2F64DC7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299</w:t>
      </w:r>
    </w:p>
    <w:p w14:paraId="4B6BA1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7B1E4E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300</w:t>
      </w:r>
    </w:p>
    <w:p w14:paraId="54AF25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300</w:t>
      </w:r>
    </w:p>
    <w:p w14:paraId="5E2F79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301</w:t>
      </w:r>
    </w:p>
    <w:p w14:paraId="5E4634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465868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301</w:t>
      </w:r>
    </w:p>
    <w:p w14:paraId="48BDBA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302</w:t>
      </w:r>
    </w:p>
    <w:p w14:paraId="3199D3F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302</w:t>
      </w:r>
    </w:p>
    <w:p w14:paraId="75654D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A60A5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303</w:t>
      </w:r>
    </w:p>
    <w:p w14:paraId="78BA3B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303</w:t>
      </w:r>
    </w:p>
    <w:p w14:paraId="1B921D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303</w:t>
      </w:r>
    </w:p>
    <w:p w14:paraId="4F8A08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303</w:t>
      </w:r>
    </w:p>
    <w:p w14:paraId="7D6DA5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303</w:t>
      </w:r>
    </w:p>
    <w:p w14:paraId="728440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303</w:t>
      </w:r>
    </w:p>
    <w:p w14:paraId="56B13D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304</w:t>
      </w:r>
    </w:p>
    <w:p w14:paraId="6899FA8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304</w:t>
      </w:r>
    </w:p>
    <w:p w14:paraId="762D3E2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304</w:t>
      </w:r>
    </w:p>
    <w:p w14:paraId="40B7071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304</w:t>
      </w:r>
    </w:p>
    <w:p w14:paraId="489891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305</w:t>
      </w:r>
    </w:p>
    <w:p w14:paraId="20002A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305</w:t>
      </w:r>
    </w:p>
    <w:p w14:paraId="415C3D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306</w:t>
      </w:r>
    </w:p>
    <w:p w14:paraId="0AC27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306</w:t>
      </w:r>
    </w:p>
    <w:p w14:paraId="61467F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306</w:t>
      </w:r>
    </w:p>
    <w:p w14:paraId="689B0E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306</w:t>
      </w:r>
    </w:p>
    <w:p w14:paraId="1F7F2B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306</w:t>
      </w:r>
    </w:p>
    <w:p w14:paraId="6CA873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306</w:t>
      </w:r>
    </w:p>
    <w:p w14:paraId="156F75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307</w:t>
      </w:r>
    </w:p>
    <w:p w14:paraId="6FFAF32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307</w:t>
      </w:r>
    </w:p>
    <w:p w14:paraId="0950237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308</w:t>
      </w:r>
    </w:p>
    <w:p w14:paraId="626CB0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308</w:t>
      </w:r>
    </w:p>
    <w:p w14:paraId="7EB9CB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308</w:t>
      </w:r>
    </w:p>
    <w:p w14:paraId="38C854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309</w:t>
      </w:r>
    </w:p>
    <w:p w14:paraId="784CDE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309</w:t>
      </w:r>
    </w:p>
    <w:p w14:paraId="38017A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309</w:t>
      </w:r>
    </w:p>
    <w:p w14:paraId="2BD190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310</w:t>
      </w:r>
    </w:p>
    <w:p w14:paraId="219B79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923954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310</w:t>
      </w:r>
    </w:p>
    <w:p w14:paraId="649C94A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923954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310</w:t>
      </w:r>
    </w:p>
    <w:p w14:paraId="65FF82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16467B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28F2244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6C65B6B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311</w:t>
      </w:r>
    </w:p>
    <w:p w14:paraId="151E7F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4E0ADA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311</w:t>
      </w:r>
    </w:p>
    <w:p w14:paraId="116F334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311</w:t>
      </w:r>
    </w:p>
    <w:p w14:paraId="720F25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4A2813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7E7B9D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312</w:t>
      </w:r>
    </w:p>
    <w:p w14:paraId="675F5C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312</w:t>
      </w:r>
    </w:p>
    <w:p w14:paraId="50681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312</w:t>
      </w:r>
    </w:p>
    <w:p w14:paraId="455B7B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312</w:t>
      </w:r>
    </w:p>
    <w:p w14:paraId="6198B4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313</w:t>
      </w:r>
    </w:p>
    <w:p w14:paraId="3A42BD1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313</w:t>
      </w:r>
    </w:p>
    <w:p w14:paraId="2D5DCFB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313</w:t>
      </w:r>
    </w:p>
    <w:p w14:paraId="02F557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313</w:t>
      </w:r>
    </w:p>
    <w:p w14:paraId="193324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313</w:t>
      </w:r>
    </w:p>
    <w:p w14:paraId="5A04A4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313</w:t>
      </w:r>
    </w:p>
    <w:p w14:paraId="7F34E1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314</w:t>
      </w:r>
    </w:p>
    <w:p w14:paraId="2ABC3F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314</w:t>
      </w:r>
    </w:p>
    <w:p w14:paraId="12E759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314</w:t>
      </w:r>
    </w:p>
    <w:p w14:paraId="504F7A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314</w:t>
      </w:r>
    </w:p>
    <w:p w14:paraId="141763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315</w:t>
      </w:r>
    </w:p>
    <w:p w14:paraId="605164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315</w:t>
      </w:r>
    </w:p>
    <w:p w14:paraId="2D976F0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315</w:t>
      </w:r>
    </w:p>
    <w:p w14:paraId="258BBD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316</w:t>
      </w:r>
    </w:p>
    <w:p w14:paraId="7CDFB3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316</w:t>
      </w:r>
    </w:p>
    <w:p w14:paraId="2CE4B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316</w:t>
      </w:r>
    </w:p>
    <w:p w14:paraId="5D425E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317</w:t>
      </w:r>
    </w:p>
    <w:p w14:paraId="564078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317</w:t>
      </w:r>
    </w:p>
    <w:p w14:paraId="0266132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318</w:t>
      </w:r>
    </w:p>
    <w:p w14:paraId="20F8B2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7FE8A1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318</w:t>
      </w:r>
    </w:p>
    <w:p w14:paraId="1A7852A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318</w:t>
      </w:r>
    </w:p>
    <w:p w14:paraId="1507E1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6A62EF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318</w:t>
      </w:r>
    </w:p>
    <w:p w14:paraId="709D02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319</w:t>
      </w:r>
    </w:p>
    <w:p w14:paraId="527D14F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320</w:t>
      </w:r>
    </w:p>
    <w:p w14:paraId="239A51D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320</w:t>
      </w:r>
    </w:p>
    <w:p w14:paraId="7241DC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3B214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1B9B6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320</w:t>
      </w:r>
    </w:p>
    <w:p w14:paraId="0C8C1E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328</w:t>
      </w:r>
    </w:p>
    <w:p w14:paraId="7676FAC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329</w:t>
      </w:r>
    </w:p>
    <w:p w14:paraId="4D80A32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330</w:t>
      </w:r>
    </w:p>
    <w:p w14:paraId="5B00D6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332</w:t>
      </w:r>
    </w:p>
    <w:p w14:paraId="4A2D29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333</w:t>
      </w:r>
    </w:p>
    <w:p w14:paraId="41A55F1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333</w:t>
      </w:r>
    </w:p>
    <w:p w14:paraId="003CDB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335</w:t>
      </w:r>
    </w:p>
    <w:p w14:paraId="39AA88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335</w:t>
      </w:r>
    </w:p>
    <w:p w14:paraId="5E3C1B7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340</w:t>
      </w:r>
    </w:p>
    <w:p w14:paraId="42F6612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344</w:t>
      </w:r>
    </w:p>
    <w:p w14:paraId="00F9BC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345</w:t>
      </w:r>
    </w:p>
    <w:p w14:paraId="07B3293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346</w:t>
      </w:r>
    </w:p>
    <w:p w14:paraId="7F40D3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346</w:t>
      </w:r>
    </w:p>
    <w:p w14:paraId="7505C87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347</w:t>
      </w:r>
    </w:p>
    <w:p w14:paraId="79E83E0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352</w:t>
      </w:r>
    </w:p>
    <w:p w14:paraId="5DA10A7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359</w:t>
      </w:r>
    </w:p>
    <w:p w14:paraId="061BEC7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359</w:t>
      </w:r>
    </w:p>
    <w:p w14:paraId="784BA4F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359</w:t>
      </w:r>
    </w:p>
    <w:p w14:paraId="09055F3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360</w:t>
      </w:r>
    </w:p>
    <w:p w14:paraId="2E23A59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362</w:t>
      </w:r>
    </w:p>
    <w:p w14:paraId="28936F9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363</w:t>
      </w:r>
    </w:p>
    <w:p w14:paraId="3B2BB08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364</w:t>
      </w:r>
    </w:p>
    <w:p w14:paraId="161FA38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371</w:t>
      </w:r>
    </w:p>
    <w:p w14:paraId="56D22B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371</w:t>
      </w:r>
    </w:p>
    <w:p w14:paraId="57E5EC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371</w:t>
      </w:r>
    </w:p>
    <w:p w14:paraId="2AA8EC9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376</w:t>
      </w:r>
    </w:p>
    <w:p w14:paraId="2D8A64E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376</w:t>
      </w:r>
    </w:p>
    <w:p w14:paraId="314CF2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380</w:t>
      </w:r>
    </w:p>
    <w:p w14:paraId="700A19A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380</w:t>
      </w:r>
    </w:p>
    <w:p w14:paraId="4E87DED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385</w:t>
      </w:r>
    </w:p>
    <w:p w14:paraId="4D7C7B4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385</w:t>
      </w:r>
    </w:p>
    <w:p w14:paraId="3B91395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387</w:t>
      </w:r>
    </w:p>
    <w:p w14:paraId="4D5198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387</w:t>
      </w:r>
    </w:p>
    <w:p w14:paraId="4E521F1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387</w:t>
      </w:r>
    </w:p>
    <w:p w14:paraId="3F7F686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388</w:t>
      </w:r>
    </w:p>
    <w:p w14:paraId="15D445D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388</w:t>
      </w:r>
    </w:p>
    <w:p w14:paraId="0B87A1C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388</w:t>
      </w:r>
    </w:p>
    <w:p w14:paraId="6D55CE8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388</w:t>
      </w:r>
    </w:p>
    <w:p w14:paraId="0FE18B6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390</w:t>
      </w:r>
    </w:p>
    <w:p w14:paraId="5AACDCD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390</w:t>
      </w:r>
    </w:p>
    <w:p w14:paraId="34A0B3F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390</w:t>
      </w:r>
    </w:p>
    <w:p w14:paraId="1425DE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390</w:t>
      </w:r>
    </w:p>
    <w:p w14:paraId="0BCB57C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391</w:t>
      </w:r>
    </w:p>
    <w:p w14:paraId="12F4093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391</w:t>
      </w:r>
    </w:p>
    <w:p w14:paraId="3711A61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393</w:t>
      </w:r>
    </w:p>
    <w:p w14:paraId="3B1CD1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393</w:t>
      </w:r>
    </w:p>
    <w:p w14:paraId="5B999C6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397</w:t>
      </w:r>
    </w:p>
    <w:p w14:paraId="2F12FD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401</w:t>
      </w:r>
    </w:p>
    <w:p w14:paraId="0686AF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401</w:t>
      </w:r>
    </w:p>
    <w:p w14:paraId="77FAAA9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401</w:t>
      </w:r>
    </w:p>
    <w:p w14:paraId="667000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401</w:t>
      </w:r>
    </w:p>
    <w:p w14:paraId="71BE195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– NR SFTD Measurements</w:t>
      </w:r>
      <w:r>
        <w:rPr>
          <w:noProof/>
        </w:rPr>
        <w:tab/>
        <w:t>401</w:t>
      </w:r>
    </w:p>
    <w:p w14:paraId="24DEB75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– NR SFTD Measurements</w:t>
      </w:r>
      <w:r>
        <w:rPr>
          <w:noProof/>
        </w:rPr>
        <w:tab/>
        <w:t>403</w:t>
      </w:r>
    </w:p>
    <w:p w14:paraId="0F2C0FA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 FDD - NR measurements with autonomous gaps</w:t>
      </w:r>
      <w:r>
        <w:rPr>
          <w:noProof/>
        </w:rPr>
        <w:tab/>
        <w:t>403</w:t>
      </w:r>
    </w:p>
    <w:p w14:paraId="286015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 TDD - NR measurements with autonomous gaps</w:t>
      </w:r>
      <w:r>
        <w:rPr>
          <w:noProof/>
        </w:rPr>
        <w:tab/>
        <w:t>404</w:t>
      </w:r>
    </w:p>
    <w:p w14:paraId="0917B9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404</w:t>
      </w:r>
    </w:p>
    <w:p w14:paraId="6E308E8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404</w:t>
      </w:r>
    </w:p>
    <w:p w14:paraId="57D83F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406</w:t>
      </w:r>
    </w:p>
    <w:p w14:paraId="1E0C2B0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408</w:t>
      </w:r>
    </w:p>
    <w:p w14:paraId="53DC1EC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410</w:t>
      </w:r>
    </w:p>
    <w:p w14:paraId="3E94E98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71D0570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A6B59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7690BE1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29DA46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411</w:t>
      </w:r>
    </w:p>
    <w:p w14:paraId="35BF95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412</w:t>
      </w:r>
    </w:p>
    <w:p w14:paraId="11C521F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413</w:t>
      </w:r>
    </w:p>
    <w:p w14:paraId="52B57E5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415</w:t>
      </w:r>
    </w:p>
    <w:p w14:paraId="17BD8A0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417</w:t>
      </w:r>
    </w:p>
    <w:p w14:paraId="5D64287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419</w:t>
      </w:r>
    </w:p>
    <w:p w14:paraId="66726B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420</w:t>
      </w:r>
    </w:p>
    <w:p w14:paraId="4E9A8A8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422</w:t>
      </w:r>
    </w:p>
    <w:p w14:paraId="19C0D7A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424</w:t>
      </w:r>
    </w:p>
    <w:p w14:paraId="161DD2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426</w:t>
      </w:r>
    </w:p>
    <w:p w14:paraId="1113C3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426</w:t>
      </w:r>
    </w:p>
    <w:p w14:paraId="3E37AC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427</w:t>
      </w:r>
    </w:p>
    <w:p w14:paraId="78D9C53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428</w:t>
      </w:r>
    </w:p>
    <w:p w14:paraId="556F8E2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429</w:t>
      </w:r>
    </w:p>
    <w:p w14:paraId="33AD00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429</w:t>
      </w:r>
    </w:p>
    <w:p w14:paraId="0EE8C28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430</w:t>
      </w:r>
    </w:p>
    <w:p w14:paraId="127C796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432</w:t>
      </w:r>
    </w:p>
    <w:p w14:paraId="4C4A70F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435</w:t>
      </w:r>
    </w:p>
    <w:p w14:paraId="5EDD441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439</w:t>
      </w:r>
    </w:p>
    <w:p w14:paraId="698A30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442</w:t>
      </w:r>
    </w:p>
    <w:p w14:paraId="757A1C2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442</w:t>
      </w:r>
    </w:p>
    <w:p w14:paraId="68973D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443</w:t>
      </w:r>
    </w:p>
    <w:p w14:paraId="0D1AFF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443</w:t>
      </w:r>
    </w:p>
    <w:p w14:paraId="5FD2E54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444</w:t>
      </w:r>
    </w:p>
    <w:p w14:paraId="38B1F3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444</w:t>
      </w:r>
    </w:p>
    <w:p w14:paraId="1DE1511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444</w:t>
      </w:r>
    </w:p>
    <w:p w14:paraId="67EFA8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7029DB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444</w:t>
      </w:r>
    </w:p>
    <w:p w14:paraId="10C5E4A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449</w:t>
      </w:r>
    </w:p>
    <w:p w14:paraId="12E2C8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12E94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449</w:t>
      </w:r>
    </w:p>
    <w:p w14:paraId="130C42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449</w:t>
      </w:r>
    </w:p>
    <w:p w14:paraId="585ADC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449</w:t>
      </w:r>
    </w:p>
    <w:p w14:paraId="30D297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450</w:t>
      </w:r>
    </w:p>
    <w:p w14:paraId="1A09D6E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450</w:t>
      </w:r>
    </w:p>
    <w:p w14:paraId="068501A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451</w:t>
      </w:r>
    </w:p>
    <w:p w14:paraId="379D38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453</w:t>
      </w:r>
    </w:p>
    <w:p w14:paraId="259E1D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453</w:t>
      </w:r>
    </w:p>
    <w:p w14:paraId="3DE9969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453</w:t>
      </w:r>
    </w:p>
    <w:p w14:paraId="4543E2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85F82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454</w:t>
      </w:r>
    </w:p>
    <w:p w14:paraId="63176D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455</w:t>
      </w:r>
    </w:p>
    <w:p w14:paraId="14BFE0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455</w:t>
      </w:r>
    </w:p>
    <w:p w14:paraId="201522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456</w:t>
      </w:r>
    </w:p>
    <w:p w14:paraId="65E3618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457</w:t>
      </w:r>
    </w:p>
    <w:p w14:paraId="5F20D4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0977B5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458</w:t>
      </w:r>
    </w:p>
    <w:p w14:paraId="50859C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458</w:t>
      </w:r>
    </w:p>
    <w:p w14:paraId="30DCB0C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458</w:t>
      </w:r>
    </w:p>
    <w:p w14:paraId="1D76690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461</w:t>
      </w:r>
    </w:p>
    <w:p w14:paraId="62A82E3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463</w:t>
      </w:r>
    </w:p>
    <w:p w14:paraId="6902242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467</w:t>
      </w:r>
    </w:p>
    <w:p w14:paraId="12312DF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467</w:t>
      </w:r>
    </w:p>
    <w:p w14:paraId="03BDB2C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468</w:t>
      </w:r>
    </w:p>
    <w:p w14:paraId="1F813A4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469</w:t>
      </w:r>
    </w:p>
    <w:p w14:paraId="3BA5FE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6A16CC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469</w:t>
      </w:r>
    </w:p>
    <w:p w14:paraId="07B573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469</w:t>
      </w:r>
    </w:p>
    <w:p w14:paraId="5724050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469</w:t>
      </w:r>
    </w:p>
    <w:p w14:paraId="1BE27C9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472</w:t>
      </w:r>
    </w:p>
    <w:p w14:paraId="5AD2A7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474</w:t>
      </w:r>
    </w:p>
    <w:p w14:paraId="5E7F930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475</w:t>
      </w:r>
    </w:p>
    <w:p w14:paraId="5F38F63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477</w:t>
      </w:r>
    </w:p>
    <w:p w14:paraId="2749B6E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480</w:t>
      </w:r>
    </w:p>
    <w:p w14:paraId="51FA947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480</w:t>
      </w:r>
    </w:p>
    <w:p w14:paraId="151F27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480</w:t>
      </w:r>
    </w:p>
    <w:p w14:paraId="673554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480</w:t>
      </w:r>
    </w:p>
    <w:p w14:paraId="03E664F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481</w:t>
      </w:r>
    </w:p>
    <w:p w14:paraId="38BB52C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483</w:t>
      </w:r>
    </w:p>
    <w:p w14:paraId="0564A0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485</w:t>
      </w:r>
    </w:p>
    <w:p w14:paraId="0062859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486</w:t>
      </w:r>
    </w:p>
    <w:p w14:paraId="5EAAD8A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488</w:t>
      </w:r>
    </w:p>
    <w:p w14:paraId="5B4560D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491</w:t>
      </w:r>
    </w:p>
    <w:p w14:paraId="0FA21E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491</w:t>
      </w:r>
    </w:p>
    <w:p w14:paraId="5980DB7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491</w:t>
      </w:r>
    </w:p>
    <w:p w14:paraId="3F7083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5A5E93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492</w:t>
      </w:r>
    </w:p>
    <w:p w14:paraId="79431E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492</w:t>
      </w:r>
    </w:p>
    <w:p w14:paraId="1EF2BC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492</w:t>
      </w:r>
    </w:p>
    <w:p w14:paraId="613634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492</w:t>
      </w:r>
    </w:p>
    <w:p w14:paraId="779715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492</w:t>
      </w:r>
    </w:p>
    <w:p w14:paraId="7A24461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492</w:t>
      </w:r>
    </w:p>
    <w:p w14:paraId="5CA2443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493</w:t>
      </w:r>
    </w:p>
    <w:p w14:paraId="581FB3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495</w:t>
      </w:r>
    </w:p>
    <w:p w14:paraId="533D7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495</w:t>
      </w:r>
    </w:p>
    <w:p w14:paraId="77626D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495</w:t>
      </w:r>
    </w:p>
    <w:p w14:paraId="162165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495</w:t>
      </w:r>
    </w:p>
    <w:p w14:paraId="1A3C4E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495</w:t>
      </w:r>
    </w:p>
    <w:p w14:paraId="169B76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495</w:t>
      </w:r>
    </w:p>
    <w:p w14:paraId="6515B1C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497</w:t>
      </w:r>
    </w:p>
    <w:p w14:paraId="0C52D2C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498</w:t>
      </w:r>
    </w:p>
    <w:p w14:paraId="606DC75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6E84DE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499</w:t>
      </w:r>
    </w:p>
    <w:p w14:paraId="7A69C6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499</w:t>
      </w:r>
    </w:p>
    <w:p w14:paraId="46E9507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499</w:t>
      </w:r>
    </w:p>
    <w:p w14:paraId="7FC0AC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499</w:t>
      </w:r>
    </w:p>
    <w:p w14:paraId="1DABC7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499</w:t>
      </w:r>
    </w:p>
    <w:p w14:paraId="61FF1A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500</w:t>
      </w:r>
    </w:p>
    <w:p w14:paraId="12B7F5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500</w:t>
      </w:r>
    </w:p>
    <w:p w14:paraId="364195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500</w:t>
      </w:r>
    </w:p>
    <w:p w14:paraId="0D15C5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501</w:t>
      </w:r>
    </w:p>
    <w:p w14:paraId="174DAB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501</w:t>
      </w:r>
    </w:p>
    <w:p w14:paraId="19A63C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19774C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501</w:t>
      </w:r>
    </w:p>
    <w:p w14:paraId="10BDD3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502</w:t>
      </w:r>
    </w:p>
    <w:p w14:paraId="5D6837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502</w:t>
      </w:r>
    </w:p>
    <w:p w14:paraId="022E02E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502</w:t>
      </w:r>
    </w:p>
    <w:p w14:paraId="3A32443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356ED1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503</w:t>
      </w:r>
    </w:p>
    <w:p w14:paraId="7761B0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503</w:t>
      </w:r>
    </w:p>
    <w:p w14:paraId="79B54E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503</w:t>
      </w:r>
    </w:p>
    <w:p w14:paraId="3B93ED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503</w:t>
      </w:r>
    </w:p>
    <w:p w14:paraId="3505D6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3C0DBA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503</w:t>
      </w:r>
    </w:p>
    <w:p w14:paraId="75AE41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503</w:t>
      </w:r>
    </w:p>
    <w:p w14:paraId="391E28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504</w:t>
      </w:r>
    </w:p>
    <w:p w14:paraId="550BC72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505</w:t>
      </w:r>
    </w:p>
    <w:p w14:paraId="3FE4B7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46665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505</w:t>
      </w:r>
    </w:p>
    <w:p w14:paraId="27470B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505</w:t>
      </w:r>
    </w:p>
    <w:p w14:paraId="6B8125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505</w:t>
      </w:r>
    </w:p>
    <w:p w14:paraId="54914F7F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505</w:t>
      </w:r>
    </w:p>
    <w:p w14:paraId="65A3AFF3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507</w:t>
      </w:r>
    </w:p>
    <w:p w14:paraId="53A1DDEF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508</w:t>
      </w:r>
    </w:p>
    <w:p w14:paraId="03CBFFCE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510</w:t>
      </w:r>
    </w:p>
    <w:p w14:paraId="44213D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511</w:t>
      </w:r>
    </w:p>
    <w:p w14:paraId="4A4061A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511</w:t>
      </w:r>
    </w:p>
    <w:p w14:paraId="22EE8E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515</w:t>
      </w:r>
    </w:p>
    <w:p w14:paraId="34E7EC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515</w:t>
      </w:r>
    </w:p>
    <w:p w14:paraId="405FB8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515</w:t>
      </w:r>
    </w:p>
    <w:p w14:paraId="332B8CD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515</w:t>
      </w:r>
    </w:p>
    <w:p w14:paraId="28C80DE5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515</w:t>
      </w:r>
    </w:p>
    <w:p w14:paraId="1DC9DD97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517</w:t>
      </w:r>
    </w:p>
    <w:p w14:paraId="6446A3B3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517</w:t>
      </w:r>
    </w:p>
    <w:p w14:paraId="0502EC90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518</w:t>
      </w:r>
    </w:p>
    <w:p w14:paraId="5C39FE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519</w:t>
      </w:r>
    </w:p>
    <w:p w14:paraId="37DE577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519</w:t>
      </w:r>
    </w:p>
    <w:p w14:paraId="67CF767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523</w:t>
      </w:r>
    </w:p>
    <w:p w14:paraId="1D003F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523</w:t>
      </w:r>
    </w:p>
    <w:p w14:paraId="2D9A42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523</w:t>
      </w:r>
    </w:p>
    <w:p w14:paraId="11FCBA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523</w:t>
      </w:r>
    </w:p>
    <w:p w14:paraId="2798BB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524</w:t>
      </w:r>
    </w:p>
    <w:p w14:paraId="296583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524</w:t>
      </w:r>
    </w:p>
    <w:p w14:paraId="36760F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524</w:t>
      </w:r>
    </w:p>
    <w:p w14:paraId="6A32CF9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524</w:t>
      </w:r>
    </w:p>
    <w:p w14:paraId="3A5335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252E4D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524</w:t>
      </w:r>
    </w:p>
    <w:p w14:paraId="7C5B9B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61766E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524</w:t>
      </w:r>
    </w:p>
    <w:p w14:paraId="17889D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524</w:t>
      </w:r>
    </w:p>
    <w:p w14:paraId="6F1324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525</w:t>
      </w:r>
    </w:p>
    <w:p w14:paraId="4C68DF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525</w:t>
      </w:r>
    </w:p>
    <w:p w14:paraId="6E639D2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527</w:t>
      </w:r>
    </w:p>
    <w:p w14:paraId="7E91C0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530</w:t>
      </w:r>
    </w:p>
    <w:p w14:paraId="38A169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35B43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7F2B1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33B61E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530</w:t>
      </w:r>
    </w:p>
    <w:p w14:paraId="6CB3FA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530</w:t>
      </w:r>
    </w:p>
    <w:p w14:paraId="4FAC84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285D1DE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534</w:t>
      </w:r>
    </w:p>
    <w:p w14:paraId="1751C2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3697B6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534</w:t>
      </w:r>
    </w:p>
    <w:p w14:paraId="7531CA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535</w:t>
      </w:r>
    </w:p>
    <w:p w14:paraId="123D0B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535</w:t>
      </w:r>
    </w:p>
    <w:p w14:paraId="4AE1054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539</w:t>
      </w:r>
    </w:p>
    <w:p w14:paraId="359413D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542</w:t>
      </w:r>
    </w:p>
    <w:p w14:paraId="0CC8F4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14472F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546</w:t>
      </w:r>
    </w:p>
    <w:p w14:paraId="0A05659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546</w:t>
      </w:r>
    </w:p>
    <w:p w14:paraId="0C1746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549</w:t>
      </w:r>
    </w:p>
    <w:p w14:paraId="73F08F6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551</w:t>
      </w:r>
    </w:p>
    <w:p w14:paraId="6EBB1C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552</w:t>
      </w:r>
    </w:p>
    <w:p w14:paraId="1B4D5E1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552</w:t>
      </w:r>
    </w:p>
    <w:p w14:paraId="021E411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554</w:t>
      </w:r>
    </w:p>
    <w:p w14:paraId="5DB3C87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556</w:t>
      </w:r>
    </w:p>
    <w:p w14:paraId="551DCD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557</w:t>
      </w:r>
    </w:p>
    <w:p w14:paraId="735BE3E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557</w:t>
      </w:r>
    </w:p>
    <w:p w14:paraId="2743694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557</w:t>
      </w:r>
    </w:p>
    <w:p w14:paraId="602A26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558</w:t>
      </w:r>
    </w:p>
    <w:p w14:paraId="4C2148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558</w:t>
      </w:r>
    </w:p>
    <w:p w14:paraId="33DA84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558</w:t>
      </w:r>
    </w:p>
    <w:p w14:paraId="612169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559</w:t>
      </w:r>
    </w:p>
    <w:p w14:paraId="59E4756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559</w:t>
      </w:r>
    </w:p>
    <w:p w14:paraId="2C77BB8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560</w:t>
      </w:r>
    </w:p>
    <w:p w14:paraId="08628A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561</w:t>
      </w:r>
    </w:p>
    <w:p w14:paraId="47779D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561</w:t>
      </w:r>
    </w:p>
    <w:p w14:paraId="52EAD2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562</w:t>
      </w:r>
    </w:p>
    <w:p w14:paraId="15926C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566</w:t>
      </w:r>
    </w:p>
    <w:p w14:paraId="2D5567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568</w:t>
      </w:r>
    </w:p>
    <w:p w14:paraId="40627A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572</w:t>
      </w:r>
    </w:p>
    <w:p w14:paraId="1D079F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572</w:t>
      </w:r>
    </w:p>
    <w:p w14:paraId="488474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573</w:t>
      </w:r>
    </w:p>
    <w:p w14:paraId="1C7175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573</w:t>
      </w:r>
    </w:p>
    <w:p w14:paraId="47ABBAB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574</w:t>
      </w:r>
    </w:p>
    <w:p w14:paraId="2226ED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578</w:t>
      </w:r>
    </w:p>
    <w:p w14:paraId="4A75EEB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581</w:t>
      </w:r>
    </w:p>
    <w:p w14:paraId="295468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586</w:t>
      </w:r>
    </w:p>
    <w:p w14:paraId="262E7EC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587</w:t>
      </w:r>
    </w:p>
    <w:p w14:paraId="60C2D47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587</w:t>
      </w:r>
    </w:p>
    <w:p w14:paraId="2D5CAA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588</w:t>
      </w:r>
    </w:p>
    <w:p w14:paraId="56FFF4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588</w:t>
      </w:r>
    </w:p>
    <w:p w14:paraId="344510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588</w:t>
      </w:r>
    </w:p>
    <w:p w14:paraId="588EEE9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591</w:t>
      </w:r>
    </w:p>
    <w:p w14:paraId="7E637B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593</w:t>
      </w:r>
    </w:p>
    <w:p w14:paraId="498E98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594</w:t>
      </w:r>
    </w:p>
    <w:p w14:paraId="7E7243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594</w:t>
      </w:r>
    </w:p>
    <w:p w14:paraId="008FD2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594</w:t>
      </w:r>
    </w:p>
    <w:p w14:paraId="288898E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595</w:t>
      </w:r>
    </w:p>
    <w:p w14:paraId="1B5ED90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595</w:t>
      </w:r>
    </w:p>
    <w:p w14:paraId="20B95B6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595</w:t>
      </w:r>
    </w:p>
    <w:p w14:paraId="01F3EC1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596</w:t>
      </w:r>
    </w:p>
    <w:p w14:paraId="05B558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596</w:t>
      </w:r>
    </w:p>
    <w:p w14:paraId="190A7D8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596</w:t>
      </w:r>
    </w:p>
    <w:p w14:paraId="427E5F3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601</w:t>
      </w:r>
    </w:p>
    <w:p w14:paraId="0516A1C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603</w:t>
      </w:r>
    </w:p>
    <w:p w14:paraId="504869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608</w:t>
      </w:r>
    </w:p>
    <w:p w14:paraId="051139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608</w:t>
      </w:r>
    </w:p>
    <w:p w14:paraId="00CBEF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2AB7C3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610</w:t>
      </w:r>
    </w:p>
    <w:p w14:paraId="66D7C46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613</w:t>
      </w:r>
    </w:p>
    <w:p w14:paraId="7E96D0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613</w:t>
      </w:r>
    </w:p>
    <w:p w14:paraId="7AD69E6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614</w:t>
      </w:r>
    </w:p>
    <w:p w14:paraId="168878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C89ED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614</w:t>
      </w:r>
    </w:p>
    <w:p w14:paraId="22599B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614</w:t>
      </w:r>
    </w:p>
    <w:p w14:paraId="62B5C2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614</w:t>
      </w:r>
    </w:p>
    <w:p w14:paraId="71FFA1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614</w:t>
      </w:r>
    </w:p>
    <w:p w14:paraId="76E90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614</w:t>
      </w:r>
    </w:p>
    <w:p w14:paraId="650AA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614</w:t>
      </w:r>
    </w:p>
    <w:p w14:paraId="64D63D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614</w:t>
      </w:r>
    </w:p>
    <w:p w14:paraId="09F784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615</w:t>
      </w:r>
    </w:p>
    <w:p w14:paraId="7796B5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616</w:t>
      </w:r>
    </w:p>
    <w:p w14:paraId="6BC557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0CB935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616</w:t>
      </w:r>
    </w:p>
    <w:p w14:paraId="385908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616</w:t>
      </w:r>
    </w:p>
    <w:p w14:paraId="4AB904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616</w:t>
      </w:r>
    </w:p>
    <w:p w14:paraId="36E231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618</w:t>
      </w:r>
    </w:p>
    <w:p w14:paraId="1E91DEB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618</w:t>
      </w:r>
    </w:p>
    <w:p w14:paraId="5D198C1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618</w:t>
      </w:r>
    </w:p>
    <w:p w14:paraId="3820FD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64AA87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618</w:t>
      </w:r>
    </w:p>
    <w:p w14:paraId="7D22A4D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618</w:t>
      </w:r>
    </w:p>
    <w:p w14:paraId="351B05D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68BC61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619</w:t>
      </w:r>
    </w:p>
    <w:p w14:paraId="1DE6D5C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620</w:t>
      </w:r>
    </w:p>
    <w:p w14:paraId="3BA4F6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620</w:t>
      </w:r>
    </w:p>
    <w:p w14:paraId="429B4FC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620</w:t>
      </w:r>
    </w:p>
    <w:p w14:paraId="5B50AD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621</w:t>
      </w:r>
    </w:p>
    <w:p w14:paraId="4122E57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621</w:t>
      </w:r>
    </w:p>
    <w:p w14:paraId="72CAD5F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623</w:t>
      </w:r>
    </w:p>
    <w:p w14:paraId="6A7FFBC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626</w:t>
      </w:r>
    </w:p>
    <w:p w14:paraId="4AEA52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626</w:t>
      </w:r>
    </w:p>
    <w:p w14:paraId="1A5EE5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626</w:t>
      </w:r>
    </w:p>
    <w:p w14:paraId="4594947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628</w:t>
      </w:r>
    </w:p>
    <w:p w14:paraId="700F609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631</w:t>
      </w:r>
    </w:p>
    <w:p w14:paraId="18FA04E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Requirements for UE category M2 with CE mode B</w:t>
      </w:r>
      <w:r>
        <w:rPr>
          <w:noProof/>
        </w:rPr>
        <w:tab/>
        <w:t>631</w:t>
      </w:r>
    </w:p>
    <w:p w14:paraId="4A9C0A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631</w:t>
      </w:r>
    </w:p>
    <w:p w14:paraId="5F4ED41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6E2B47A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0D68AE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637</w:t>
      </w:r>
    </w:p>
    <w:p w14:paraId="03FE46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637</w:t>
      </w:r>
    </w:p>
    <w:p w14:paraId="4CE7257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5A94FD7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20CC1FF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642</w:t>
      </w:r>
    </w:p>
    <w:p w14:paraId="51F2EB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642</w:t>
      </w:r>
    </w:p>
    <w:p w14:paraId="6F422E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58F60E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642</w:t>
      </w:r>
    </w:p>
    <w:p w14:paraId="72A71E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Intrafrequency Measurements</w:t>
      </w:r>
      <w:r>
        <w:rPr>
          <w:noProof/>
        </w:rPr>
        <w:tab/>
        <w:t>643</w:t>
      </w:r>
    </w:p>
    <w:p w14:paraId="105BE2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643</w:t>
      </w:r>
    </w:p>
    <w:p w14:paraId="300DB4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18CAB9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643</w:t>
      </w:r>
    </w:p>
    <w:p w14:paraId="343581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923954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923954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644</w:t>
      </w:r>
    </w:p>
    <w:p w14:paraId="03AA2A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645</w:t>
      </w:r>
    </w:p>
    <w:p w14:paraId="32252B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645</w:t>
      </w:r>
    </w:p>
    <w:p w14:paraId="5703C1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461B3F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646</w:t>
      </w:r>
    </w:p>
    <w:p w14:paraId="1E64ADC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 w:rsidRPr="00923954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646</w:t>
      </w:r>
    </w:p>
    <w:p w14:paraId="176A635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647</w:t>
      </w:r>
    </w:p>
    <w:p w14:paraId="6770AF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69003D7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649</w:t>
      </w:r>
    </w:p>
    <w:p w14:paraId="494394F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651</w:t>
      </w:r>
    </w:p>
    <w:p w14:paraId="40B696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653</w:t>
      </w:r>
    </w:p>
    <w:p w14:paraId="37AC43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653</w:t>
      </w:r>
    </w:p>
    <w:p w14:paraId="66A153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653</w:t>
      </w:r>
    </w:p>
    <w:p w14:paraId="55FED4A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655</w:t>
      </w:r>
    </w:p>
    <w:p w14:paraId="2C3014C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655</w:t>
      </w:r>
    </w:p>
    <w:p w14:paraId="4B9B07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656</w:t>
      </w:r>
    </w:p>
    <w:p w14:paraId="157758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656</w:t>
      </w:r>
    </w:p>
    <w:p w14:paraId="1E78D0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656</w:t>
      </w:r>
    </w:p>
    <w:p w14:paraId="1BD31F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657</w:t>
      </w:r>
    </w:p>
    <w:p w14:paraId="0D7E80B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658</w:t>
      </w:r>
    </w:p>
    <w:p w14:paraId="491C4CC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659</w:t>
      </w:r>
    </w:p>
    <w:p w14:paraId="5DBA9B3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660</w:t>
      </w:r>
    </w:p>
    <w:p w14:paraId="5AE1E2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660</w:t>
      </w:r>
    </w:p>
    <w:p w14:paraId="26BF02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661</w:t>
      </w:r>
    </w:p>
    <w:p w14:paraId="08C8A5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661</w:t>
      </w:r>
    </w:p>
    <w:p w14:paraId="1473DC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3BE58B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661</w:t>
      </w:r>
    </w:p>
    <w:p w14:paraId="702E1ED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661</w:t>
      </w:r>
    </w:p>
    <w:p w14:paraId="3462B1E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661</w:t>
      </w:r>
    </w:p>
    <w:p w14:paraId="49504FA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662</w:t>
      </w:r>
    </w:p>
    <w:p w14:paraId="290D68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662</w:t>
      </w:r>
    </w:p>
    <w:p w14:paraId="026A247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662</w:t>
      </w:r>
    </w:p>
    <w:p w14:paraId="3D067B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663</w:t>
      </w:r>
    </w:p>
    <w:p w14:paraId="3CB5B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663</w:t>
      </w:r>
    </w:p>
    <w:p w14:paraId="232838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664</w:t>
      </w:r>
    </w:p>
    <w:p w14:paraId="58FEF5D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664</w:t>
      </w:r>
    </w:p>
    <w:p w14:paraId="482A83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665</w:t>
      </w:r>
    </w:p>
    <w:p w14:paraId="21F79DD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665</w:t>
      </w:r>
    </w:p>
    <w:p w14:paraId="336FB7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665</w:t>
      </w:r>
    </w:p>
    <w:p w14:paraId="5FCFFA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48B963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665</w:t>
      </w:r>
    </w:p>
    <w:p w14:paraId="0B18B8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665</w:t>
      </w:r>
    </w:p>
    <w:p w14:paraId="4E79E94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666</w:t>
      </w:r>
    </w:p>
    <w:p w14:paraId="35F6481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666</w:t>
      </w:r>
    </w:p>
    <w:p w14:paraId="44378B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667</w:t>
      </w:r>
    </w:p>
    <w:p w14:paraId="21F9C5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667</w:t>
      </w:r>
    </w:p>
    <w:p w14:paraId="060799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C90BB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667</w:t>
      </w:r>
    </w:p>
    <w:p w14:paraId="07799EE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667</w:t>
      </w:r>
    </w:p>
    <w:p w14:paraId="5FD187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667</w:t>
      </w:r>
    </w:p>
    <w:p w14:paraId="044B81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668</w:t>
      </w:r>
    </w:p>
    <w:p w14:paraId="5FC235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668</w:t>
      </w:r>
    </w:p>
    <w:p w14:paraId="389BD7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668</w:t>
      </w:r>
    </w:p>
    <w:p w14:paraId="4D9BED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669</w:t>
      </w:r>
    </w:p>
    <w:p w14:paraId="71FC2B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669</w:t>
      </w:r>
    </w:p>
    <w:p w14:paraId="72121E9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670</w:t>
      </w:r>
    </w:p>
    <w:p w14:paraId="3C2B6ED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670</w:t>
      </w:r>
    </w:p>
    <w:p w14:paraId="69477FD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670</w:t>
      </w:r>
    </w:p>
    <w:p w14:paraId="77018B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671</w:t>
      </w:r>
    </w:p>
    <w:p w14:paraId="114F4A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671</w:t>
      </w:r>
    </w:p>
    <w:p w14:paraId="29E783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31A043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671</w:t>
      </w:r>
    </w:p>
    <w:p w14:paraId="6C38D3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671</w:t>
      </w:r>
    </w:p>
    <w:p w14:paraId="5B23A6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671</w:t>
      </w:r>
    </w:p>
    <w:p w14:paraId="01BAAD6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672</w:t>
      </w:r>
    </w:p>
    <w:p w14:paraId="719BD5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672</w:t>
      </w:r>
    </w:p>
    <w:p w14:paraId="0256FA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673</w:t>
      </w:r>
    </w:p>
    <w:p w14:paraId="5DD244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669204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673</w:t>
      </w:r>
    </w:p>
    <w:p w14:paraId="0AB06B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673</w:t>
      </w:r>
    </w:p>
    <w:p w14:paraId="2D10AFF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673</w:t>
      </w:r>
    </w:p>
    <w:p w14:paraId="743AF4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675</w:t>
      </w:r>
    </w:p>
    <w:p w14:paraId="14CAD87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675</w:t>
      </w:r>
    </w:p>
    <w:p w14:paraId="44DFFC5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675</w:t>
      </w:r>
    </w:p>
    <w:p w14:paraId="5FDF7F2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676</w:t>
      </w:r>
    </w:p>
    <w:p w14:paraId="1C1DB8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676</w:t>
      </w:r>
    </w:p>
    <w:p w14:paraId="3B48B00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676</w:t>
      </w:r>
    </w:p>
    <w:p w14:paraId="6E95BE8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676</w:t>
      </w:r>
    </w:p>
    <w:p w14:paraId="01BC28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678</w:t>
      </w:r>
    </w:p>
    <w:p w14:paraId="2A66B09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678</w:t>
      </w:r>
    </w:p>
    <w:p w14:paraId="40915B0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678</w:t>
      </w:r>
    </w:p>
    <w:p w14:paraId="235E525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678</w:t>
      </w:r>
    </w:p>
    <w:p w14:paraId="748AC1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678</w:t>
      </w:r>
    </w:p>
    <w:p w14:paraId="0A38E3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678</w:t>
      </w:r>
    </w:p>
    <w:p w14:paraId="436E62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7CBDDA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679</w:t>
      </w:r>
    </w:p>
    <w:p w14:paraId="1A6F43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3979BE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679</w:t>
      </w:r>
    </w:p>
    <w:p w14:paraId="0EA060A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680</w:t>
      </w:r>
    </w:p>
    <w:p w14:paraId="39A7B1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680</w:t>
      </w:r>
    </w:p>
    <w:p w14:paraId="715F600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680</w:t>
      </w:r>
    </w:p>
    <w:p w14:paraId="72F39F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681</w:t>
      </w:r>
    </w:p>
    <w:p w14:paraId="0748F1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8.17.16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1471ED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8.17.16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681</w:t>
      </w:r>
    </w:p>
    <w:p w14:paraId="71C2ED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8.17.16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681</w:t>
      </w:r>
    </w:p>
    <w:p w14:paraId="5E0D01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681</w:t>
      </w:r>
    </w:p>
    <w:p w14:paraId="33F167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4F1B32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681</w:t>
      </w:r>
    </w:p>
    <w:p w14:paraId="616FEB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681</w:t>
      </w:r>
    </w:p>
    <w:p w14:paraId="1DBA91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681</w:t>
      </w:r>
    </w:p>
    <w:p w14:paraId="196340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681</w:t>
      </w:r>
    </w:p>
    <w:p w14:paraId="0FA4EF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681</w:t>
      </w:r>
    </w:p>
    <w:p w14:paraId="4573C6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681</w:t>
      </w:r>
    </w:p>
    <w:p w14:paraId="0582A6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681</w:t>
      </w:r>
    </w:p>
    <w:p w14:paraId="003AC0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6900E1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682</w:t>
      </w:r>
    </w:p>
    <w:p w14:paraId="61DCEE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682</w:t>
      </w:r>
    </w:p>
    <w:p w14:paraId="73C6D19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682</w:t>
      </w:r>
    </w:p>
    <w:p w14:paraId="2D6453D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682</w:t>
      </w:r>
    </w:p>
    <w:p w14:paraId="7CF251C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683</w:t>
      </w:r>
    </w:p>
    <w:p w14:paraId="773808D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684</w:t>
      </w:r>
    </w:p>
    <w:p w14:paraId="3BB93B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4C2260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Intra-frequency Measurements</w:t>
      </w:r>
      <w:r>
        <w:rPr>
          <w:noProof/>
        </w:rPr>
        <w:tab/>
        <w:t>684</w:t>
      </w:r>
    </w:p>
    <w:p w14:paraId="5DCE00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684</w:t>
      </w:r>
    </w:p>
    <w:p w14:paraId="4305FC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684</w:t>
      </w:r>
    </w:p>
    <w:p w14:paraId="57BB79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Intra-frequency E-CID Measurements</w:t>
      </w:r>
      <w:r>
        <w:rPr>
          <w:noProof/>
        </w:rPr>
        <w:tab/>
        <w:t>684</w:t>
      </w:r>
    </w:p>
    <w:p w14:paraId="4E3998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685</w:t>
      </w:r>
    </w:p>
    <w:p w14:paraId="1291EA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8.19.6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2CE92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8.19.6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685</w:t>
      </w:r>
    </w:p>
    <w:p w14:paraId="49DDEF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8.19.6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685</w:t>
      </w:r>
    </w:p>
    <w:p w14:paraId="623EEC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685</w:t>
      </w:r>
    </w:p>
    <w:p w14:paraId="22F842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292BAB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685</w:t>
      </w:r>
    </w:p>
    <w:p w14:paraId="0B4EEE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685</w:t>
      </w:r>
    </w:p>
    <w:p w14:paraId="6E1586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685</w:t>
      </w:r>
    </w:p>
    <w:p w14:paraId="4AD7AF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685</w:t>
      </w:r>
    </w:p>
    <w:p w14:paraId="4F74D17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685</w:t>
      </w:r>
    </w:p>
    <w:p w14:paraId="4F938C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6A9164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685</w:t>
      </w:r>
    </w:p>
    <w:p w14:paraId="66BF6E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685</w:t>
      </w:r>
    </w:p>
    <w:p w14:paraId="59068A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689</w:t>
      </w:r>
    </w:p>
    <w:p w14:paraId="6AEE5A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689</w:t>
      </w:r>
    </w:p>
    <w:p w14:paraId="5525D3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689</w:t>
      </w:r>
    </w:p>
    <w:p w14:paraId="272677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689</w:t>
      </w:r>
    </w:p>
    <w:p w14:paraId="09B3D80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690</w:t>
      </w:r>
    </w:p>
    <w:p w14:paraId="5373EF4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690</w:t>
      </w:r>
    </w:p>
    <w:p w14:paraId="21AFED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7529FA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690</w:t>
      </w:r>
    </w:p>
    <w:p w14:paraId="66768B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690</w:t>
      </w:r>
    </w:p>
    <w:p w14:paraId="6CD8D6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691</w:t>
      </w:r>
    </w:p>
    <w:p w14:paraId="55A982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692</w:t>
      </w:r>
    </w:p>
    <w:p w14:paraId="63015E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692</w:t>
      </w:r>
    </w:p>
    <w:p w14:paraId="4691EA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693</w:t>
      </w:r>
    </w:p>
    <w:p w14:paraId="66EC5F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694</w:t>
      </w:r>
    </w:p>
    <w:p w14:paraId="151B80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695</w:t>
      </w:r>
    </w:p>
    <w:p w14:paraId="5B119F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696</w:t>
      </w:r>
    </w:p>
    <w:p w14:paraId="4E3250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697</w:t>
      </w:r>
    </w:p>
    <w:p w14:paraId="7B517C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697</w:t>
      </w:r>
    </w:p>
    <w:p w14:paraId="001FE3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697</w:t>
      </w:r>
    </w:p>
    <w:p w14:paraId="6278C6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698</w:t>
      </w:r>
    </w:p>
    <w:p w14:paraId="4E642B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73F58B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698</w:t>
      </w:r>
    </w:p>
    <w:p w14:paraId="2DE9D9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699</w:t>
      </w:r>
    </w:p>
    <w:p w14:paraId="7F3D6F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699</w:t>
      </w:r>
    </w:p>
    <w:p w14:paraId="72E318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700</w:t>
      </w:r>
    </w:p>
    <w:p w14:paraId="0D2F4C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701</w:t>
      </w:r>
    </w:p>
    <w:p w14:paraId="6A9C63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701</w:t>
      </w:r>
    </w:p>
    <w:p w14:paraId="0C9004D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702</w:t>
      </w:r>
    </w:p>
    <w:p w14:paraId="0C17A6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702</w:t>
      </w:r>
    </w:p>
    <w:p w14:paraId="024CB5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703</w:t>
      </w:r>
    </w:p>
    <w:p w14:paraId="53D0395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704</w:t>
      </w:r>
    </w:p>
    <w:p w14:paraId="7635D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0A3FB3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704</w:t>
      </w:r>
    </w:p>
    <w:p w14:paraId="48D350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704</w:t>
      </w:r>
    </w:p>
    <w:p w14:paraId="6DC48B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705</w:t>
      </w:r>
    </w:p>
    <w:p w14:paraId="2822EC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705</w:t>
      </w:r>
    </w:p>
    <w:p w14:paraId="5EE1D2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705</w:t>
      </w:r>
    </w:p>
    <w:p w14:paraId="185274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706</w:t>
      </w:r>
    </w:p>
    <w:p w14:paraId="2E48F8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707</w:t>
      </w:r>
    </w:p>
    <w:p w14:paraId="405FDF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708</w:t>
      </w:r>
    </w:p>
    <w:p w14:paraId="39001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709</w:t>
      </w:r>
    </w:p>
    <w:p w14:paraId="546D25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710</w:t>
      </w:r>
    </w:p>
    <w:p w14:paraId="7A411E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710</w:t>
      </w:r>
    </w:p>
    <w:p w14:paraId="2F4D99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710</w:t>
      </w:r>
    </w:p>
    <w:p w14:paraId="4F1371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710</w:t>
      </w:r>
    </w:p>
    <w:p w14:paraId="38053F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710</w:t>
      </w:r>
    </w:p>
    <w:p w14:paraId="3C5470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711</w:t>
      </w:r>
    </w:p>
    <w:p w14:paraId="0E64BE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711</w:t>
      </w:r>
    </w:p>
    <w:p w14:paraId="49F757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712</w:t>
      </w:r>
    </w:p>
    <w:p w14:paraId="30D231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713</w:t>
      </w:r>
    </w:p>
    <w:p w14:paraId="0AB988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713</w:t>
      </w:r>
    </w:p>
    <w:p w14:paraId="0AB74F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714</w:t>
      </w:r>
    </w:p>
    <w:p w14:paraId="357969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715</w:t>
      </w:r>
    </w:p>
    <w:p w14:paraId="0DDB08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715</w:t>
      </w:r>
    </w:p>
    <w:p w14:paraId="26D851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715</w:t>
      </w:r>
    </w:p>
    <w:p w14:paraId="53C4E5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716</w:t>
      </w:r>
    </w:p>
    <w:p w14:paraId="43ACF1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717</w:t>
      </w:r>
    </w:p>
    <w:p w14:paraId="5CBF3D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F9AD9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717</w:t>
      </w:r>
    </w:p>
    <w:p w14:paraId="628FB6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717</w:t>
      </w:r>
    </w:p>
    <w:p w14:paraId="3E57DC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718</w:t>
      </w:r>
    </w:p>
    <w:p w14:paraId="4BAD62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718</w:t>
      </w:r>
    </w:p>
    <w:p w14:paraId="55B53B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719</w:t>
      </w:r>
    </w:p>
    <w:p w14:paraId="24C036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719</w:t>
      </w:r>
    </w:p>
    <w:p w14:paraId="7CF097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719</w:t>
      </w:r>
    </w:p>
    <w:p w14:paraId="34F757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719</w:t>
      </w:r>
    </w:p>
    <w:p w14:paraId="0FE7CE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719</w:t>
      </w:r>
    </w:p>
    <w:p w14:paraId="4AF019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719</w:t>
      </w:r>
    </w:p>
    <w:p w14:paraId="781FDF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720</w:t>
      </w:r>
    </w:p>
    <w:p w14:paraId="79C5B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721</w:t>
      </w:r>
    </w:p>
    <w:p w14:paraId="312B19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722</w:t>
      </w:r>
    </w:p>
    <w:p w14:paraId="5D72FF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723</w:t>
      </w:r>
    </w:p>
    <w:p w14:paraId="1FC314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723</w:t>
      </w:r>
    </w:p>
    <w:p w14:paraId="19E5F1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724</w:t>
      </w:r>
    </w:p>
    <w:p w14:paraId="2579F1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726</w:t>
      </w:r>
    </w:p>
    <w:p w14:paraId="522841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726</w:t>
      </w:r>
    </w:p>
    <w:p w14:paraId="6D5CCF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727</w:t>
      </w:r>
    </w:p>
    <w:p w14:paraId="1CA1AB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728</w:t>
      </w:r>
    </w:p>
    <w:p w14:paraId="013BAB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729</w:t>
      </w:r>
    </w:p>
    <w:p w14:paraId="6921D6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730</w:t>
      </w:r>
    </w:p>
    <w:p w14:paraId="522DE1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730</w:t>
      </w:r>
    </w:p>
    <w:p w14:paraId="45425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730</w:t>
      </w:r>
    </w:p>
    <w:p w14:paraId="1E408B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730</w:t>
      </w:r>
    </w:p>
    <w:p w14:paraId="2D3A72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730</w:t>
      </w:r>
    </w:p>
    <w:p w14:paraId="3648EF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731</w:t>
      </w:r>
    </w:p>
    <w:p w14:paraId="270794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731</w:t>
      </w:r>
    </w:p>
    <w:p w14:paraId="68CC3C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731</w:t>
      </w:r>
    </w:p>
    <w:p w14:paraId="7E3F45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732</w:t>
      </w:r>
    </w:p>
    <w:p w14:paraId="5C5C3A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733</w:t>
      </w:r>
    </w:p>
    <w:p w14:paraId="5940A3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733</w:t>
      </w:r>
    </w:p>
    <w:p w14:paraId="1FC0B3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733</w:t>
      </w:r>
    </w:p>
    <w:p w14:paraId="3EB485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733</w:t>
      </w:r>
    </w:p>
    <w:p w14:paraId="2E7F07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733</w:t>
      </w:r>
    </w:p>
    <w:p w14:paraId="5A5F2CB7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733</w:t>
      </w:r>
    </w:p>
    <w:p w14:paraId="104355BB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734</w:t>
      </w:r>
    </w:p>
    <w:p w14:paraId="023C93F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735</w:t>
      </w:r>
    </w:p>
    <w:p w14:paraId="69054AF0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735</w:t>
      </w:r>
    </w:p>
    <w:p w14:paraId="0B18BBB9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735</w:t>
      </w:r>
    </w:p>
    <w:p w14:paraId="4EE66D3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736</w:t>
      </w:r>
    </w:p>
    <w:p w14:paraId="78F8BB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736</w:t>
      </w:r>
    </w:p>
    <w:p w14:paraId="795086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736</w:t>
      </w:r>
    </w:p>
    <w:p w14:paraId="214C0D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737</w:t>
      </w:r>
    </w:p>
    <w:p w14:paraId="7DB04DD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737</w:t>
      </w:r>
    </w:p>
    <w:p w14:paraId="6FA7CBE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737</w:t>
      </w:r>
    </w:p>
    <w:p w14:paraId="13458A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737</w:t>
      </w:r>
    </w:p>
    <w:p w14:paraId="6DE7AB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737</w:t>
      </w:r>
    </w:p>
    <w:p w14:paraId="6B9DF0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737</w:t>
      </w:r>
    </w:p>
    <w:p w14:paraId="2510F5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737</w:t>
      </w:r>
    </w:p>
    <w:p w14:paraId="16B589E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737</w:t>
      </w:r>
    </w:p>
    <w:p w14:paraId="4D77987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737</w:t>
      </w:r>
    </w:p>
    <w:p w14:paraId="001FEB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737</w:t>
      </w:r>
    </w:p>
    <w:p w14:paraId="63A460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738</w:t>
      </w:r>
    </w:p>
    <w:p w14:paraId="3428EE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738</w:t>
      </w:r>
    </w:p>
    <w:p w14:paraId="215B15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738</w:t>
      </w:r>
    </w:p>
    <w:p w14:paraId="3E4B6D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739</w:t>
      </w:r>
    </w:p>
    <w:p w14:paraId="6EC5EF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739</w:t>
      </w:r>
    </w:p>
    <w:p w14:paraId="3A80D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739</w:t>
      </w:r>
    </w:p>
    <w:p w14:paraId="7C33A6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739</w:t>
      </w:r>
    </w:p>
    <w:p w14:paraId="648F9E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740</w:t>
      </w:r>
    </w:p>
    <w:p w14:paraId="74C96D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741</w:t>
      </w:r>
    </w:p>
    <w:p w14:paraId="6E7FC9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741</w:t>
      </w:r>
    </w:p>
    <w:p w14:paraId="376D91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741</w:t>
      </w:r>
    </w:p>
    <w:p w14:paraId="016CB42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741</w:t>
      </w:r>
    </w:p>
    <w:p w14:paraId="4248334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741</w:t>
      </w:r>
    </w:p>
    <w:p w14:paraId="66E509D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742</w:t>
      </w:r>
    </w:p>
    <w:p w14:paraId="7BB715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742</w:t>
      </w:r>
    </w:p>
    <w:p w14:paraId="39B3852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743</w:t>
      </w:r>
    </w:p>
    <w:p w14:paraId="37074E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743</w:t>
      </w:r>
    </w:p>
    <w:p w14:paraId="2E69EC4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743</w:t>
      </w:r>
    </w:p>
    <w:p w14:paraId="309B02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743</w:t>
      </w:r>
    </w:p>
    <w:p w14:paraId="45B3B3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744</w:t>
      </w:r>
    </w:p>
    <w:p w14:paraId="19EE1E4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744</w:t>
      </w:r>
    </w:p>
    <w:p w14:paraId="5F0BEA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745</w:t>
      </w:r>
    </w:p>
    <w:p w14:paraId="673A80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745</w:t>
      </w:r>
    </w:p>
    <w:p w14:paraId="4A522F6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745</w:t>
      </w:r>
    </w:p>
    <w:p w14:paraId="4DF266B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745</w:t>
      </w:r>
    </w:p>
    <w:p w14:paraId="675AD5C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746</w:t>
      </w:r>
    </w:p>
    <w:p w14:paraId="22C799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746</w:t>
      </w:r>
    </w:p>
    <w:p w14:paraId="5E67A9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747</w:t>
      </w:r>
    </w:p>
    <w:p w14:paraId="49EECAB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747</w:t>
      </w:r>
    </w:p>
    <w:p w14:paraId="68E435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747</w:t>
      </w:r>
    </w:p>
    <w:p w14:paraId="15E1CFF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748</w:t>
      </w:r>
    </w:p>
    <w:p w14:paraId="12F31F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748</w:t>
      </w:r>
    </w:p>
    <w:p w14:paraId="140783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748</w:t>
      </w:r>
    </w:p>
    <w:p w14:paraId="7F39DB7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748</w:t>
      </w:r>
    </w:p>
    <w:p w14:paraId="69A521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749</w:t>
      </w:r>
    </w:p>
    <w:p w14:paraId="7F0C7B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1CDE18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749</w:t>
      </w:r>
    </w:p>
    <w:p w14:paraId="0F537F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749</w:t>
      </w:r>
    </w:p>
    <w:p w14:paraId="114388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749</w:t>
      </w:r>
    </w:p>
    <w:p w14:paraId="66C9B0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750</w:t>
      </w:r>
    </w:p>
    <w:p w14:paraId="628140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750</w:t>
      </w:r>
    </w:p>
    <w:p w14:paraId="13953E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750</w:t>
      </w:r>
    </w:p>
    <w:p w14:paraId="5F7C5B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751</w:t>
      </w:r>
    </w:p>
    <w:p w14:paraId="40BF4D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751</w:t>
      </w:r>
    </w:p>
    <w:p w14:paraId="060F36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753</w:t>
      </w:r>
    </w:p>
    <w:p w14:paraId="10A5C9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754</w:t>
      </w:r>
    </w:p>
    <w:p w14:paraId="431E0E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756</w:t>
      </w:r>
    </w:p>
    <w:p w14:paraId="7325C3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757</w:t>
      </w:r>
    </w:p>
    <w:p w14:paraId="0AC489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757</w:t>
      </w:r>
    </w:p>
    <w:p w14:paraId="30D4F4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758</w:t>
      </w:r>
    </w:p>
    <w:p w14:paraId="74A226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759</w:t>
      </w:r>
    </w:p>
    <w:p w14:paraId="0BABEF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759</w:t>
      </w:r>
    </w:p>
    <w:p w14:paraId="5E162D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760</w:t>
      </w:r>
    </w:p>
    <w:p w14:paraId="13E1C1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761</w:t>
      </w:r>
    </w:p>
    <w:p w14:paraId="56B9B1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762</w:t>
      </w:r>
    </w:p>
    <w:p w14:paraId="2CE3F7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763</w:t>
      </w:r>
    </w:p>
    <w:p w14:paraId="40A075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764</w:t>
      </w:r>
    </w:p>
    <w:p w14:paraId="66C09D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765</w:t>
      </w:r>
    </w:p>
    <w:p w14:paraId="0674AB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766</w:t>
      </w:r>
    </w:p>
    <w:p w14:paraId="44EC0D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767</w:t>
      </w:r>
    </w:p>
    <w:p w14:paraId="2ED783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768</w:t>
      </w:r>
    </w:p>
    <w:p w14:paraId="1CE21A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769</w:t>
      </w:r>
    </w:p>
    <w:p w14:paraId="290F09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770</w:t>
      </w:r>
    </w:p>
    <w:p w14:paraId="40DF8E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773</w:t>
      </w:r>
    </w:p>
    <w:p w14:paraId="5B6274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776</w:t>
      </w:r>
    </w:p>
    <w:p w14:paraId="6B1418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776</w:t>
      </w:r>
    </w:p>
    <w:p w14:paraId="7D0428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779</w:t>
      </w:r>
    </w:p>
    <w:p w14:paraId="238053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780</w:t>
      </w:r>
    </w:p>
    <w:p w14:paraId="0D0CA5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780</w:t>
      </w:r>
    </w:p>
    <w:p w14:paraId="394589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781</w:t>
      </w:r>
    </w:p>
    <w:p w14:paraId="3BA794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781</w:t>
      </w:r>
    </w:p>
    <w:p w14:paraId="26F54E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782</w:t>
      </w:r>
    </w:p>
    <w:p w14:paraId="2BC0DE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782</w:t>
      </w:r>
    </w:p>
    <w:p w14:paraId="212F7B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35930D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783</w:t>
      </w:r>
    </w:p>
    <w:p w14:paraId="657165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784</w:t>
      </w:r>
    </w:p>
    <w:p w14:paraId="4A59C5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784</w:t>
      </w:r>
    </w:p>
    <w:p w14:paraId="70EE39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784</w:t>
      </w:r>
    </w:p>
    <w:p w14:paraId="7E18EC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785</w:t>
      </w:r>
    </w:p>
    <w:p w14:paraId="1D2E42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786</w:t>
      </w:r>
    </w:p>
    <w:p w14:paraId="12ABC5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787</w:t>
      </w:r>
    </w:p>
    <w:p w14:paraId="62B468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788</w:t>
      </w:r>
    </w:p>
    <w:p w14:paraId="3E2C41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789</w:t>
      </w:r>
    </w:p>
    <w:p w14:paraId="42D69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789</w:t>
      </w:r>
    </w:p>
    <w:p w14:paraId="3D60B3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790</w:t>
      </w:r>
    </w:p>
    <w:p w14:paraId="41C32D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790</w:t>
      </w:r>
    </w:p>
    <w:p w14:paraId="77AA18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791</w:t>
      </w:r>
    </w:p>
    <w:p w14:paraId="537712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791</w:t>
      </w:r>
    </w:p>
    <w:p w14:paraId="1A1014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791</w:t>
      </w:r>
    </w:p>
    <w:p w14:paraId="75FF902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684B048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20F8DA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792</w:t>
      </w:r>
    </w:p>
    <w:p w14:paraId="05DB85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793</w:t>
      </w:r>
    </w:p>
    <w:p w14:paraId="518E1B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793</w:t>
      </w:r>
    </w:p>
    <w:p w14:paraId="53B17F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793</w:t>
      </w:r>
    </w:p>
    <w:p w14:paraId="5B77CB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794</w:t>
      </w:r>
    </w:p>
    <w:p w14:paraId="1DC4B2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795</w:t>
      </w:r>
    </w:p>
    <w:p w14:paraId="1DF61E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796</w:t>
      </w:r>
    </w:p>
    <w:p w14:paraId="05FA47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798</w:t>
      </w:r>
    </w:p>
    <w:p w14:paraId="6D8705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799</w:t>
      </w:r>
    </w:p>
    <w:p w14:paraId="6FEF4F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800</w:t>
      </w:r>
    </w:p>
    <w:p w14:paraId="4AC2DD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802</w:t>
      </w:r>
    </w:p>
    <w:p w14:paraId="30ADA4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802</w:t>
      </w:r>
    </w:p>
    <w:p w14:paraId="109A34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804</w:t>
      </w:r>
    </w:p>
    <w:p w14:paraId="06DE30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805</w:t>
      </w:r>
    </w:p>
    <w:p w14:paraId="14F6A7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805</w:t>
      </w:r>
    </w:p>
    <w:p w14:paraId="5590BB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805</w:t>
      </w:r>
    </w:p>
    <w:p w14:paraId="2C6A1E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806</w:t>
      </w:r>
    </w:p>
    <w:p w14:paraId="7E1FA8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806</w:t>
      </w:r>
    </w:p>
    <w:p w14:paraId="1FA342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807</w:t>
      </w:r>
    </w:p>
    <w:p w14:paraId="5546E8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808</w:t>
      </w:r>
    </w:p>
    <w:p w14:paraId="1C628A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923954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809</w:t>
      </w:r>
    </w:p>
    <w:p w14:paraId="0B7708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810</w:t>
      </w:r>
    </w:p>
    <w:p w14:paraId="708FB3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810</w:t>
      </w:r>
    </w:p>
    <w:p w14:paraId="53F0E0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810</w:t>
      </w:r>
    </w:p>
    <w:p w14:paraId="5AD1A3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811</w:t>
      </w:r>
    </w:p>
    <w:p w14:paraId="377A5AD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812</w:t>
      </w:r>
    </w:p>
    <w:p w14:paraId="6BFBAE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812</w:t>
      </w:r>
    </w:p>
    <w:p w14:paraId="316E51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814</w:t>
      </w:r>
    </w:p>
    <w:p w14:paraId="70286A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814</w:t>
      </w:r>
    </w:p>
    <w:p w14:paraId="5992C62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815</w:t>
      </w:r>
    </w:p>
    <w:p w14:paraId="6EC867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815</w:t>
      </w:r>
    </w:p>
    <w:p w14:paraId="193220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308F3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816</w:t>
      </w:r>
    </w:p>
    <w:p w14:paraId="7968D21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816</w:t>
      </w:r>
    </w:p>
    <w:p w14:paraId="45508F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817</w:t>
      </w:r>
    </w:p>
    <w:p w14:paraId="3E909A1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817</w:t>
      </w:r>
    </w:p>
    <w:p w14:paraId="4C7362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817</w:t>
      </w:r>
    </w:p>
    <w:p w14:paraId="018E316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817</w:t>
      </w:r>
    </w:p>
    <w:p w14:paraId="470A47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817</w:t>
      </w:r>
    </w:p>
    <w:p w14:paraId="7053FF7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817</w:t>
      </w:r>
    </w:p>
    <w:p w14:paraId="617C12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817</w:t>
      </w:r>
    </w:p>
    <w:p w14:paraId="6FF0FB2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923954">
        <w:rPr>
          <w:rFonts w:cs="v4.2.0"/>
          <w:noProof/>
          <w:vertAlign w:val="subscript"/>
        </w:rPr>
        <w:t>CMAX,c</w:t>
      </w:r>
      <w:r>
        <w:rPr>
          <w:noProof/>
        </w:rPr>
        <w:tab/>
        <w:t>818</w:t>
      </w:r>
    </w:p>
    <w:p w14:paraId="0AE0DE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818</w:t>
      </w:r>
    </w:p>
    <w:p w14:paraId="6FD585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818</w:t>
      </w:r>
    </w:p>
    <w:p w14:paraId="6D6080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818</w:t>
      </w:r>
    </w:p>
    <w:p w14:paraId="2A3DEFF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818</w:t>
      </w:r>
    </w:p>
    <w:p w14:paraId="252BACA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818</w:t>
      </w:r>
    </w:p>
    <w:p w14:paraId="178C29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818</w:t>
      </w:r>
    </w:p>
    <w:p w14:paraId="771E773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819</w:t>
      </w:r>
    </w:p>
    <w:p w14:paraId="66CF73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F9E74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819</w:t>
      </w:r>
    </w:p>
    <w:p w14:paraId="3CF00D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819</w:t>
      </w:r>
    </w:p>
    <w:p w14:paraId="6030DE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820</w:t>
      </w:r>
    </w:p>
    <w:p w14:paraId="4DD397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820</w:t>
      </w:r>
    </w:p>
    <w:p w14:paraId="496352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821</w:t>
      </w:r>
    </w:p>
    <w:p w14:paraId="026AB3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923954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821</w:t>
      </w:r>
    </w:p>
    <w:p w14:paraId="526B38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923954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821</w:t>
      </w:r>
    </w:p>
    <w:p w14:paraId="765F89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822</w:t>
      </w:r>
    </w:p>
    <w:p w14:paraId="4A3C51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822</w:t>
      </w:r>
    </w:p>
    <w:p w14:paraId="071DB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822</w:t>
      </w:r>
    </w:p>
    <w:p w14:paraId="1A2E3F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823</w:t>
      </w:r>
    </w:p>
    <w:p w14:paraId="7B33E1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823</w:t>
      </w:r>
    </w:p>
    <w:p w14:paraId="106C55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923954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823</w:t>
      </w:r>
    </w:p>
    <w:p w14:paraId="2727E2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923954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824</w:t>
      </w:r>
    </w:p>
    <w:p w14:paraId="402FA7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824</w:t>
      </w:r>
    </w:p>
    <w:p w14:paraId="7F4B93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824</w:t>
      </w:r>
    </w:p>
    <w:p w14:paraId="1166C7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825</w:t>
      </w:r>
    </w:p>
    <w:p w14:paraId="2F0CF58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826</w:t>
      </w:r>
    </w:p>
    <w:p w14:paraId="1F34B4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43EC5F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826</w:t>
      </w:r>
    </w:p>
    <w:p w14:paraId="5E22C4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826</w:t>
      </w:r>
    </w:p>
    <w:p w14:paraId="76D995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827</w:t>
      </w:r>
    </w:p>
    <w:p w14:paraId="14380E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828</w:t>
      </w:r>
    </w:p>
    <w:p w14:paraId="4583E6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828</w:t>
      </w:r>
    </w:p>
    <w:p w14:paraId="703D11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828</w:t>
      </w:r>
    </w:p>
    <w:p w14:paraId="71C67B6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829</w:t>
      </w:r>
    </w:p>
    <w:p w14:paraId="6678C7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4280E2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829</w:t>
      </w:r>
    </w:p>
    <w:p w14:paraId="65768E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829</w:t>
      </w:r>
    </w:p>
    <w:p w14:paraId="10352A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830</w:t>
      </w:r>
    </w:p>
    <w:p w14:paraId="629FA7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830</w:t>
      </w:r>
    </w:p>
    <w:p w14:paraId="21E82C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830</w:t>
      </w:r>
    </w:p>
    <w:p w14:paraId="630644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831</w:t>
      </w:r>
    </w:p>
    <w:p w14:paraId="0281E5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831</w:t>
      </w:r>
    </w:p>
    <w:p w14:paraId="4C4533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831</w:t>
      </w:r>
    </w:p>
    <w:p w14:paraId="15C543C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832</w:t>
      </w:r>
    </w:p>
    <w:p w14:paraId="4BC645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832</w:t>
      </w:r>
    </w:p>
    <w:p w14:paraId="10600E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832</w:t>
      </w:r>
    </w:p>
    <w:p w14:paraId="5020C3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833</w:t>
      </w:r>
    </w:p>
    <w:p w14:paraId="1408CE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833</w:t>
      </w:r>
    </w:p>
    <w:p w14:paraId="30E73D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833</w:t>
      </w:r>
    </w:p>
    <w:p w14:paraId="3234DC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834</w:t>
      </w:r>
    </w:p>
    <w:p w14:paraId="31067F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834</w:t>
      </w:r>
    </w:p>
    <w:p w14:paraId="61470D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834</w:t>
      </w:r>
    </w:p>
    <w:p w14:paraId="7DD2F2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834</w:t>
      </w:r>
    </w:p>
    <w:p w14:paraId="209E20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835</w:t>
      </w:r>
    </w:p>
    <w:p w14:paraId="6D53335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835</w:t>
      </w:r>
    </w:p>
    <w:p w14:paraId="2BE6397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835</w:t>
      </w:r>
    </w:p>
    <w:p w14:paraId="3A37A3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835</w:t>
      </w:r>
    </w:p>
    <w:p w14:paraId="0397EA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835</w:t>
      </w:r>
    </w:p>
    <w:p w14:paraId="75F9D3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836</w:t>
      </w:r>
    </w:p>
    <w:p w14:paraId="0C412CB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836</w:t>
      </w:r>
    </w:p>
    <w:p w14:paraId="3B5D05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836</w:t>
      </w:r>
    </w:p>
    <w:p w14:paraId="7AB37DF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923954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836</w:t>
      </w:r>
    </w:p>
    <w:p w14:paraId="52F3F1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836</w:t>
      </w:r>
    </w:p>
    <w:p w14:paraId="73887370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837</w:t>
      </w:r>
    </w:p>
    <w:p w14:paraId="54C18F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20A5D06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837</w:t>
      </w:r>
    </w:p>
    <w:p w14:paraId="1438F5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834F9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837</w:t>
      </w:r>
    </w:p>
    <w:p w14:paraId="5359A04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838</w:t>
      </w:r>
    </w:p>
    <w:p w14:paraId="3065C6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4B8614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71CA9C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838</w:t>
      </w:r>
    </w:p>
    <w:p w14:paraId="04E85A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60DA5FA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34954C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838</w:t>
      </w:r>
    </w:p>
    <w:p w14:paraId="5E9D52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839</w:t>
      </w:r>
    </w:p>
    <w:p w14:paraId="5462D23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839</w:t>
      </w:r>
    </w:p>
    <w:p w14:paraId="6E2823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4D8B9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839</w:t>
      </w:r>
    </w:p>
    <w:p w14:paraId="594992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76923F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839</w:t>
      </w:r>
    </w:p>
    <w:p w14:paraId="639E00E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840</w:t>
      </w:r>
    </w:p>
    <w:p w14:paraId="3F96A7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840</w:t>
      </w:r>
    </w:p>
    <w:p w14:paraId="11A552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0E68AEF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840</w:t>
      </w:r>
    </w:p>
    <w:p w14:paraId="610C3867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840</w:t>
      </w:r>
    </w:p>
    <w:p w14:paraId="2CDCB3F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29F1D25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841</w:t>
      </w:r>
    </w:p>
    <w:p w14:paraId="3D1E4C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841</w:t>
      </w:r>
    </w:p>
    <w:p w14:paraId="4E64449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841</w:t>
      </w:r>
    </w:p>
    <w:p w14:paraId="77A7D5D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841</w:t>
      </w:r>
    </w:p>
    <w:p w14:paraId="7CC30DB7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841</w:t>
      </w:r>
    </w:p>
    <w:p w14:paraId="61F20E4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1E1BA4A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842</w:t>
      </w:r>
    </w:p>
    <w:p w14:paraId="2589284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19DA5A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842</w:t>
      </w:r>
    </w:p>
    <w:p w14:paraId="68D450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842</w:t>
      </w:r>
    </w:p>
    <w:p w14:paraId="3426A8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842</w:t>
      </w:r>
    </w:p>
    <w:p w14:paraId="4A1DF90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842</w:t>
      </w:r>
    </w:p>
    <w:p w14:paraId="7AE845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3BCEBB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842</w:t>
      </w:r>
    </w:p>
    <w:p w14:paraId="04FB54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843</w:t>
      </w:r>
    </w:p>
    <w:p w14:paraId="38E92F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843</w:t>
      </w:r>
    </w:p>
    <w:p w14:paraId="64C390A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844</w:t>
      </w:r>
    </w:p>
    <w:p w14:paraId="3D918FE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845</w:t>
      </w:r>
    </w:p>
    <w:p w14:paraId="1449F8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74C62B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845</w:t>
      </w:r>
    </w:p>
    <w:p w14:paraId="718990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845</w:t>
      </w:r>
    </w:p>
    <w:p w14:paraId="45702BA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845</w:t>
      </w:r>
    </w:p>
    <w:p w14:paraId="7B46E93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845</w:t>
      </w:r>
    </w:p>
    <w:p w14:paraId="6A6D335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845</w:t>
      </w:r>
    </w:p>
    <w:p w14:paraId="7A56E3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845</w:t>
      </w:r>
    </w:p>
    <w:p w14:paraId="7259D2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923954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923954">
        <w:rPr>
          <w:rFonts w:eastAsia="Malgun Gothic"/>
          <w:noProof/>
        </w:rPr>
        <w:t>Carrier Aggregation</w:t>
      </w:r>
      <w:r>
        <w:rPr>
          <w:noProof/>
        </w:rPr>
        <w:tab/>
        <w:t>846</w:t>
      </w:r>
    </w:p>
    <w:p w14:paraId="7AE917C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923954">
        <w:rPr>
          <w:rFonts w:eastAsiaTheme="minorEastAsia"/>
          <w:noProof/>
        </w:rPr>
        <w:t>3</w:t>
      </w:r>
      <w:r>
        <w:rPr>
          <w:noProof/>
        </w:rPr>
        <w:t>.7.</w:t>
      </w:r>
      <w:r w:rsidRPr="00923954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923954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846</w:t>
      </w:r>
    </w:p>
    <w:p w14:paraId="5B41F1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846</w:t>
      </w:r>
    </w:p>
    <w:p w14:paraId="0BE819D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847</w:t>
      </w:r>
    </w:p>
    <w:p w14:paraId="6233A77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847</w:t>
      </w:r>
    </w:p>
    <w:p w14:paraId="72AD5F91" w14:textId="77777777" w:rsidR="00126C3D" w:rsidRDefault="00126C3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003832D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0704256D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451C719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6F3F39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67903A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231998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280AC1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3FB6320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4BA9A78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468DE6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4CC516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4007D1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070A27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2B9975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394229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3A47C4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6E37F2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736E17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6185A1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5E9214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252D35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525758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7BDCD1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6170B5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3BE5FF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0190C4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29DFE5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0D70A5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359528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362CD3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23954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70B3B2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923954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38E21D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23954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558563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23954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793488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HD-FDD </w:t>
      </w:r>
      <w:r w:rsidRPr="00923954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6F5F3D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23954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33B63EF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923954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923954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923954">
        <w:rPr>
          <w:rFonts w:cs="v5.0.0"/>
          <w:noProof/>
        </w:rPr>
        <w:t>Reference Channel for UE category NB1</w:t>
      </w:r>
      <w:r>
        <w:rPr>
          <w:noProof/>
        </w:rPr>
        <w:tab/>
        <w:t>877</w:t>
      </w:r>
    </w:p>
    <w:p w14:paraId="719B68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923954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71FDE7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34ACF8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878</w:t>
      </w:r>
    </w:p>
    <w:p w14:paraId="6AB93E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5FAEB6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879</w:t>
      </w:r>
    </w:p>
    <w:p w14:paraId="4CA1E7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7A4979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923954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6FD86F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880</w:t>
      </w:r>
    </w:p>
    <w:p w14:paraId="5D4C26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881</w:t>
      </w:r>
    </w:p>
    <w:p w14:paraId="4D8033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4A3E67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57108E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313354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882</w:t>
      </w:r>
    </w:p>
    <w:p w14:paraId="194B87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019A95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882</w:t>
      </w:r>
    </w:p>
    <w:p w14:paraId="226B81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114F470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</w:rPr>
        <w:lastRenderedPageBreak/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296570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339654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2936BD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33FFFF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7EF868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1ADF76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09D9A4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7D8E0B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4D68C5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477027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34B246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3650DE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889</w:t>
      </w:r>
    </w:p>
    <w:p w14:paraId="576A7D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890</w:t>
      </w:r>
    </w:p>
    <w:p w14:paraId="2B5448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890</w:t>
      </w:r>
    </w:p>
    <w:p w14:paraId="5B6F77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891</w:t>
      </w:r>
    </w:p>
    <w:p w14:paraId="5E4476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891</w:t>
      </w:r>
    </w:p>
    <w:p w14:paraId="038D40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892</w:t>
      </w:r>
    </w:p>
    <w:p w14:paraId="5D00AA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892</w:t>
      </w:r>
    </w:p>
    <w:p w14:paraId="7D94FC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893</w:t>
      </w:r>
    </w:p>
    <w:p w14:paraId="57A368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893</w:t>
      </w:r>
    </w:p>
    <w:p w14:paraId="32DFD3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894</w:t>
      </w:r>
    </w:p>
    <w:p w14:paraId="4FAF56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14A038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61A65E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46852A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7DC3DD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5E1D49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24AA46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335777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3D8B66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7E197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900</w:t>
      </w:r>
    </w:p>
    <w:p w14:paraId="1470AF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901</w:t>
      </w:r>
    </w:p>
    <w:p w14:paraId="4219DB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901</w:t>
      </w:r>
    </w:p>
    <w:p w14:paraId="74F87E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902</w:t>
      </w:r>
    </w:p>
    <w:p w14:paraId="7C198B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7AFB45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903</w:t>
      </w:r>
    </w:p>
    <w:p w14:paraId="14A382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5FC1E9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905</w:t>
      </w:r>
    </w:p>
    <w:p w14:paraId="2D1A0C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Narrowband IoT OCNG FDD pattern 3: standalone NB-IoT</w:t>
      </w:r>
      <w:r>
        <w:rPr>
          <w:noProof/>
        </w:rPr>
        <w:tab/>
        <w:t>905</w:t>
      </w:r>
    </w:p>
    <w:p w14:paraId="5B6DD9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203641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907</w:t>
      </w:r>
    </w:p>
    <w:p w14:paraId="5C7EA6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01B71D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909</w:t>
      </w:r>
    </w:p>
    <w:p w14:paraId="68EF7F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Narrowband IoT OCNG TDD pattern 3: standalone NB-IoT</w:t>
      </w:r>
      <w:r>
        <w:rPr>
          <w:noProof/>
        </w:rPr>
        <w:tab/>
        <w:t>910</w:t>
      </w:r>
    </w:p>
    <w:p w14:paraId="46F6CE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911</w:t>
      </w:r>
    </w:p>
    <w:p w14:paraId="0563F8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911</w:t>
      </w:r>
    </w:p>
    <w:p w14:paraId="6745D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912</w:t>
      </w:r>
    </w:p>
    <w:p w14:paraId="7E860AE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775D33D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4D9A4C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336AD2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240A9C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462AE2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764360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11DE7C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923954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1F503CB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643556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6D320A7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33C8020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1B0259A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44361B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6AC45B0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09E52E1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382680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4 Rx capable UEs</w:t>
      </w:r>
      <w:r>
        <w:rPr>
          <w:noProof/>
        </w:rPr>
        <w:tab/>
        <w:t>916</w:t>
      </w:r>
    </w:p>
    <w:p w14:paraId="3817B0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7FC9C0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79D7EC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6B86F0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32D4D3D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29CEC32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7C2295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8 Rx capable UEs</w:t>
      </w:r>
      <w:r>
        <w:rPr>
          <w:noProof/>
        </w:rPr>
        <w:tab/>
        <w:t>918</w:t>
      </w:r>
    </w:p>
    <w:p w14:paraId="55D8B3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756B4F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30CF1F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150511D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7E890D7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6AD64AD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3A023EB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032D1B9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74886E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310923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46A6D6B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0988A8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5AAED4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0015EDE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64552D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32AE66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79A54C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26B24E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2186BE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4956A4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1BEBAA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3AFA8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388898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6B5B4B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285D72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23FB7F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02631B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2F263F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695395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469901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76EC57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63F84BC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47807E4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2779CB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066EA5D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933</w:t>
      </w:r>
    </w:p>
    <w:p w14:paraId="5DDCB1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76923C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631AE7B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933</w:t>
      </w:r>
    </w:p>
    <w:p w14:paraId="1A38CE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Introduction</w:t>
      </w:r>
      <w:r>
        <w:rPr>
          <w:noProof/>
        </w:rPr>
        <w:tab/>
        <w:t>933</w:t>
      </w:r>
    </w:p>
    <w:p w14:paraId="104659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Principle of testing</w:t>
      </w:r>
      <w:r>
        <w:rPr>
          <w:noProof/>
        </w:rPr>
        <w:tab/>
        <w:t>933</w:t>
      </w:r>
    </w:p>
    <w:p w14:paraId="75F423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934</w:t>
      </w:r>
    </w:p>
    <w:p w14:paraId="3203AA6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51AC88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300963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288EBC6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935</w:t>
      </w:r>
    </w:p>
    <w:p w14:paraId="06DDA24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936</w:t>
      </w:r>
    </w:p>
    <w:p w14:paraId="7FA6DA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Introduction</w:t>
      </w:r>
      <w:r>
        <w:rPr>
          <w:noProof/>
        </w:rPr>
        <w:tab/>
        <w:t>936</w:t>
      </w:r>
    </w:p>
    <w:p w14:paraId="3F080C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Principle of testing</w:t>
      </w:r>
      <w:r>
        <w:rPr>
          <w:noProof/>
        </w:rPr>
        <w:tab/>
        <w:t>936</w:t>
      </w:r>
    </w:p>
    <w:p w14:paraId="32CBB47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4BD72D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18FFDD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2AD9A7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7AEFE2E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5FE1C6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73849C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4178BB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4FC0EB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3717FD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2E5663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433DC69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33F97D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055568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3890F68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923954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algun Gothic"/>
          <w:noProof/>
        </w:rPr>
        <w:t>V2X sidelink communication</w:t>
      </w:r>
      <w:r>
        <w:rPr>
          <w:noProof/>
        </w:rPr>
        <w:tab/>
        <w:t>948</w:t>
      </w:r>
    </w:p>
    <w:p w14:paraId="2C4E44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51A6C9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949</w:t>
      </w:r>
    </w:p>
    <w:p w14:paraId="069990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953</w:t>
      </w:r>
    </w:p>
    <w:p w14:paraId="4C361C8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52F045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66B281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691140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55EC388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956</w:t>
      </w:r>
    </w:p>
    <w:p w14:paraId="62420F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Introduction</w:t>
      </w:r>
      <w:r>
        <w:rPr>
          <w:noProof/>
        </w:rPr>
        <w:tab/>
        <w:t>956</w:t>
      </w:r>
    </w:p>
    <w:p w14:paraId="1B6132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Principle of testing</w:t>
      </w:r>
      <w:r>
        <w:rPr>
          <w:noProof/>
        </w:rPr>
        <w:tab/>
        <w:t>956</w:t>
      </w:r>
    </w:p>
    <w:p w14:paraId="7AE4B8B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338FB4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2B113E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4F8885C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4381C3D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6442FC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78CC5C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530997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31F2BC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482461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36B7FA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4B05CF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38ED36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7F565B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2EF070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590834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ADBF4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33061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020D3C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50E2D1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28826E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2ED044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06F2A2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255102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2FD91D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3758F1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6A2D064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971</w:t>
      </w:r>
    </w:p>
    <w:p w14:paraId="5C5702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0F582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3598D5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973</w:t>
      </w:r>
    </w:p>
    <w:p w14:paraId="43305F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31CE9C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5E5329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375CDD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009D14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251662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66C242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458E61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024D42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690426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5F54C1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518510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78E74B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5C57EE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345742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12A7B2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4669B7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609EE7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4B1771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5D5EB9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5F1B7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75251A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2B84D0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2138EE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203492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1BEE0C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1669A6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6E1F08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37917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6326DD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650A53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83058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1B9DB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621BD6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60FFC5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4F50A4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63B8CE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43DD0C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1241D5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02B854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74A145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69FCC5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21418E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6B07A5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1F5867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1D9781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5853EB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690B9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192567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4AF703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01486C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526E14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641AAA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6E041F4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2F3159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1342D0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055016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6C8B16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2EE349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6097437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2604F6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2760B3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43E57A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55A4E3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31B524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0D3DE9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1B206E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4644CB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5842F0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1B0552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362F7C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56D715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1453BA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6B14B3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1439F3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0E3031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69E5A5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2A12A2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27E5D7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379563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7923EC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723C4E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0E964C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36F53BD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790519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53C027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0DB4B5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689BE9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405597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2EAD00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3E0802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5462E8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718D88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5DC466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528CBA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7BD995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654B69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19111E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40C650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131262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435F7E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4172B8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692927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6AE8E9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04592B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6BDA20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2A0EA5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0F00EB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315310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5AB963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15186D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6533EB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13CEFD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06ED00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4D2D1E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56F933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12F20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77FF70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1D7C4A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4442B4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4E1AB9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72599C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72D476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5BC444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1385AA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09EF0C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923954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32AD04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329226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2BCC5C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59F750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7FC607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6B2A81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58A424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2C0EEB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535B9E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7CEC97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1B85AC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722A88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64CFB7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0FC57A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5E927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7C8F23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1A4B67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59DC906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7D9BC6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5C0ED6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405965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40A21E9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267B7F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6AC463D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0B3803F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EFC8C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39A3CA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5B9B697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742A98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1103</w:t>
      </w:r>
    </w:p>
    <w:p w14:paraId="212D54F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632250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366F13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5E52CA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2922597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25CF0A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12D32D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A759B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1108</w:t>
      </w:r>
    </w:p>
    <w:p w14:paraId="1CDF516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3E4239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Void</w:t>
      </w:r>
      <w:r>
        <w:rPr>
          <w:noProof/>
        </w:rPr>
        <w:tab/>
        <w:t>1110</w:t>
      </w:r>
    </w:p>
    <w:p w14:paraId="0D966B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5EAB9B4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1110</w:t>
      </w:r>
    </w:p>
    <w:p w14:paraId="787128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2822B6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6BAB2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535BD2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04ABDB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500251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040778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2DA054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AD8B9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6745F6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lastRenderedPageBreak/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02001B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1123</w:t>
      </w:r>
    </w:p>
    <w:p w14:paraId="5935140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644D24E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E8CDD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1125</w:t>
      </w:r>
    </w:p>
    <w:p w14:paraId="7D1F0FB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BAA38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3C442E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1127</w:t>
      </w:r>
    </w:p>
    <w:p w14:paraId="1ECB04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6D6C775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752AE6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1130</w:t>
      </w:r>
    </w:p>
    <w:p w14:paraId="09CD0E3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1AA6FA9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12E77B6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5576A3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436CE6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43C0C4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5548D4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6609B8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1DE8B6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03A3C7C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3D340F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11319B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3731A3B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06618F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67DC1E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1141</w:t>
      </w:r>
    </w:p>
    <w:p w14:paraId="027E16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1141</w:t>
      </w:r>
    </w:p>
    <w:p w14:paraId="3A373BD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73FF6BA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28D2515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278674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6C28B3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70699D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ED06A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3C8607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cdma2000 1X</w:t>
      </w:r>
      <w:r>
        <w:rPr>
          <w:noProof/>
        </w:rPr>
        <w:tab/>
        <w:t>1147</w:t>
      </w:r>
    </w:p>
    <w:p w14:paraId="7CDE95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1147</w:t>
      </w:r>
    </w:p>
    <w:p w14:paraId="020DF7A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6CE38C5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708B3C3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1150</w:t>
      </w:r>
    </w:p>
    <w:p w14:paraId="289323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1150</w:t>
      </w:r>
    </w:p>
    <w:p w14:paraId="2FCA19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7730BB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23A84A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1156</w:t>
      </w:r>
    </w:p>
    <w:p w14:paraId="0A2BB6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49FD42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3E727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1161</w:t>
      </w:r>
    </w:p>
    <w:p w14:paraId="25EDAF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2A7DE8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3B5D67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1166</w:t>
      </w:r>
    </w:p>
    <w:p w14:paraId="096A84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675F2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05EDE19B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11F4997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6FB0B0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68727C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0B303A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544E05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502E21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14C74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3B52DC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74DDEF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01340F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453C2B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306868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3080E1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5B5DFFD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402BAC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67AE2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134FE9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7BB0F7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F2523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5ED3D4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7F9531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19A90D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057FFD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1A2801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0BDACD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63FB22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3477DF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75B4C0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324413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78A2D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1B0D10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5F3055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5C48DF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72A999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6F6368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539F03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16663C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6B23CE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57BAD7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35FC2B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60D33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637F4B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258C4F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12C402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04A473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33E0D6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5395E5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38944B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2C33B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57CF2AD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41AC0E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00AD1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0BEFD5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0AF017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37C687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56479C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144C19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467231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25D18A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72CABA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665EC0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5C15D8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D2624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4B5484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047559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24EC9E4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2480B0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780407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4DA431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2F0CE3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1C8769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lastRenderedPageBreak/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11EDAE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6653B9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350ED7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155D50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37F8BB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5C2BA9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12030E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1A57FB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3C55CE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42E6BE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292C03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187CE38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0A31B6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04224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7480A8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06CF5B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5BF256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7AE031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05CEFD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70E9BF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525C3C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377B3A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0D8492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31F7B6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071B16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353AFF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337214A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3A8F5B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28C1C1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2C2774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00A3B7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23CE49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3BD91A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12D336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4BDC07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5318CF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79CF1B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194E8B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755B16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426ED2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307D39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4F2426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38F6D0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6FA30C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5D14C0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0026F4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717465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956B4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2E6384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3AD477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04046E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3913EB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4C32FA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5ACFBD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6EB3BA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000A6E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2B3751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0450A5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24F9A4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183044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0EC7EF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274479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08F9EA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769D7D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12EE5E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5DB605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2B0C54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131511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2A51DD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21AC32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661D03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021D08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2EDC8B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5DEC9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5999DE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7EF272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36192D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7EFFD6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37DDD7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549D03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268EB1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4B32E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7BA3BA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532768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29DB87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65E78A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7EB4C2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779178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22BB28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00FFBAE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6DB30B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08D60B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1692A1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124532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03ADFC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44BFDB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0F6456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174B091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34A789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1A4B04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4AF1A4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3335B7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2ECAF4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3B229BC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39C036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1DE979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20E0C0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6955C7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1ADAC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560626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44F2B7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  <w:lang w:val="sv-SE"/>
        </w:rPr>
        <w:t xml:space="preserve">A.5.2.3 </w:t>
      </w:r>
      <w:r w:rsidRPr="00923954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2E85FDE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656B1AE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58F302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UTRAN TDD Handover</w:t>
      </w:r>
      <w:r>
        <w:rPr>
          <w:noProof/>
        </w:rPr>
        <w:tab/>
        <w:t>1307</w:t>
      </w:r>
    </w:p>
    <w:p w14:paraId="7DC337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4538E71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33051BA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6603343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23F69A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469FE0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7E6D10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3914D05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Void</w:t>
      </w:r>
      <w:r>
        <w:rPr>
          <w:noProof/>
        </w:rPr>
        <w:tab/>
        <w:t>1309</w:t>
      </w:r>
    </w:p>
    <w:p w14:paraId="6E88C3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0FCCDD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414FCBD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2D4AF1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2F1747A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2B23914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0E88331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1A1C05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4017F9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72C482D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77DBAF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41F3E2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4438B3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4E522A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41362A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56047A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04DFEB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1D5165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56B272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16CD1D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55FD48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70D5CF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558AE4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4C727E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5F73CD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78A943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108D60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1ABDF0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03AEA2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FDD Handover for 5MHz Bandwidth</w:t>
      </w:r>
      <w:r>
        <w:rPr>
          <w:noProof/>
        </w:rPr>
        <w:tab/>
        <w:t>1329</w:t>
      </w:r>
    </w:p>
    <w:p w14:paraId="5D942D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18AEBB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026326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30B8B0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385C98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53424F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31E4D9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336C6D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619FDC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4CD5E3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44903D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6C8614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6EBFC4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4DE731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9679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565503E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HRPD Handover</w:t>
      </w:r>
      <w:r>
        <w:rPr>
          <w:noProof/>
        </w:rPr>
        <w:tab/>
        <w:t>1340</w:t>
      </w:r>
    </w:p>
    <w:p w14:paraId="1682F6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392641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0BB3E0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0EA618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14F95F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3DC0F34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2E41DE6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2FFE20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431FD4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72668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57846B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0E2BDE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440F11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1113AA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3A76E8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ECC4B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7E7251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02A969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385397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79E32B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1354</w:t>
      </w:r>
    </w:p>
    <w:p w14:paraId="1B16ED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599D03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779FAC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43B89C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1C5482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710CBD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10D0AB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305DBE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175311F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68E3EE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0B507E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2A0B9D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1AA460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F2192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360C7A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17BFE7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3829BA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33E51B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77632E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32EAE5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7871F55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46DE3F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57363E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6F965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38AF3B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359C77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4EA164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209D78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54324E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28FF9E5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1373</w:t>
      </w:r>
    </w:p>
    <w:p w14:paraId="7169D1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03993B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2879907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 xml:space="preserve">HD-FDD Inter-frequency RRC Re-establishment for UE category NB1 in In-Band mode under </w:t>
      </w:r>
      <w:r w:rsidRPr="00923954">
        <w:rPr>
          <w:rFonts w:cs="Intel Clear Light"/>
          <w:noProof/>
        </w:rPr>
        <w:t>normal</w:t>
      </w:r>
      <w:r w:rsidRPr="00923954">
        <w:rPr>
          <w:rFonts w:cs="Arial"/>
          <w:noProof/>
        </w:rPr>
        <w:t xml:space="preserve"> </w:t>
      </w:r>
      <w:r w:rsidRPr="00923954">
        <w:rPr>
          <w:noProof/>
          <w:snapToGrid w:val="0"/>
        </w:rPr>
        <w:t>coverage</w:t>
      </w:r>
      <w:r>
        <w:rPr>
          <w:noProof/>
        </w:rPr>
        <w:tab/>
        <w:t>1376</w:t>
      </w:r>
    </w:p>
    <w:p w14:paraId="5AA836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0231E8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4FA421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66AB8B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5E2639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7B7CE1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00D83E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02F450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71C84A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2BD753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7EAD6F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5E9CCB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4041CE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379757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440771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6C927B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A887B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70F75B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5C75BB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2B9FC4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2B3303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 xml:space="preserve">E-UTRAN TDD Inter-frequency RRC Re-establishment for UE category NB1 in In-Band mode under </w:t>
      </w:r>
      <w:r w:rsidRPr="00923954">
        <w:rPr>
          <w:rFonts w:cs="Intel Clear Light"/>
          <w:noProof/>
        </w:rPr>
        <w:t>normal</w:t>
      </w:r>
      <w:r w:rsidRPr="00923954">
        <w:rPr>
          <w:rFonts w:cs="Arial"/>
          <w:noProof/>
        </w:rPr>
        <w:t xml:space="preserve"> </w:t>
      </w:r>
      <w:r w:rsidRPr="00923954">
        <w:rPr>
          <w:noProof/>
          <w:snapToGrid w:val="0"/>
        </w:rPr>
        <w:t>coverage</w:t>
      </w:r>
      <w:r>
        <w:rPr>
          <w:noProof/>
        </w:rPr>
        <w:tab/>
        <w:t>1391</w:t>
      </w:r>
    </w:p>
    <w:p w14:paraId="5F218C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25260C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3FB0A0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1394</w:t>
      </w:r>
    </w:p>
    <w:p w14:paraId="76078A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1A4A08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25257C4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2A1D77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477B5C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62A9B3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235D5A7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4F656B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00D1D5B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0D00B38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6EF451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2DE2EDF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75CEDD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1C11F5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7814F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57C3636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7DC9AD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3D0C39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1900FB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55C2F3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33120F9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56EE12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06407E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733AD6A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334A57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461A330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762430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655E63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7122AC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5A2D79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1D8CCE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3DC83F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1406</w:t>
      </w:r>
    </w:p>
    <w:p w14:paraId="464944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03C5C3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54E718B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1407</w:t>
      </w:r>
    </w:p>
    <w:p w14:paraId="40AC28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27A638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2EC44D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3BD4E6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718EEF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1394CEE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4ED115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464237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755447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3D3E64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1DA16A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547E68B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108511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5BEEB2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6F4D07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7929AF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4F40CA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039DE5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5B7D576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728ECED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6BA16E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2B1E31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406FA6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16657AE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4E2968C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25A496B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3636EC2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740F8AA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1347491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30CBCD2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158A03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6AC161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17B476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0137C89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54173B5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1A4C8D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05E856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3D3CD80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623751B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7F45B7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308BB5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7ACE2C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528CD1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7F48814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1B9445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22498E8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7AEC7C1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5D619C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4B9123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4AFCFE8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66BC86F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69934F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535DF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5820949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74F147A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6757F4D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3457D3A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285FDD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00B3E41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1041B4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43C888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7F38E0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43F9D6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62A7E2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5DB35E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4537AB2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03AD550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2BA2C1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1DE3906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3E27611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07C36B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6F0561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3C81D1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5B5B04F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4DDB0B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67427FA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7D2721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614C49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46A4D33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3C486A7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4129C7A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ADE0D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33AFC6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7954F8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4BD177F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3DF356A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3B5039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0FB724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7FFEF9B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73BDDC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55D18A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62B65E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095C64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387B058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62910D2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71B3431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0522086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05A9F84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64A62B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55D291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0A1CDC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104187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3CFD2E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57F211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7CA6A99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20C495F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30BA00A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6AB8751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4170CC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1F600A2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427170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14EB2B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1CF288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1F78073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5ABA30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33E6AF4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33DF06E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0E18395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525C704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3F4C64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70B4B2F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5F4359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5BFB3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1668B8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4A82389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00C1CD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2607B07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100A558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777FB7C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79BB2BE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1C90C2F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789379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4C970D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9F999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577887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45E8EC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13D8070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6192EA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5C453C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673903B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114F8B0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33942F7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56EE49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0E79B5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6E22FFD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4FBEF3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6B91D3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5475EF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4B7F5C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700D9B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550722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0DBEC8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6B0C27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4C4329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1478</w:t>
      </w:r>
    </w:p>
    <w:p w14:paraId="47A04A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B5D6B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79FC42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1480</w:t>
      </w:r>
    </w:p>
    <w:p w14:paraId="5D99A6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6A8332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462729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1483</w:t>
      </w:r>
    </w:p>
    <w:p w14:paraId="67629F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4D7E6B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05EC43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1486</w:t>
      </w:r>
    </w:p>
    <w:p w14:paraId="53EB94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0FAE41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2B0773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57F078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3F3D22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27585E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043B84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7A43AD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115CFA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371261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72540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B33BE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1495</w:t>
      </w:r>
    </w:p>
    <w:p w14:paraId="1B0FFB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4F360F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67F240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539E0C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714DD8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5270E8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508EBCC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0EEE0B3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5D3047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202AEE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2A00BC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7950EC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307C1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22CC5A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14BE96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6EAB2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384B22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357F83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7F1EC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170EC8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2D3A60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1513</w:t>
      </w:r>
    </w:p>
    <w:p w14:paraId="338A5F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E76B2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0AA565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1513</w:t>
      </w:r>
    </w:p>
    <w:p w14:paraId="063DCA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0B96EF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387788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5CB171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1E4B2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440E76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79DD12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31256B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039806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923954">
        <w:rPr>
          <w:noProof/>
          <w:snapToGrid w:val="0"/>
        </w:rPr>
        <w:t xml:space="preserve"> for 20MHz +20MHz</w:t>
      </w:r>
      <w:r>
        <w:rPr>
          <w:noProof/>
        </w:rPr>
        <w:tab/>
        <w:t>1519</w:t>
      </w:r>
    </w:p>
    <w:p w14:paraId="7A2B05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5F6E39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2A321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923954">
        <w:rPr>
          <w:noProof/>
          <w:snapToGrid w:val="0"/>
        </w:rPr>
        <w:t>20MHz +10MHz</w:t>
      </w:r>
      <w:r>
        <w:rPr>
          <w:noProof/>
        </w:rPr>
        <w:tab/>
        <w:t>1519</w:t>
      </w:r>
    </w:p>
    <w:p w14:paraId="6754A3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35047F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089ABF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3B98D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70856F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4A1EA4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490F0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7567F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6C64B0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6DC2C8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64A2FC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5BC329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692DFB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241F6A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6433B6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2EDD23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49ACC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71A1B7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1526</w:t>
      </w:r>
    </w:p>
    <w:p w14:paraId="64145E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7C7775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0DE983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52702E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34C01D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494ADF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5878AF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28F02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1F6C34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1527FC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3A1F00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526E26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66C492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1E46DB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1F5173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12BC7E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6453CF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7E5773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1540</w:t>
      </w:r>
    </w:p>
    <w:p w14:paraId="7BFC2C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144BAB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360D19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1541</w:t>
      </w:r>
    </w:p>
    <w:p w14:paraId="2F8D74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60C1E9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0A3874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32E99E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47652F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0FC94E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38DCDC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0C1271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3AA7FC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5992E3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73206F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3E7022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6EFA21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0CEB53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3AEE30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5ECAA5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F4E96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2500EE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2FD997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498812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04404A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317A45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3ADBF1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22CD69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3D5F2D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766B1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09A94D2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3F0146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2F070A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3C2343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2FE643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2FB9EC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0AC54F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4E98CC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1564</w:t>
      </w:r>
    </w:p>
    <w:p w14:paraId="56FAB4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6AE6D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351F1D0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1564</w:t>
      </w:r>
    </w:p>
    <w:p w14:paraId="05A97B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51F47F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2BC55D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D91B9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6A80F5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705661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3CEA21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7D20FC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7572CC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500FB6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05DC63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72D092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46A1B0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440CF5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04519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35F752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6C2B73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59F0D4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071288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6CFC4F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267808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5E1C1F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1579</w:t>
      </w:r>
    </w:p>
    <w:p w14:paraId="20DBE3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2EC591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6C798C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0E2018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004838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6DA823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666AAB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254347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211B54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923954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309482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4C65E4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7BEE02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923954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74F16E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6D3161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1A8126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67BD24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5E2F68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5BC2EA3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Radio Link Monitoring</w:t>
      </w:r>
      <w:r>
        <w:rPr>
          <w:noProof/>
        </w:rPr>
        <w:tab/>
        <w:t>1591</w:t>
      </w:r>
    </w:p>
    <w:p w14:paraId="5FA0D9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1591</w:t>
      </w:r>
    </w:p>
    <w:p w14:paraId="38CCF3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1591</w:t>
      </w:r>
    </w:p>
    <w:p w14:paraId="29B02E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66FE23F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1595</w:t>
      </w:r>
    </w:p>
    <w:p w14:paraId="3EB769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1595</w:t>
      </w:r>
    </w:p>
    <w:p w14:paraId="1D4967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242079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1599</w:t>
      </w:r>
    </w:p>
    <w:p w14:paraId="0CDB01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1599</w:t>
      </w:r>
    </w:p>
    <w:p w14:paraId="48DD11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63FE2D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1603</w:t>
      </w:r>
    </w:p>
    <w:p w14:paraId="292DA0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567AC2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3E7A04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1607</w:t>
      </w:r>
    </w:p>
    <w:p w14:paraId="6A1290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65462F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508B6B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1611</w:t>
      </w:r>
    </w:p>
    <w:p w14:paraId="0FA989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7618D3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318992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1614</w:t>
      </w:r>
    </w:p>
    <w:p w14:paraId="05C774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1614</w:t>
      </w:r>
    </w:p>
    <w:p w14:paraId="4FDC81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595980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1617</w:t>
      </w:r>
    </w:p>
    <w:p w14:paraId="59AF0E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2BD73E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7B918C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19D45D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0318E7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23954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923954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923954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923954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923954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923954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1623</w:t>
      </w:r>
    </w:p>
    <w:p w14:paraId="6D7F40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  <w:snapToGrid w:val="0"/>
        </w:rPr>
        <w:t>A.7.3.</w:t>
      </w:r>
      <w:r w:rsidRPr="00923954">
        <w:rPr>
          <w:noProof/>
          <w:snapToGrid w:val="0"/>
        </w:rPr>
        <w:t>10</w:t>
      </w:r>
      <w:r w:rsidRPr="00923954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45D3F4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1627</w:t>
      </w:r>
    </w:p>
    <w:p w14:paraId="6F5F05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2B6DE7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32667A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1632</w:t>
      </w:r>
    </w:p>
    <w:p w14:paraId="207F54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4FE3AE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6C9EFA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1637</w:t>
      </w:r>
    </w:p>
    <w:p w14:paraId="29F433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185B7C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8CD5E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1640</w:t>
      </w:r>
    </w:p>
    <w:p w14:paraId="49AEB6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4EA01F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6FF62C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522577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025DC5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6263DA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2BCD9B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09DB1F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366107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435FBF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4B49F8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6FC612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1CAF9C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18184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770A53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62302D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6D5924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0FE3C4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FF43C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1665</w:t>
      </w:r>
    </w:p>
    <w:p w14:paraId="47BF1A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097533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7038F7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548EE9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09AA24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5F535D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1675</w:t>
      </w:r>
    </w:p>
    <w:p w14:paraId="1C3180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3226B4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11EA5A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1680</w:t>
      </w:r>
    </w:p>
    <w:p w14:paraId="669F88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114329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1681</w:t>
      </w:r>
    </w:p>
    <w:p w14:paraId="589BFF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1681</w:t>
      </w:r>
    </w:p>
    <w:p w14:paraId="73A1B5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1DADD0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1682</w:t>
      </w:r>
    </w:p>
    <w:p w14:paraId="303157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6FEF93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54F662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1683</w:t>
      </w:r>
    </w:p>
    <w:p w14:paraId="0B386B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1683</w:t>
      </w:r>
    </w:p>
    <w:p w14:paraId="0E7ED7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3322B5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1686</w:t>
      </w:r>
    </w:p>
    <w:p w14:paraId="558B2F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57A034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380001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73554E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2AB0CF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5C2497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1692</w:t>
      </w:r>
    </w:p>
    <w:p w14:paraId="02CC47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1692</w:t>
      </w:r>
    </w:p>
    <w:p w14:paraId="71EA4D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44B0AC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1695</w:t>
      </w:r>
    </w:p>
    <w:p w14:paraId="48DD20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6629E7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09393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1698</w:t>
      </w:r>
    </w:p>
    <w:p w14:paraId="6888EB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67C992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3B0BB8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4BC444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43803D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29B94A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1704</w:t>
      </w:r>
    </w:p>
    <w:p w14:paraId="445CF9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DECC6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3F7C68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1707</w:t>
      </w:r>
    </w:p>
    <w:p w14:paraId="22CF09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7BBB97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66BC0F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1710</w:t>
      </w:r>
    </w:p>
    <w:p w14:paraId="57BB0F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3E41E7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015320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6D01A3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72FAE2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1DCCD2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1716</w:t>
      </w:r>
    </w:p>
    <w:p w14:paraId="55BDEC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1716</w:t>
      </w:r>
    </w:p>
    <w:p w14:paraId="721E92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9F553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73910A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E5CED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6E01EC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5AD3DD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0CEF18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4B8D67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0AD260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43CB40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676F5F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36A170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6A75D1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450029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3247F2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0D1BBE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7C6E89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37A581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635B68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44D0A5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1738</w:t>
      </w:r>
    </w:p>
    <w:p w14:paraId="13741E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68C30D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1DECFB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1742</w:t>
      </w:r>
    </w:p>
    <w:p w14:paraId="277366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11337F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7FBCB5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058F7B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C82FF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788620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4C93CC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5D277F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4F5028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1751</w:t>
      </w:r>
    </w:p>
    <w:p w14:paraId="511F4D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38EA42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0E0955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1754</w:t>
      </w:r>
    </w:p>
    <w:p w14:paraId="171758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75B0DC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1D09FD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235EDB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0905F1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3FECC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1760</w:t>
      </w:r>
    </w:p>
    <w:p w14:paraId="2101FA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63EC55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7C9087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4FBB17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1763</w:t>
      </w:r>
    </w:p>
    <w:p w14:paraId="57785D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3FB724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1766</w:t>
      </w:r>
    </w:p>
    <w:p w14:paraId="6FFAB5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0004DA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554452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392521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609534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5713E9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1772</w:t>
      </w:r>
    </w:p>
    <w:p w14:paraId="31E38D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01CA74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4EDF8E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1775</w:t>
      </w:r>
    </w:p>
    <w:p w14:paraId="7175EE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545011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1EB53C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23954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1778</w:t>
      </w:r>
    </w:p>
    <w:p w14:paraId="29D525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710636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16535F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178714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1781</w:t>
      </w:r>
    </w:p>
    <w:p w14:paraId="3434BF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6A38D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1784</w:t>
      </w:r>
    </w:p>
    <w:p w14:paraId="2B89BE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5E5F28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03A809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60939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1A28F7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0A4FB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4441E7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2F4864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074D69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1795</w:t>
      </w:r>
    </w:p>
    <w:p w14:paraId="3FE087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23B59C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941D0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3CEECE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3070BA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6FBD25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46658C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40C098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379DEE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1807</w:t>
      </w:r>
    </w:p>
    <w:p w14:paraId="40E690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1807</w:t>
      </w:r>
    </w:p>
    <w:p w14:paraId="683D36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F70CE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75A486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43D23B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732E8B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5BB13E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39B46F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A1ED4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lastRenderedPageBreak/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1818</w:t>
      </w:r>
    </w:p>
    <w:p w14:paraId="6BC78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60BF08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BC90D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1820</w:t>
      </w:r>
    </w:p>
    <w:p w14:paraId="0B218D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21352F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0705F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1822</w:t>
      </w:r>
    </w:p>
    <w:p w14:paraId="420F2D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5B41CF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06BD98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1824</w:t>
      </w:r>
    </w:p>
    <w:p w14:paraId="327E0B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288EE7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0D5CEF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1827</w:t>
      </w:r>
    </w:p>
    <w:p w14:paraId="4153C0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451161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6C674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1829</w:t>
      </w:r>
    </w:p>
    <w:p w14:paraId="466539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344A5D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3FB40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1831</w:t>
      </w:r>
    </w:p>
    <w:p w14:paraId="78F1DF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720C82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64F6E3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1834</w:t>
      </w:r>
    </w:p>
    <w:p w14:paraId="6E7079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6BFF99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47A267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3C666B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40325D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673CBB7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1840</w:t>
      </w:r>
    </w:p>
    <w:p w14:paraId="1FF100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7BAB20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6F070D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1843</w:t>
      </w:r>
    </w:p>
    <w:p w14:paraId="7C9BBC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7D94F4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567C5F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23954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1846</w:t>
      </w:r>
    </w:p>
    <w:p w14:paraId="7C6A8D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EB1E3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297611B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31929A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6032BF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15E34F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1852</w:t>
      </w:r>
    </w:p>
    <w:p w14:paraId="4C6E25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389F13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49AE94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1855</w:t>
      </w:r>
    </w:p>
    <w:p w14:paraId="497E7B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145184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164A5C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1858</w:t>
      </w:r>
    </w:p>
    <w:p w14:paraId="3DBADE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44F4DF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01350F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1860</w:t>
      </w:r>
    </w:p>
    <w:p w14:paraId="6BAE77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1F2507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6A92C0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1862</w:t>
      </w:r>
    </w:p>
    <w:p w14:paraId="1AFAF0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27DEE2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2C91CA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1864</w:t>
      </w:r>
    </w:p>
    <w:p w14:paraId="701E3D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533373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7F5CC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1866</w:t>
      </w:r>
    </w:p>
    <w:p w14:paraId="2BBA47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245A3D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34F863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380EFD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323106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1DDFCBA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2D94C1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3EC875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2B5350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364934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317341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2D9AF7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1881</w:t>
      </w:r>
    </w:p>
    <w:p w14:paraId="2D08C1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43F805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1CF39C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48B4A1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54A6EA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228F69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1889</w:t>
      </w:r>
    </w:p>
    <w:p w14:paraId="72C4BB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00665A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71B474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32E663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4B7AE6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44F7B1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6D5620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1C3A53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493FE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3CA36B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6472E7D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1901</w:t>
      </w:r>
    </w:p>
    <w:p w14:paraId="2734BA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2CD774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0A944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58AE17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29CE98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75BCFB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1907</w:t>
      </w:r>
    </w:p>
    <w:p w14:paraId="6E0592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6C8C0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3E9DFA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1910</w:t>
      </w:r>
    </w:p>
    <w:p w14:paraId="4DA28E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05101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6EC371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1912</w:t>
      </w:r>
    </w:p>
    <w:p w14:paraId="5AE939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1912</w:t>
      </w:r>
    </w:p>
    <w:p w14:paraId="404E90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1078BA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398548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4932B7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39C949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A228A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1A1FC9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507FD3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52DF2B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56A524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188190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D8063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016858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1B0AEE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0D7D69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1F4219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45D394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60EE62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1926</w:t>
      </w:r>
    </w:p>
    <w:p w14:paraId="343359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310E63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01081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1928</w:t>
      </w:r>
    </w:p>
    <w:p w14:paraId="645495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1BF7F8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1301B4B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437F22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7F5E6D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64AAB3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03BF74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62F05C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3A1E27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31DFA2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6B6C48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342451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050A6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61051C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1C3318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6F50D0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0A6A47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2A39FB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0D75B3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776333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33AEE7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5805C5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70795F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7B6045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3765AE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52E105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1D8CB1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3988F2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923954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55C8D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142E4A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4EF104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923954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0F33A9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4BFC64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2CA7AFD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923954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381230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2CEE17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4516CE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16FE0F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2B9DB2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5BE5D92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1BC9A4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1962</w:t>
      </w:r>
    </w:p>
    <w:p w14:paraId="21BADC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18AB64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024563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1965</w:t>
      </w:r>
    </w:p>
    <w:p w14:paraId="3B027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68D86E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520C7B1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43DA98D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342548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156096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3581D9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517BE5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190E12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4BDAA5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E054E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4CA052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3D82EF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633947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277066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1975</w:t>
      </w:r>
    </w:p>
    <w:p w14:paraId="1E060D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694D53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567E06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923954">
        <w:rPr>
          <w:rFonts w:cs="v4.2.0"/>
          <w:noProof/>
        </w:rPr>
        <w:t xml:space="preserve"> with DRX</w:t>
      </w:r>
      <w:r>
        <w:rPr>
          <w:noProof/>
        </w:rPr>
        <w:tab/>
        <w:t>1977</w:t>
      </w:r>
    </w:p>
    <w:p w14:paraId="3BC291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32589E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BDFC9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6F90EA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258303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2E1916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137605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31C027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33A5F6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1985</w:t>
      </w:r>
    </w:p>
    <w:p w14:paraId="00EDBC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B6D0E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1C1A9B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5D98F3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4FC9FD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13102C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6E8D48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3D12D9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171F3F9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24D858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1AC176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0AF523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796F1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35B884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2B8A4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009893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85746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47439A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77BC5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325AEC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651D26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2A58F1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31293E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1655C8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73EBD26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38F2FA7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2000</w:t>
      </w:r>
    </w:p>
    <w:p w14:paraId="5C8004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36337E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708DDE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923954">
        <w:rPr>
          <w:rFonts w:cs="v4.2.0"/>
          <w:noProof/>
        </w:rPr>
        <w:t xml:space="preserve"> with DRX for UE category 0</w:t>
      </w:r>
      <w:r>
        <w:rPr>
          <w:noProof/>
        </w:rPr>
        <w:tab/>
        <w:t>2003</w:t>
      </w:r>
    </w:p>
    <w:p w14:paraId="0D9BB4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295CDA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6A458E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2005</w:t>
      </w:r>
    </w:p>
    <w:p w14:paraId="098251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781C3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7828CE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923954">
        <w:rPr>
          <w:rFonts w:cs="v4.2.0"/>
          <w:noProof/>
        </w:rPr>
        <w:t xml:space="preserve"> with DRX for UE category 0</w:t>
      </w:r>
      <w:r>
        <w:rPr>
          <w:noProof/>
        </w:rPr>
        <w:tab/>
        <w:t>2008</w:t>
      </w:r>
    </w:p>
    <w:p w14:paraId="50886B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1C8C74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34FF4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3D6581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7A276D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559E47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2012</w:t>
      </w:r>
    </w:p>
    <w:p w14:paraId="342A67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59C203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0303679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2014</w:t>
      </w:r>
    </w:p>
    <w:p w14:paraId="34A924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57DCDD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4F25FB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7F1D04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174765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2019</w:t>
      </w:r>
    </w:p>
    <w:p w14:paraId="29076D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1D0B6D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5A80D4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2021</w:t>
      </w:r>
    </w:p>
    <w:p w14:paraId="1B7089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74C43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53C13E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2023</w:t>
      </w:r>
    </w:p>
    <w:p w14:paraId="3793D7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3DC5FC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6F7220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2026</w:t>
      </w:r>
    </w:p>
    <w:p w14:paraId="08535B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00D7FC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790175D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481346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267DB5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3FAC61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2031</w:t>
      </w:r>
    </w:p>
    <w:p w14:paraId="53154C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3303D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1CA3CB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2033</w:t>
      </w:r>
    </w:p>
    <w:p w14:paraId="52B976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2FF93A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075873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2035</w:t>
      </w:r>
    </w:p>
    <w:p w14:paraId="675761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1E5143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2EA4FE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2037</w:t>
      </w:r>
    </w:p>
    <w:p w14:paraId="0ACCFB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4C878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49BC9D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2039</w:t>
      </w:r>
    </w:p>
    <w:p w14:paraId="63F914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5A626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322EC6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2041</w:t>
      </w:r>
    </w:p>
    <w:p w14:paraId="478310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A2631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765330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2043</w:t>
      </w:r>
    </w:p>
    <w:p w14:paraId="7068C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7FEE3A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7148D1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2045</w:t>
      </w:r>
    </w:p>
    <w:p w14:paraId="11A816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787CB8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3C8C67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FDD-FDD intra-frequency event triggered reporting with DRX for UE configured with </w:t>
      </w:r>
      <w:r w:rsidRPr="00923954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287385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72CF7C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1CE06F1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2049</w:t>
      </w:r>
    </w:p>
    <w:p w14:paraId="691191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620BA4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73A532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2051</w:t>
      </w:r>
    </w:p>
    <w:p w14:paraId="23902E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6D4273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294374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A.8.1.4</w:t>
      </w:r>
      <w:r w:rsidRPr="00923954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FDD-FDD intra-frequency event triggered reporting with DRX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1BDF5C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62E5A9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1F9DD8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2055</w:t>
      </w:r>
    </w:p>
    <w:p w14:paraId="05930F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75D147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78A8E7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2059</w:t>
      </w:r>
    </w:p>
    <w:p w14:paraId="02CDCE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2C6913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562808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2062</w:t>
      </w:r>
    </w:p>
    <w:p w14:paraId="58E9F6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2A77C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0E63A1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2064</w:t>
      </w:r>
    </w:p>
    <w:p w14:paraId="1F3B1D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39F737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5C1465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2067</w:t>
      </w:r>
    </w:p>
    <w:p w14:paraId="1594E9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0CCE33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5D8F471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2070</w:t>
      </w:r>
    </w:p>
    <w:p w14:paraId="5CA6A7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0070EB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71288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2072</w:t>
      </w:r>
    </w:p>
    <w:p w14:paraId="6D025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0CEC35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5CCC72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2075</w:t>
      </w:r>
    </w:p>
    <w:p w14:paraId="2A43D3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071D67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0E0CDBF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2078</w:t>
      </w:r>
    </w:p>
    <w:p w14:paraId="1E5F03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3E2823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24DD26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2080</w:t>
      </w:r>
    </w:p>
    <w:p w14:paraId="530D0F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371440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1F05D6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2083</w:t>
      </w:r>
    </w:p>
    <w:p w14:paraId="3E0D6A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23CA2A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1DD61E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2086</w:t>
      </w:r>
    </w:p>
    <w:p w14:paraId="3A5C00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76840C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42D2CB8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2BD787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066721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3D7A2D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133B54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2089</w:t>
      </w:r>
    </w:p>
    <w:p w14:paraId="661392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2089</w:t>
      </w:r>
    </w:p>
    <w:p w14:paraId="17F53D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3642CA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923954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3B6A0D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E81E1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07C68B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923954">
        <w:rPr>
          <w:noProof/>
          <w:lang w:val="en-US"/>
        </w:rPr>
        <w:t>using autonomous gaps with DRX</w:t>
      </w:r>
      <w:r>
        <w:rPr>
          <w:noProof/>
        </w:rPr>
        <w:tab/>
        <w:t>2095</w:t>
      </w:r>
    </w:p>
    <w:p w14:paraId="66D75F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6F72A7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1C96EA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64B567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1E5940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611DD0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4FD640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697B56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3BC1CF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152F59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548BE1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1550EC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 with DRX</w:t>
      </w:r>
      <w:r>
        <w:rPr>
          <w:noProof/>
        </w:rPr>
        <w:tab/>
        <w:t>2106</w:t>
      </w:r>
    </w:p>
    <w:p w14:paraId="5C9643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0BA5C5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71865C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4A8D97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34F645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66D050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60AC92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5777FA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30D24F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TDD-TDD intra-frequency event triggered reporting with DRX for UE configured with </w:t>
      </w:r>
      <w:r w:rsidRPr="00923954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0F4782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456FF6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36214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14C604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BAA43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1DDD5C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503227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2F0F84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016441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2120</w:t>
      </w:r>
    </w:p>
    <w:p w14:paraId="7E1F28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0C5015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7765E1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A.8.2.1</w:t>
      </w:r>
      <w:r w:rsidRPr="00923954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TDD-TDD intra-frequency event triggered reporting with DRX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1A9101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47EB95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33E4873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6123E6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39574B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64FF31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D18B7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283484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1C0CE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5CBD12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5C8A1A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392007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1CD1E8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2132</w:t>
      </w:r>
    </w:p>
    <w:p w14:paraId="3BC70E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5E833F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6C2801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2134</w:t>
      </w:r>
    </w:p>
    <w:p w14:paraId="55DD73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2B9F105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1042F9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745F15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7ECFB3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012979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2F2AE9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1C47FF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111A73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3ED07F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5FB8DA7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2145</w:t>
      </w:r>
    </w:p>
    <w:p w14:paraId="51A29C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6481E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77C893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64C45A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5BDE4E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7A677E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6F5DCE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CBED5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4009D9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54EF4D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7B7781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32B615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0E73DD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E0048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3BF598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57E05B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5211B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722223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22A9A8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61B189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72F953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6210E4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3D2538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5800E5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356379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443F0B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419EB1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7FFFBD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11798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51431F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71B5A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0F5E1A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82E712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18B72F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6A9B8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78284C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3D13E2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3EE6D5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388EC6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58687B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3B5A38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0F292A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394B88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923954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21C193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A3955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2487B7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923954">
        <w:rPr>
          <w:noProof/>
          <w:lang w:val="en-US"/>
        </w:rPr>
        <w:t>using autonomous gaps with DRX</w:t>
      </w:r>
      <w:r>
        <w:rPr>
          <w:noProof/>
        </w:rPr>
        <w:tab/>
        <w:t>2184</w:t>
      </w:r>
    </w:p>
    <w:p w14:paraId="05A098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7D04E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3FD86C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2186</w:t>
      </w:r>
    </w:p>
    <w:p w14:paraId="6CC188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579875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0ECE7E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22D644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110C79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26904E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093241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680221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4DBF0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2194</w:t>
      </w:r>
    </w:p>
    <w:p w14:paraId="74A1F2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3EAF2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677102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7567AD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25832A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33F3DE5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2DA4E1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2972AD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2F7C80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564E84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1D4ABF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57A4C0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66677A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2AD53A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51428F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0192C4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76986B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506E11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29A0D9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1AB475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1808156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09290F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075190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5F2675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1731F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1898C3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37A273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E4286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092CBB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143423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2F3C78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3DF8F2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128B15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7CBB45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375A35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ACFD5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323938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583316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3AE4D6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780565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02206F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16FBF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27054DE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118994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6608F0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0008FAF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7390FA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1BEC84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5B95B4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19438CD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2232</w:t>
      </w:r>
    </w:p>
    <w:p w14:paraId="4F7E76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41953C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1547B4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7AD78E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3A73ED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C5B5D4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2238</w:t>
      </w:r>
    </w:p>
    <w:p w14:paraId="28154E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2238</w:t>
      </w:r>
    </w:p>
    <w:p w14:paraId="547312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5DA2101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2D4FDD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6BEDA8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2240</w:t>
      </w:r>
    </w:p>
    <w:p w14:paraId="175AF9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182C4E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76D552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70BE2D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4AE7B7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368995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573001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67C7EC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2244</w:t>
      </w:r>
    </w:p>
    <w:p w14:paraId="7BD9CA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6D41CC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Parameters</w:t>
      </w:r>
      <w:r>
        <w:rPr>
          <w:noProof/>
        </w:rPr>
        <w:tab/>
        <w:t>2244</w:t>
      </w:r>
    </w:p>
    <w:p w14:paraId="1059DE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62B82B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2246</w:t>
      </w:r>
    </w:p>
    <w:p w14:paraId="4E6BEC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1D6A7A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18ED649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6639ED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76B24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4464216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50637E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13F828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32400F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5E8FA7D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4825DB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6F5687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58F48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44D609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623323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5EE523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7A08A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04EE21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3E992B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1530B26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SE"/>
        </w:rPr>
        <w:t>A.8</w:t>
      </w:r>
      <w:r w:rsidRPr="00923954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- UTRAN TDD measurements</w:t>
      </w:r>
      <w:r>
        <w:rPr>
          <w:noProof/>
        </w:rPr>
        <w:tab/>
        <w:t>2260</w:t>
      </w:r>
    </w:p>
    <w:p w14:paraId="0839F0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923954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2260</w:t>
      </w:r>
    </w:p>
    <w:p w14:paraId="31CFA7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0655C6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239AC9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042ED8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142743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416033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22B44C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79F463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2F95CF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213D38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44B6D7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357405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3EF0FA5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</w:t>
      </w:r>
      <w:r>
        <w:rPr>
          <w:noProof/>
        </w:rPr>
        <w:t>8.</w:t>
      </w:r>
      <w:r w:rsidRPr="00923954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3DC0A2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222948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24D5F0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3E88E3B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24954D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0ED5CB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3ADE39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7A4F05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4484DC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37FB55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2275</w:t>
      </w:r>
    </w:p>
    <w:p w14:paraId="40102E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47E4C0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2DC3FF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32A41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17265E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35F952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38CD90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411BCF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62EA177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2284</w:t>
      </w:r>
    </w:p>
    <w:p w14:paraId="49926AC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1116F9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39615B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66FE6E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49F032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1EDDDC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4063DB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51ED7C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1EC8E3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1BCED4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68C457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4F50AD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651A90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4737D6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443581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53B9B7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16B714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089834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521874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0F3E28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5EA416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58003D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1C4689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59279B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5F8938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2E5283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2E9255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3EEA88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46865F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2C18BA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4BA9BF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4A25B7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23EC1D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343E39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52233D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2D0C50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4C703B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08A21F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4EA02F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723C91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189862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291314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5C1133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1AEB86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5881397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708782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1998AA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10CFAB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09F566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265B46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16A1AA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53153B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70A0ED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68BC1B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138570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013FBD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05572F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7CB995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769EF3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4AF041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7E1B25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727F7E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202DC5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170BB7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3784CC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7CA2A9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073FB1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318888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5DEE9D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2620BB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50D4F4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14AE97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08FBD6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05367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5AC09C9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2A4578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462B85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0EA703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38475F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251A07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729CAE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7FCD27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7C8159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950C2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7A52E2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8CB11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016B04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01A370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760FA0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07B466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2448D9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19DB34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098943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71E31D9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2440</w:t>
      </w:r>
    </w:p>
    <w:p w14:paraId="30F226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54AAD3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389234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2443</w:t>
      </w:r>
    </w:p>
    <w:p w14:paraId="5C0510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494ABB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5310DAE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48AAFE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62F816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6288B6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31C712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2447</w:t>
      </w:r>
    </w:p>
    <w:p w14:paraId="3D0F21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0877B2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730BAB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2450</w:t>
      </w:r>
    </w:p>
    <w:p w14:paraId="21B34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763240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00DF3EE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0F7D67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58EF17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675475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2E361A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6C92FD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5E1EA1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583795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2457</w:t>
      </w:r>
    </w:p>
    <w:p w14:paraId="675E39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24D51B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1E9539F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2460</w:t>
      </w:r>
    </w:p>
    <w:p w14:paraId="5DDD5D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104E18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1F19E9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2462</w:t>
      </w:r>
    </w:p>
    <w:p w14:paraId="401A18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441AB7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4FF1C8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2464</w:t>
      </w:r>
    </w:p>
    <w:p w14:paraId="09B08A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54BF50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4A72023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12CAE3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0C8572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76808E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3CE9CF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70D1F8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4234EE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03BDE4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2468</w:t>
      </w:r>
    </w:p>
    <w:p w14:paraId="26F28D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421F29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409197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2469</w:t>
      </w:r>
    </w:p>
    <w:p w14:paraId="2C642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191F213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2470</w:t>
      </w:r>
    </w:p>
    <w:p w14:paraId="5A49CD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C4BC9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628BAC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2471</w:t>
      </w:r>
    </w:p>
    <w:p w14:paraId="236591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0A89D8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654913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2472</w:t>
      </w:r>
    </w:p>
    <w:p w14:paraId="3F6C9C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2472</w:t>
      </w:r>
    </w:p>
    <w:p w14:paraId="44C794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37911A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2473</w:t>
      </w:r>
    </w:p>
    <w:p w14:paraId="54A5FF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2473</w:t>
      </w:r>
    </w:p>
    <w:p w14:paraId="7F5217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0B4C7D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108162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4EACBF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543523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159551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1C729D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741B6C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5B1F48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5A270E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2767A0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4D8B12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6B5CAD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5D72DA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1A2C3F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2E942C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058514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5D6D2A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010FE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67070F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14F468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7F526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1782D3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10F2F8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4378A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71DB75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0B3D89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2DFE4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7247C8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46ED64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1C2A4C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1DBA1F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0858B0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4D8731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5674CD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59F9B3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B776E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0FD9C6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3090F4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440C99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326D21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2485</w:t>
      </w:r>
    </w:p>
    <w:p w14:paraId="1FA652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4AC3E7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8A189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483548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3F1BE2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2BD555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322DCE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265AB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1772E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444ABE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027324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165D79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2489</w:t>
      </w:r>
    </w:p>
    <w:p w14:paraId="1AFB0F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2C94F9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6A2DB5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76A077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0527BD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60AB8D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305FFC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6D5A4F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3CAE4C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05AA4F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71B0E5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2A6FEF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234AEB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0C3F79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A16AC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52E279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5569F5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5CF1285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2496</w:t>
      </w:r>
    </w:p>
    <w:p w14:paraId="2AA507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1811B3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7A11A1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117435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323641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667034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7999AB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175501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331628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2504</w:t>
      </w:r>
    </w:p>
    <w:p w14:paraId="74174D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3CF3E0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72FF88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2507</w:t>
      </w:r>
    </w:p>
    <w:p w14:paraId="501A97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27286A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5492650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0F3B0E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67B44E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0B2618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4F8823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34CF55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111EAB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60A9E7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71108D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231F82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0AE99D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3F487B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5ABE18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49B09A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1719A7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4E293F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1F7B1B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50D5C6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341DD5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778C96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676861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2A7CF2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2545</w:t>
      </w:r>
    </w:p>
    <w:p w14:paraId="166B45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C4AF7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30667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37AC77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6E78F2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30F38F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0ACEFF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421B9E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38AF47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2556</w:t>
      </w:r>
    </w:p>
    <w:p w14:paraId="374849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6B4139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4051DB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2559</w:t>
      </w:r>
    </w:p>
    <w:p w14:paraId="1F6B6D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77450F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2F6058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1E31A4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170C6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0E873B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750945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7FB357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1E38AD7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2568</w:t>
      </w:r>
    </w:p>
    <w:p w14:paraId="7F63B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2EB1A3C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6FE54F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2571</w:t>
      </w:r>
    </w:p>
    <w:p w14:paraId="4B3825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43F995F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58FAE1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2BA6CB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38C750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5156659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2577</w:t>
      </w:r>
    </w:p>
    <w:p w14:paraId="7A839F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26852F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5E7E88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37473A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428F48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0DE7ED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2583</w:t>
      </w:r>
    </w:p>
    <w:p w14:paraId="1584E2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5F9C6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7A51E4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32AC01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0BB1DE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41A993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217B2F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Test Purpose and Environment</w:t>
      </w:r>
      <w:r>
        <w:rPr>
          <w:noProof/>
        </w:rPr>
        <w:tab/>
        <w:t>2589</w:t>
      </w:r>
    </w:p>
    <w:p w14:paraId="0DCF34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611D5B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3E4391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41378B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0AFD48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2595</w:t>
      </w:r>
    </w:p>
    <w:p w14:paraId="31DC88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7467AA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80BA1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0147AE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35FDD6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661774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2CE30F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1DCEAE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1D00A1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3C34FF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58346F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2612</w:t>
      </w:r>
    </w:p>
    <w:p w14:paraId="6EB83BE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2CDE2F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62C4EF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2616</w:t>
      </w:r>
    </w:p>
    <w:p w14:paraId="38146C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2616</w:t>
      </w:r>
    </w:p>
    <w:p w14:paraId="02A426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6E65EB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56FE95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2622</w:t>
      </w:r>
    </w:p>
    <w:p w14:paraId="7FAE90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66F144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50D101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2628</w:t>
      </w:r>
    </w:p>
    <w:p w14:paraId="7D2A20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42B2B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173FED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2631</w:t>
      </w:r>
    </w:p>
    <w:p w14:paraId="0A9468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7A83CC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2D582E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2B0399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442E8B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8A7E0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6B61B9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1F1E55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9C50B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475F51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2EBC37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5B948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302D7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5B25A8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4EB6E8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59F0C5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04E191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5CA746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1855DD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3117D7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7AB10F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75B227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4EB45F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78B485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406A1A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419A0A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4DA0A2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2682E7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06EB14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037939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5C9B39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49F0EF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3B2676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2677</w:t>
      </w:r>
    </w:p>
    <w:p w14:paraId="4D8F1D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0677B3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392DB7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2681</w:t>
      </w:r>
    </w:p>
    <w:p w14:paraId="29D526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71378F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7B9B71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155BCD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7DDBEC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790FB5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6AB09B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144D23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6E46A2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26E666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700279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2701</w:t>
      </w:r>
    </w:p>
    <w:p w14:paraId="29F072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2701</w:t>
      </w:r>
    </w:p>
    <w:p w14:paraId="085B90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3BCD53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4F0239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2707</w:t>
      </w:r>
    </w:p>
    <w:p w14:paraId="2360B1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4F95DF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43A96A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2713</w:t>
      </w:r>
    </w:p>
    <w:p w14:paraId="555884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3FD72B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3CAF7E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2719</w:t>
      </w:r>
    </w:p>
    <w:p w14:paraId="33929F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1AF616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6DBDA7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2723</w:t>
      </w:r>
    </w:p>
    <w:p w14:paraId="1FE0C2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0C90F0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F6FCA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2726</w:t>
      </w:r>
    </w:p>
    <w:p w14:paraId="6EB708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7EC380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2D246E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2733</w:t>
      </w:r>
    </w:p>
    <w:p w14:paraId="69BFA9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78C716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08BF8D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2740</w:t>
      </w:r>
    </w:p>
    <w:p w14:paraId="37A811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45A324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2746</w:t>
      </w:r>
    </w:p>
    <w:p w14:paraId="1EB0716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2746</w:t>
      </w:r>
    </w:p>
    <w:p w14:paraId="71FB2A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4BA2DE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4249AE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2752</w:t>
      </w:r>
    </w:p>
    <w:p w14:paraId="1FB054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4AB7E9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2757</w:t>
      </w:r>
    </w:p>
    <w:p w14:paraId="0C75BF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2757</w:t>
      </w:r>
    </w:p>
    <w:p w14:paraId="1C46D2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63FF6D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5914EB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2763</w:t>
      </w:r>
    </w:p>
    <w:p w14:paraId="129D3F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359E37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11B610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2767</w:t>
      </w:r>
    </w:p>
    <w:p w14:paraId="1091E6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483E4C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1909D3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2770</w:t>
      </w:r>
    </w:p>
    <w:p w14:paraId="2910DD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07060E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2776</w:t>
      </w:r>
    </w:p>
    <w:p w14:paraId="0E7509D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2776</w:t>
      </w:r>
    </w:p>
    <w:p w14:paraId="3B07DA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375CB0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2784</w:t>
      </w:r>
    </w:p>
    <w:p w14:paraId="79E1A6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2784</w:t>
      </w:r>
    </w:p>
    <w:p w14:paraId="60C3C2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5114A3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1FC260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2791</w:t>
      </w:r>
    </w:p>
    <w:p w14:paraId="7EF589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2791</w:t>
      </w:r>
    </w:p>
    <w:p w14:paraId="2C9D1C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225A61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2798</w:t>
      </w:r>
    </w:p>
    <w:p w14:paraId="006C2A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2798</w:t>
      </w:r>
    </w:p>
    <w:p w14:paraId="50A463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2804</w:t>
      </w:r>
    </w:p>
    <w:p w14:paraId="4D7E7FE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2804</w:t>
      </w:r>
    </w:p>
    <w:p w14:paraId="08FEC2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306738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02EE6C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2812</w:t>
      </w:r>
    </w:p>
    <w:p w14:paraId="0FBD80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3F736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6DEAC7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2819</w:t>
      </w:r>
    </w:p>
    <w:p w14:paraId="63035E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13478B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3AC04B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2826</w:t>
      </w:r>
    </w:p>
    <w:p w14:paraId="7E2033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34675A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7C145B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2834</w:t>
      </w:r>
    </w:p>
    <w:p w14:paraId="340121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2A60A0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2843</w:t>
      </w:r>
    </w:p>
    <w:p w14:paraId="580084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2843</w:t>
      </w:r>
    </w:p>
    <w:p w14:paraId="26D509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55EADB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2DE2A1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2850</w:t>
      </w:r>
    </w:p>
    <w:p w14:paraId="6A6D7B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052492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2858</w:t>
      </w:r>
    </w:p>
    <w:p w14:paraId="670804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2858</w:t>
      </w:r>
    </w:p>
    <w:p w14:paraId="398ECE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2858</w:t>
      </w:r>
    </w:p>
    <w:p w14:paraId="368625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53548A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2868</w:t>
      </w:r>
    </w:p>
    <w:p w14:paraId="6D5213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00D3A3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2878</w:t>
      </w:r>
    </w:p>
    <w:p w14:paraId="524558F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2878</w:t>
      </w:r>
    </w:p>
    <w:p w14:paraId="49723A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3E3CCA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3D3B02F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2888</w:t>
      </w:r>
    </w:p>
    <w:p w14:paraId="1BEC8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5CF1B9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4064DF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2899</w:t>
      </w:r>
    </w:p>
    <w:p w14:paraId="78D380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64FA06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66C962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2905</w:t>
      </w:r>
    </w:p>
    <w:p w14:paraId="56DF10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468554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041123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2910</w:t>
      </w:r>
    </w:p>
    <w:p w14:paraId="209D88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2910</w:t>
      </w:r>
    </w:p>
    <w:p w14:paraId="56990A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</w:t>
      </w:r>
      <w:r>
        <w:rPr>
          <w:noProof/>
        </w:rPr>
        <w:t>8.16.105</w:t>
      </w:r>
      <w:r w:rsidRPr="00923954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484376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2915</w:t>
      </w:r>
    </w:p>
    <w:p w14:paraId="5F2852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28FE1A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744F2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923954">
        <w:rPr>
          <w:rFonts w:cs="Arial"/>
          <w:noProof/>
        </w:rPr>
        <w:t xml:space="preserve">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2919</w:t>
      </w:r>
    </w:p>
    <w:p w14:paraId="6B2212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15290B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62A65B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2922</w:t>
      </w:r>
    </w:p>
    <w:p w14:paraId="231BF5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02B193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717E74F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2925</w:t>
      </w:r>
    </w:p>
    <w:p w14:paraId="1B59C2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2925</w:t>
      </w:r>
    </w:p>
    <w:p w14:paraId="5D7594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02CA47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2931</w:t>
      </w:r>
    </w:p>
    <w:p w14:paraId="2526A3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2931</w:t>
      </w:r>
    </w:p>
    <w:p w14:paraId="566C1A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0C375D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2938</w:t>
      </w:r>
    </w:p>
    <w:p w14:paraId="431601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2938</w:t>
      </w:r>
    </w:p>
    <w:p w14:paraId="3E34F9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11524A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1CFA50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2939</w:t>
      </w:r>
    </w:p>
    <w:p w14:paraId="49DD22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438A92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362B39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2940</w:t>
      </w:r>
    </w:p>
    <w:p w14:paraId="333A13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560CED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48F2BE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2941</w:t>
      </w:r>
    </w:p>
    <w:p w14:paraId="237D13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105883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2EC9D0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2943</w:t>
      </w:r>
    </w:p>
    <w:p w14:paraId="0F4BAB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651132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5FD1A1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2944</w:t>
      </w:r>
    </w:p>
    <w:p w14:paraId="08274A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66646CD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35B0A8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2945</w:t>
      </w:r>
    </w:p>
    <w:p w14:paraId="5535B2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81242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3F7BA5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2946</w:t>
      </w:r>
    </w:p>
    <w:p w14:paraId="0596E6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090D07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53DA7F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2954</w:t>
      </w:r>
    </w:p>
    <w:p w14:paraId="004CE1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2954</w:t>
      </w:r>
    </w:p>
    <w:p w14:paraId="207489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31D7593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2961</w:t>
      </w:r>
    </w:p>
    <w:p w14:paraId="2D8554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2961</w:t>
      </w:r>
    </w:p>
    <w:p w14:paraId="6F1669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49CBB0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2963</w:t>
      </w:r>
    </w:p>
    <w:p w14:paraId="2634F63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2963</w:t>
      </w:r>
    </w:p>
    <w:p w14:paraId="58D779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2963</w:t>
      </w:r>
    </w:p>
    <w:p w14:paraId="5D5AEA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2963</w:t>
      </w:r>
    </w:p>
    <w:p w14:paraId="03F057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3669274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2965</w:t>
      </w:r>
    </w:p>
    <w:p w14:paraId="7B150A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2965</w:t>
      </w:r>
    </w:p>
    <w:p w14:paraId="7148D7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127601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541210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2966</w:t>
      </w:r>
    </w:p>
    <w:p w14:paraId="5401B0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5FE5E1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110CD1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2969</w:t>
      </w:r>
    </w:p>
    <w:p w14:paraId="33DA4F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59218A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76D3D3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2969</w:t>
      </w:r>
    </w:p>
    <w:p w14:paraId="3758EB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693DD7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047B16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2972</w:t>
      </w:r>
    </w:p>
    <w:p w14:paraId="011523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230C71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2F6B34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2974</w:t>
      </w:r>
    </w:p>
    <w:p w14:paraId="3ECA51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72B7D7D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2974</w:t>
      </w:r>
    </w:p>
    <w:p w14:paraId="11E070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6A583C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56136B7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2976</w:t>
      </w:r>
    </w:p>
    <w:p w14:paraId="420E28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4220A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18F403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64475DC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20E5B4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2977</w:t>
      </w:r>
    </w:p>
    <w:p w14:paraId="2756BD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45A135A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2977</w:t>
      </w:r>
    </w:p>
    <w:p w14:paraId="549361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3514B51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767483F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2979</w:t>
      </w:r>
    </w:p>
    <w:p w14:paraId="6EF71B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2979</w:t>
      </w:r>
    </w:p>
    <w:p w14:paraId="18F46F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2983</w:t>
      </w:r>
    </w:p>
    <w:p w14:paraId="7475FEE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2983</w:t>
      </w:r>
    </w:p>
    <w:p w14:paraId="6DC0EC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2983</w:t>
      </w:r>
    </w:p>
    <w:p w14:paraId="1D2FDD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2983</w:t>
      </w:r>
    </w:p>
    <w:p w14:paraId="50478E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2986</w:t>
      </w:r>
    </w:p>
    <w:p w14:paraId="642C21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2986</w:t>
      </w:r>
    </w:p>
    <w:p w14:paraId="0C1013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2986</w:t>
      </w:r>
    </w:p>
    <w:p w14:paraId="5FD3DF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5E372C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2989</w:t>
      </w:r>
    </w:p>
    <w:p w14:paraId="05C57E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04A38A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2992</w:t>
      </w:r>
    </w:p>
    <w:p w14:paraId="10FD0F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2992</w:t>
      </w:r>
    </w:p>
    <w:p w14:paraId="573CF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2992</w:t>
      </w:r>
    </w:p>
    <w:p w14:paraId="597464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2995</w:t>
      </w:r>
    </w:p>
    <w:p w14:paraId="613767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923954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2995</w:t>
      </w:r>
    </w:p>
    <w:p w14:paraId="25917C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2995</w:t>
      </w:r>
    </w:p>
    <w:p w14:paraId="595DDD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010DE5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923954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2999</w:t>
      </w:r>
    </w:p>
    <w:p w14:paraId="0D190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154272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3003</w:t>
      </w:r>
    </w:p>
    <w:p w14:paraId="3126D2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923954">
        <w:rPr>
          <w:bCs/>
          <w:noProof/>
        </w:rPr>
        <w:t xml:space="preserve"> CSI-RS based discovery signal</w:t>
      </w:r>
      <w:r>
        <w:rPr>
          <w:noProof/>
        </w:rPr>
        <w:tab/>
        <w:t>3003</w:t>
      </w:r>
    </w:p>
    <w:p w14:paraId="39597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3003</w:t>
      </w:r>
    </w:p>
    <w:p w14:paraId="387383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3007</w:t>
      </w:r>
    </w:p>
    <w:p w14:paraId="42848F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3007</w:t>
      </w:r>
    </w:p>
    <w:p w14:paraId="728A00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3007</w:t>
      </w:r>
    </w:p>
    <w:p w14:paraId="3348B2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3011</w:t>
      </w:r>
    </w:p>
    <w:p w14:paraId="06EA63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3011</w:t>
      </w:r>
    </w:p>
    <w:p w14:paraId="68E750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0D0DE9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69C249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3014</w:t>
      </w:r>
    </w:p>
    <w:p w14:paraId="5D797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3014</w:t>
      </w:r>
    </w:p>
    <w:p w14:paraId="18790B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76AAE2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3017</w:t>
      </w:r>
    </w:p>
    <w:p w14:paraId="14B284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3017</w:t>
      </w:r>
    </w:p>
    <w:p w14:paraId="1F8496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3C8B87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3020</w:t>
      </w:r>
    </w:p>
    <w:p w14:paraId="4FD255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531ADF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48FBA79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3024</w:t>
      </w:r>
    </w:p>
    <w:p w14:paraId="7958C0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3024</w:t>
      </w:r>
    </w:p>
    <w:p w14:paraId="5CD6BE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354FE9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55C305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3027</w:t>
      </w:r>
    </w:p>
    <w:p w14:paraId="35BADA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5C6346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3030</w:t>
      </w:r>
    </w:p>
    <w:p w14:paraId="67979D0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3030</w:t>
      </w:r>
    </w:p>
    <w:p w14:paraId="3E6F88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3030</w:t>
      </w:r>
    </w:p>
    <w:p w14:paraId="57E5E5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29916A4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3033</w:t>
      </w:r>
    </w:p>
    <w:p w14:paraId="4AA733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3033</w:t>
      </w:r>
    </w:p>
    <w:p w14:paraId="0B6922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3036</w:t>
      </w:r>
    </w:p>
    <w:p w14:paraId="5B5545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3036</w:t>
      </w:r>
    </w:p>
    <w:p w14:paraId="715CF5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3036</w:t>
      </w:r>
    </w:p>
    <w:p w14:paraId="1649AC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3039</w:t>
      </w:r>
    </w:p>
    <w:p w14:paraId="236DEB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3039</w:t>
      </w:r>
    </w:p>
    <w:p w14:paraId="4AF069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3039</w:t>
      </w:r>
    </w:p>
    <w:p w14:paraId="040CA2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3042</w:t>
      </w:r>
    </w:p>
    <w:p w14:paraId="73C3EA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3042</w:t>
      </w:r>
    </w:p>
    <w:p w14:paraId="3DF54E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06C513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5189F8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3045</w:t>
      </w:r>
    </w:p>
    <w:p w14:paraId="3516FE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4E1F67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25D309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3048</w:t>
      </w:r>
    </w:p>
    <w:p w14:paraId="2C25DE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43E31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7A16EB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3051</w:t>
      </w:r>
    </w:p>
    <w:p w14:paraId="5C4417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3B56E6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3054</w:t>
      </w:r>
    </w:p>
    <w:p w14:paraId="0FE691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3054</w:t>
      </w:r>
    </w:p>
    <w:p w14:paraId="1B66EA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5632B4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724E67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3057</w:t>
      </w:r>
    </w:p>
    <w:p w14:paraId="44D9E3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7602F6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3060</w:t>
      </w:r>
    </w:p>
    <w:p w14:paraId="6AB827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3060</w:t>
      </w:r>
    </w:p>
    <w:p w14:paraId="35DEB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3060</w:t>
      </w:r>
    </w:p>
    <w:p w14:paraId="3CC74D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3063</w:t>
      </w:r>
    </w:p>
    <w:p w14:paraId="44F542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3063</w:t>
      </w:r>
    </w:p>
    <w:p w14:paraId="101187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0B7E59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3066</w:t>
      </w:r>
    </w:p>
    <w:p w14:paraId="09410B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3066</w:t>
      </w:r>
    </w:p>
    <w:p w14:paraId="1F63B0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4E6C82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33E1E0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3069</w:t>
      </w:r>
    </w:p>
    <w:p w14:paraId="7B7781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3069</w:t>
      </w:r>
    </w:p>
    <w:p w14:paraId="32A98F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2DF0BB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3071</w:t>
      </w:r>
    </w:p>
    <w:p w14:paraId="075F2B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691E93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54FE66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3073</w:t>
      </w:r>
    </w:p>
    <w:p w14:paraId="3EB4C1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3760D1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184921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3075</w:t>
      </w:r>
    </w:p>
    <w:p w14:paraId="488B99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2E8383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064DDA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3077</w:t>
      </w:r>
    </w:p>
    <w:p w14:paraId="73B315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384684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045C7A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3079</w:t>
      </w:r>
    </w:p>
    <w:p w14:paraId="6AE1B1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6F6EA6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A.8.23.21</w:t>
      </w:r>
      <w:r w:rsidRPr="00923954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02EB74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3081</w:t>
      </w:r>
    </w:p>
    <w:p w14:paraId="1DDBA1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0DE0A7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A.8.23.22</w:t>
      </w:r>
      <w:r w:rsidRPr="00923954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7E8390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3083</w:t>
      </w:r>
    </w:p>
    <w:p w14:paraId="185BEB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195BF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784B88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3085</w:t>
      </w:r>
    </w:p>
    <w:p w14:paraId="04C9D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4D655B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447DBC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3088</w:t>
      </w:r>
    </w:p>
    <w:p w14:paraId="26C4AF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629A1D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D6C73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3091</w:t>
      </w:r>
    </w:p>
    <w:p w14:paraId="548F48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17DB65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3093</w:t>
      </w:r>
    </w:p>
    <w:p w14:paraId="56E222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3094</w:t>
      </w:r>
    </w:p>
    <w:p w14:paraId="3C521D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35336C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10E0CB3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3097</w:t>
      </w:r>
    </w:p>
    <w:p w14:paraId="1AE0A3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36FE3F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52E165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3101</w:t>
      </w:r>
    </w:p>
    <w:p w14:paraId="2C12C4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66F6F2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2AC597F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3105</w:t>
      </w:r>
    </w:p>
    <w:p w14:paraId="7962F9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3105</w:t>
      </w:r>
    </w:p>
    <w:p w14:paraId="6518F3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094F8DD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4C0172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3107</w:t>
      </w:r>
    </w:p>
    <w:p w14:paraId="6E8A13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422237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35B73C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3108</w:t>
      </w:r>
    </w:p>
    <w:p w14:paraId="51A948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665818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CB8AB5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3111</w:t>
      </w:r>
    </w:p>
    <w:p w14:paraId="339350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3111</w:t>
      </w:r>
    </w:p>
    <w:p w14:paraId="3588E0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5F1172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3113</w:t>
      </w:r>
    </w:p>
    <w:p w14:paraId="3B6BA0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3113</w:t>
      </w:r>
    </w:p>
    <w:p w14:paraId="2AEC4D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466593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3115</w:t>
      </w:r>
    </w:p>
    <w:p w14:paraId="41CF964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3115</w:t>
      </w:r>
    </w:p>
    <w:p w14:paraId="53C433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3115</w:t>
      </w:r>
    </w:p>
    <w:p w14:paraId="290400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19918E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001B28F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3118</w:t>
      </w:r>
    </w:p>
    <w:p w14:paraId="2D0036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C44DA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87F6D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3121</w:t>
      </w:r>
    </w:p>
    <w:p w14:paraId="4B9935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4F96D9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691C05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3124</w:t>
      </w:r>
    </w:p>
    <w:p w14:paraId="730994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51815B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6AA371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3127</w:t>
      </w:r>
    </w:p>
    <w:p w14:paraId="1B42ED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71940F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58127A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3131</w:t>
      </w:r>
    </w:p>
    <w:p w14:paraId="57EDC3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577079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10E2E8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3135</w:t>
      </w:r>
    </w:p>
    <w:p w14:paraId="6C018B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1261B6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49B176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3138</w:t>
      </w:r>
    </w:p>
    <w:p w14:paraId="3820F4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63594F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743F2F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3142</w:t>
      </w:r>
    </w:p>
    <w:p w14:paraId="3709D2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0ECD90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3146</w:t>
      </w:r>
    </w:p>
    <w:p w14:paraId="7F21D8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3146</w:t>
      </w:r>
    </w:p>
    <w:p w14:paraId="506F4C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3146</w:t>
      </w:r>
    </w:p>
    <w:p w14:paraId="58E52A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3150</w:t>
      </w:r>
    </w:p>
    <w:p w14:paraId="6A999D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3150</w:t>
      </w:r>
    </w:p>
    <w:p w14:paraId="224A3A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14B996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2EE1BB0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3153</w:t>
      </w:r>
    </w:p>
    <w:p w14:paraId="24D0DC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7BB935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0B3B37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3157</w:t>
      </w:r>
    </w:p>
    <w:p w14:paraId="79D79B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3157</w:t>
      </w:r>
    </w:p>
    <w:p w14:paraId="5F67A9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26E6B2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3160</w:t>
      </w:r>
    </w:p>
    <w:p w14:paraId="7B4FAE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3AE8A8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3163</w:t>
      </w:r>
    </w:p>
    <w:p w14:paraId="0A8976EF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56A4707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7D7B3D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7BE7C1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04FD85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0CFA4B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79209B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72F119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2662AA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322873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54EE0F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4BC63D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0F38D8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12D7CC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7BCFDD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707E9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441BD8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7B4B38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0FCECA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3176</w:t>
      </w:r>
    </w:p>
    <w:p w14:paraId="0B3A2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11789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0F11FC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401ADE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61DA3C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0C526E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515B81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3E957A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3181</w:t>
      </w:r>
    </w:p>
    <w:p w14:paraId="078993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43E42A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235213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1EB311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56AF71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3951C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2A7100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4C1ECD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54AF33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605722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09D22A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EA950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2070C9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21F5F2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7367CD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704317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58E24F4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7D0809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38734B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3A1AE6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3198</w:t>
      </w:r>
    </w:p>
    <w:p w14:paraId="350ED5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152FEA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6A3DB7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5CBBC7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3199</w:t>
      </w:r>
    </w:p>
    <w:p w14:paraId="2AD222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5A765A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098B78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469367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3200</w:t>
      </w:r>
    </w:p>
    <w:p w14:paraId="1FFE72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7F6875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6579CA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0C6006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3204</w:t>
      </w:r>
    </w:p>
    <w:p w14:paraId="5AF42D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648F7D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6FE0B6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1ACF3F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1BB4F5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084A8B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2EE47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E5611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3208</w:t>
      </w:r>
    </w:p>
    <w:p w14:paraId="16E30B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1F2D7A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2EB4DD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BABDA9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3210</w:t>
      </w:r>
    </w:p>
    <w:p w14:paraId="3AED32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38BF4C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1DF808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3211</w:t>
      </w:r>
    </w:p>
    <w:p w14:paraId="4F6B0A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3212</w:t>
      </w:r>
    </w:p>
    <w:p w14:paraId="588C9D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2582E9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3212</w:t>
      </w:r>
    </w:p>
    <w:p w14:paraId="2A43CD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061F57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3212</w:t>
      </w:r>
    </w:p>
    <w:p w14:paraId="7B66DE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346FE7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3212</w:t>
      </w:r>
    </w:p>
    <w:p w14:paraId="440DD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62CCF7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3214</w:t>
      </w:r>
    </w:p>
    <w:p w14:paraId="6C3D81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0E97D7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72425E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773448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3214</w:t>
      </w:r>
    </w:p>
    <w:p w14:paraId="2BC11D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2A935C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724057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3219</w:t>
      </w:r>
    </w:p>
    <w:p w14:paraId="29796E0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3219</w:t>
      </w:r>
    </w:p>
    <w:p w14:paraId="327E90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C822F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3219</w:t>
      </w:r>
    </w:p>
    <w:p w14:paraId="69742A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3223</w:t>
      </w:r>
    </w:p>
    <w:p w14:paraId="2885AC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3223</w:t>
      </w:r>
    </w:p>
    <w:p w14:paraId="2B3FF6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4FCDFC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3223</w:t>
      </w:r>
    </w:p>
    <w:p w14:paraId="2C5211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638243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3224</w:t>
      </w:r>
    </w:p>
    <w:p w14:paraId="17556E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437368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3224</w:t>
      </w:r>
    </w:p>
    <w:p w14:paraId="3D778C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2E6281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3227</w:t>
      </w:r>
    </w:p>
    <w:p w14:paraId="13FE8A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3227</w:t>
      </w:r>
    </w:p>
    <w:p w14:paraId="271406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3227</w:t>
      </w:r>
    </w:p>
    <w:p w14:paraId="4653BA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3230</w:t>
      </w:r>
    </w:p>
    <w:p w14:paraId="152E8C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3230</w:t>
      </w:r>
    </w:p>
    <w:p w14:paraId="35C236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76C444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6282E6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52E451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3233</w:t>
      </w:r>
    </w:p>
    <w:p w14:paraId="1C1584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0099D5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3233</w:t>
      </w:r>
    </w:p>
    <w:p w14:paraId="288F93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271BEE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3236</w:t>
      </w:r>
    </w:p>
    <w:p w14:paraId="75ABA3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54B13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2EDEEC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392EFD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3239</w:t>
      </w:r>
    </w:p>
    <w:p w14:paraId="5ACFCF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715845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3240</w:t>
      </w:r>
    </w:p>
    <w:p w14:paraId="625C19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3243</w:t>
      </w:r>
    </w:p>
    <w:p w14:paraId="024EBB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3243</w:t>
      </w:r>
    </w:p>
    <w:p w14:paraId="216EA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2CEFB2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3243</w:t>
      </w:r>
    </w:p>
    <w:p w14:paraId="0294E6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2562A7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3247</w:t>
      </w:r>
    </w:p>
    <w:p w14:paraId="54BA46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09414F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3247</w:t>
      </w:r>
    </w:p>
    <w:p w14:paraId="29926A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711F2E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3250</w:t>
      </w:r>
    </w:p>
    <w:p w14:paraId="54540F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37F67E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3250</w:t>
      </w:r>
    </w:p>
    <w:p w14:paraId="064FBA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3BAB118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3253</w:t>
      </w:r>
    </w:p>
    <w:p w14:paraId="2CCC8E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3E7F28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2F4A73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5644F40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3256</w:t>
      </w:r>
    </w:p>
    <w:p w14:paraId="2E52F9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404BC2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3256</w:t>
      </w:r>
    </w:p>
    <w:p w14:paraId="357975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0F8AFD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3260</w:t>
      </w:r>
    </w:p>
    <w:p w14:paraId="622963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68CD31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3260</w:t>
      </w:r>
    </w:p>
    <w:p w14:paraId="22EDD1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3263</w:t>
      </w:r>
    </w:p>
    <w:p w14:paraId="18968FF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3263</w:t>
      </w:r>
    </w:p>
    <w:p w14:paraId="631D15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6DBC66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6FB1C5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3266</w:t>
      </w:r>
    </w:p>
    <w:p w14:paraId="11E633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3267</w:t>
      </w:r>
    </w:p>
    <w:p w14:paraId="474257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5714CD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3267</w:t>
      </w:r>
    </w:p>
    <w:p w14:paraId="54094E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3270</w:t>
      </w:r>
    </w:p>
    <w:p w14:paraId="04099B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3271</w:t>
      </w:r>
    </w:p>
    <w:p w14:paraId="7FAAAD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51CD65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3271</w:t>
      </w:r>
    </w:p>
    <w:p w14:paraId="4FB148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5F3715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3277</w:t>
      </w:r>
    </w:p>
    <w:p w14:paraId="5F4419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3277</w:t>
      </w:r>
    </w:p>
    <w:p w14:paraId="529111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3278</w:t>
      </w:r>
    </w:p>
    <w:p w14:paraId="224E4C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30E96F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3284</w:t>
      </w:r>
    </w:p>
    <w:p w14:paraId="067A4B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1CC079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3284</w:t>
      </w:r>
    </w:p>
    <w:p w14:paraId="1F05D7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3E3C1D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3287</w:t>
      </w:r>
    </w:p>
    <w:p w14:paraId="233D71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073594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3287</w:t>
      </w:r>
    </w:p>
    <w:p w14:paraId="2D882E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5C72E2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3290</w:t>
      </w:r>
    </w:p>
    <w:p w14:paraId="3E6A67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131689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3290</w:t>
      </w:r>
    </w:p>
    <w:p w14:paraId="62B7B9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3D6564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3292</w:t>
      </w:r>
    </w:p>
    <w:p w14:paraId="75C809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161D37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3292</w:t>
      </w:r>
    </w:p>
    <w:p w14:paraId="79EF41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6A9E38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3297</w:t>
      </w:r>
    </w:p>
    <w:p w14:paraId="52FCB8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444C11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3297</w:t>
      </w:r>
    </w:p>
    <w:p w14:paraId="353A16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08F3A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61CBB7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5F46A9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34D7F2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5B7011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756253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58188D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4107FC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6A738B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6DAA2E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34B517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226438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79C5C5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333777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71FEB0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52BC8C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66016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4F486D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8AADE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3E153F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502D88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3353</w:t>
      </w:r>
    </w:p>
    <w:p w14:paraId="7DD34C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E2EFD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BD02D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5C6723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3360</w:t>
      </w:r>
    </w:p>
    <w:p w14:paraId="7BB9F8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2886F8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D0910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CE3E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3363</w:t>
      </w:r>
    </w:p>
    <w:p w14:paraId="665114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F91AB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227891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0668D3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3364</w:t>
      </w:r>
    </w:p>
    <w:p w14:paraId="7E76CB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2E691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114C2F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32B700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3368</w:t>
      </w:r>
    </w:p>
    <w:p w14:paraId="318C16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66594D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B0D96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234A8D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3370</w:t>
      </w:r>
    </w:p>
    <w:p w14:paraId="7E1A26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C3170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1FA73B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6D92B5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3372</w:t>
      </w:r>
    </w:p>
    <w:p w14:paraId="3046E8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2B5D97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408EB3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D95E2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3376</w:t>
      </w:r>
    </w:p>
    <w:p w14:paraId="3A322A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319CFB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6E6D36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6ECA50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3380</w:t>
      </w:r>
    </w:p>
    <w:p w14:paraId="628298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472088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4625D8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34EB10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3383</w:t>
      </w:r>
    </w:p>
    <w:p w14:paraId="38DC44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752E01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010D92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0CB86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3384</w:t>
      </w:r>
    </w:p>
    <w:p w14:paraId="1AE6C5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22407A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1E9AAF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2F3875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3388</w:t>
      </w:r>
    </w:p>
    <w:p w14:paraId="23F1E7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124A71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3388</w:t>
      </w:r>
    </w:p>
    <w:p w14:paraId="4CF4F2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6BFCA1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3389</w:t>
      </w:r>
    </w:p>
    <w:p w14:paraId="55CC7D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20EADA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6CCE22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3B1B7B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3392</w:t>
      </w:r>
    </w:p>
    <w:p w14:paraId="287018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6F7B5C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6A92DC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1F2626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3396</w:t>
      </w:r>
    </w:p>
    <w:p w14:paraId="15A041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3FF480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21FB54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41D874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3399</w:t>
      </w:r>
    </w:p>
    <w:p w14:paraId="27FFD0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1BE63B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6A73C3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761284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3402</w:t>
      </w:r>
    </w:p>
    <w:p w14:paraId="3F7DEA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5C9F6F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6B8DAD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3533AE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3405</w:t>
      </w:r>
    </w:p>
    <w:p w14:paraId="1AB841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29B88F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286224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58222A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3407</w:t>
      </w:r>
    </w:p>
    <w:p w14:paraId="31C5E1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0F5EF8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3407</w:t>
      </w:r>
    </w:p>
    <w:p w14:paraId="497C35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3D2F9F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3413</w:t>
      </w:r>
    </w:p>
    <w:p w14:paraId="670D59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063E09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14F0B1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70E28A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3419</w:t>
      </w:r>
    </w:p>
    <w:p w14:paraId="3DEEC9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0CC6EE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46C077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0BF3D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3421</w:t>
      </w:r>
    </w:p>
    <w:p w14:paraId="23B279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0E44F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21D145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745161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3425</w:t>
      </w:r>
    </w:p>
    <w:p w14:paraId="71173E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3D5DD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5EA4CA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7304D5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3430</w:t>
      </w:r>
    </w:p>
    <w:p w14:paraId="1B7A4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3D2E9A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3FF9FD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3442</w:t>
      </w:r>
    </w:p>
    <w:p w14:paraId="7476EA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3443</w:t>
      </w:r>
    </w:p>
    <w:p w14:paraId="110F42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1186BB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78DEF1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1BDEC4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3456</w:t>
      </w:r>
    </w:p>
    <w:p w14:paraId="4C188C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3456</w:t>
      </w:r>
    </w:p>
    <w:p w14:paraId="64DE4C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3456</w:t>
      </w:r>
    </w:p>
    <w:p w14:paraId="3F2A5F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3468</w:t>
      </w:r>
    </w:p>
    <w:p w14:paraId="578DAC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3469</w:t>
      </w:r>
    </w:p>
    <w:p w14:paraId="713297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3CF322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5682F6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3472</w:t>
      </w:r>
    </w:p>
    <w:p w14:paraId="792E48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3472</w:t>
      </w:r>
    </w:p>
    <w:p w14:paraId="7F9C45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3472</w:t>
      </w:r>
    </w:p>
    <w:p w14:paraId="2928CD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3472</w:t>
      </w:r>
    </w:p>
    <w:p w14:paraId="1D7357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6CE7F5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3473</w:t>
      </w:r>
    </w:p>
    <w:p w14:paraId="19C76C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12AA53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2B46D7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3475</w:t>
      </w:r>
    </w:p>
    <w:p w14:paraId="57D721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3475</w:t>
      </w:r>
    </w:p>
    <w:p w14:paraId="732DFD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3475</w:t>
      </w:r>
    </w:p>
    <w:p w14:paraId="46715F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066200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78BD5E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3478</w:t>
      </w:r>
    </w:p>
    <w:p w14:paraId="13E8A0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5E6503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3478</w:t>
      </w:r>
    </w:p>
    <w:p w14:paraId="6443B5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148FB5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3481</w:t>
      </w:r>
    </w:p>
    <w:p w14:paraId="682A17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3481</w:t>
      </w:r>
    </w:p>
    <w:p w14:paraId="31E381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3481</w:t>
      </w:r>
    </w:p>
    <w:p w14:paraId="7FE77A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6E570B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3484</w:t>
      </w:r>
    </w:p>
    <w:p w14:paraId="1C71AD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5010AA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2A61FF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3487</w:t>
      </w:r>
    </w:p>
    <w:p w14:paraId="0CA5CF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3487</w:t>
      </w:r>
    </w:p>
    <w:p w14:paraId="5017EA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408842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3487</w:t>
      </w:r>
    </w:p>
    <w:p w14:paraId="466304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3490</w:t>
      </w:r>
    </w:p>
    <w:p w14:paraId="5FA3BAD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3490</w:t>
      </w:r>
    </w:p>
    <w:p w14:paraId="2742AB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43BC59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3490</w:t>
      </w:r>
    </w:p>
    <w:p w14:paraId="2BBABC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35D7EF2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3493</w:t>
      </w:r>
    </w:p>
    <w:p w14:paraId="37FEA9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3493</w:t>
      </w:r>
    </w:p>
    <w:p w14:paraId="3FA811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2DA86A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3493</w:t>
      </w:r>
    </w:p>
    <w:p w14:paraId="311816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04175B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3496</w:t>
      </w:r>
    </w:p>
    <w:p w14:paraId="0F2A45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63C6AF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58509C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2793DF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3498</w:t>
      </w:r>
    </w:p>
    <w:p w14:paraId="6EEFA7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3498</w:t>
      </w:r>
    </w:p>
    <w:p w14:paraId="7AF2FA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3498</w:t>
      </w:r>
    </w:p>
    <w:p w14:paraId="56851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4B9F33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3501</w:t>
      </w:r>
    </w:p>
    <w:p w14:paraId="3597A7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15FEA7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655AE5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6B12FDD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3504</w:t>
      </w:r>
    </w:p>
    <w:p w14:paraId="52A014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24695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3504</w:t>
      </w:r>
    </w:p>
    <w:p w14:paraId="48D4E4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2A5347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3507</w:t>
      </w:r>
    </w:p>
    <w:p w14:paraId="57D7E7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10E28A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5DE015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3510</w:t>
      </w:r>
    </w:p>
    <w:p w14:paraId="789430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3510</w:t>
      </w:r>
    </w:p>
    <w:p w14:paraId="6823A7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3510</w:t>
      </w:r>
    </w:p>
    <w:p w14:paraId="3AE6D7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3511</w:t>
      </w:r>
    </w:p>
    <w:p w14:paraId="44E61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3514</w:t>
      </w:r>
    </w:p>
    <w:p w14:paraId="4AAD40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3514</w:t>
      </w:r>
    </w:p>
    <w:p w14:paraId="738B71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3514</w:t>
      </w:r>
    </w:p>
    <w:p w14:paraId="477EB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645376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0F8F3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3518</w:t>
      </w:r>
    </w:p>
    <w:p w14:paraId="19A6C4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2DD89C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69ED45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4E8CDB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3522</w:t>
      </w:r>
    </w:p>
    <w:p w14:paraId="0CBF89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2AFF98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2A8F6B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5B218F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3526</w:t>
      </w:r>
    </w:p>
    <w:p w14:paraId="318183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509282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1F9FC6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3530</w:t>
      </w:r>
    </w:p>
    <w:p w14:paraId="4F912C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3530</w:t>
      </w:r>
    </w:p>
    <w:p w14:paraId="0F5968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3530</w:t>
      </w:r>
    </w:p>
    <w:p w14:paraId="740EF8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3530</w:t>
      </w:r>
    </w:p>
    <w:p w14:paraId="7D5EFE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4059CF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3531</w:t>
      </w:r>
    </w:p>
    <w:p w14:paraId="5075A5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4C4A35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55E2E0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7BD372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79DE22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9EADA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1DBEF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0D6E0B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1B948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4C2563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15778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3B84A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3533</w:t>
      </w:r>
    </w:p>
    <w:p w14:paraId="7018BB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3533</w:t>
      </w:r>
    </w:p>
    <w:p w14:paraId="7FD5AB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433247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3537</w:t>
      </w:r>
    </w:p>
    <w:p w14:paraId="7AE3F7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3537</w:t>
      </w:r>
    </w:p>
    <w:p w14:paraId="16A485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3537</w:t>
      </w:r>
    </w:p>
    <w:p w14:paraId="40B479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3537</w:t>
      </w:r>
    </w:p>
    <w:p w14:paraId="66B166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EC431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3542</w:t>
      </w:r>
    </w:p>
    <w:p w14:paraId="07B4C0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3C37B8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40A8B0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227DCF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3544</w:t>
      </w:r>
    </w:p>
    <w:p w14:paraId="4F913C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11BE7B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538BAF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30D00CE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3547</w:t>
      </w:r>
    </w:p>
    <w:p w14:paraId="388B2E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3547</w:t>
      </w:r>
    </w:p>
    <w:p w14:paraId="4E9687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3547</w:t>
      </w:r>
    </w:p>
    <w:p w14:paraId="7FDA74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AB900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3549</w:t>
      </w:r>
    </w:p>
    <w:p w14:paraId="265541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2FC7A0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3549</w:t>
      </w:r>
    </w:p>
    <w:p w14:paraId="185D0C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44ADC2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3552</w:t>
      </w:r>
    </w:p>
    <w:p w14:paraId="590BDB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36F39B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3552</w:t>
      </w:r>
    </w:p>
    <w:p w14:paraId="3A97C1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6AF8E0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3555</w:t>
      </w:r>
    </w:p>
    <w:p w14:paraId="68D4B1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429EC9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609C2A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62150A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3556</w:t>
      </w:r>
    </w:p>
    <w:p w14:paraId="5C49DE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18F39A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546BF1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3559</w:t>
      </w:r>
    </w:p>
    <w:p w14:paraId="4C2240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3559</w:t>
      </w:r>
    </w:p>
    <w:p w14:paraId="5901F4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B04D8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43E714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130132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3560</w:t>
      </w:r>
    </w:p>
    <w:p w14:paraId="2FF06D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35947C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1C72EF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006159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3565</w:t>
      </w:r>
    </w:p>
    <w:p w14:paraId="31BAF5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6C57E9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3565</w:t>
      </w:r>
    </w:p>
    <w:p w14:paraId="03A33D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87209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3569</w:t>
      </w:r>
    </w:p>
    <w:p w14:paraId="39E675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593A01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214E63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575631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3570</w:t>
      </w:r>
    </w:p>
    <w:p w14:paraId="20B765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36ADAA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3F6C07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2E76C8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3573</w:t>
      </w:r>
    </w:p>
    <w:p w14:paraId="1DE5BD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119CAC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3573</w:t>
      </w:r>
    </w:p>
    <w:p w14:paraId="428F05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3576</w:t>
      </w:r>
    </w:p>
    <w:p w14:paraId="03DD37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3576</w:t>
      </w:r>
    </w:p>
    <w:p w14:paraId="589F4B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722264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3576</w:t>
      </w:r>
    </w:p>
    <w:p w14:paraId="2C7540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293011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3579</w:t>
      </w:r>
    </w:p>
    <w:p w14:paraId="341E30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053E50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2A762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2A888B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3582</w:t>
      </w:r>
    </w:p>
    <w:p w14:paraId="535233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3582</w:t>
      </w:r>
    </w:p>
    <w:p w14:paraId="1382DA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3582</w:t>
      </w:r>
    </w:p>
    <w:p w14:paraId="1DF443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3ED114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3585</w:t>
      </w:r>
    </w:p>
    <w:p w14:paraId="761AB1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790E3F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299E5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3589</w:t>
      </w:r>
    </w:p>
    <w:p w14:paraId="54F9F5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3589</w:t>
      </w:r>
    </w:p>
    <w:p w14:paraId="143C7C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F7A57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437B40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6A60DD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3592</w:t>
      </w:r>
    </w:p>
    <w:p w14:paraId="21155D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3592</w:t>
      </w:r>
    </w:p>
    <w:p w14:paraId="4BAB5C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3592</w:t>
      </w:r>
    </w:p>
    <w:p w14:paraId="07FDF3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347A7F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3595</w:t>
      </w:r>
    </w:p>
    <w:p w14:paraId="5A88A5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47429D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3595</w:t>
      </w:r>
    </w:p>
    <w:p w14:paraId="619E75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16FD69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3597</w:t>
      </w:r>
    </w:p>
    <w:p w14:paraId="12CE2E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3597</w:t>
      </w:r>
    </w:p>
    <w:p w14:paraId="0AD549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3597</w:t>
      </w:r>
    </w:p>
    <w:p w14:paraId="337E0B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0591E4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3599</w:t>
      </w:r>
    </w:p>
    <w:p w14:paraId="48E4C8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0BDED5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3599</w:t>
      </w:r>
    </w:p>
    <w:p w14:paraId="7EACF5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4C4B8F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3603</w:t>
      </w:r>
    </w:p>
    <w:p w14:paraId="09DF06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3603</w:t>
      </w:r>
    </w:p>
    <w:p w14:paraId="4C1565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BD392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EA231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3607</w:t>
      </w:r>
    </w:p>
    <w:p w14:paraId="1F486B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383F7C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76957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5EE963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3611</w:t>
      </w:r>
    </w:p>
    <w:p w14:paraId="3AA305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1B2524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7AE92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5D43A8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3614</w:t>
      </w:r>
    </w:p>
    <w:p w14:paraId="0796CF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3FA68B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733532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5AF0A8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3617</w:t>
      </w:r>
    </w:p>
    <w:p w14:paraId="5D6B4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76E6E5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130EF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415697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3620</w:t>
      </w:r>
    </w:p>
    <w:p w14:paraId="31FED5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184ACA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0845ED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7DBA0E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3622</w:t>
      </w:r>
    </w:p>
    <w:p w14:paraId="65C697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0EB77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2E788E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620D5B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3627</w:t>
      </w:r>
    </w:p>
    <w:p w14:paraId="358C49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1FDA1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5A201A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1CA08D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3632</w:t>
      </w:r>
    </w:p>
    <w:p w14:paraId="5664ED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3632</w:t>
      </w:r>
    </w:p>
    <w:p w14:paraId="78F101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3632</w:t>
      </w:r>
    </w:p>
    <w:p w14:paraId="50E223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0E7ABA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3636</w:t>
      </w:r>
    </w:p>
    <w:p w14:paraId="154453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7944D7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61110B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65FEF9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3642</w:t>
      </w:r>
    </w:p>
    <w:p w14:paraId="01BAC7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58C7C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2990AC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3648</w:t>
      </w:r>
    </w:p>
    <w:p w14:paraId="2E3349B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3649</w:t>
      </w:r>
    </w:p>
    <w:p w14:paraId="00A062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3649</w:t>
      </w:r>
    </w:p>
    <w:p w14:paraId="23DC76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3649</w:t>
      </w:r>
    </w:p>
    <w:p w14:paraId="5BB68C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053457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3655</w:t>
      </w:r>
    </w:p>
    <w:p w14:paraId="440C59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28E0EA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57A145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104D8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3660</w:t>
      </w:r>
    </w:p>
    <w:p w14:paraId="11FB88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79A6E4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12A944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3663</w:t>
      </w:r>
    </w:p>
    <w:p w14:paraId="02B955A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3664</w:t>
      </w:r>
    </w:p>
    <w:p w14:paraId="1B17F1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0088B7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17FF35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34B4FC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3671</w:t>
      </w:r>
    </w:p>
    <w:p w14:paraId="1E3BD7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78B6F2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1D7BF4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7606C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3677</w:t>
      </w:r>
    </w:p>
    <w:p w14:paraId="09390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6C6E4F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5EE91A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2F976E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3683</w:t>
      </w:r>
    </w:p>
    <w:p w14:paraId="5F6F8D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3683</w:t>
      </w:r>
    </w:p>
    <w:p w14:paraId="558C19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3683</w:t>
      </w:r>
    </w:p>
    <w:p w14:paraId="7AB6CC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1BFB7F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3688</w:t>
      </w:r>
    </w:p>
    <w:p w14:paraId="430148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233747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1AB1E1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52719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3694</w:t>
      </w:r>
    </w:p>
    <w:p w14:paraId="38174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7000AC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64F02C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6CE8E45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3699</w:t>
      </w:r>
    </w:p>
    <w:p w14:paraId="3D8E0C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0D85F5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671F07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2C724C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3705</w:t>
      </w:r>
    </w:p>
    <w:p w14:paraId="37DB4F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739172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2DE511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47E1DE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3708</w:t>
      </w:r>
    </w:p>
    <w:p w14:paraId="3F2D10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3EDA0B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4DFE5B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21AD9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3711</w:t>
      </w:r>
    </w:p>
    <w:p w14:paraId="4B0710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690A89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545A75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2D6373F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3714</w:t>
      </w:r>
    </w:p>
    <w:p w14:paraId="5B643C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  <w:lang w:val="sv-SE"/>
        </w:rPr>
        <w:t>E-UTRAN FDD</w:t>
      </w:r>
      <w:r>
        <w:rPr>
          <w:noProof/>
        </w:rPr>
        <w:tab/>
        <w:t>3714</w:t>
      </w:r>
    </w:p>
    <w:p w14:paraId="2F719A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3714</w:t>
      </w:r>
    </w:p>
    <w:p w14:paraId="343B03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3714</w:t>
      </w:r>
    </w:p>
    <w:p w14:paraId="56FD58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3717</w:t>
      </w:r>
    </w:p>
    <w:p w14:paraId="5044DC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923954">
        <w:rPr>
          <w:bCs/>
          <w:noProof/>
        </w:rPr>
        <w:t>E-UTRAN TDD</w:t>
      </w:r>
      <w:r>
        <w:rPr>
          <w:noProof/>
        </w:rPr>
        <w:tab/>
        <w:t>3717</w:t>
      </w:r>
    </w:p>
    <w:p w14:paraId="7CC683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3717</w:t>
      </w:r>
    </w:p>
    <w:p w14:paraId="66A123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3717</w:t>
      </w:r>
    </w:p>
    <w:p w14:paraId="4EED7D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3720</w:t>
      </w:r>
    </w:p>
    <w:p w14:paraId="07E89F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E-UTRAN FDD for 5MHz Bandwidth</w:t>
      </w:r>
      <w:r>
        <w:rPr>
          <w:noProof/>
        </w:rPr>
        <w:tab/>
        <w:t>3720</w:t>
      </w:r>
    </w:p>
    <w:p w14:paraId="022AEF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3720</w:t>
      </w:r>
    </w:p>
    <w:p w14:paraId="443773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3720</w:t>
      </w:r>
    </w:p>
    <w:p w14:paraId="1E4ADC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390444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UTRAN FDD CPICH Ec/No</w:t>
      </w:r>
      <w:r>
        <w:rPr>
          <w:noProof/>
        </w:rPr>
        <w:tab/>
        <w:t>3722</w:t>
      </w:r>
    </w:p>
    <w:p w14:paraId="73BF72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3722</w:t>
      </w:r>
    </w:p>
    <w:p w14:paraId="129CA7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3722</w:t>
      </w:r>
    </w:p>
    <w:p w14:paraId="1EDE81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3722</w:t>
      </w:r>
    </w:p>
    <w:p w14:paraId="592081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3724</w:t>
      </w:r>
    </w:p>
    <w:p w14:paraId="4F1FFC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3725</w:t>
      </w:r>
    </w:p>
    <w:p w14:paraId="1938A7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3725</w:t>
      </w:r>
    </w:p>
    <w:p w14:paraId="2D6ECD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3725</w:t>
      </w:r>
    </w:p>
    <w:p w14:paraId="0ECFD2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3727</w:t>
      </w:r>
    </w:p>
    <w:p w14:paraId="55D491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E-UTRAN FDD for 5MHz Bandwidth</w:t>
      </w:r>
      <w:r>
        <w:rPr>
          <w:noProof/>
        </w:rPr>
        <w:tab/>
        <w:t>3728</w:t>
      </w:r>
    </w:p>
    <w:p w14:paraId="56EEEE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3728</w:t>
      </w:r>
    </w:p>
    <w:p w14:paraId="274D7B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3728</w:t>
      </w:r>
    </w:p>
    <w:p w14:paraId="628236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386A764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3729</w:t>
      </w:r>
    </w:p>
    <w:p w14:paraId="6747514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3729</w:t>
      </w:r>
    </w:p>
    <w:p w14:paraId="360553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05589F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3729</w:t>
      </w:r>
    </w:p>
    <w:p w14:paraId="33F5D4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78F687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3732</w:t>
      </w:r>
    </w:p>
    <w:p w14:paraId="24ACA5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0E5936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0F7B39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3733</w:t>
      </w:r>
    </w:p>
    <w:p w14:paraId="056A5BE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it-IT"/>
        </w:rPr>
        <w:t>GSM Carrier RSSI</w:t>
      </w:r>
      <w:r>
        <w:rPr>
          <w:noProof/>
        </w:rPr>
        <w:tab/>
        <w:t>3734</w:t>
      </w:r>
    </w:p>
    <w:p w14:paraId="5C5514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  <w:lang w:val="it-IT"/>
        </w:rPr>
        <w:t>E-UTRAN FDD</w:t>
      </w:r>
      <w:r>
        <w:rPr>
          <w:noProof/>
        </w:rPr>
        <w:tab/>
        <w:t>3734</w:t>
      </w:r>
    </w:p>
    <w:p w14:paraId="470F7C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Purpose and Environment</w:t>
      </w:r>
      <w:r>
        <w:rPr>
          <w:noProof/>
        </w:rPr>
        <w:tab/>
        <w:t>3734</w:t>
      </w:r>
    </w:p>
    <w:p w14:paraId="38343F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Requirements</w:t>
      </w:r>
      <w:r>
        <w:rPr>
          <w:noProof/>
        </w:rPr>
        <w:tab/>
        <w:t>3735</w:t>
      </w:r>
    </w:p>
    <w:p w14:paraId="477FBE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TDD</w:t>
      </w:r>
      <w:r>
        <w:rPr>
          <w:noProof/>
        </w:rPr>
        <w:tab/>
        <w:t>3735</w:t>
      </w:r>
    </w:p>
    <w:p w14:paraId="0AAA4C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4234F8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Requirements</w:t>
      </w:r>
      <w:r>
        <w:rPr>
          <w:noProof/>
        </w:rPr>
        <w:tab/>
        <w:t>3737</w:t>
      </w:r>
    </w:p>
    <w:p w14:paraId="051FB63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923954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3738</w:t>
      </w:r>
    </w:p>
    <w:p w14:paraId="2C9D7C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923954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3738</w:t>
      </w:r>
    </w:p>
    <w:p w14:paraId="30BC0A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38FB83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3738</w:t>
      </w:r>
    </w:p>
    <w:p w14:paraId="23E743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7A0466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923954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3739</w:t>
      </w:r>
    </w:p>
    <w:p w14:paraId="15D36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6A91EB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7B0941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2D3105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3741</w:t>
      </w:r>
    </w:p>
    <w:p w14:paraId="4CB33C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13166A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3741</w:t>
      </w:r>
    </w:p>
    <w:p w14:paraId="5E061F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2BF9DA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3744</w:t>
      </w:r>
    </w:p>
    <w:p w14:paraId="2B36E8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748143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3744</w:t>
      </w:r>
    </w:p>
    <w:p w14:paraId="1DFE9B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4BA77EE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923954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3747</w:t>
      </w:r>
    </w:p>
    <w:p w14:paraId="73BB9D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3747</w:t>
      </w:r>
    </w:p>
    <w:p w14:paraId="7F8442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3747</w:t>
      </w:r>
    </w:p>
    <w:p w14:paraId="0FFA04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0596DD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3750</w:t>
      </w:r>
    </w:p>
    <w:p w14:paraId="07B883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4C93B9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5A3BCC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3753</w:t>
      </w:r>
    </w:p>
    <w:p w14:paraId="431F4E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3753</w:t>
      </w:r>
    </w:p>
    <w:p w14:paraId="2314DA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3753</w:t>
      </w:r>
    </w:p>
    <w:p w14:paraId="7201D1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3753</w:t>
      </w:r>
    </w:p>
    <w:p w14:paraId="4AD791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B071F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3755</w:t>
      </w:r>
    </w:p>
    <w:p w14:paraId="6B478D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331BD0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4D0A5E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3756</w:t>
      </w:r>
    </w:p>
    <w:p w14:paraId="21CB55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3756</w:t>
      </w:r>
    </w:p>
    <w:p w14:paraId="10969E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7D39A3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274326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5636EEB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3758</w:t>
      </w:r>
    </w:p>
    <w:p w14:paraId="147185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3758</w:t>
      </w:r>
    </w:p>
    <w:p w14:paraId="620FEC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17F9E8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694AE8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3760</w:t>
      </w:r>
    </w:p>
    <w:p w14:paraId="79D287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3761</w:t>
      </w:r>
    </w:p>
    <w:p w14:paraId="1CB535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EC26A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3379C4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3764</w:t>
      </w:r>
    </w:p>
    <w:p w14:paraId="618166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FDD-FDD RSTD inter frequency case</w:t>
      </w:r>
      <w:r>
        <w:rPr>
          <w:noProof/>
        </w:rPr>
        <w:tab/>
        <w:t>3765</w:t>
      </w:r>
    </w:p>
    <w:p w14:paraId="3C336F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1C3F2B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3767</w:t>
      </w:r>
    </w:p>
    <w:p w14:paraId="3E64C0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3767</w:t>
      </w:r>
    </w:p>
    <w:p w14:paraId="3A2AD9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TDD-TDD RSTD inter frequency case</w:t>
      </w:r>
      <w:r>
        <w:rPr>
          <w:noProof/>
        </w:rPr>
        <w:tab/>
        <w:t>3768</w:t>
      </w:r>
    </w:p>
    <w:p w14:paraId="18DB4A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2FB2BE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7755B3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3770</w:t>
      </w:r>
    </w:p>
    <w:p w14:paraId="2DCE23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3771</w:t>
      </w:r>
    </w:p>
    <w:p w14:paraId="582507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1F995F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59F523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3773</w:t>
      </w:r>
    </w:p>
    <w:p w14:paraId="2C4CE6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1D4425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A5345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3776</w:t>
      </w:r>
    </w:p>
    <w:p w14:paraId="478D00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3776</w:t>
      </w:r>
    </w:p>
    <w:p w14:paraId="0763B2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16B83B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3777</w:t>
      </w:r>
    </w:p>
    <w:p w14:paraId="34D14E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CC588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119A95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3778</w:t>
      </w:r>
    </w:p>
    <w:p w14:paraId="708273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57A544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7A3181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3779</w:t>
      </w:r>
    </w:p>
    <w:p w14:paraId="58332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3E0C17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70F6B4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3780</w:t>
      </w:r>
    </w:p>
    <w:p w14:paraId="437497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6AE43A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0A335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3781</w:t>
      </w:r>
    </w:p>
    <w:p w14:paraId="2052F1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290C7B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5EE1A8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3782</w:t>
      </w:r>
    </w:p>
    <w:p w14:paraId="11F739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54630F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775A23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3783</w:t>
      </w:r>
    </w:p>
    <w:p w14:paraId="581ED9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3297A6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7EE152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3790</w:t>
      </w:r>
    </w:p>
    <w:p w14:paraId="2528A4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3790</w:t>
      </w:r>
    </w:p>
    <w:p w14:paraId="234300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5C7445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3796</w:t>
      </w:r>
    </w:p>
    <w:p w14:paraId="739CA7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5BC781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0FC214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3799</w:t>
      </w:r>
    </w:p>
    <w:p w14:paraId="239D46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63B939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3802</w:t>
      </w:r>
    </w:p>
    <w:p w14:paraId="53D017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3802</w:t>
      </w:r>
    </w:p>
    <w:p w14:paraId="712BE5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3C1FE8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2F1C9E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3805</w:t>
      </w:r>
    </w:p>
    <w:p w14:paraId="780360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349346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3808</w:t>
      </w:r>
    </w:p>
    <w:p w14:paraId="111455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3808</w:t>
      </w:r>
    </w:p>
    <w:p w14:paraId="541194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418CD5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52EFD5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3812</w:t>
      </w:r>
    </w:p>
    <w:p w14:paraId="55E616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76F680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69AF7D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3816</w:t>
      </w:r>
    </w:p>
    <w:p w14:paraId="0C76A8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3F1CBA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4C3A08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3820</w:t>
      </w:r>
    </w:p>
    <w:p w14:paraId="696EA4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54B2A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655F64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3823</w:t>
      </w:r>
    </w:p>
    <w:p w14:paraId="17AEB8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24E604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27480A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3828</w:t>
      </w:r>
    </w:p>
    <w:p w14:paraId="11C3F2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52AA8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709DA1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3832</w:t>
      </w:r>
    </w:p>
    <w:p w14:paraId="6A52E6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095B7C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15B9E1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3834</w:t>
      </w:r>
    </w:p>
    <w:p w14:paraId="170B59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297AA0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059EF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3837</w:t>
      </w:r>
    </w:p>
    <w:p w14:paraId="755556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65D3D2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0A43EE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3840</w:t>
      </w:r>
    </w:p>
    <w:p w14:paraId="6B2B6F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7C6FD7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69B269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3845</w:t>
      </w:r>
    </w:p>
    <w:p w14:paraId="7C9003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3845</w:t>
      </w:r>
    </w:p>
    <w:p w14:paraId="3BEFB9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3848</w:t>
      </w:r>
    </w:p>
    <w:p w14:paraId="76A77E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3849</w:t>
      </w:r>
    </w:p>
    <w:p w14:paraId="12A535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66FF6E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7038CD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3853</w:t>
      </w:r>
    </w:p>
    <w:p w14:paraId="4E42EF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8F928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09877B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3856</w:t>
      </w:r>
    </w:p>
    <w:p w14:paraId="2DA065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7D574F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1980E4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3859</w:t>
      </w:r>
    </w:p>
    <w:p w14:paraId="00BC1B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4B77FE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555B13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3862</w:t>
      </w:r>
    </w:p>
    <w:p w14:paraId="2204C0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3862</w:t>
      </w:r>
    </w:p>
    <w:p w14:paraId="2B4B2D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3865</w:t>
      </w:r>
    </w:p>
    <w:p w14:paraId="7E1758C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3865</w:t>
      </w:r>
    </w:p>
    <w:p w14:paraId="60B542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3865</w:t>
      </w:r>
    </w:p>
    <w:p w14:paraId="24B987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3865</w:t>
      </w:r>
    </w:p>
    <w:p w14:paraId="7C7EE6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3865</w:t>
      </w:r>
    </w:p>
    <w:p w14:paraId="2B5C87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17BD6D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3868</w:t>
      </w:r>
    </w:p>
    <w:p w14:paraId="591529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1BEB0F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23C197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54ED4B6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3870</w:t>
      </w:r>
    </w:p>
    <w:p w14:paraId="2E72FA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3870</w:t>
      </w:r>
    </w:p>
    <w:p w14:paraId="0C0D37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7226B5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520E7A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3872</w:t>
      </w:r>
    </w:p>
    <w:p w14:paraId="108E6D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3872</w:t>
      </w:r>
    </w:p>
    <w:p w14:paraId="43190D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3872</w:t>
      </w:r>
    </w:p>
    <w:p w14:paraId="33380C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lastRenderedPageBreak/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3872</w:t>
      </w:r>
    </w:p>
    <w:p w14:paraId="084DD87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3872</w:t>
      </w:r>
    </w:p>
    <w:p w14:paraId="2D757E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3872</w:t>
      </w:r>
    </w:p>
    <w:p w14:paraId="0F7692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52E72E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9EDE5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069A30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3875</w:t>
      </w:r>
    </w:p>
    <w:p w14:paraId="644A41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0FC19C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1AB673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3878</w:t>
      </w:r>
    </w:p>
    <w:p w14:paraId="77A33A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3878</w:t>
      </w:r>
    </w:p>
    <w:p w14:paraId="4C05C0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13C5B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23B235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06C7EB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3881</w:t>
      </w:r>
    </w:p>
    <w:p w14:paraId="3EA9D1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13E259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6D9232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CB819C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3884</w:t>
      </w:r>
    </w:p>
    <w:p w14:paraId="5DC252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3884</w:t>
      </w:r>
    </w:p>
    <w:p w14:paraId="02D24C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58DD43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3B6479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1892CC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3887</w:t>
      </w:r>
    </w:p>
    <w:p w14:paraId="52ACA6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44892B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3887</w:t>
      </w:r>
    </w:p>
    <w:p w14:paraId="5D5F12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235E3E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3890</w:t>
      </w:r>
    </w:p>
    <w:p w14:paraId="7180CD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756BA1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3890</w:t>
      </w:r>
    </w:p>
    <w:p w14:paraId="3D0F56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10729B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3893</w:t>
      </w:r>
    </w:p>
    <w:p w14:paraId="17B29E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3A77AC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3893</w:t>
      </w:r>
    </w:p>
    <w:p w14:paraId="1C2E25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315E62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3898</w:t>
      </w:r>
    </w:p>
    <w:p w14:paraId="0D08A4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1F9806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3898</w:t>
      </w:r>
    </w:p>
    <w:p w14:paraId="263CF7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0BF07F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3904</w:t>
      </w:r>
    </w:p>
    <w:p w14:paraId="245A6D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3C2434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3904</w:t>
      </w:r>
    </w:p>
    <w:p w14:paraId="540001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F4C18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3908</w:t>
      </w:r>
    </w:p>
    <w:p w14:paraId="455A35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3908</w:t>
      </w:r>
    </w:p>
    <w:p w14:paraId="30C44F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633DB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3909</w:t>
      </w:r>
    </w:p>
    <w:p w14:paraId="3E73EA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7FEFC8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3910</w:t>
      </w:r>
    </w:p>
    <w:p w14:paraId="2CEA3D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31526A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41DD8E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6BB43E6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3911</w:t>
      </w:r>
    </w:p>
    <w:p w14:paraId="7CCABF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091F63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1449BA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6B919C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3912</w:t>
      </w:r>
    </w:p>
    <w:p w14:paraId="4C3FF8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4D3178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7DDA3C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3849B1D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3936</w:t>
      </w:r>
    </w:p>
    <w:p w14:paraId="7E38760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3936</w:t>
      </w:r>
    </w:p>
    <w:p w14:paraId="571493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4B7529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68C064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3938</w:t>
      </w:r>
    </w:p>
    <w:p w14:paraId="37DD21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3962B2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1A6BCC3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3939</w:t>
      </w:r>
    </w:p>
    <w:p w14:paraId="348537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75AAA4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2E7BBD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3942</w:t>
      </w:r>
    </w:p>
    <w:p w14:paraId="5C12D3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594BD0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4C9DA69F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3944</w:t>
      </w:r>
    </w:p>
    <w:p w14:paraId="570DEF6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3944</w:t>
      </w:r>
    </w:p>
    <w:p w14:paraId="4CA589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05A05E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45A648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Interruptions due to V2V sidelink communication</w:t>
      </w:r>
      <w:r>
        <w:rPr>
          <w:noProof/>
        </w:rPr>
        <w:tab/>
        <w:t>3945</w:t>
      </w:r>
    </w:p>
    <w:p w14:paraId="4AD08C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3DA260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1969611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3947</w:t>
      </w:r>
    </w:p>
    <w:p w14:paraId="7ABF3C9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3947</w:t>
      </w:r>
    </w:p>
    <w:p w14:paraId="15839F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3947</w:t>
      </w:r>
    </w:p>
    <w:p w14:paraId="75806D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5AF0FF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6A7378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3949</w:t>
      </w:r>
    </w:p>
    <w:p w14:paraId="6AD11E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737AD3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A1796E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3950</w:t>
      </w:r>
    </w:p>
    <w:p w14:paraId="0604C3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3950</w:t>
      </w:r>
    </w:p>
    <w:p w14:paraId="7FCEFB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429E99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5971B0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3952</w:t>
      </w:r>
    </w:p>
    <w:p w14:paraId="799136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52ED40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72C410F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3953</w:t>
      </w:r>
    </w:p>
    <w:p w14:paraId="66CC591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3953</w:t>
      </w:r>
    </w:p>
    <w:p w14:paraId="488243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486B6E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C70CF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3957</w:t>
      </w:r>
    </w:p>
    <w:p w14:paraId="6ED874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00FB1A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C21BD2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3959</w:t>
      </w:r>
    </w:p>
    <w:p w14:paraId="756185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3959</w:t>
      </w:r>
    </w:p>
    <w:p w14:paraId="394149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18BA2DB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3961</w:t>
      </w:r>
    </w:p>
    <w:p w14:paraId="3979C9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1026FC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42AD61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3963</w:t>
      </w:r>
    </w:p>
    <w:p w14:paraId="1087BE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3963</w:t>
      </w:r>
    </w:p>
    <w:p w14:paraId="42987A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6E9C8D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06DADD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3965</w:t>
      </w:r>
    </w:p>
    <w:p w14:paraId="156596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754A4D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3967</w:t>
      </w:r>
    </w:p>
    <w:p w14:paraId="3E86C57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3967</w:t>
      </w:r>
    </w:p>
    <w:p w14:paraId="535280F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1F2A14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3970</w:t>
      </w:r>
    </w:p>
    <w:p w14:paraId="2C565A5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3971</w:t>
      </w:r>
    </w:p>
    <w:p w14:paraId="07D3DB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3971</w:t>
      </w:r>
    </w:p>
    <w:p w14:paraId="659A68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3971</w:t>
      </w:r>
    </w:p>
    <w:p w14:paraId="6FB8D2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2075EF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3972</w:t>
      </w:r>
    </w:p>
    <w:p w14:paraId="677BF4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195A7C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3F686B10" w14:textId="77777777" w:rsidR="00126C3D" w:rsidRDefault="00126C3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3975</w:t>
      </w:r>
    </w:p>
    <w:p w14:paraId="23E00FB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3975</w:t>
      </w:r>
    </w:p>
    <w:p w14:paraId="65C8B81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3975</w:t>
      </w:r>
    </w:p>
    <w:p w14:paraId="604A98C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3975</w:t>
      </w:r>
    </w:p>
    <w:p w14:paraId="28D2F48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3975</w:t>
      </w:r>
    </w:p>
    <w:p w14:paraId="3FFB1B9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3977</w:t>
      </w:r>
    </w:p>
    <w:p w14:paraId="1F5EF73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3978</w:t>
      </w:r>
    </w:p>
    <w:p w14:paraId="193F57D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3978</w:t>
      </w:r>
    </w:p>
    <w:p w14:paraId="2E18CE6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3978</w:t>
      </w:r>
    </w:p>
    <w:p w14:paraId="08B351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3978</w:t>
      </w:r>
    </w:p>
    <w:p w14:paraId="625181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3980</w:t>
      </w:r>
    </w:p>
    <w:p w14:paraId="6BE6321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3981</w:t>
      </w:r>
    </w:p>
    <w:p w14:paraId="791D4059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3981</w:t>
      </w:r>
    </w:p>
    <w:p w14:paraId="723A90F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3981</w:t>
      </w:r>
    </w:p>
    <w:p w14:paraId="4BD9211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3982</w:t>
      </w:r>
    </w:p>
    <w:p w14:paraId="63D7277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3982</w:t>
      </w:r>
    </w:p>
    <w:p w14:paraId="50124F0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3983</w:t>
      </w:r>
    </w:p>
    <w:p w14:paraId="696ECC5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3983</w:t>
      </w:r>
    </w:p>
    <w:p w14:paraId="5AA1BE5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3983</w:t>
      </w:r>
    </w:p>
    <w:p w14:paraId="0A0F9A7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3984</w:t>
      </w:r>
    </w:p>
    <w:p w14:paraId="13A5D46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3984</w:t>
      </w:r>
    </w:p>
    <w:p w14:paraId="5BD2089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3985</w:t>
      </w:r>
    </w:p>
    <w:p w14:paraId="23A1A5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3985</w:t>
      </w:r>
    </w:p>
    <w:p w14:paraId="0B480B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3985</w:t>
      </w:r>
    </w:p>
    <w:p w14:paraId="65FB54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3985</w:t>
      </w:r>
    </w:p>
    <w:p w14:paraId="75D8519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3986</w:t>
      </w:r>
    </w:p>
    <w:p w14:paraId="06BE8C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3986</w:t>
      </w:r>
    </w:p>
    <w:p w14:paraId="572CA6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3986</w:t>
      </w:r>
    </w:p>
    <w:p w14:paraId="66F6E3F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3987</w:t>
      </w:r>
    </w:p>
    <w:p w14:paraId="28959FE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3987</w:t>
      </w:r>
    </w:p>
    <w:p w14:paraId="0F243A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7BF1D60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3988</w:t>
      </w:r>
    </w:p>
    <w:p w14:paraId="07AC531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3988</w:t>
      </w:r>
    </w:p>
    <w:p w14:paraId="78FC41B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3989</w:t>
      </w:r>
    </w:p>
    <w:p w14:paraId="0072EC3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3990</w:t>
      </w:r>
    </w:p>
    <w:p w14:paraId="53DBE97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3991</w:t>
      </w:r>
    </w:p>
    <w:p w14:paraId="369785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3992</w:t>
      </w:r>
    </w:p>
    <w:p w14:paraId="6DE9183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3993</w:t>
      </w:r>
    </w:p>
    <w:p w14:paraId="225340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3993</w:t>
      </w:r>
    </w:p>
    <w:p w14:paraId="6EE47A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3993</w:t>
      </w:r>
    </w:p>
    <w:p w14:paraId="4E3391F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3993</w:t>
      </w:r>
    </w:p>
    <w:p w14:paraId="2B7395F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3994</w:t>
      </w:r>
    </w:p>
    <w:p w14:paraId="0C4CC10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3994</w:t>
      </w:r>
    </w:p>
    <w:p w14:paraId="779702E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3996</w:t>
      </w:r>
    </w:p>
    <w:p w14:paraId="77569F4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3996</w:t>
      </w:r>
    </w:p>
    <w:p w14:paraId="51290DF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3996</w:t>
      </w:r>
    </w:p>
    <w:p w14:paraId="2F0A3006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3996</w:t>
      </w:r>
    </w:p>
    <w:p w14:paraId="34E127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3996</w:t>
      </w:r>
    </w:p>
    <w:p w14:paraId="3CC2AF9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13D6DBB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3997</w:t>
      </w:r>
    </w:p>
    <w:p w14:paraId="34B7ED9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3997</w:t>
      </w:r>
    </w:p>
    <w:p w14:paraId="0F22D29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3997</w:t>
      </w:r>
    </w:p>
    <w:p w14:paraId="45F498D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3997</w:t>
      </w:r>
    </w:p>
    <w:p w14:paraId="5397F7E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3997</w:t>
      </w:r>
    </w:p>
    <w:p w14:paraId="080E083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3998</w:t>
      </w:r>
    </w:p>
    <w:p w14:paraId="1D5D579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3998</w:t>
      </w:r>
    </w:p>
    <w:p w14:paraId="20F6AF4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3998</w:t>
      </w:r>
    </w:p>
    <w:p w14:paraId="32AFD63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3998</w:t>
      </w:r>
    </w:p>
    <w:p w14:paraId="1EB9F37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3999</w:t>
      </w:r>
    </w:p>
    <w:p w14:paraId="5EBEF7B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3999</w:t>
      </w:r>
    </w:p>
    <w:p w14:paraId="5F33457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3999</w:t>
      </w:r>
    </w:p>
    <w:p w14:paraId="4CFC88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3999</w:t>
      </w:r>
    </w:p>
    <w:p w14:paraId="0F2083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3999</w:t>
      </w:r>
    </w:p>
    <w:p w14:paraId="6D589F5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4000</w:t>
      </w:r>
    </w:p>
    <w:p w14:paraId="7BE6C6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4000</w:t>
      </w:r>
    </w:p>
    <w:p w14:paraId="5F6A03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4000</w:t>
      </w:r>
    </w:p>
    <w:p w14:paraId="010BC56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4000</w:t>
      </w:r>
    </w:p>
    <w:p w14:paraId="3BA002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4000</w:t>
      </w:r>
    </w:p>
    <w:p w14:paraId="0482BC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4000</w:t>
      </w:r>
    </w:p>
    <w:p w14:paraId="26862D6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4001</w:t>
      </w:r>
    </w:p>
    <w:p w14:paraId="0487A2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4001</w:t>
      </w:r>
    </w:p>
    <w:p w14:paraId="6272E9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4001</w:t>
      </w:r>
    </w:p>
    <w:p w14:paraId="6D62EFD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4001</w:t>
      </w:r>
    </w:p>
    <w:p w14:paraId="0798B2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4001</w:t>
      </w:r>
    </w:p>
    <w:p w14:paraId="0812064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4001</w:t>
      </w:r>
    </w:p>
    <w:p w14:paraId="3687844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4001</w:t>
      </w:r>
    </w:p>
    <w:p w14:paraId="07EB1B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4001</w:t>
      </w:r>
    </w:p>
    <w:p w14:paraId="6187C0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4002</w:t>
      </w:r>
    </w:p>
    <w:p w14:paraId="2FEFAB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4002</w:t>
      </w:r>
    </w:p>
    <w:p w14:paraId="188BEF3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4002</w:t>
      </w:r>
    </w:p>
    <w:p w14:paraId="4B659C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4002</w:t>
      </w:r>
    </w:p>
    <w:p w14:paraId="142259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4002</w:t>
      </w:r>
    </w:p>
    <w:p w14:paraId="04E29F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4002</w:t>
      </w:r>
    </w:p>
    <w:p w14:paraId="04FD217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4003</w:t>
      </w:r>
    </w:p>
    <w:p w14:paraId="7DF8FD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5415EE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685A84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738E6EB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4003</w:t>
      </w:r>
    </w:p>
    <w:p w14:paraId="3A3978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49C37A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6B306D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3BE0B04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4004</w:t>
      </w:r>
    </w:p>
    <w:p w14:paraId="35D65FE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4004</w:t>
      </w:r>
    </w:p>
    <w:p w14:paraId="7C29831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4004</w:t>
      </w:r>
    </w:p>
    <w:p w14:paraId="5F9724A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4004</w:t>
      </w:r>
    </w:p>
    <w:p w14:paraId="446715E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4005</w:t>
      </w:r>
    </w:p>
    <w:p w14:paraId="41BF3D7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4005</w:t>
      </w:r>
    </w:p>
    <w:p w14:paraId="60A4F6A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4005</w:t>
      </w:r>
    </w:p>
    <w:p w14:paraId="3398813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4005</w:t>
      </w:r>
    </w:p>
    <w:p w14:paraId="7CA245E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4005</w:t>
      </w:r>
    </w:p>
    <w:p w14:paraId="7860220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4005</w:t>
      </w:r>
    </w:p>
    <w:p w14:paraId="1B065D75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4006</w:t>
      </w:r>
    </w:p>
    <w:p w14:paraId="5E3C0F2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4006</w:t>
      </w:r>
    </w:p>
    <w:p w14:paraId="411ED14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4006</w:t>
      </w:r>
    </w:p>
    <w:p w14:paraId="564F061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4006</w:t>
      </w:r>
    </w:p>
    <w:p w14:paraId="30A9081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Inter-band carrier aggregation</w:t>
      </w:r>
      <w:r>
        <w:rPr>
          <w:noProof/>
        </w:rPr>
        <w:tab/>
        <w:t>4006</w:t>
      </w:r>
    </w:p>
    <w:p w14:paraId="5FA7C6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4006</w:t>
      </w:r>
    </w:p>
    <w:p w14:paraId="428270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4006</w:t>
      </w:r>
    </w:p>
    <w:p w14:paraId="212889C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4007</w:t>
      </w:r>
    </w:p>
    <w:p w14:paraId="2B39E88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4007</w:t>
      </w:r>
    </w:p>
    <w:p w14:paraId="679AC2C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4007</w:t>
      </w:r>
    </w:p>
    <w:p w14:paraId="372F6BE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4007</w:t>
      </w:r>
    </w:p>
    <w:p w14:paraId="314ADF9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4008</w:t>
      </w:r>
    </w:p>
    <w:p w14:paraId="2071AFC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4008</w:t>
      </w:r>
    </w:p>
    <w:p w14:paraId="4471370A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4009</w:t>
      </w:r>
    </w:p>
    <w:p w14:paraId="46595AF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4009</w:t>
      </w:r>
    </w:p>
    <w:p w14:paraId="6D048C6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4009</w:t>
      </w:r>
    </w:p>
    <w:p w14:paraId="628A31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4009</w:t>
      </w:r>
    </w:p>
    <w:p w14:paraId="6A94AB9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4009</w:t>
      </w:r>
    </w:p>
    <w:p w14:paraId="6488259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4010</w:t>
      </w:r>
    </w:p>
    <w:p w14:paraId="5616C1E2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4010</w:t>
      </w:r>
    </w:p>
    <w:p w14:paraId="4218E58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4010</w:t>
      </w:r>
    </w:p>
    <w:p w14:paraId="502936A4" w14:textId="77777777" w:rsidR="00126C3D" w:rsidRDefault="00126C3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4012</w:t>
      </w:r>
    </w:p>
    <w:p w14:paraId="6B7D5F00" w14:textId="582214EF" w:rsidR="00080512" w:rsidRPr="004D3578" w:rsidRDefault="00126C3D">
      <w:r>
        <w:rPr>
          <w:sz w:val="22"/>
        </w:rPr>
        <w:fldChar w:fldCharType="end"/>
      </w:r>
    </w:p>
    <w:p w14:paraId="43B27F4E" w14:textId="682B53A7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015159">
        <w:rPr>
          <w:noProof/>
        </w:rPr>
        <w:instrText>f</w:instrText>
      </w:r>
      <w:r w:rsidR="004A5393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0B1B02">
        <w:rPr>
          <w:noProof/>
        </w:rPr>
        <w:instrText>\</w:instrText>
      </w:r>
      <w:r w:rsidR="00DC0BE5">
        <w:rPr>
          <w:noProof/>
        </w:rPr>
        <w:instrText>f</w:instrText>
      </w:r>
      <w:r w:rsidR="004D719B">
        <w:rPr>
          <w:noProof/>
        </w:rPr>
        <w:instrText xml:space="preserve">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015159">
        <w:rPr>
          <w:noProof/>
        </w:rPr>
        <w:instrText>f</w:instrText>
      </w:r>
      <w:r w:rsidR="004A5393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015159">
        <w:rPr>
          <w:noProof/>
        </w:rPr>
        <w:instrText>f</w:instrText>
      </w:r>
      <w:r w:rsidR="004A5393">
        <w:rPr>
          <w:noProof/>
        </w:rPr>
        <w:instrText>0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015159">
        <w:rPr>
          <w:noProof/>
        </w:rPr>
        <w:instrText>f</w:instrText>
      </w:r>
      <w:r w:rsidR="004A5393">
        <w:rPr>
          <w:noProof/>
        </w:rPr>
        <w:instrText>0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015159">
        <w:rPr>
          <w:noProof/>
        </w:rPr>
        <w:instrText>f</w:instrText>
      </w:r>
      <w:r w:rsidR="006050EA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04DF2" w14:textId="77777777" w:rsidR="00283106" w:rsidRDefault="00283106">
      <w:r>
        <w:separator/>
      </w:r>
    </w:p>
  </w:endnote>
  <w:endnote w:type="continuationSeparator" w:id="0">
    <w:p w14:paraId="654A81AD" w14:textId="77777777" w:rsidR="00283106" w:rsidRDefault="00283106">
      <w:r>
        <w:continuationSeparator/>
      </w:r>
    </w:p>
  </w:endnote>
  <w:endnote w:type="continuationNotice" w:id="1">
    <w:p w14:paraId="0406A9F7" w14:textId="77777777" w:rsidR="00283106" w:rsidRDefault="002831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0B01E" w14:textId="77777777" w:rsidR="00283106" w:rsidRDefault="00283106">
      <w:r>
        <w:separator/>
      </w:r>
    </w:p>
  </w:footnote>
  <w:footnote w:type="continuationSeparator" w:id="0">
    <w:p w14:paraId="013CB419" w14:textId="77777777" w:rsidR="00283106" w:rsidRDefault="00283106">
      <w:r>
        <w:continuationSeparator/>
      </w:r>
    </w:p>
  </w:footnote>
  <w:footnote w:type="continuationNotice" w:id="1">
    <w:p w14:paraId="766F9F4D" w14:textId="77777777" w:rsidR="00283106" w:rsidRDefault="002831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825CC" w14:textId="495C6678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C3D">
      <w:rPr>
        <w:rFonts w:ascii="Arial" w:hAnsi="Arial" w:cs="Arial"/>
        <w:b/>
        <w:noProof/>
        <w:sz w:val="18"/>
        <w:szCs w:val="18"/>
      </w:rPr>
      <w:t>3GPP TS 36.133 V17.15.0 (2024-12)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6E2474D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26C3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5159"/>
    <w:rsid w:val="00016AD1"/>
    <w:rsid w:val="00033397"/>
    <w:rsid w:val="00040095"/>
    <w:rsid w:val="00051834"/>
    <w:rsid w:val="00052336"/>
    <w:rsid w:val="00054A22"/>
    <w:rsid w:val="00062023"/>
    <w:rsid w:val="000655A6"/>
    <w:rsid w:val="000763C0"/>
    <w:rsid w:val="00080512"/>
    <w:rsid w:val="0009657F"/>
    <w:rsid w:val="000B1B02"/>
    <w:rsid w:val="000C47C3"/>
    <w:rsid w:val="000C63C2"/>
    <w:rsid w:val="000D58AB"/>
    <w:rsid w:val="000D5EC5"/>
    <w:rsid w:val="000D6668"/>
    <w:rsid w:val="000E3D33"/>
    <w:rsid w:val="000F76D4"/>
    <w:rsid w:val="001007CA"/>
    <w:rsid w:val="00116A4B"/>
    <w:rsid w:val="00121457"/>
    <w:rsid w:val="00126C3D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347A2"/>
    <w:rsid w:val="002675F0"/>
    <w:rsid w:val="00273D1F"/>
    <w:rsid w:val="00283106"/>
    <w:rsid w:val="00290281"/>
    <w:rsid w:val="00296D07"/>
    <w:rsid w:val="002B06F2"/>
    <w:rsid w:val="002B6339"/>
    <w:rsid w:val="002E00EE"/>
    <w:rsid w:val="002E638F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84DC2"/>
    <w:rsid w:val="003C000F"/>
    <w:rsid w:val="003C21A5"/>
    <w:rsid w:val="003C3971"/>
    <w:rsid w:val="003E18C9"/>
    <w:rsid w:val="00402795"/>
    <w:rsid w:val="00404A43"/>
    <w:rsid w:val="004129B9"/>
    <w:rsid w:val="00423334"/>
    <w:rsid w:val="004345EC"/>
    <w:rsid w:val="0043747A"/>
    <w:rsid w:val="00442A0E"/>
    <w:rsid w:val="004604A6"/>
    <w:rsid w:val="00465515"/>
    <w:rsid w:val="00496EF1"/>
    <w:rsid w:val="004A5393"/>
    <w:rsid w:val="004D3578"/>
    <w:rsid w:val="004D719B"/>
    <w:rsid w:val="004E213A"/>
    <w:rsid w:val="004F0988"/>
    <w:rsid w:val="004F3340"/>
    <w:rsid w:val="0053388B"/>
    <w:rsid w:val="00535773"/>
    <w:rsid w:val="00543E6C"/>
    <w:rsid w:val="00546844"/>
    <w:rsid w:val="005508E4"/>
    <w:rsid w:val="00553F78"/>
    <w:rsid w:val="00565087"/>
    <w:rsid w:val="00597B11"/>
    <w:rsid w:val="005C20C7"/>
    <w:rsid w:val="005D2E01"/>
    <w:rsid w:val="005D7526"/>
    <w:rsid w:val="005E4BB2"/>
    <w:rsid w:val="00602AEA"/>
    <w:rsid w:val="006050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404D"/>
    <w:rsid w:val="007B600E"/>
    <w:rsid w:val="007C494B"/>
    <w:rsid w:val="007E2E09"/>
    <w:rsid w:val="007E7D0F"/>
    <w:rsid w:val="007F0F4A"/>
    <w:rsid w:val="008028A4"/>
    <w:rsid w:val="00830747"/>
    <w:rsid w:val="0085144B"/>
    <w:rsid w:val="00863086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7551D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0152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6BD0"/>
    <w:rsid w:val="00D675A9"/>
    <w:rsid w:val="00D738D6"/>
    <w:rsid w:val="00D755EB"/>
    <w:rsid w:val="00D76048"/>
    <w:rsid w:val="00D87E00"/>
    <w:rsid w:val="00D9134D"/>
    <w:rsid w:val="00DA7A03"/>
    <w:rsid w:val="00DB1818"/>
    <w:rsid w:val="00DC0BE5"/>
    <w:rsid w:val="00DC309B"/>
    <w:rsid w:val="00DC4DA2"/>
    <w:rsid w:val="00DD4C17"/>
    <w:rsid w:val="00DD74A5"/>
    <w:rsid w:val="00DE794E"/>
    <w:rsid w:val="00DF2B1F"/>
    <w:rsid w:val="00DF62CD"/>
    <w:rsid w:val="00E154B4"/>
    <w:rsid w:val="00E1569E"/>
    <w:rsid w:val="00E16509"/>
    <w:rsid w:val="00E25AF8"/>
    <w:rsid w:val="00E44582"/>
    <w:rsid w:val="00E650BB"/>
    <w:rsid w:val="00E74E95"/>
    <w:rsid w:val="00E77645"/>
    <w:rsid w:val="00E8403D"/>
    <w:rsid w:val="00E97BD5"/>
    <w:rsid w:val="00EA15B0"/>
    <w:rsid w:val="00EA5EA7"/>
    <w:rsid w:val="00EB44F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A199A"/>
    <w:rsid w:val="00FC1192"/>
    <w:rsid w:val="00FC1F05"/>
    <w:rsid w:val="00FC3051"/>
    <w:rsid w:val="00FC382E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93</Pages>
  <Words>43898</Words>
  <Characters>250219</Characters>
  <Application>Microsoft Office Word</Application>
  <DocSecurity>0</DocSecurity>
  <Lines>2085</Lines>
  <Paragraphs>587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293530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53</cp:revision>
  <cp:lastPrinted>2019-02-25T14:05:00Z</cp:lastPrinted>
  <dcterms:created xsi:type="dcterms:W3CDTF">2021-09-30T15:24:00Z</dcterms:created>
  <dcterms:modified xsi:type="dcterms:W3CDTF">2025-01-09T00:19:00Z</dcterms:modified>
</cp:coreProperties>
</file>