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E496" w14:textId="77777777" w:rsidR="00513CAE" w:rsidRDefault="00513CAE"/>
    <w:p w14:paraId="0D480D6E" w14:textId="77777777" w:rsidR="00513CAE" w:rsidRDefault="00513CAE"/>
    <w:p w14:paraId="1DFC29EB" w14:textId="77777777" w:rsidR="00513CAE" w:rsidRDefault="00513CAE"/>
    <w:p w14:paraId="50F2EC68" w14:textId="77777777" w:rsidR="00513CAE" w:rsidRDefault="00513CAE"/>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1FA65F99"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0206BE">
              <w:rPr>
                <w:noProof w:val="0"/>
              </w:rPr>
              <w:t>17.</w:t>
            </w:r>
            <w:r w:rsidR="001E288F">
              <w:rPr>
                <w:rFonts w:eastAsia="Malgun Gothic" w:hint="eastAsia"/>
                <w:noProof w:val="0"/>
                <w:lang w:eastAsia="ko-KR"/>
              </w:rPr>
              <w:t>10</w:t>
            </w:r>
            <w:r w:rsidR="000206BE">
              <w:rPr>
                <w:noProof w:val="0"/>
              </w:rPr>
              <w:t>.0</w:t>
            </w:r>
            <w:bookmarkEnd w:id="3"/>
            <w:r w:rsidR="00836BB6" w:rsidRPr="00BC0026">
              <w:rPr>
                <w:noProof w:val="0"/>
              </w:rPr>
              <w:t xml:space="preserve"> </w:t>
            </w:r>
            <w:r w:rsidR="004F0988" w:rsidRPr="00BC0026">
              <w:rPr>
                <w:noProof w:val="0"/>
                <w:sz w:val="32"/>
              </w:rPr>
              <w:t>(</w:t>
            </w:r>
            <w:bookmarkStart w:id="4" w:name="issueDate"/>
            <w:r w:rsidR="000206BE">
              <w:rPr>
                <w:noProof w:val="0"/>
                <w:sz w:val="32"/>
              </w:rPr>
              <w:t>2024-</w:t>
            </w:r>
            <w:bookmarkEnd w:id="4"/>
            <w:r w:rsidR="001E288F">
              <w:rPr>
                <w:rFonts w:eastAsia="Malgun Gothic" w:hint="eastAsia"/>
                <w:noProof w:val="0"/>
                <w:sz w:val="32"/>
                <w:lang w:eastAsia="ko-KR"/>
              </w:rPr>
              <w:t>12</w:t>
            </w:r>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lastRenderedPageBreak/>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A925DE">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7DDB3F16" w14:textId="68146ED8" w:rsidR="00513CAE"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13CAE">
        <w:rPr>
          <w:noProof/>
        </w:rPr>
        <w:t>Foreword</w:t>
      </w:r>
      <w:r w:rsidR="00513CAE">
        <w:rPr>
          <w:noProof/>
        </w:rPr>
        <w:tab/>
      </w:r>
      <w:r w:rsidR="00513CAE">
        <w:rPr>
          <w:noProof/>
        </w:rPr>
        <w:fldChar w:fldCharType="begin" w:fldLock="1"/>
      </w:r>
      <w:r w:rsidR="00513CAE">
        <w:rPr>
          <w:noProof/>
        </w:rPr>
        <w:instrText xml:space="preserve"> PAGEREF _Toc187394462 \h </w:instrText>
      </w:r>
      <w:r w:rsidR="00513CAE">
        <w:rPr>
          <w:noProof/>
        </w:rPr>
      </w:r>
      <w:r w:rsidR="00513CAE">
        <w:rPr>
          <w:noProof/>
        </w:rPr>
        <w:fldChar w:fldCharType="separate"/>
      </w:r>
      <w:r w:rsidR="00513CAE">
        <w:rPr>
          <w:noProof/>
        </w:rPr>
        <w:t>10</w:t>
      </w:r>
      <w:r w:rsidR="00513CAE">
        <w:rPr>
          <w:noProof/>
        </w:rPr>
        <w:fldChar w:fldCharType="end"/>
      </w:r>
    </w:p>
    <w:p w14:paraId="5F102693" w14:textId="608A636F"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_Toc187394463 \h </w:instrText>
      </w:r>
      <w:r>
        <w:rPr>
          <w:noProof/>
        </w:rPr>
      </w:r>
      <w:r>
        <w:rPr>
          <w:noProof/>
        </w:rPr>
        <w:fldChar w:fldCharType="separate"/>
      </w:r>
      <w:r>
        <w:rPr>
          <w:noProof/>
        </w:rPr>
        <w:t>12</w:t>
      </w:r>
      <w:r>
        <w:rPr>
          <w:noProof/>
        </w:rPr>
        <w:fldChar w:fldCharType="end"/>
      </w:r>
    </w:p>
    <w:p w14:paraId="09A4D1B6" w14:textId="372DA37A"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_Toc187394464 \h </w:instrText>
      </w:r>
      <w:r>
        <w:rPr>
          <w:noProof/>
        </w:rPr>
      </w:r>
      <w:r>
        <w:rPr>
          <w:noProof/>
        </w:rPr>
        <w:fldChar w:fldCharType="separate"/>
      </w:r>
      <w:r>
        <w:rPr>
          <w:noProof/>
        </w:rPr>
        <w:t>12</w:t>
      </w:r>
      <w:r>
        <w:rPr>
          <w:noProof/>
        </w:rPr>
        <w:fldChar w:fldCharType="end"/>
      </w:r>
    </w:p>
    <w:p w14:paraId="130DF3B5" w14:textId="581CE136"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_Toc187394465 \h </w:instrText>
      </w:r>
      <w:r>
        <w:rPr>
          <w:noProof/>
        </w:rPr>
      </w:r>
      <w:r>
        <w:rPr>
          <w:noProof/>
        </w:rPr>
        <w:fldChar w:fldCharType="separate"/>
      </w:r>
      <w:r>
        <w:rPr>
          <w:noProof/>
        </w:rPr>
        <w:t>13</w:t>
      </w:r>
      <w:r>
        <w:rPr>
          <w:noProof/>
        </w:rPr>
        <w:fldChar w:fldCharType="end"/>
      </w:r>
    </w:p>
    <w:p w14:paraId="194B3043" w14:textId="717EC857"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_Toc187394466 \h </w:instrText>
      </w:r>
      <w:r>
        <w:rPr>
          <w:noProof/>
        </w:rPr>
      </w:r>
      <w:r>
        <w:rPr>
          <w:noProof/>
        </w:rPr>
        <w:fldChar w:fldCharType="separate"/>
      </w:r>
      <w:r>
        <w:rPr>
          <w:noProof/>
        </w:rPr>
        <w:t>13</w:t>
      </w:r>
      <w:r>
        <w:rPr>
          <w:noProof/>
        </w:rPr>
        <w:fldChar w:fldCharType="end"/>
      </w:r>
    </w:p>
    <w:p w14:paraId="74873515" w14:textId="2B7CE945"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_Toc187394467 \h </w:instrText>
      </w:r>
      <w:r>
        <w:rPr>
          <w:noProof/>
        </w:rPr>
      </w:r>
      <w:r>
        <w:rPr>
          <w:noProof/>
        </w:rPr>
        <w:fldChar w:fldCharType="separate"/>
      </w:r>
      <w:r>
        <w:rPr>
          <w:noProof/>
        </w:rPr>
        <w:t>13</w:t>
      </w:r>
      <w:r>
        <w:rPr>
          <w:noProof/>
        </w:rPr>
        <w:fldChar w:fldCharType="end"/>
      </w:r>
    </w:p>
    <w:p w14:paraId="020C500F" w14:textId="20BDF8FD"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_Toc187394468 \h </w:instrText>
      </w:r>
      <w:r>
        <w:rPr>
          <w:noProof/>
        </w:rPr>
      </w:r>
      <w:r>
        <w:rPr>
          <w:noProof/>
        </w:rPr>
        <w:fldChar w:fldCharType="separate"/>
      </w:r>
      <w:r>
        <w:rPr>
          <w:noProof/>
        </w:rPr>
        <w:t>14</w:t>
      </w:r>
      <w:r>
        <w:rPr>
          <w:noProof/>
        </w:rPr>
        <w:fldChar w:fldCharType="end"/>
      </w:r>
    </w:p>
    <w:p w14:paraId="2D67F271" w14:textId="51ED0668" w:rsidR="00513CAE" w:rsidRDefault="00513CAE">
      <w:pPr>
        <w:pStyle w:val="TOC1"/>
        <w:rPr>
          <w:rFonts w:asciiTheme="minorHAnsi" w:eastAsiaTheme="minorEastAsia" w:hAnsiTheme="minorHAnsi" w:cstheme="minorBidi"/>
          <w:noProof/>
          <w:kern w:val="2"/>
          <w:szCs w:val="22"/>
          <w:lang w:eastAsia="en-GB"/>
          <w14:ligatures w14:val="standardContextual"/>
        </w:rPr>
      </w:pPr>
      <w:r w:rsidRPr="001F3F78">
        <w:rPr>
          <w:rFonts w:cs="Arial"/>
          <w:noProof/>
        </w:rPr>
        <w:t>4</w:t>
      </w:r>
      <w:r w:rsidRPr="001F3F78">
        <w:rPr>
          <w:rFonts w:cs="Arial"/>
          <w:noProof/>
        </w:rPr>
        <w:tab/>
      </w:r>
      <w:r>
        <w:rPr>
          <w:noProof/>
        </w:rPr>
        <w:t>Concepts</w:t>
      </w:r>
      <w:r w:rsidRPr="001F3F78">
        <w:rPr>
          <w:rFonts w:cs="Arial"/>
          <w:noProof/>
        </w:rPr>
        <w:t xml:space="preserve"> and overview</w:t>
      </w:r>
      <w:r>
        <w:rPr>
          <w:noProof/>
        </w:rPr>
        <w:tab/>
      </w:r>
      <w:r>
        <w:rPr>
          <w:noProof/>
        </w:rPr>
        <w:fldChar w:fldCharType="begin" w:fldLock="1"/>
      </w:r>
      <w:r>
        <w:rPr>
          <w:noProof/>
        </w:rPr>
        <w:instrText xml:space="preserve"> PAGEREF _Toc187394469 \h </w:instrText>
      </w:r>
      <w:r>
        <w:rPr>
          <w:noProof/>
        </w:rPr>
      </w:r>
      <w:r>
        <w:rPr>
          <w:noProof/>
        </w:rPr>
        <w:fldChar w:fldCharType="separate"/>
      </w:r>
      <w:r>
        <w:rPr>
          <w:noProof/>
        </w:rPr>
        <w:t>14</w:t>
      </w:r>
      <w:r>
        <w:rPr>
          <w:noProof/>
        </w:rPr>
        <w:fldChar w:fldCharType="end"/>
      </w:r>
    </w:p>
    <w:p w14:paraId="07CCAC3A" w14:textId="203AA3AB"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_Toc187394470 \h </w:instrText>
      </w:r>
      <w:r>
        <w:rPr>
          <w:noProof/>
        </w:rPr>
      </w:r>
      <w:r>
        <w:rPr>
          <w:noProof/>
        </w:rPr>
        <w:fldChar w:fldCharType="separate"/>
      </w:r>
      <w:r>
        <w:rPr>
          <w:noProof/>
        </w:rPr>
        <w:t>14</w:t>
      </w:r>
      <w:r>
        <w:rPr>
          <w:noProof/>
        </w:rPr>
        <w:fldChar w:fldCharType="end"/>
      </w:r>
    </w:p>
    <w:p w14:paraId="51F7E903" w14:textId="2209028A" w:rsidR="00513CAE" w:rsidRDefault="00513CAE">
      <w:pPr>
        <w:pStyle w:val="TOC1"/>
        <w:rPr>
          <w:rFonts w:asciiTheme="minorHAnsi" w:eastAsiaTheme="minorEastAsia" w:hAnsiTheme="minorHAnsi" w:cstheme="minorBidi"/>
          <w:noProof/>
          <w:kern w:val="2"/>
          <w:szCs w:val="22"/>
          <w:lang w:eastAsia="en-GB"/>
          <w14:ligatures w14:val="standardContextual"/>
        </w:rPr>
      </w:pPr>
      <w:r w:rsidRPr="001F3F78">
        <w:rPr>
          <w:rFonts w:cs="Arial"/>
          <w:noProof/>
        </w:rPr>
        <w:t>5</w:t>
      </w:r>
      <w:r w:rsidRPr="001F3F78">
        <w:rPr>
          <w:rFonts w:cs="Arial"/>
          <w:noProof/>
        </w:rPr>
        <w:tab/>
      </w:r>
      <w:r>
        <w:rPr>
          <w:noProof/>
        </w:rPr>
        <w:t>MDA</w:t>
      </w:r>
      <w:r w:rsidRPr="001F3F78">
        <w:rPr>
          <w:rFonts w:cs="Arial"/>
          <w:noProof/>
        </w:rPr>
        <w:t xml:space="preserve"> functionality and service framework</w:t>
      </w:r>
      <w:r>
        <w:rPr>
          <w:noProof/>
        </w:rPr>
        <w:tab/>
      </w:r>
      <w:r>
        <w:rPr>
          <w:noProof/>
        </w:rPr>
        <w:fldChar w:fldCharType="begin" w:fldLock="1"/>
      </w:r>
      <w:r>
        <w:rPr>
          <w:noProof/>
        </w:rPr>
        <w:instrText xml:space="preserve"> PAGEREF _Toc187394471 \h </w:instrText>
      </w:r>
      <w:r>
        <w:rPr>
          <w:noProof/>
        </w:rPr>
      </w:r>
      <w:r>
        <w:rPr>
          <w:noProof/>
        </w:rPr>
        <w:fldChar w:fldCharType="separate"/>
      </w:r>
      <w:r>
        <w:rPr>
          <w:noProof/>
        </w:rPr>
        <w:t>14</w:t>
      </w:r>
      <w:r>
        <w:rPr>
          <w:noProof/>
        </w:rPr>
        <w:fldChar w:fldCharType="end"/>
      </w:r>
    </w:p>
    <w:p w14:paraId="2EB2FDEB" w14:textId="6D5CB1F8"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5.1</w:t>
      </w:r>
      <w:r w:rsidRPr="001F3F78">
        <w:rPr>
          <w:rFonts w:cs="Arial"/>
          <w:noProof/>
        </w:rPr>
        <w:tab/>
      </w:r>
      <w:r>
        <w:rPr>
          <w:noProof/>
        </w:rPr>
        <w:t>General</w:t>
      </w:r>
      <w:r w:rsidRPr="001F3F78">
        <w:rPr>
          <w:rFonts w:cs="Arial"/>
          <w:noProof/>
        </w:rPr>
        <w:t xml:space="preserve"> framework</w:t>
      </w:r>
      <w:r>
        <w:rPr>
          <w:noProof/>
        </w:rPr>
        <w:tab/>
      </w:r>
      <w:r>
        <w:rPr>
          <w:noProof/>
        </w:rPr>
        <w:fldChar w:fldCharType="begin" w:fldLock="1"/>
      </w:r>
      <w:r>
        <w:rPr>
          <w:noProof/>
        </w:rPr>
        <w:instrText xml:space="preserve"> PAGEREF _Toc187394472 \h </w:instrText>
      </w:r>
      <w:r>
        <w:rPr>
          <w:noProof/>
        </w:rPr>
      </w:r>
      <w:r>
        <w:rPr>
          <w:noProof/>
        </w:rPr>
        <w:fldChar w:fldCharType="separate"/>
      </w:r>
      <w:r>
        <w:rPr>
          <w:noProof/>
        </w:rPr>
        <w:t>14</w:t>
      </w:r>
      <w:r>
        <w:rPr>
          <w:noProof/>
        </w:rPr>
        <w:fldChar w:fldCharType="end"/>
      </w:r>
    </w:p>
    <w:p w14:paraId="23C3F471" w14:textId="7F70C868"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5.2</w:t>
      </w:r>
      <w:r w:rsidRPr="001F3F78">
        <w:rPr>
          <w:rFonts w:cs="Arial"/>
          <w:noProof/>
        </w:rPr>
        <w:tab/>
      </w:r>
      <w:r>
        <w:rPr>
          <w:noProof/>
        </w:rPr>
        <w:t>Interaction</w:t>
      </w:r>
      <w:r w:rsidRPr="001F3F78">
        <w:rPr>
          <w:rFonts w:cs="Arial"/>
          <w:noProof/>
        </w:rPr>
        <w:t xml:space="preserve"> with CN and RAN domains</w:t>
      </w:r>
      <w:r>
        <w:rPr>
          <w:noProof/>
        </w:rPr>
        <w:tab/>
      </w:r>
      <w:r>
        <w:rPr>
          <w:noProof/>
        </w:rPr>
        <w:fldChar w:fldCharType="begin" w:fldLock="1"/>
      </w:r>
      <w:r>
        <w:rPr>
          <w:noProof/>
        </w:rPr>
        <w:instrText xml:space="preserve"> PAGEREF _Toc187394473 \h </w:instrText>
      </w:r>
      <w:r>
        <w:rPr>
          <w:noProof/>
        </w:rPr>
      </w:r>
      <w:r>
        <w:rPr>
          <w:noProof/>
        </w:rPr>
        <w:fldChar w:fldCharType="separate"/>
      </w:r>
      <w:r>
        <w:rPr>
          <w:noProof/>
        </w:rPr>
        <w:t>15</w:t>
      </w:r>
      <w:r>
        <w:rPr>
          <w:noProof/>
        </w:rPr>
        <w:fldChar w:fldCharType="end"/>
      </w:r>
    </w:p>
    <w:p w14:paraId="2F856540" w14:textId="1A53BF92"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5.3</w:t>
      </w:r>
      <w:r w:rsidRPr="001F3F78">
        <w:rPr>
          <w:rFonts w:cs="Arial"/>
          <w:noProof/>
        </w:rPr>
        <w:tab/>
      </w:r>
      <w:r>
        <w:rPr>
          <w:noProof/>
        </w:rPr>
        <w:t>Deployment of multiple MDAs</w:t>
      </w:r>
      <w:r>
        <w:rPr>
          <w:noProof/>
        </w:rPr>
        <w:tab/>
      </w:r>
      <w:r>
        <w:rPr>
          <w:noProof/>
        </w:rPr>
        <w:fldChar w:fldCharType="begin" w:fldLock="1"/>
      </w:r>
      <w:r>
        <w:rPr>
          <w:noProof/>
        </w:rPr>
        <w:instrText xml:space="preserve"> PAGEREF _Toc187394474 \h </w:instrText>
      </w:r>
      <w:r>
        <w:rPr>
          <w:noProof/>
        </w:rPr>
      </w:r>
      <w:r>
        <w:rPr>
          <w:noProof/>
        </w:rPr>
        <w:fldChar w:fldCharType="separate"/>
      </w:r>
      <w:r>
        <w:rPr>
          <w:noProof/>
        </w:rPr>
        <w:t>17</w:t>
      </w:r>
      <w:r>
        <w:rPr>
          <w:noProof/>
        </w:rPr>
        <w:fldChar w:fldCharType="end"/>
      </w:r>
    </w:p>
    <w:p w14:paraId="2B8A05B1" w14:textId="1B121655"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5.4</w:t>
      </w:r>
      <w:r w:rsidRPr="001F3F78">
        <w:rPr>
          <w:rFonts w:cs="Arial"/>
          <w:noProof/>
        </w:rPr>
        <w:tab/>
      </w:r>
      <w:r>
        <w:rPr>
          <w:noProof/>
        </w:rPr>
        <w:t>Network Context</w:t>
      </w:r>
      <w:r>
        <w:rPr>
          <w:noProof/>
        </w:rPr>
        <w:tab/>
      </w:r>
      <w:r>
        <w:rPr>
          <w:noProof/>
        </w:rPr>
        <w:fldChar w:fldCharType="begin" w:fldLock="1"/>
      </w:r>
      <w:r>
        <w:rPr>
          <w:noProof/>
        </w:rPr>
        <w:instrText xml:space="preserve"> PAGEREF _Toc187394475 \h </w:instrText>
      </w:r>
      <w:r>
        <w:rPr>
          <w:noProof/>
        </w:rPr>
      </w:r>
      <w:r>
        <w:rPr>
          <w:noProof/>
        </w:rPr>
        <w:fldChar w:fldCharType="separate"/>
      </w:r>
      <w:r>
        <w:rPr>
          <w:noProof/>
        </w:rPr>
        <w:t>18</w:t>
      </w:r>
      <w:r>
        <w:rPr>
          <w:noProof/>
        </w:rPr>
        <w:fldChar w:fldCharType="end"/>
      </w:r>
    </w:p>
    <w:p w14:paraId="69092F0A" w14:textId="7113FE59"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5.5</w:t>
      </w:r>
      <w:r w:rsidRPr="001F3F78">
        <w:rPr>
          <w:rFonts w:cs="Arial"/>
          <w:noProof/>
        </w:rPr>
        <w:tab/>
        <w:t>Historical data handling for MDA</w:t>
      </w:r>
      <w:r>
        <w:rPr>
          <w:noProof/>
        </w:rPr>
        <w:tab/>
      </w:r>
      <w:r>
        <w:rPr>
          <w:noProof/>
        </w:rPr>
        <w:fldChar w:fldCharType="begin" w:fldLock="1"/>
      </w:r>
      <w:r>
        <w:rPr>
          <w:noProof/>
        </w:rPr>
        <w:instrText xml:space="preserve"> PAGEREF _Toc187394476 \h </w:instrText>
      </w:r>
      <w:r>
        <w:rPr>
          <w:noProof/>
        </w:rPr>
      </w:r>
      <w:r>
        <w:rPr>
          <w:noProof/>
        </w:rPr>
        <w:fldChar w:fldCharType="separate"/>
      </w:r>
      <w:r>
        <w:rPr>
          <w:noProof/>
        </w:rPr>
        <w:t>19</w:t>
      </w:r>
      <w:r>
        <w:rPr>
          <w:noProof/>
        </w:rPr>
        <w:fldChar w:fldCharType="end"/>
      </w:r>
    </w:p>
    <w:p w14:paraId="205E8760" w14:textId="51C81554"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5.6</w:t>
      </w:r>
      <w:r w:rsidRPr="001F3F78">
        <w:rPr>
          <w:rFonts w:cs="Arial"/>
          <w:noProof/>
        </w:rPr>
        <w:tab/>
        <w:t>AI/ML support for MDA</w:t>
      </w:r>
      <w:r>
        <w:rPr>
          <w:noProof/>
        </w:rPr>
        <w:tab/>
      </w:r>
      <w:r>
        <w:rPr>
          <w:noProof/>
        </w:rPr>
        <w:fldChar w:fldCharType="begin" w:fldLock="1"/>
      </w:r>
      <w:r>
        <w:rPr>
          <w:noProof/>
        </w:rPr>
        <w:instrText xml:space="preserve"> PAGEREF _Toc187394477 \h </w:instrText>
      </w:r>
      <w:r>
        <w:rPr>
          <w:noProof/>
        </w:rPr>
      </w:r>
      <w:r>
        <w:rPr>
          <w:noProof/>
        </w:rPr>
        <w:fldChar w:fldCharType="separate"/>
      </w:r>
      <w:r>
        <w:rPr>
          <w:noProof/>
        </w:rPr>
        <w:t>19</w:t>
      </w:r>
      <w:r>
        <w:rPr>
          <w:noProof/>
        </w:rPr>
        <w:fldChar w:fldCharType="end"/>
      </w:r>
    </w:p>
    <w:p w14:paraId="657C2133" w14:textId="2A29AB73"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_Toc187394478 \h </w:instrText>
      </w:r>
      <w:r>
        <w:rPr>
          <w:noProof/>
        </w:rPr>
      </w:r>
      <w:r>
        <w:rPr>
          <w:noProof/>
        </w:rPr>
        <w:fldChar w:fldCharType="separate"/>
      </w:r>
      <w:r>
        <w:rPr>
          <w:noProof/>
        </w:rPr>
        <w:t>19</w:t>
      </w:r>
      <w:r>
        <w:rPr>
          <w:noProof/>
        </w:rPr>
        <w:fldChar w:fldCharType="end"/>
      </w:r>
    </w:p>
    <w:p w14:paraId="66128BA0" w14:textId="5511F180"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6.1</w:t>
      </w:r>
      <w:r w:rsidRPr="001F3F78">
        <w:rPr>
          <w:rFonts w:cs="Arial"/>
          <w:noProof/>
        </w:rPr>
        <w:tab/>
        <w:t>MDA role in the management loop</w:t>
      </w:r>
      <w:r>
        <w:rPr>
          <w:noProof/>
        </w:rPr>
        <w:tab/>
      </w:r>
      <w:r>
        <w:rPr>
          <w:noProof/>
        </w:rPr>
        <w:fldChar w:fldCharType="begin" w:fldLock="1"/>
      </w:r>
      <w:r>
        <w:rPr>
          <w:noProof/>
        </w:rPr>
        <w:instrText xml:space="preserve"> PAGEREF _Toc187394479 \h </w:instrText>
      </w:r>
      <w:r>
        <w:rPr>
          <w:noProof/>
        </w:rPr>
      </w:r>
      <w:r>
        <w:rPr>
          <w:noProof/>
        </w:rPr>
        <w:fldChar w:fldCharType="separate"/>
      </w:r>
      <w:r>
        <w:rPr>
          <w:noProof/>
        </w:rPr>
        <w:t>19</w:t>
      </w:r>
      <w:r>
        <w:rPr>
          <w:noProof/>
        </w:rPr>
        <w:fldChar w:fldCharType="end"/>
      </w:r>
    </w:p>
    <w:p w14:paraId="70835AC1" w14:textId="298BA50A"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rFonts w:cs="Arial"/>
          <w:noProof/>
        </w:rPr>
        <w:t>6.2</w:t>
      </w:r>
      <w:r w:rsidRPr="001F3F78">
        <w:rPr>
          <w:rFonts w:cs="Arial"/>
          <w:noProof/>
        </w:rPr>
        <w:tab/>
        <w:t>MDA role in the management loop for service assurance</w:t>
      </w:r>
      <w:r>
        <w:rPr>
          <w:noProof/>
        </w:rPr>
        <w:tab/>
      </w:r>
      <w:r>
        <w:rPr>
          <w:noProof/>
        </w:rPr>
        <w:fldChar w:fldCharType="begin" w:fldLock="1"/>
      </w:r>
      <w:r>
        <w:rPr>
          <w:noProof/>
        </w:rPr>
        <w:instrText xml:space="preserve"> PAGEREF _Toc187394480 \h </w:instrText>
      </w:r>
      <w:r>
        <w:rPr>
          <w:noProof/>
        </w:rPr>
      </w:r>
      <w:r>
        <w:rPr>
          <w:noProof/>
        </w:rPr>
        <w:fldChar w:fldCharType="separate"/>
      </w:r>
      <w:r>
        <w:rPr>
          <w:noProof/>
        </w:rPr>
        <w:t>20</w:t>
      </w:r>
      <w:r>
        <w:rPr>
          <w:noProof/>
        </w:rPr>
        <w:fldChar w:fldCharType="end"/>
      </w:r>
    </w:p>
    <w:p w14:paraId="7A3D91F3" w14:textId="7F46F11D"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_Toc187394481 \h </w:instrText>
      </w:r>
      <w:r>
        <w:rPr>
          <w:noProof/>
        </w:rPr>
      </w:r>
      <w:r>
        <w:rPr>
          <w:noProof/>
        </w:rPr>
        <w:fldChar w:fldCharType="separate"/>
      </w:r>
      <w:r>
        <w:rPr>
          <w:noProof/>
        </w:rPr>
        <w:t>21</w:t>
      </w:r>
      <w:r>
        <w:rPr>
          <w:noProof/>
        </w:rPr>
        <w:fldChar w:fldCharType="end"/>
      </w:r>
    </w:p>
    <w:p w14:paraId="27151097" w14:textId="3D4F50E7"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_Toc187394482 \h </w:instrText>
      </w:r>
      <w:r>
        <w:rPr>
          <w:noProof/>
        </w:rPr>
      </w:r>
      <w:r>
        <w:rPr>
          <w:noProof/>
        </w:rPr>
        <w:fldChar w:fldCharType="separate"/>
      </w:r>
      <w:r>
        <w:rPr>
          <w:noProof/>
        </w:rPr>
        <w:t>23</w:t>
      </w:r>
      <w:r>
        <w:rPr>
          <w:noProof/>
        </w:rPr>
        <w:fldChar w:fldCharType="end"/>
      </w:r>
    </w:p>
    <w:p w14:paraId="6E2A2753" w14:textId="4CAA115B"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_Toc187394483 \h </w:instrText>
      </w:r>
      <w:r>
        <w:rPr>
          <w:noProof/>
        </w:rPr>
      </w:r>
      <w:r>
        <w:rPr>
          <w:noProof/>
        </w:rPr>
        <w:fldChar w:fldCharType="separate"/>
      </w:r>
      <w:r>
        <w:rPr>
          <w:noProof/>
        </w:rPr>
        <w:t>23</w:t>
      </w:r>
      <w:r>
        <w:rPr>
          <w:noProof/>
        </w:rPr>
        <w:fldChar w:fldCharType="end"/>
      </w:r>
    </w:p>
    <w:p w14:paraId="62339D60" w14:textId="175F5B33"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_Toc187394484 \h </w:instrText>
      </w:r>
      <w:r>
        <w:rPr>
          <w:noProof/>
        </w:rPr>
      </w:r>
      <w:r>
        <w:rPr>
          <w:noProof/>
        </w:rPr>
        <w:fldChar w:fldCharType="separate"/>
      </w:r>
      <w:r>
        <w:rPr>
          <w:noProof/>
        </w:rPr>
        <w:t>23</w:t>
      </w:r>
      <w:r>
        <w:rPr>
          <w:noProof/>
        </w:rPr>
        <w:fldChar w:fldCharType="end"/>
      </w:r>
    </w:p>
    <w:p w14:paraId="71296063" w14:textId="537F124C"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_Toc187394485 \h </w:instrText>
      </w:r>
      <w:r>
        <w:rPr>
          <w:noProof/>
        </w:rPr>
      </w:r>
      <w:r>
        <w:rPr>
          <w:noProof/>
        </w:rPr>
        <w:fldChar w:fldCharType="separate"/>
      </w:r>
      <w:r>
        <w:rPr>
          <w:noProof/>
        </w:rPr>
        <w:t>23</w:t>
      </w:r>
      <w:r>
        <w:rPr>
          <w:noProof/>
        </w:rPr>
        <w:fldChar w:fldCharType="end"/>
      </w:r>
    </w:p>
    <w:p w14:paraId="5B63A11C" w14:textId="4A8E2340"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_Toc187394486 \h </w:instrText>
      </w:r>
      <w:r>
        <w:rPr>
          <w:noProof/>
        </w:rPr>
      </w:r>
      <w:r>
        <w:rPr>
          <w:noProof/>
        </w:rPr>
        <w:fldChar w:fldCharType="separate"/>
      </w:r>
      <w:r>
        <w:rPr>
          <w:noProof/>
        </w:rPr>
        <w:t>23</w:t>
      </w:r>
      <w:r>
        <w:rPr>
          <w:noProof/>
        </w:rPr>
        <w:fldChar w:fldCharType="end"/>
      </w:r>
    </w:p>
    <w:p w14:paraId="1828A5C9" w14:textId="4AAA8B4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_Toc187394487 \h </w:instrText>
      </w:r>
      <w:r>
        <w:rPr>
          <w:noProof/>
        </w:rPr>
      </w:r>
      <w:r>
        <w:rPr>
          <w:noProof/>
        </w:rPr>
        <w:fldChar w:fldCharType="separate"/>
      </w:r>
      <w:r>
        <w:rPr>
          <w:noProof/>
        </w:rPr>
        <w:t>23</w:t>
      </w:r>
      <w:r>
        <w:rPr>
          <w:noProof/>
        </w:rPr>
        <w:fldChar w:fldCharType="end"/>
      </w:r>
    </w:p>
    <w:p w14:paraId="6A6CD819" w14:textId="136713B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_Toc187394488 \h </w:instrText>
      </w:r>
      <w:r>
        <w:rPr>
          <w:noProof/>
        </w:rPr>
      </w:r>
      <w:r>
        <w:rPr>
          <w:noProof/>
        </w:rPr>
        <w:fldChar w:fldCharType="separate"/>
      </w:r>
      <w:r>
        <w:rPr>
          <w:noProof/>
        </w:rPr>
        <w:t>24</w:t>
      </w:r>
      <w:r>
        <w:rPr>
          <w:noProof/>
        </w:rPr>
        <w:fldChar w:fldCharType="end"/>
      </w:r>
    </w:p>
    <w:p w14:paraId="6CAB2D3E" w14:textId="717BDFB4"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_Toc187394489 \h </w:instrText>
      </w:r>
      <w:r>
        <w:rPr>
          <w:noProof/>
        </w:rPr>
      </w:r>
      <w:r>
        <w:rPr>
          <w:noProof/>
        </w:rPr>
        <w:fldChar w:fldCharType="separate"/>
      </w:r>
      <w:r>
        <w:rPr>
          <w:noProof/>
        </w:rPr>
        <w:t>24</w:t>
      </w:r>
      <w:r>
        <w:rPr>
          <w:noProof/>
        </w:rPr>
        <w:fldChar w:fldCharType="end"/>
      </w:r>
    </w:p>
    <w:p w14:paraId="7DF38E85" w14:textId="2D388D2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_Toc187394490 \h </w:instrText>
      </w:r>
      <w:r>
        <w:rPr>
          <w:noProof/>
        </w:rPr>
      </w:r>
      <w:r>
        <w:rPr>
          <w:noProof/>
        </w:rPr>
        <w:fldChar w:fldCharType="separate"/>
      </w:r>
      <w:r>
        <w:rPr>
          <w:noProof/>
        </w:rPr>
        <w:t>24</w:t>
      </w:r>
      <w:r>
        <w:rPr>
          <w:noProof/>
        </w:rPr>
        <w:fldChar w:fldCharType="end"/>
      </w:r>
    </w:p>
    <w:p w14:paraId="03AF6CD8" w14:textId="314F97A4"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sidRPr="001F3F78">
        <w:rPr>
          <w:rFonts w:eastAsia="DengXian"/>
          <w:noProof/>
        </w:rPr>
        <w:t>7.2.1.</w:t>
      </w:r>
      <w:r w:rsidRPr="001F3F78">
        <w:rPr>
          <w:rFonts w:eastAsia="DengXian"/>
          <w:noProof/>
          <w:lang w:eastAsia="zh-CN"/>
        </w:rPr>
        <w:t>2</w:t>
      </w:r>
      <w:r w:rsidRPr="001F3F78">
        <w:rPr>
          <w:rFonts w:eastAsia="DengXian"/>
          <w:noProof/>
        </w:rPr>
        <w:t>.1</w:t>
      </w:r>
      <w:r w:rsidRPr="001F3F78">
        <w:rPr>
          <w:rFonts w:eastAsia="DengXian"/>
          <w:noProof/>
        </w:rPr>
        <w:tab/>
        <w:t>Description</w:t>
      </w:r>
      <w:r>
        <w:rPr>
          <w:noProof/>
        </w:rPr>
        <w:tab/>
      </w:r>
      <w:r>
        <w:rPr>
          <w:noProof/>
        </w:rPr>
        <w:fldChar w:fldCharType="begin" w:fldLock="1"/>
      </w:r>
      <w:r>
        <w:rPr>
          <w:noProof/>
        </w:rPr>
        <w:instrText xml:space="preserve"> PAGEREF _Toc187394491 \h </w:instrText>
      </w:r>
      <w:r>
        <w:rPr>
          <w:noProof/>
        </w:rPr>
      </w:r>
      <w:r>
        <w:rPr>
          <w:noProof/>
        </w:rPr>
        <w:fldChar w:fldCharType="separate"/>
      </w:r>
      <w:r>
        <w:rPr>
          <w:noProof/>
        </w:rPr>
        <w:t>24</w:t>
      </w:r>
      <w:r>
        <w:rPr>
          <w:noProof/>
        </w:rPr>
        <w:fldChar w:fldCharType="end"/>
      </w:r>
    </w:p>
    <w:p w14:paraId="7BEF5CED" w14:textId="4B10B83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sidRPr="001F3F78">
        <w:rPr>
          <w:rFonts w:eastAsia="DengXian"/>
          <w:noProof/>
        </w:rPr>
        <w:t>7.2.1.</w:t>
      </w:r>
      <w:r w:rsidRPr="001F3F78">
        <w:rPr>
          <w:rFonts w:eastAsia="DengXian"/>
          <w:noProof/>
          <w:lang w:eastAsia="zh-CN"/>
        </w:rPr>
        <w:t>2</w:t>
      </w:r>
      <w:r w:rsidRPr="001F3F78">
        <w:rPr>
          <w:rFonts w:eastAsia="DengXian"/>
          <w:noProof/>
        </w:rPr>
        <w:t>.2</w:t>
      </w:r>
      <w:r w:rsidRPr="001F3F78">
        <w:rPr>
          <w:rFonts w:eastAsia="DengXian"/>
          <w:noProof/>
        </w:rPr>
        <w:tab/>
        <w:t>Use case</w:t>
      </w:r>
      <w:r>
        <w:rPr>
          <w:noProof/>
        </w:rPr>
        <w:tab/>
      </w:r>
      <w:r>
        <w:rPr>
          <w:noProof/>
        </w:rPr>
        <w:fldChar w:fldCharType="begin" w:fldLock="1"/>
      </w:r>
      <w:r>
        <w:rPr>
          <w:noProof/>
        </w:rPr>
        <w:instrText xml:space="preserve"> PAGEREF _Toc187394492 \h </w:instrText>
      </w:r>
      <w:r>
        <w:rPr>
          <w:noProof/>
        </w:rPr>
      </w:r>
      <w:r>
        <w:rPr>
          <w:noProof/>
        </w:rPr>
        <w:fldChar w:fldCharType="separate"/>
      </w:r>
      <w:r>
        <w:rPr>
          <w:noProof/>
        </w:rPr>
        <w:t>25</w:t>
      </w:r>
      <w:r>
        <w:rPr>
          <w:noProof/>
        </w:rPr>
        <w:fldChar w:fldCharType="end"/>
      </w:r>
    </w:p>
    <w:p w14:paraId="28CCF4B9" w14:textId="4B47979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sidRPr="001F3F78">
        <w:rPr>
          <w:rFonts w:eastAsia="DengXian"/>
          <w:noProof/>
        </w:rPr>
        <w:t>7.2.1.</w:t>
      </w:r>
      <w:r w:rsidRPr="001F3F78">
        <w:rPr>
          <w:rFonts w:eastAsia="DengXian"/>
          <w:noProof/>
          <w:lang w:eastAsia="zh-CN"/>
        </w:rPr>
        <w:t>2</w:t>
      </w:r>
      <w:r w:rsidRPr="001F3F78">
        <w:rPr>
          <w:rFonts w:eastAsia="DengXian"/>
          <w:noProof/>
        </w:rPr>
        <w:t>.3</w:t>
      </w:r>
      <w:r w:rsidRPr="001F3F78">
        <w:rPr>
          <w:rFonts w:eastAsia="DengXian"/>
          <w:noProof/>
        </w:rPr>
        <w:tab/>
        <w:t>Requirements</w:t>
      </w:r>
      <w:r>
        <w:rPr>
          <w:noProof/>
        </w:rPr>
        <w:tab/>
      </w:r>
      <w:r>
        <w:rPr>
          <w:noProof/>
        </w:rPr>
        <w:fldChar w:fldCharType="begin" w:fldLock="1"/>
      </w:r>
      <w:r>
        <w:rPr>
          <w:noProof/>
        </w:rPr>
        <w:instrText xml:space="preserve"> PAGEREF _Toc187394493 \h </w:instrText>
      </w:r>
      <w:r>
        <w:rPr>
          <w:noProof/>
        </w:rPr>
      </w:r>
      <w:r>
        <w:rPr>
          <w:noProof/>
        </w:rPr>
        <w:fldChar w:fldCharType="separate"/>
      </w:r>
      <w:r>
        <w:rPr>
          <w:noProof/>
        </w:rPr>
        <w:t>25</w:t>
      </w:r>
      <w:r>
        <w:rPr>
          <w:noProof/>
        </w:rPr>
        <w:fldChar w:fldCharType="end"/>
      </w:r>
    </w:p>
    <w:p w14:paraId="59D5242A" w14:textId="372A427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_Toc187394494 \h </w:instrText>
      </w:r>
      <w:r>
        <w:rPr>
          <w:noProof/>
        </w:rPr>
      </w:r>
      <w:r>
        <w:rPr>
          <w:noProof/>
        </w:rPr>
        <w:fldChar w:fldCharType="separate"/>
      </w:r>
      <w:r>
        <w:rPr>
          <w:noProof/>
        </w:rPr>
        <w:t>25</w:t>
      </w:r>
      <w:r>
        <w:rPr>
          <w:noProof/>
        </w:rPr>
        <w:fldChar w:fldCharType="end"/>
      </w:r>
    </w:p>
    <w:p w14:paraId="60D9399F" w14:textId="32389249"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_Toc187394495 \h </w:instrText>
      </w:r>
      <w:r>
        <w:rPr>
          <w:noProof/>
        </w:rPr>
      </w:r>
      <w:r>
        <w:rPr>
          <w:noProof/>
        </w:rPr>
        <w:fldChar w:fldCharType="separate"/>
      </w:r>
      <w:r>
        <w:rPr>
          <w:noProof/>
        </w:rPr>
        <w:t>25</w:t>
      </w:r>
      <w:r>
        <w:rPr>
          <w:noProof/>
        </w:rPr>
        <w:fldChar w:fldCharType="end"/>
      </w:r>
    </w:p>
    <w:p w14:paraId="088464DA" w14:textId="230A2CF8"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_Toc187394496 \h </w:instrText>
      </w:r>
      <w:r>
        <w:rPr>
          <w:noProof/>
        </w:rPr>
      </w:r>
      <w:r>
        <w:rPr>
          <w:noProof/>
        </w:rPr>
        <w:fldChar w:fldCharType="separate"/>
      </w:r>
      <w:r>
        <w:rPr>
          <w:noProof/>
        </w:rPr>
        <w:t>25</w:t>
      </w:r>
      <w:r>
        <w:rPr>
          <w:noProof/>
        </w:rPr>
        <w:fldChar w:fldCharType="end"/>
      </w:r>
    </w:p>
    <w:p w14:paraId="5A1DBBBC" w14:textId="3AE1ACC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_Toc187394497 \h </w:instrText>
      </w:r>
      <w:r>
        <w:rPr>
          <w:noProof/>
        </w:rPr>
      </w:r>
      <w:r>
        <w:rPr>
          <w:noProof/>
        </w:rPr>
        <w:fldChar w:fldCharType="separate"/>
      </w:r>
      <w:r>
        <w:rPr>
          <w:noProof/>
        </w:rPr>
        <w:t>26</w:t>
      </w:r>
      <w:r>
        <w:rPr>
          <w:noProof/>
        </w:rPr>
        <w:fldChar w:fldCharType="end"/>
      </w:r>
    </w:p>
    <w:p w14:paraId="41B81282" w14:textId="4CDEAFCC"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_Toc187394498 \h </w:instrText>
      </w:r>
      <w:r>
        <w:rPr>
          <w:noProof/>
        </w:rPr>
      </w:r>
      <w:r>
        <w:rPr>
          <w:noProof/>
        </w:rPr>
        <w:fldChar w:fldCharType="separate"/>
      </w:r>
      <w:r>
        <w:rPr>
          <w:noProof/>
        </w:rPr>
        <w:t>26</w:t>
      </w:r>
      <w:r>
        <w:rPr>
          <w:noProof/>
        </w:rPr>
        <w:fldChar w:fldCharType="end"/>
      </w:r>
    </w:p>
    <w:p w14:paraId="4DAADEB1" w14:textId="2F7AAC59"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_Toc187394499 \h </w:instrText>
      </w:r>
      <w:r>
        <w:rPr>
          <w:noProof/>
        </w:rPr>
      </w:r>
      <w:r>
        <w:rPr>
          <w:noProof/>
        </w:rPr>
        <w:fldChar w:fldCharType="separate"/>
      </w:r>
      <w:r>
        <w:rPr>
          <w:noProof/>
        </w:rPr>
        <w:t>26</w:t>
      </w:r>
      <w:r>
        <w:rPr>
          <w:noProof/>
        </w:rPr>
        <w:fldChar w:fldCharType="end"/>
      </w:r>
    </w:p>
    <w:p w14:paraId="2F2E017F" w14:textId="6D0764CF"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_Toc187394500 \h </w:instrText>
      </w:r>
      <w:r>
        <w:rPr>
          <w:noProof/>
        </w:rPr>
      </w:r>
      <w:r>
        <w:rPr>
          <w:noProof/>
        </w:rPr>
        <w:fldChar w:fldCharType="separate"/>
      </w:r>
      <w:r>
        <w:rPr>
          <w:noProof/>
        </w:rPr>
        <w:t>26</w:t>
      </w:r>
      <w:r>
        <w:rPr>
          <w:noProof/>
        </w:rPr>
        <w:fldChar w:fldCharType="end"/>
      </w:r>
    </w:p>
    <w:p w14:paraId="12FC2CC5" w14:textId="03AE07F1"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_Toc187394501 \h </w:instrText>
      </w:r>
      <w:r>
        <w:rPr>
          <w:noProof/>
        </w:rPr>
      </w:r>
      <w:r>
        <w:rPr>
          <w:noProof/>
        </w:rPr>
        <w:fldChar w:fldCharType="separate"/>
      </w:r>
      <w:r>
        <w:rPr>
          <w:noProof/>
        </w:rPr>
        <w:t>26</w:t>
      </w:r>
      <w:r>
        <w:rPr>
          <w:noProof/>
        </w:rPr>
        <w:fldChar w:fldCharType="end"/>
      </w:r>
    </w:p>
    <w:p w14:paraId="6F4E4DEA" w14:textId="0E1C9EA6"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_Toc187394502 \h </w:instrText>
      </w:r>
      <w:r>
        <w:rPr>
          <w:noProof/>
        </w:rPr>
      </w:r>
      <w:r>
        <w:rPr>
          <w:noProof/>
        </w:rPr>
        <w:fldChar w:fldCharType="separate"/>
      </w:r>
      <w:r>
        <w:rPr>
          <w:noProof/>
        </w:rPr>
        <w:t>27</w:t>
      </w:r>
      <w:r>
        <w:rPr>
          <w:noProof/>
        </w:rPr>
        <w:fldChar w:fldCharType="end"/>
      </w:r>
    </w:p>
    <w:p w14:paraId="2A100DBC" w14:textId="7262005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_Toc187394503 \h </w:instrText>
      </w:r>
      <w:r>
        <w:rPr>
          <w:noProof/>
        </w:rPr>
      </w:r>
      <w:r>
        <w:rPr>
          <w:noProof/>
        </w:rPr>
        <w:fldChar w:fldCharType="separate"/>
      </w:r>
      <w:r>
        <w:rPr>
          <w:noProof/>
        </w:rPr>
        <w:t>27</w:t>
      </w:r>
      <w:r>
        <w:rPr>
          <w:noProof/>
        </w:rPr>
        <w:fldChar w:fldCharType="end"/>
      </w:r>
    </w:p>
    <w:p w14:paraId="44EBA55C" w14:textId="63A308F8"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_Toc187394504 \h </w:instrText>
      </w:r>
      <w:r>
        <w:rPr>
          <w:noProof/>
        </w:rPr>
      </w:r>
      <w:r>
        <w:rPr>
          <w:noProof/>
        </w:rPr>
        <w:fldChar w:fldCharType="separate"/>
      </w:r>
      <w:r>
        <w:rPr>
          <w:noProof/>
        </w:rPr>
        <w:t>27</w:t>
      </w:r>
      <w:r>
        <w:rPr>
          <w:noProof/>
        </w:rPr>
        <w:fldChar w:fldCharType="end"/>
      </w:r>
    </w:p>
    <w:p w14:paraId="1F339FE1" w14:textId="55FB192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_Toc187394505 \h </w:instrText>
      </w:r>
      <w:r>
        <w:rPr>
          <w:noProof/>
        </w:rPr>
      </w:r>
      <w:r>
        <w:rPr>
          <w:noProof/>
        </w:rPr>
        <w:fldChar w:fldCharType="separate"/>
      </w:r>
      <w:r>
        <w:rPr>
          <w:noProof/>
        </w:rPr>
        <w:t>27</w:t>
      </w:r>
      <w:r>
        <w:rPr>
          <w:noProof/>
        </w:rPr>
        <w:fldChar w:fldCharType="end"/>
      </w:r>
    </w:p>
    <w:p w14:paraId="1A892BF8" w14:textId="41FC8CAA"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_Toc187394506 \h </w:instrText>
      </w:r>
      <w:r>
        <w:rPr>
          <w:noProof/>
        </w:rPr>
      </w:r>
      <w:r>
        <w:rPr>
          <w:noProof/>
        </w:rPr>
        <w:fldChar w:fldCharType="separate"/>
      </w:r>
      <w:r>
        <w:rPr>
          <w:noProof/>
        </w:rPr>
        <w:t>27</w:t>
      </w:r>
      <w:r>
        <w:rPr>
          <w:noProof/>
        </w:rPr>
        <w:fldChar w:fldCharType="end"/>
      </w:r>
    </w:p>
    <w:p w14:paraId="1B688989" w14:textId="1D435D9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_Toc187394507 \h </w:instrText>
      </w:r>
      <w:r>
        <w:rPr>
          <w:noProof/>
        </w:rPr>
      </w:r>
      <w:r>
        <w:rPr>
          <w:noProof/>
        </w:rPr>
        <w:fldChar w:fldCharType="separate"/>
      </w:r>
      <w:r>
        <w:rPr>
          <w:noProof/>
        </w:rPr>
        <w:t>28</w:t>
      </w:r>
      <w:r>
        <w:rPr>
          <w:noProof/>
        </w:rPr>
        <w:fldChar w:fldCharType="end"/>
      </w:r>
    </w:p>
    <w:p w14:paraId="14710857" w14:textId="7691DF6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_Toc187394508 \h </w:instrText>
      </w:r>
      <w:r>
        <w:rPr>
          <w:noProof/>
        </w:rPr>
      </w:r>
      <w:r>
        <w:rPr>
          <w:noProof/>
        </w:rPr>
        <w:fldChar w:fldCharType="separate"/>
      </w:r>
      <w:r>
        <w:rPr>
          <w:noProof/>
        </w:rPr>
        <w:t>28</w:t>
      </w:r>
      <w:r>
        <w:rPr>
          <w:noProof/>
        </w:rPr>
        <w:fldChar w:fldCharType="end"/>
      </w:r>
    </w:p>
    <w:p w14:paraId="4F59B497" w14:textId="7E276A83"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_Toc187394509 \h </w:instrText>
      </w:r>
      <w:r>
        <w:rPr>
          <w:noProof/>
        </w:rPr>
      </w:r>
      <w:r>
        <w:rPr>
          <w:noProof/>
        </w:rPr>
        <w:fldChar w:fldCharType="separate"/>
      </w:r>
      <w:r>
        <w:rPr>
          <w:noProof/>
        </w:rPr>
        <w:t>28</w:t>
      </w:r>
      <w:r>
        <w:rPr>
          <w:noProof/>
        </w:rPr>
        <w:fldChar w:fldCharType="end"/>
      </w:r>
    </w:p>
    <w:p w14:paraId="3F71ED88" w14:textId="65671DF9"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_Toc187394510 \h </w:instrText>
      </w:r>
      <w:r>
        <w:rPr>
          <w:noProof/>
        </w:rPr>
      </w:r>
      <w:r>
        <w:rPr>
          <w:noProof/>
        </w:rPr>
        <w:fldChar w:fldCharType="separate"/>
      </w:r>
      <w:r>
        <w:rPr>
          <w:noProof/>
        </w:rPr>
        <w:t>28</w:t>
      </w:r>
      <w:r>
        <w:rPr>
          <w:noProof/>
        </w:rPr>
        <w:fldChar w:fldCharType="end"/>
      </w:r>
    </w:p>
    <w:p w14:paraId="10B24ABC" w14:textId="2424F1C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_Toc187394511 \h </w:instrText>
      </w:r>
      <w:r>
        <w:rPr>
          <w:noProof/>
        </w:rPr>
      </w:r>
      <w:r>
        <w:rPr>
          <w:noProof/>
        </w:rPr>
        <w:fldChar w:fldCharType="separate"/>
      </w:r>
      <w:r>
        <w:rPr>
          <w:noProof/>
        </w:rPr>
        <w:t>28</w:t>
      </w:r>
      <w:r>
        <w:rPr>
          <w:noProof/>
        </w:rPr>
        <w:fldChar w:fldCharType="end"/>
      </w:r>
    </w:p>
    <w:p w14:paraId="22E9B6FC" w14:textId="51AF585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_Toc187394512 \h </w:instrText>
      </w:r>
      <w:r>
        <w:rPr>
          <w:noProof/>
        </w:rPr>
      </w:r>
      <w:r>
        <w:rPr>
          <w:noProof/>
        </w:rPr>
        <w:fldChar w:fldCharType="separate"/>
      </w:r>
      <w:r>
        <w:rPr>
          <w:noProof/>
        </w:rPr>
        <w:t>28</w:t>
      </w:r>
      <w:r>
        <w:rPr>
          <w:noProof/>
        </w:rPr>
        <w:fldChar w:fldCharType="end"/>
      </w:r>
    </w:p>
    <w:p w14:paraId="7B1DAD39" w14:textId="52CE4BC1"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_Toc187394513 \h </w:instrText>
      </w:r>
      <w:r>
        <w:rPr>
          <w:noProof/>
        </w:rPr>
      </w:r>
      <w:r>
        <w:rPr>
          <w:noProof/>
        </w:rPr>
        <w:fldChar w:fldCharType="separate"/>
      </w:r>
      <w:r>
        <w:rPr>
          <w:noProof/>
        </w:rPr>
        <w:t>28</w:t>
      </w:r>
      <w:r>
        <w:rPr>
          <w:noProof/>
        </w:rPr>
        <w:fldChar w:fldCharType="end"/>
      </w:r>
    </w:p>
    <w:p w14:paraId="3C8B4F14" w14:textId="7A09535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_Toc187394514 \h </w:instrText>
      </w:r>
      <w:r>
        <w:rPr>
          <w:noProof/>
        </w:rPr>
      </w:r>
      <w:r>
        <w:rPr>
          <w:noProof/>
        </w:rPr>
        <w:fldChar w:fldCharType="separate"/>
      </w:r>
      <w:r>
        <w:rPr>
          <w:noProof/>
        </w:rPr>
        <w:t>29</w:t>
      </w:r>
      <w:r>
        <w:rPr>
          <w:noProof/>
        </w:rPr>
        <w:fldChar w:fldCharType="end"/>
      </w:r>
    </w:p>
    <w:p w14:paraId="47659758" w14:textId="524A796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_Toc187394515 \h </w:instrText>
      </w:r>
      <w:r>
        <w:rPr>
          <w:noProof/>
        </w:rPr>
      </w:r>
      <w:r>
        <w:rPr>
          <w:noProof/>
        </w:rPr>
        <w:fldChar w:fldCharType="separate"/>
      </w:r>
      <w:r>
        <w:rPr>
          <w:noProof/>
        </w:rPr>
        <w:t>29</w:t>
      </w:r>
      <w:r>
        <w:rPr>
          <w:noProof/>
        </w:rPr>
        <w:fldChar w:fldCharType="end"/>
      </w:r>
    </w:p>
    <w:p w14:paraId="1F6BE615" w14:textId="6219C7A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_Toc187394516 \h </w:instrText>
      </w:r>
      <w:r>
        <w:rPr>
          <w:noProof/>
        </w:rPr>
      </w:r>
      <w:r>
        <w:rPr>
          <w:noProof/>
        </w:rPr>
        <w:fldChar w:fldCharType="separate"/>
      </w:r>
      <w:r>
        <w:rPr>
          <w:noProof/>
        </w:rPr>
        <w:t>29</w:t>
      </w:r>
      <w:r>
        <w:rPr>
          <w:noProof/>
        </w:rPr>
        <w:fldChar w:fldCharType="end"/>
      </w:r>
    </w:p>
    <w:p w14:paraId="096688AD" w14:textId="61BAC630"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_Toc187394517 \h </w:instrText>
      </w:r>
      <w:r>
        <w:rPr>
          <w:noProof/>
        </w:rPr>
      </w:r>
      <w:r>
        <w:rPr>
          <w:noProof/>
        </w:rPr>
        <w:fldChar w:fldCharType="separate"/>
      </w:r>
      <w:r>
        <w:rPr>
          <w:noProof/>
        </w:rPr>
        <w:t>29</w:t>
      </w:r>
      <w:r>
        <w:rPr>
          <w:noProof/>
        </w:rPr>
        <w:fldChar w:fldCharType="end"/>
      </w:r>
    </w:p>
    <w:p w14:paraId="3D960E8B" w14:textId="7FC2B2E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_Toc187394518 \h </w:instrText>
      </w:r>
      <w:r>
        <w:rPr>
          <w:noProof/>
        </w:rPr>
      </w:r>
      <w:r>
        <w:rPr>
          <w:noProof/>
        </w:rPr>
        <w:fldChar w:fldCharType="separate"/>
      </w:r>
      <w:r>
        <w:rPr>
          <w:noProof/>
        </w:rPr>
        <w:t>29</w:t>
      </w:r>
      <w:r>
        <w:rPr>
          <w:noProof/>
        </w:rPr>
        <w:fldChar w:fldCharType="end"/>
      </w:r>
    </w:p>
    <w:p w14:paraId="40B8BF17" w14:textId="534DF665"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_Toc187394519 \h </w:instrText>
      </w:r>
      <w:r>
        <w:rPr>
          <w:noProof/>
        </w:rPr>
      </w:r>
      <w:r>
        <w:rPr>
          <w:noProof/>
        </w:rPr>
        <w:fldChar w:fldCharType="separate"/>
      </w:r>
      <w:r>
        <w:rPr>
          <w:noProof/>
        </w:rPr>
        <w:t>30</w:t>
      </w:r>
      <w:r>
        <w:rPr>
          <w:noProof/>
        </w:rPr>
        <w:fldChar w:fldCharType="end"/>
      </w:r>
    </w:p>
    <w:p w14:paraId="0A87B1F8" w14:textId="7EF2DC56"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_Toc187394520 \h </w:instrText>
      </w:r>
      <w:r>
        <w:rPr>
          <w:noProof/>
        </w:rPr>
      </w:r>
      <w:r>
        <w:rPr>
          <w:noProof/>
        </w:rPr>
        <w:fldChar w:fldCharType="separate"/>
      </w:r>
      <w:r>
        <w:rPr>
          <w:noProof/>
        </w:rPr>
        <w:t>30</w:t>
      </w:r>
      <w:r>
        <w:rPr>
          <w:noProof/>
        </w:rPr>
        <w:fldChar w:fldCharType="end"/>
      </w:r>
    </w:p>
    <w:p w14:paraId="12C33E0E" w14:textId="40540F3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_Toc187394521 \h </w:instrText>
      </w:r>
      <w:r>
        <w:rPr>
          <w:noProof/>
        </w:rPr>
      </w:r>
      <w:r>
        <w:rPr>
          <w:noProof/>
        </w:rPr>
        <w:fldChar w:fldCharType="separate"/>
      </w:r>
      <w:r>
        <w:rPr>
          <w:noProof/>
        </w:rPr>
        <w:t>30</w:t>
      </w:r>
      <w:r>
        <w:rPr>
          <w:noProof/>
        </w:rPr>
        <w:fldChar w:fldCharType="end"/>
      </w:r>
    </w:p>
    <w:p w14:paraId="67305316" w14:textId="527507D8"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_Toc187394522 \h </w:instrText>
      </w:r>
      <w:r>
        <w:rPr>
          <w:noProof/>
        </w:rPr>
      </w:r>
      <w:r>
        <w:rPr>
          <w:noProof/>
        </w:rPr>
        <w:fldChar w:fldCharType="separate"/>
      </w:r>
      <w:r>
        <w:rPr>
          <w:noProof/>
        </w:rPr>
        <w:t>30</w:t>
      </w:r>
      <w:r>
        <w:rPr>
          <w:noProof/>
        </w:rPr>
        <w:fldChar w:fldCharType="end"/>
      </w:r>
    </w:p>
    <w:p w14:paraId="43F04F14" w14:textId="2ED1E66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_Toc187394523 \h </w:instrText>
      </w:r>
      <w:r>
        <w:rPr>
          <w:noProof/>
        </w:rPr>
      </w:r>
      <w:r>
        <w:rPr>
          <w:noProof/>
        </w:rPr>
        <w:fldChar w:fldCharType="separate"/>
      </w:r>
      <w:r>
        <w:rPr>
          <w:noProof/>
        </w:rPr>
        <w:t>30</w:t>
      </w:r>
      <w:r>
        <w:rPr>
          <w:noProof/>
        </w:rPr>
        <w:fldChar w:fldCharType="end"/>
      </w:r>
    </w:p>
    <w:p w14:paraId="7516952B" w14:textId="795C3F88"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_Toc187394524 \h </w:instrText>
      </w:r>
      <w:r>
        <w:rPr>
          <w:noProof/>
        </w:rPr>
      </w:r>
      <w:r>
        <w:rPr>
          <w:noProof/>
        </w:rPr>
        <w:fldChar w:fldCharType="separate"/>
      </w:r>
      <w:r>
        <w:rPr>
          <w:noProof/>
        </w:rPr>
        <w:t>30</w:t>
      </w:r>
      <w:r>
        <w:rPr>
          <w:noProof/>
        </w:rPr>
        <w:fldChar w:fldCharType="end"/>
      </w:r>
    </w:p>
    <w:p w14:paraId="7E6589D4" w14:textId="0A3B236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_Toc187394525 \h </w:instrText>
      </w:r>
      <w:r>
        <w:rPr>
          <w:noProof/>
        </w:rPr>
      </w:r>
      <w:r>
        <w:rPr>
          <w:noProof/>
        </w:rPr>
        <w:fldChar w:fldCharType="separate"/>
      </w:r>
      <w:r>
        <w:rPr>
          <w:noProof/>
        </w:rPr>
        <w:t>30</w:t>
      </w:r>
      <w:r>
        <w:rPr>
          <w:noProof/>
        </w:rPr>
        <w:fldChar w:fldCharType="end"/>
      </w:r>
    </w:p>
    <w:p w14:paraId="186589EC" w14:textId="0CF11AB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_Toc187394526 \h </w:instrText>
      </w:r>
      <w:r>
        <w:rPr>
          <w:noProof/>
        </w:rPr>
      </w:r>
      <w:r>
        <w:rPr>
          <w:noProof/>
        </w:rPr>
        <w:fldChar w:fldCharType="separate"/>
      </w:r>
      <w:r>
        <w:rPr>
          <w:noProof/>
        </w:rPr>
        <w:t>30</w:t>
      </w:r>
      <w:r>
        <w:rPr>
          <w:noProof/>
        </w:rPr>
        <w:fldChar w:fldCharType="end"/>
      </w:r>
    </w:p>
    <w:p w14:paraId="0A68D89D" w14:textId="0A5429A0"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_Toc187394527 \h </w:instrText>
      </w:r>
      <w:r>
        <w:rPr>
          <w:noProof/>
        </w:rPr>
      </w:r>
      <w:r>
        <w:rPr>
          <w:noProof/>
        </w:rPr>
        <w:fldChar w:fldCharType="separate"/>
      </w:r>
      <w:r>
        <w:rPr>
          <w:noProof/>
        </w:rPr>
        <w:t>31</w:t>
      </w:r>
      <w:r>
        <w:rPr>
          <w:noProof/>
        </w:rPr>
        <w:fldChar w:fldCharType="end"/>
      </w:r>
    </w:p>
    <w:p w14:paraId="734AA326" w14:textId="7A2D392A"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_Toc187394528 \h </w:instrText>
      </w:r>
      <w:r>
        <w:rPr>
          <w:noProof/>
        </w:rPr>
      </w:r>
      <w:r>
        <w:rPr>
          <w:noProof/>
        </w:rPr>
        <w:fldChar w:fldCharType="separate"/>
      </w:r>
      <w:r>
        <w:rPr>
          <w:noProof/>
        </w:rPr>
        <w:t>31</w:t>
      </w:r>
      <w:r>
        <w:rPr>
          <w:noProof/>
        </w:rPr>
        <w:fldChar w:fldCharType="end"/>
      </w:r>
    </w:p>
    <w:p w14:paraId="1161D7C7" w14:textId="33B97F5B"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_Toc187394529 \h </w:instrText>
      </w:r>
      <w:r>
        <w:rPr>
          <w:noProof/>
        </w:rPr>
      </w:r>
      <w:r>
        <w:rPr>
          <w:noProof/>
        </w:rPr>
        <w:fldChar w:fldCharType="separate"/>
      </w:r>
      <w:r>
        <w:rPr>
          <w:noProof/>
        </w:rPr>
        <w:t>32</w:t>
      </w:r>
      <w:r>
        <w:rPr>
          <w:noProof/>
        </w:rPr>
        <w:fldChar w:fldCharType="end"/>
      </w:r>
    </w:p>
    <w:p w14:paraId="719FA137" w14:textId="70B8588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_Toc187394530 \h </w:instrText>
      </w:r>
      <w:r>
        <w:rPr>
          <w:noProof/>
        </w:rPr>
      </w:r>
      <w:r>
        <w:rPr>
          <w:noProof/>
        </w:rPr>
        <w:fldChar w:fldCharType="separate"/>
      </w:r>
      <w:r>
        <w:rPr>
          <w:noProof/>
        </w:rPr>
        <w:t>32</w:t>
      </w:r>
      <w:r>
        <w:rPr>
          <w:noProof/>
        </w:rPr>
        <w:fldChar w:fldCharType="end"/>
      </w:r>
    </w:p>
    <w:p w14:paraId="13F8B677" w14:textId="5190D9A6"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_Toc187394531 \h </w:instrText>
      </w:r>
      <w:r>
        <w:rPr>
          <w:noProof/>
        </w:rPr>
      </w:r>
      <w:r>
        <w:rPr>
          <w:noProof/>
        </w:rPr>
        <w:fldChar w:fldCharType="separate"/>
      </w:r>
      <w:r>
        <w:rPr>
          <w:noProof/>
        </w:rPr>
        <w:t>32</w:t>
      </w:r>
      <w:r>
        <w:rPr>
          <w:noProof/>
        </w:rPr>
        <w:fldChar w:fldCharType="end"/>
      </w:r>
    </w:p>
    <w:p w14:paraId="477CB3E5" w14:textId="0A470FDB"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_Toc187394532 \h </w:instrText>
      </w:r>
      <w:r>
        <w:rPr>
          <w:noProof/>
        </w:rPr>
      </w:r>
      <w:r>
        <w:rPr>
          <w:noProof/>
        </w:rPr>
        <w:fldChar w:fldCharType="separate"/>
      </w:r>
      <w:r>
        <w:rPr>
          <w:noProof/>
        </w:rPr>
        <w:t>32</w:t>
      </w:r>
      <w:r>
        <w:rPr>
          <w:noProof/>
        </w:rPr>
        <w:fldChar w:fldCharType="end"/>
      </w:r>
    </w:p>
    <w:p w14:paraId="160E28AB" w14:textId="1550118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_Toc187394533 \h </w:instrText>
      </w:r>
      <w:r>
        <w:rPr>
          <w:noProof/>
        </w:rPr>
      </w:r>
      <w:r>
        <w:rPr>
          <w:noProof/>
        </w:rPr>
        <w:fldChar w:fldCharType="separate"/>
      </w:r>
      <w:r>
        <w:rPr>
          <w:noProof/>
        </w:rPr>
        <w:t>32</w:t>
      </w:r>
      <w:r>
        <w:rPr>
          <w:noProof/>
        </w:rPr>
        <w:fldChar w:fldCharType="end"/>
      </w:r>
    </w:p>
    <w:p w14:paraId="383ADEBF" w14:textId="5AE160D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_Toc187394534 \h </w:instrText>
      </w:r>
      <w:r>
        <w:rPr>
          <w:noProof/>
        </w:rPr>
      </w:r>
      <w:r>
        <w:rPr>
          <w:noProof/>
        </w:rPr>
        <w:fldChar w:fldCharType="separate"/>
      </w:r>
      <w:r>
        <w:rPr>
          <w:noProof/>
        </w:rPr>
        <w:t>32</w:t>
      </w:r>
      <w:r>
        <w:rPr>
          <w:noProof/>
        </w:rPr>
        <w:fldChar w:fldCharType="end"/>
      </w:r>
    </w:p>
    <w:p w14:paraId="458008D2" w14:textId="20B9A73F"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_Toc187394535 \h </w:instrText>
      </w:r>
      <w:r>
        <w:rPr>
          <w:noProof/>
        </w:rPr>
      </w:r>
      <w:r>
        <w:rPr>
          <w:noProof/>
        </w:rPr>
        <w:fldChar w:fldCharType="separate"/>
      </w:r>
      <w:r>
        <w:rPr>
          <w:noProof/>
        </w:rPr>
        <w:t>32</w:t>
      </w:r>
      <w:r>
        <w:rPr>
          <w:noProof/>
        </w:rPr>
        <w:fldChar w:fldCharType="end"/>
      </w:r>
    </w:p>
    <w:p w14:paraId="5BDF4C69" w14:textId="4DF34706"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_Toc187394536 \h </w:instrText>
      </w:r>
      <w:r>
        <w:rPr>
          <w:noProof/>
        </w:rPr>
      </w:r>
      <w:r>
        <w:rPr>
          <w:noProof/>
        </w:rPr>
        <w:fldChar w:fldCharType="separate"/>
      </w:r>
      <w:r>
        <w:rPr>
          <w:noProof/>
        </w:rPr>
        <w:t>32</w:t>
      </w:r>
      <w:r>
        <w:rPr>
          <w:noProof/>
        </w:rPr>
        <w:fldChar w:fldCharType="end"/>
      </w:r>
    </w:p>
    <w:p w14:paraId="2083361B" w14:textId="4AEAC561"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_Toc187394537 \h </w:instrText>
      </w:r>
      <w:r>
        <w:rPr>
          <w:noProof/>
        </w:rPr>
      </w:r>
      <w:r>
        <w:rPr>
          <w:noProof/>
        </w:rPr>
        <w:fldChar w:fldCharType="separate"/>
      </w:r>
      <w:r>
        <w:rPr>
          <w:noProof/>
        </w:rPr>
        <w:t>33</w:t>
      </w:r>
      <w:r>
        <w:rPr>
          <w:noProof/>
        </w:rPr>
        <w:fldChar w:fldCharType="end"/>
      </w:r>
    </w:p>
    <w:p w14:paraId="64BF7B1B" w14:textId="2123BA6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_Toc187394538 \h </w:instrText>
      </w:r>
      <w:r>
        <w:rPr>
          <w:noProof/>
        </w:rPr>
      </w:r>
      <w:r>
        <w:rPr>
          <w:noProof/>
        </w:rPr>
        <w:fldChar w:fldCharType="separate"/>
      </w:r>
      <w:r>
        <w:rPr>
          <w:noProof/>
        </w:rPr>
        <w:t>33</w:t>
      </w:r>
      <w:r>
        <w:rPr>
          <w:noProof/>
        </w:rPr>
        <w:fldChar w:fldCharType="end"/>
      </w:r>
    </w:p>
    <w:p w14:paraId="20E297B9" w14:textId="741B1603"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_Toc187394539 \h </w:instrText>
      </w:r>
      <w:r>
        <w:rPr>
          <w:noProof/>
        </w:rPr>
      </w:r>
      <w:r>
        <w:rPr>
          <w:noProof/>
        </w:rPr>
        <w:fldChar w:fldCharType="separate"/>
      </w:r>
      <w:r>
        <w:rPr>
          <w:noProof/>
        </w:rPr>
        <w:t>33</w:t>
      </w:r>
      <w:r>
        <w:rPr>
          <w:noProof/>
        </w:rPr>
        <w:fldChar w:fldCharType="end"/>
      </w:r>
    </w:p>
    <w:p w14:paraId="2FE350AD" w14:textId="170EAB6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_Toc187394540 \h </w:instrText>
      </w:r>
      <w:r>
        <w:rPr>
          <w:noProof/>
        </w:rPr>
      </w:r>
      <w:r>
        <w:rPr>
          <w:noProof/>
        </w:rPr>
        <w:fldChar w:fldCharType="separate"/>
      </w:r>
      <w:r>
        <w:rPr>
          <w:noProof/>
        </w:rPr>
        <w:t>33</w:t>
      </w:r>
      <w:r>
        <w:rPr>
          <w:noProof/>
        </w:rPr>
        <w:fldChar w:fldCharType="end"/>
      </w:r>
    </w:p>
    <w:p w14:paraId="3E9AC6BA" w14:textId="3C232F10"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_Toc187394541 \h </w:instrText>
      </w:r>
      <w:r>
        <w:rPr>
          <w:noProof/>
        </w:rPr>
      </w:r>
      <w:r>
        <w:rPr>
          <w:noProof/>
        </w:rPr>
        <w:fldChar w:fldCharType="separate"/>
      </w:r>
      <w:r>
        <w:rPr>
          <w:noProof/>
        </w:rPr>
        <w:t>34</w:t>
      </w:r>
      <w:r>
        <w:rPr>
          <w:noProof/>
        </w:rPr>
        <w:fldChar w:fldCharType="end"/>
      </w:r>
    </w:p>
    <w:p w14:paraId="52C6AB28" w14:textId="177F3AAF"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_Toc187394542 \h </w:instrText>
      </w:r>
      <w:r>
        <w:rPr>
          <w:noProof/>
        </w:rPr>
      </w:r>
      <w:r>
        <w:rPr>
          <w:noProof/>
        </w:rPr>
        <w:fldChar w:fldCharType="separate"/>
      </w:r>
      <w:r>
        <w:rPr>
          <w:noProof/>
        </w:rPr>
        <w:t>34</w:t>
      </w:r>
      <w:r>
        <w:rPr>
          <w:noProof/>
        </w:rPr>
        <w:fldChar w:fldCharType="end"/>
      </w:r>
    </w:p>
    <w:p w14:paraId="2AA0F25A" w14:textId="61DAF05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_Toc187394543 \h </w:instrText>
      </w:r>
      <w:r>
        <w:rPr>
          <w:noProof/>
        </w:rPr>
      </w:r>
      <w:r>
        <w:rPr>
          <w:noProof/>
        </w:rPr>
        <w:fldChar w:fldCharType="separate"/>
      </w:r>
      <w:r>
        <w:rPr>
          <w:noProof/>
        </w:rPr>
        <w:t>34</w:t>
      </w:r>
      <w:r>
        <w:rPr>
          <w:noProof/>
        </w:rPr>
        <w:fldChar w:fldCharType="end"/>
      </w:r>
    </w:p>
    <w:p w14:paraId="7B7E31D8" w14:textId="06033CE0"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_Toc187394544 \h </w:instrText>
      </w:r>
      <w:r>
        <w:rPr>
          <w:noProof/>
        </w:rPr>
      </w:r>
      <w:r>
        <w:rPr>
          <w:noProof/>
        </w:rPr>
        <w:fldChar w:fldCharType="separate"/>
      </w:r>
      <w:r>
        <w:rPr>
          <w:noProof/>
        </w:rPr>
        <w:t>34</w:t>
      </w:r>
      <w:r>
        <w:rPr>
          <w:noProof/>
        </w:rPr>
        <w:fldChar w:fldCharType="end"/>
      </w:r>
    </w:p>
    <w:p w14:paraId="334B32CA" w14:textId="2B2D1BCA"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_Toc187394545 \h </w:instrText>
      </w:r>
      <w:r>
        <w:rPr>
          <w:noProof/>
        </w:rPr>
      </w:r>
      <w:r>
        <w:rPr>
          <w:noProof/>
        </w:rPr>
        <w:fldChar w:fldCharType="separate"/>
      </w:r>
      <w:r>
        <w:rPr>
          <w:noProof/>
        </w:rPr>
        <w:t>34</w:t>
      </w:r>
      <w:r>
        <w:rPr>
          <w:noProof/>
        </w:rPr>
        <w:fldChar w:fldCharType="end"/>
      </w:r>
    </w:p>
    <w:p w14:paraId="66E84B05" w14:textId="049A786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_Toc187394546 \h </w:instrText>
      </w:r>
      <w:r>
        <w:rPr>
          <w:noProof/>
        </w:rPr>
      </w:r>
      <w:r>
        <w:rPr>
          <w:noProof/>
        </w:rPr>
        <w:fldChar w:fldCharType="separate"/>
      </w:r>
      <w:r>
        <w:rPr>
          <w:noProof/>
        </w:rPr>
        <w:t>35</w:t>
      </w:r>
      <w:r>
        <w:rPr>
          <w:noProof/>
        </w:rPr>
        <w:fldChar w:fldCharType="end"/>
      </w:r>
    </w:p>
    <w:p w14:paraId="7892DE46" w14:textId="52B840F6"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_Toc187394547 \h </w:instrText>
      </w:r>
      <w:r>
        <w:rPr>
          <w:noProof/>
        </w:rPr>
      </w:r>
      <w:r>
        <w:rPr>
          <w:noProof/>
        </w:rPr>
        <w:fldChar w:fldCharType="separate"/>
      </w:r>
      <w:r>
        <w:rPr>
          <w:noProof/>
        </w:rPr>
        <w:t>35</w:t>
      </w:r>
      <w:r>
        <w:rPr>
          <w:noProof/>
        </w:rPr>
        <w:fldChar w:fldCharType="end"/>
      </w:r>
    </w:p>
    <w:p w14:paraId="35660D01" w14:textId="0C2E7BF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_Toc187394548 \h </w:instrText>
      </w:r>
      <w:r>
        <w:rPr>
          <w:noProof/>
        </w:rPr>
      </w:r>
      <w:r>
        <w:rPr>
          <w:noProof/>
        </w:rPr>
        <w:fldChar w:fldCharType="separate"/>
      </w:r>
      <w:r>
        <w:rPr>
          <w:noProof/>
        </w:rPr>
        <w:t>35</w:t>
      </w:r>
      <w:r>
        <w:rPr>
          <w:noProof/>
        </w:rPr>
        <w:fldChar w:fldCharType="end"/>
      </w:r>
    </w:p>
    <w:p w14:paraId="270DB6A8" w14:textId="0D64D1D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_Toc187394549 \h </w:instrText>
      </w:r>
      <w:r>
        <w:rPr>
          <w:noProof/>
        </w:rPr>
      </w:r>
      <w:r>
        <w:rPr>
          <w:noProof/>
        </w:rPr>
        <w:fldChar w:fldCharType="separate"/>
      </w:r>
      <w:r>
        <w:rPr>
          <w:noProof/>
        </w:rPr>
        <w:t>35</w:t>
      </w:r>
      <w:r>
        <w:rPr>
          <w:noProof/>
        </w:rPr>
        <w:fldChar w:fldCharType="end"/>
      </w:r>
    </w:p>
    <w:p w14:paraId="542515F5" w14:textId="6237336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_Toc187394550 \h </w:instrText>
      </w:r>
      <w:r>
        <w:rPr>
          <w:noProof/>
        </w:rPr>
      </w:r>
      <w:r>
        <w:rPr>
          <w:noProof/>
        </w:rPr>
        <w:fldChar w:fldCharType="separate"/>
      </w:r>
      <w:r>
        <w:rPr>
          <w:noProof/>
        </w:rPr>
        <w:t>35</w:t>
      </w:r>
      <w:r>
        <w:rPr>
          <w:noProof/>
        </w:rPr>
        <w:fldChar w:fldCharType="end"/>
      </w:r>
    </w:p>
    <w:p w14:paraId="2DC84A6C" w14:textId="189CC7B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_Toc187394551 \h </w:instrText>
      </w:r>
      <w:r>
        <w:rPr>
          <w:noProof/>
        </w:rPr>
      </w:r>
      <w:r>
        <w:rPr>
          <w:noProof/>
        </w:rPr>
        <w:fldChar w:fldCharType="separate"/>
      </w:r>
      <w:r>
        <w:rPr>
          <w:noProof/>
        </w:rPr>
        <w:t>36</w:t>
      </w:r>
      <w:r>
        <w:rPr>
          <w:noProof/>
        </w:rPr>
        <w:fldChar w:fldCharType="end"/>
      </w:r>
    </w:p>
    <w:p w14:paraId="77DBD2B8" w14:textId="4E6E364F"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_Toc187394552 \h </w:instrText>
      </w:r>
      <w:r>
        <w:rPr>
          <w:noProof/>
        </w:rPr>
      </w:r>
      <w:r>
        <w:rPr>
          <w:noProof/>
        </w:rPr>
        <w:fldChar w:fldCharType="separate"/>
      </w:r>
      <w:r>
        <w:rPr>
          <w:noProof/>
        </w:rPr>
        <w:t>36</w:t>
      </w:r>
      <w:r>
        <w:rPr>
          <w:noProof/>
        </w:rPr>
        <w:fldChar w:fldCharType="end"/>
      </w:r>
    </w:p>
    <w:p w14:paraId="472FD39B" w14:textId="175E31C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_Toc187394553 \h </w:instrText>
      </w:r>
      <w:r>
        <w:rPr>
          <w:noProof/>
        </w:rPr>
      </w:r>
      <w:r>
        <w:rPr>
          <w:noProof/>
        </w:rPr>
        <w:fldChar w:fldCharType="separate"/>
      </w:r>
      <w:r>
        <w:rPr>
          <w:noProof/>
        </w:rPr>
        <w:t>36</w:t>
      </w:r>
      <w:r>
        <w:rPr>
          <w:noProof/>
        </w:rPr>
        <w:fldChar w:fldCharType="end"/>
      </w:r>
    </w:p>
    <w:p w14:paraId="10D5B768" w14:textId="171627C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_Toc187394554 \h </w:instrText>
      </w:r>
      <w:r>
        <w:rPr>
          <w:noProof/>
        </w:rPr>
      </w:r>
      <w:r>
        <w:rPr>
          <w:noProof/>
        </w:rPr>
        <w:fldChar w:fldCharType="separate"/>
      </w:r>
      <w:r>
        <w:rPr>
          <w:noProof/>
        </w:rPr>
        <w:t>36</w:t>
      </w:r>
      <w:r>
        <w:rPr>
          <w:noProof/>
        </w:rPr>
        <w:fldChar w:fldCharType="end"/>
      </w:r>
    </w:p>
    <w:p w14:paraId="71E9B8F1" w14:textId="5721A589"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_Toc187394555 \h </w:instrText>
      </w:r>
      <w:r>
        <w:rPr>
          <w:noProof/>
        </w:rPr>
      </w:r>
      <w:r>
        <w:rPr>
          <w:noProof/>
        </w:rPr>
        <w:fldChar w:fldCharType="separate"/>
      </w:r>
      <w:r>
        <w:rPr>
          <w:noProof/>
        </w:rPr>
        <w:t>37</w:t>
      </w:r>
      <w:r>
        <w:rPr>
          <w:noProof/>
        </w:rPr>
        <w:fldChar w:fldCharType="end"/>
      </w:r>
    </w:p>
    <w:p w14:paraId="2E68DD2E" w14:textId="4E7AA927"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_Toc187394556 \h </w:instrText>
      </w:r>
      <w:r>
        <w:rPr>
          <w:noProof/>
        </w:rPr>
      </w:r>
      <w:r>
        <w:rPr>
          <w:noProof/>
        </w:rPr>
        <w:fldChar w:fldCharType="separate"/>
      </w:r>
      <w:r>
        <w:rPr>
          <w:noProof/>
        </w:rPr>
        <w:t>37</w:t>
      </w:r>
      <w:r>
        <w:rPr>
          <w:noProof/>
        </w:rPr>
        <w:fldChar w:fldCharType="end"/>
      </w:r>
    </w:p>
    <w:p w14:paraId="07F9E948" w14:textId="07272564"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_Toc187394557 \h </w:instrText>
      </w:r>
      <w:r>
        <w:rPr>
          <w:noProof/>
        </w:rPr>
      </w:r>
      <w:r>
        <w:rPr>
          <w:noProof/>
        </w:rPr>
        <w:fldChar w:fldCharType="separate"/>
      </w:r>
      <w:r>
        <w:rPr>
          <w:noProof/>
        </w:rPr>
        <w:t>37</w:t>
      </w:r>
      <w:r>
        <w:rPr>
          <w:noProof/>
        </w:rPr>
        <w:fldChar w:fldCharType="end"/>
      </w:r>
    </w:p>
    <w:p w14:paraId="19773225" w14:textId="3B112F24"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cs="Arial"/>
          <w:noProof/>
        </w:rPr>
        <w:t>8.1.1</w:t>
      </w:r>
      <w:r w:rsidRPr="001F3F78">
        <w:rPr>
          <w:rFonts w:cs="Arial"/>
          <w:noProof/>
        </w:rPr>
        <w:tab/>
      </w:r>
      <w:r>
        <w:rPr>
          <w:noProof/>
        </w:rPr>
        <w:t>MDA Types</w:t>
      </w:r>
      <w:r>
        <w:rPr>
          <w:noProof/>
        </w:rPr>
        <w:tab/>
      </w:r>
      <w:r>
        <w:rPr>
          <w:noProof/>
        </w:rPr>
        <w:fldChar w:fldCharType="begin" w:fldLock="1"/>
      </w:r>
      <w:r>
        <w:rPr>
          <w:noProof/>
        </w:rPr>
        <w:instrText xml:space="preserve"> PAGEREF _Toc187394558 \h </w:instrText>
      </w:r>
      <w:r>
        <w:rPr>
          <w:noProof/>
        </w:rPr>
      </w:r>
      <w:r>
        <w:rPr>
          <w:noProof/>
        </w:rPr>
        <w:fldChar w:fldCharType="separate"/>
      </w:r>
      <w:r>
        <w:rPr>
          <w:noProof/>
        </w:rPr>
        <w:t>37</w:t>
      </w:r>
      <w:r>
        <w:rPr>
          <w:noProof/>
        </w:rPr>
        <w:fldChar w:fldCharType="end"/>
      </w:r>
    </w:p>
    <w:p w14:paraId="0CCB77C2" w14:textId="0EB5C4FE"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noProof/>
          <w:color w:val="000000"/>
        </w:rPr>
        <w:t>8.2</w:t>
      </w:r>
      <w:r w:rsidRPr="001F3F78">
        <w:rPr>
          <w:noProof/>
          <w:color w:val="000000"/>
        </w:rPr>
        <w:tab/>
        <w:t>About analytics</w:t>
      </w:r>
      <w:r>
        <w:rPr>
          <w:noProof/>
        </w:rPr>
        <w:tab/>
      </w:r>
      <w:r>
        <w:rPr>
          <w:noProof/>
        </w:rPr>
        <w:fldChar w:fldCharType="begin" w:fldLock="1"/>
      </w:r>
      <w:r>
        <w:rPr>
          <w:noProof/>
        </w:rPr>
        <w:instrText xml:space="preserve"> PAGEREF _Toc187394559 \h </w:instrText>
      </w:r>
      <w:r>
        <w:rPr>
          <w:noProof/>
        </w:rPr>
      </w:r>
      <w:r>
        <w:rPr>
          <w:noProof/>
        </w:rPr>
        <w:fldChar w:fldCharType="separate"/>
      </w:r>
      <w:r>
        <w:rPr>
          <w:noProof/>
        </w:rPr>
        <w:t>37</w:t>
      </w:r>
      <w:r>
        <w:rPr>
          <w:noProof/>
        </w:rPr>
        <w:fldChar w:fldCharType="end"/>
      </w:r>
    </w:p>
    <w:p w14:paraId="74BDF76F" w14:textId="5FBC4BC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noProof/>
          <w:color w:val="000000"/>
        </w:rPr>
        <w:t>8.2.1</w:t>
      </w:r>
      <w:r w:rsidRPr="001F3F78">
        <w:rPr>
          <w:noProof/>
          <w:color w:val="000000"/>
        </w:rPr>
        <w:tab/>
        <w:t>About enabling data</w:t>
      </w:r>
      <w:r>
        <w:rPr>
          <w:noProof/>
        </w:rPr>
        <w:tab/>
      </w:r>
      <w:r>
        <w:rPr>
          <w:noProof/>
        </w:rPr>
        <w:fldChar w:fldCharType="begin" w:fldLock="1"/>
      </w:r>
      <w:r>
        <w:rPr>
          <w:noProof/>
        </w:rPr>
        <w:instrText xml:space="preserve"> PAGEREF _Toc187394560 \h </w:instrText>
      </w:r>
      <w:r>
        <w:rPr>
          <w:noProof/>
        </w:rPr>
      </w:r>
      <w:r>
        <w:rPr>
          <w:noProof/>
        </w:rPr>
        <w:fldChar w:fldCharType="separate"/>
      </w:r>
      <w:r>
        <w:rPr>
          <w:noProof/>
        </w:rPr>
        <w:t>37</w:t>
      </w:r>
      <w:r>
        <w:rPr>
          <w:noProof/>
        </w:rPr>
        <w:fldChar w:fldCharType="end"/>
      </w:r>
    </w:p>
    <w:p w14:paraId="36CA52BD" w14:textId="347D7863"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noProof/>
          <w:color w:val="000000"/>
        </w:rPr>
        <w:t>8.2.2</w:t>
      </w:r>
      <w:r w:rsidRPr="001F3F78">
        <w:rPr>
          <w:noProof/>
          <w:color w:val="000000"/>
        </w:rPr>
        <w:tab/>
        <w:t>About analytics outputs</w:t>
      </w:r>
      <w:r>
        <w:rPr>
          <w:noProof/>
        </w:rPr>
        <w:tab/>
      </w:r>
      <w:r>
        <w:rPr>
          <w:noProof/>
        </w:rPr>
        <w:fldChar w:fldCharType="begin" w:fldLock="1"/>
      </w:r>
      <w:r>
        <w:rPr>
          <w:noProof/>
        </w:rPr>
        <w:instrText xml:space="preserve"> PAGEREF _Toc187394561 \h </w:instrText>
      </w:r>
      <w:r>
        <w:rPr>
          <w:noProof/>
        </w:rPr>
      </w:r>
      <w:r>
        <w:rPr>
          <w:noProof/>
        </w:rPr>
        <w:fldChar w:fldCharType="separate"/>
      </w:r>
      <w:r>
        <w:rPr>
          <w:noProof/>
        </w:rPr>
        <w:t>37</w:t>
      </w:r>
      <w:r>
        <w:rPr>
          <w:noProof/>
        </w:rPr>
        <w:fldChar w:fldCharType="end"/>
      </w:r>
    </w:p>
    <w:p w14:paraId="0AD4E86B" w14:textId="24CCA8E5"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_Toc187394562 \h </w:instrText>
      </w:r>
      <w:r>
        <w:rPr>
          <w:noProof/>
        </w:rPr>
      </w:r>
      <w:r>
        <w:rPr>
          <w:noProof/>
        </w:rPr>
        <w:fldChar w:fldCharType="separate"/>
      </w:r>
      <w:r>
        <w:rPr>
          <w:noProof/>
        </w:rPr>
        <w:t>38</w:t>
      </w:r>
      <w:r>
        <w:rPr>
          <w:noProof/>
        </w:rPr>
        <w:fldChar w:fldCharType="end"/>
      </w:r>
    </w:p>
    <w:p w14:paraId="24E4F67D" w14:textId="4006D564"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_Toc187394563 \h </w:instrText>
      </w:r>
      <w:r>
        <w:rPr>
          <w:noProof/>
        </w:rPr>
      </w:r>
      <w:r>
        <w:rPr>
          <w:noProof/>
        </w:rPr>
        <w:fldChar w:fldCharType="separate"/>
      </w:r>
      <w:r>
        <w:rPr>
          <w:noProof/>
        </w:rPr>
        <w:t>38</w:t>
      </w:r>
      <w:r>
        <w:rPr>
          <w:noProof/>
        </w:rPr>
        <w:fldChar w:fldCharType="end"/>
      </w:r>
    </w:p>
    <w:p w14:paraId="7ED0D3ED" w14:textId="6EFC2BD3"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_Toc187394564 \h </w:instrText>
      </w:r>
      <w:r>
        <w:rPr>
          <w:noProof/>
        </w:rPr>
      </w:r>
      <w:r>
        <w:rPr>
          <w:noProof/>
        </w:rPr>
        <w:fldChar w:fldCharType="separate"/>
      </w:r>
      <w:r>
        <w:rPr>
          <w:noProof/>
        </w:rPr>
        <w:t>38</w:t>
      </w:r>
      <w:r>
        <w:rPr>
          <w:noProof/>
        </w:rPr>
        <w:fldChar w:fldCharType="end"/>
      </w:r>
    </w:p>
    <w:p w14:paraId="2C5F25FB" w14:textId="57B8B3AA"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_Toc187394565 \h </w:instrText>
      </w:r>
      <w:r>
        <w:rPr>
          <w:noProof/>
        </w:rPr>
      </w:r>
      <w:r>
        <w:rPr>
          <w:noProof/>
        </w:rPr>
        <w:fldChar w:fldCharType="separate"/>
      </w:r>
      <w:r>
        <w:rPr>
          <w:noProof/>
        </w:rPr>
        <w:t>38</w:t>
      </w:r>
      <w:r>
        <w:rPr>
          <w:noProof/>
        </w:rPr>
        <w:fldChar w:fldCharType="end"/>
      </w:r>
    </w:p>
    <w:p w14:paraId="5940E3D3" w14:textId="77BEE9D0"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_Toc187394566 \h </w:instrText>
      </w:r>
      <w:r>
        <w:rPr>
          <w:noProof/>
        </w:rPr>
      </w:r>
      <w:r>
        <w:rPr>
          <w:noProof/>
        </w:rPr>
        <w:fldChar w:fldCharType="separate"/>
      </w:r>
      <w:r>
        <w:rPr>
          <w:noProof/>
        </w:rPr>
        <w:t>38</w:t>
      </w:r>
      <w:r>
        <w:rPr>
          <w:noProof/>
        </w:rPr>
        <w:fldChar w:fldCharType="end"/>
      </w:r>
    </w:p>
    <w:p w14:paraId="29710718" w14:textId="07F9B49E"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_Toc187394567 \h </w:instrText>
      </w:r>
      <w:r>
        <w:rPr>
          <w:noProof/>
        </w:rPr>
      </w:r>
      <w:r>
        <w:rPr>
          <w:noProof/>
        </w:rPr>
        <w:fldChar w:fldCharType="separate"/>
      </w:r>
      <w:r>
        <w:rPr>
          <w:noProof/>
        </w:rPr>
        <w:t>38</w:t>
      </w:r>
      <w:r>
        <w:rPr>
          <w:noProof/>
        </w:rPr>
        <w:fldChar w:fldCharType="end"/>
      </w:r>
    </w:p>
    <w:p w14:paraId="7029FDB4" w14:textId="18EC3516"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_Toc187394568 \h </w:instrText>
      </w:r>
      <w:r>
        <w:rPr>
          <w:noProof/>
        </w:rPr>
      </w:r>
      <w:r>
        <w:rPr>
          <w:noProof/>
        </w:rPr>
        <w:fldChar w:fldCharType="separate"/>
      </w:r>
      <w:r>
        <w:rPr>
          <w:noProof/>
        </w:rPr>
        <w:t>38</w:t>
      </w:r>
      <w:r>
        <w:rPr>
          <w:noProof/>
        </w:rPr>
        <w:fldChar w:fldCharType="end"/>
      </w:r>
    </w:p>
    <w:p w14:paraId="15F6E85E" w14:textId="74FF63AF"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_Toc187394569 \h </w:instrText>
      </w:r>
      <w:r>
        <w:rPr>
          <w:noProof/>
        </w:rPr>
      </w:r>
      <w:r>
        <w:rPr>
          <w:noProof/>
        </w:rPr>
        <w:fldChar w:fldCharType="separate"/>
      </w:r>
      <w:r>
        <w:rPr>
          <w:noProof/>
        </w:rPr>
        <w:t>38</w:t>
      </w:r>
      <w:r>
        <w:rPr>
          <w:noProof/>
        </w:rPr>
        <w:fldChar w:fldCharType="end"/>
      </w:r>
    </w:p>
    <w:p w14:paraId="3C3D08EF" w14:textId="48B789C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_Toc187394570 \h </w:instrText>
      </w:r>
      <w:r>
        <w:rPr>
          <w:noProof/>
        </w:rPr>
      </w:r>
      <w:r>
        <w:rPr>
          <w:noProof/>
        </w:rPr>
        <w:fldChar w:fldCharType="separate"/>
      </w:r>
      <w:r>
        <w:rPr>
          <w:noProof/>
        </w:rPr>
        <w:t>40</w:t>
      </w:r>
      <w:r>
        <w:rPr>
          <w:noProof/>
        </w:rPr>
        <w:fldChar w:fldCharType="end"/>
      </w:r>
    </w:p>
    <w:p w14:paraId="0C8C87CD" w14:textId="4B318B1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_Toc187394571 \h </w:instrText>
      </w:r>
      <w:r>
        <w:rPr>
          <w:noProof/>
        </w:rPr>
      </w:r>
      <w:r>
        <w:rPr>
          <w:noProof/>
        </w:rPr>
        <w:fldChar w:fldCharType="separate"/>
      </w:r>
      <w:r>
        <w:rPr>
          <w:noProof/>
        </w:rPr>
        <w:t>41</w:t>
      </w:r>
      <w:r>
        <w:rPr>
          <w:noProof/>
        </w:rPr>
        <w:fldChar w:fldCharType="end"/>
      </w:r>
    </w:p>
    <w:p w14:paraId="06428830" w14:textId="67CC0F3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_Toc187394572 \h </w:instrText>
      </w:r>
      <w:r>
        <w:rPr>
          <w:noProof/>
        </w:rPr>
      </w:r>
      <w:r>
        <w:rPr>
          <w:noProof/>
        </w:rPr>
        <w:fldChar w:fldCharType="separate"/>
      </w:r>
      <w:r>
        <w:rPr>
          <w:noProof/>
        </w:rPr>
        <w:t>41</w:t>
      </w:r>
      <w:r>
        <w:rPr>
          <w:noProof/>
        </w:rPr>
        <w:fldChar w:fldCharType="end"/>
      </w:r>
    </w:p>
    <w:p w14:paraId="416F3C34" w14:textId="2610B653"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_Toc187394573 \h </w:instrText>
      </w:r>
      <w:r>
        <w:rPr>
          <w:noProof/>
        </w:rPr>
      </w:r>
      <w:r>
        <w:rPr>
          <w:noProof/>
        </w:rPr>
        <w:fldChar w:fldCharType="separate"/>
      </w:r>
      <w:r>
        <w:rPr>
          <w:noProof/>
        </w:rPr>
        <w:t>41</w:t>
      </w:r>
      <w:r>
        <w:rPr>
          <w:noProof/>
        </w:rPr>
        <w:fldChar w:fldCharType="end"/>
      </w:r>
    </w:p>
    <w:p w14:paraId="63657B84" w14:textId="53AAE0F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_Toc187394574 \h </w:instrText>
      </w:r>
      <w:r>
        <w:rPr>
          <w:noProof/>
        </w:rPr>
      </w:r>
      <w:r>
        <w:rPr>
          <w:noProof/>
        </w:rPr>
        <w:fldChar w:fldCharType="separate"/>
      </w:r>
      <w:r>
        <w:rPr>
          <w:noProof/>
        </w:rPr>
        <w:t>42</w:t>
      </w:r>
      <w:r>
        <w:rPr>
          <w:noProof/>
        </w:rPr>
        <w:fldChar w:fldCharType="end"/>
      </w:r>
    </w:p>
    <w:p w14:paraId="474074FB" w14:textId="76088FA7"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_Toc187394575 \h </w:instrText>
      </w:r>
      <w:r>
        <w:rPr>
          <w:noProof/>
        </w:rPr>
      </w:r>
      <w:r>
        <w:rPr>
          <w:noProof/>
        </w:rPr>
        <w:fldChar w:fldCharType="separate"/>
      </w:r>
      <w:r>
        <w:rPr>
          <w:noProof/>
        </w:rPr>
        <w:t>42</w:t>
      </w:r>
      <w:r>
        <w:rPr>
          <w:noProof/>
        </w:rPr>
        <w:fldChar w:fldCharType="end"/>
      </w:r>
    </w:p>
    <w:p w14:paraId="0ED4AEF5" w14:textId="189DB8F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_Toc187394576 \h </w:instrText>
      </w:r>
      <w:r>
        <w:rPr>
          <w:noProof/>
        </w:rPr>
      </w:r>
      <w:r>
        <w:rPr>
          <w:noProof/>
        </w:rPr>
        <w:fldChar w:fldCharType="separate"/>
      </w:r>
      <w:r>
        <w:rPr>
          <w:noProof/>
        </w:rPr>
        <w:t>42</w:t>
      </w:r>
      <w:r>
        <w:rPr>
          <w:noProof/>
        </w:rPr>
        <w:fldChar w:fldCharType="end"/>
      </w:r>
    </w:p>
    <w:p w14:paraId="1048A474" w14:textId="2DA29F01"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8.4.2.1.1</w:t>
      </w:r>
      <w:r>
        <w:rPr>
          <w:noProof/>
        </w:rPr>
        <w:tab/>
        <w:t>MDA type</w:t>
      </w:r>
      <w:r>
        <w:rPr>
          <w:noProof/>
        </w:rPr>
        <w:tab/>
      </w:r>
      <w:r>
        <w:rPr>
          <w:noProof/>
        </w:rPr>
        <w:fldChar w:fldCharType="begin" w:fldLock="1"/>
      </w:r>
      <w:r>
        <w:rPr>
          <w:noProof/>
        </w:rPr>
        <w:instrText xml:space="preserve"> PAGEREF _Toc187394577 \h </w:instrText>
      </w:r>
      <w:r>
        <w:rPr>
          <w:noProof/>
        </w:rPr>
      </w:r>
      <w:r>
        <w:rPr>
          <w:noProof/>
        </w:rPr>
        <w:fldChar w:fldCharType="separate"/>
      </w:r>
      <w:r>
        <w:rPr>
          <w:noProof/>
        </w:rPr>
        <w:t>42</w:t>
      </w:r>
      <w:r>
        <w:rPr>
          <w:noProof/>
        </w:rPr>
        <w:fldChar w:fldCharType="end"/>
      </w:r>
    </w:p>
    <w:p w14:paraId="4DD9B980" w14:textId="19FC3A9D"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_Toc187394578 \h </w:instrText>
      </w:r>
      <w:r>
        <w:rPr>
          <w:noProof/>
        </w:rPr>
      </w:r>
      <w:r>
        <w:rPr>
          <w:noProof/>
        </w:rPr>
        <w:fldChar w:fldCharType="separate"/>
      </w:r>
      <w:r>
        <w:rPr>
          <w:noProof/>
        </w:rPr>
        <w:t>42</w:t>
      </w:r>
      <w:r>
        <w:rPr>
          <w:noProof/>
        </w:rPr>
        <w:fldChar w:fldCharType="end"/>
      </w:r>
    </w:p>
    <w:p w14:paraId="34AE48A7" w14:textId="4327777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_Toc187394579 \h </w:instrText>
      </w:r>
      <w:r>
        <w:rPr>
          <w:noProof/>
        </w:rPr>
      </w:r>
      <w:r>
        <w:rPr>
          <w:noProof/>
        </w:rPr>
        <w:fldChar w:fldCharType="separate"/>
      </w:r>
      <w:r>
        <w:rPr>
          <w:noProof/>
        </w:rPr>
        <w:t>43</w:t>
      </w:r>
      <w:r>
        <w:rPr>
          <w:noProof/>
        </w:rPr>
        <w:fldChar w:fldCharType="end"/>
      </w:r>
    </w:p>
    <w:p w14:paraId="1D2610C0" w14:textId="7D6C645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_Toc187394580 \h </w:instrText>
      </w:r>
      <w:r>
        <w:rPr>
          <w:noProof/>
        </w:rPr>
      </w:r>
      <w:r>
        <w:rPr>
          <w:noProof/>
        </w:rPr>
        <w:fldChar w:fldCharType="separate"/>
      </w:r>
      <w:r>
        <w:rPr>
          <w:noProof/>
        </w:rPr>
        <w:t>43</w:t>
      </w:r>
      <w:r>
        <w:rPr>
          <w:noProof/>
        </w:rPr>
        <w:fldChar w:fldCharType="end"/>
      </w:r>
    </w:p>
    <w:p w14:paraId="585D66AC" w14:textId="252ED53F"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_Toc187394581 \h </w:instrText>
      </w:r>
      <w:r>
        <w:rPr>
          <w:noProof/>
        </w:rPr>
      </w:r>
      <w:r>
        <w:rPr>
          <w:noProof/>
        </w:rPr>
        <w:fldChar w:fldCharType="separate"/>
      </w:r>
      <w:r>
        <w:rPr>
          <w:noProof/>
        </w:rPr>
        <w:t>43</w:t>
      </w:r>
      <w:r>
        <w:rPr>
          <w:noProof/>
        </w:rPr>
        <w:fldChar w:fldCharType="end"/>
      </w:r>
    </w:p>
    <w:p w14:paraId="1238B4EC" w14:textId="7BB9752D"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_Toc187394582 \h </w:instrText>
      </w:r>
      <w:r>
        <w:rPr>
          <w:noProof/>
        </w:rPr>
      </w:r>
      <w:r>
        <w:rPr>
          <w:noProof/>
        </w:rPr>
        <w:fldChar w:fldCharType="separate"/>
      </w:r>
      <w:r>
        <w:rPr>
          <w:noProof/>
        </w:rPr>
        <w:t>43</w:t>
      </w:r>
      <w:r>
        <w:rPr>
          <w:noProof/>
        </w:rPr>
        <w:fldChar w:fldCharType="end"/>
      </w:r>
    </w:p>
    <w:p w14:paraId="24816C72" w14:textId="04D79EB3"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_Toc187394583 \h </w:instrText>
      </w:r>
      <w:r>
        <w:rPr>
          <w:noProof/>
        </w:rPr>
      </w:r>
      <w:r>
        <w:rPr>
          <w:noProof/>
        </w:rPr>
        <w:fldChar w:fldCharType="separate"/>
      </w:r>
      <w:r>
        <w:rPr>
          <w:noProof/>
        </w:rPr>
        <w:t>44</w:t>
      </w:r>
      <w:r>
        <w:rPr>
          <w:noProof/>
        </w:rPr>
        <w:fldChar w:fldCharType="end"/>
      </w:r>
    </w:p>
    <w:p w14:paraId="142A196C" w14:textId="0CE82E6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_Toc187394584 \h </w:instrText>
      </w:r>
      <w:r>
        <w:rPr>
          <w:noProof/>
        </w:rPr>
      </w:r>
      <w:r>
        <w:rPr>
          <w:noProof/>
        </w:rPr>
        <w:fldChar w:fldCharType="separate"/>
      </w:r>
      <w:r>
        <w:rPr>
          <w:noProof/>
        </w:rPr>
        <w:t>45</w:t>
      </w:r>
      <w:r>
        <w:rPr>
          <w:noProof/>
        </w:rPr>
        <w:fldChar w:fldCharType="end"/>
      </w:r>
    </w:p>
    <w:p w14:paraId="2E1E0D11" w14:textId="4979649B"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_Toc187394585 \h </w:instrText>
      </w:r>
      <w:r>
        <w:rPr>
          <w:noProof/>
        </w:rPr>
      </w:r>
      <w:r>
        <w:rPr>
          <w:noProof/>
        </w:rPr>
        <w:fldChar w:fldCharType="separate"/>
      </w:r>
      <w:r>
        <w:rPr>
          <w:noProof/>
        </w:rPr>
        <w:t>45</w:t>
      </w:r>
      <w:r>
        <w:rPr>
          <w:noProof/>
        </w:rPr>
        <w:fldChar w:fldCharType="end"/>
      </w:r>
    </w:p>
    <w:p w14:paraId="51E80DEE" w14:textId="22611AE6"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_Toc187394586 \h </w:instrText>
      </w:r>
      <w:r>
        <w:rPr>
          <w:noProof/>
        </w:rPr>
      </w:r>
      <w:r>
        <w:rPr>
          <w:noProof/>
        </w:rPr>
        <w:fldChar w:fldCharType="separate"/>
      </w:r>
      <w:r>
        <w:rPr>
          <w:noProof/>
        </w:rPr>
        <w:t>45</w:t>
      </w:r>
      <w:r>
        <w:rPr>
          <w:noProof/>
        </w:rPr>
        <w:fldChar w:fldCharType="end"/>
      </w:r>
    </w:p>
    <w:p w14:paraId="4E6B4B9C" w14:textId="6E800E0E"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_Toc187394587 \h </w:instrText>
      </w:r>
      <w:r>
        <w:rPr>
          <w:noProof/>
        </w:rPr>
      </w:r>
      <w:r>
        <w:rPr>
          <w:noProof/>
        </w:rPr>
        <w:fldChar w:fldCharType="separate"/>
      </w:r>
      <w:r>
        <w:rPr>
          <w:noProof/>
        </w:rPr>
        <w:t>45</w:t>
      </w:r>
      <w:r>
        <w:rPr>
          <w:noProof/>
        </w:rPr>
        <w:fldChar w:fldCharType="end"/>
      </w:r>
    </w:p>
    <w:p w14:paraId="05408BF2" w14:textId="22C65CC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_Toc187394588 \h </w:instrText>
      </w:r>
      <w:r>
        <w:rPr>
          <w:noProof/>
        </w:rPr>
      </w:r>
      <w:r>
        <w:rPr>
          <w:noProof/>
        </w:rPr>
        <w:fldChar w:fldCharType="separate"/>
      </w:r>
      <w:r>
        <w:rPr>
          <w:noProof/>
        </w:rPr>
        <w:t>45</w:t>
      </w:r>
      <w:r>
        <w:rPr>
          <w:noProof/>
        </w:rPr>
        <w:fldChar w:fldCharType="end"/>
      </w:r>
    </w:p>
    <w:p w14:paraId="18458873" w14:textId="7417088E"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_Toc187394589 \h </w:instrText>
      </w:r>
      <w:r>
        <w:rPr>
          <w:noProof/>
        </w:rPr>
      </w:r>
      <w:r>
        <w:rPr>
          <w:noProof/>
        </w:rPr>
        <w:fldChar w:fldCharType="separate"/>
      </w:r>
      <w:r>
        <w:rPr>
          <w:noProof/>
        </w:rPr>
        <w:t>45</w:t>
      </w:r>
      <w:r>
        <w:rPr>
          <w:noProof/>
        </w:rPr>
        <w:fldChar w:fldCharType="end"/>
      </w:r>
    </w:p>
    <w:p w14:paraId="3E906CD5" w14:textId="2C5099CB"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_Toc187394590 \h </w:instrText>
      </w:r>
      <w:r>
        <w:rPr>
          <w:noProof/>
        </w:rPr>
      </w:r>
      <w:r>
        <w:rPr>
          <w:noProof/>
        </w:rPr>
        <w:fldChar w:fldCharType="separate"/>
      </w:r>
      <w:r>
        <w:rPr>
          <w:noProof/>
        </w:rPr>
        <w:t>45</w:t>
      </w:r>
      <w:r>
        <w:rPr>
          <w:noProof/>
        </w:rPr>
        <w:fldChar w:fldCharType="end"/>
      </w:r>
    </w:p>
    <w:p w14:paraId="45AC050A" w14:textId="19D6203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_Toc187394591 \h </w:instrText>
      </w:r>
      <w:r>
        <w:rPr>
          <w:noProof/>
        </w:rPr>
      </w:r>
      <w:r>
        <w:rPr>
          <w:noProof/>
        </w:rPr>
        <w:fldChar w:fldCharType="separate"/>
      </w:r>
      <w:r>
        <w:rPr>
          <w:noProof/>
        </w:rPr>
        <w:t>46</w:t>
      </w:r>
      <w:r>
        <w:rPr>
          <w:noProof/>
        </w:rPr>
        <w:fldChar w:fldCharType="end"/>
      </w:r>
    </w:p>
    <w:p w14:paraId="734A2C6B" w14:textId="4D2F51C4"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_Toc187394592 \h </w:instrText>
      </w:r>
      <w:r>
        <w:rPr>
          <w:noProof/>
        </w:rPr>
      </w:r>
      <w:r>
        <w:rPr>
          <w:noProof/>
        </w:rPr>
        <w:fldChar w:fldCharType="separate"/>
      </w:r>
      <w:r>
        <w:rPr>
          <w:noProof/>
        </w:rPr>
        <w:t>46</w:t>
      </w:r>
      <w:r>
        <w:rPr>
          <w:noProof/>
        </w:rPr>
        <w:fldChar w:fldCharType="end"/>
      </w:r>
    </w:p>
    <w:p w14:paraId="7F96F243" w14:textId="6E66C011"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_Toc187394593 \h </w:instrText>
      </w:r>
      <w:r>
        <w:rPr>
          <w:noProof/>
        </w:rPr>
      </w:r>
      <w:r>
        <w:rPr>
          <w:noProof/>
        </w:rPr>
        <w:fldChar w:fldCharType="separate"/>
      </w:r>
      <w:r>
        <w:rPr>
          <w:noProof/>
        </w:rPr>
        <w:t>46</w:t>
      </w:r>
      <w:r>
        <w:rPr>
          <w:noProof/>
        </w:rPr>
        <w:fldChar w:fldCharType="end"/>
      </w:r>
    </w:p>
    <w:p w14:paraId="5CD8FC09" w14:textId="14B758DE"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_Toc187394594 \h </w:instrText>
      </w:r>
      <w:r>
        <w:rPr>
          <w:noProof/>
        </w:rPr>
      </w:r>
      <w:r>
        <w:rPr>
          <w:noProof/>
        </w:rPr>
        <w:fldChar w:fldCharType="separate"/>
      </w:r>
      <w:r>
        <w:rPr>
          <w:noProof/>
        </w:rPr>
        <w:t>46</w:t>
      </w:r>
      <w:r>
        <w:rPr>
          <w:noProof/>
        </w:rPr>
        <w:fldChar w:fldCharType="end"/>
      </w:r>
    </w:p>
    <w:p w14:paraId="0B49BD50" w14:textId="070C7A9E"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_Toc187394595 \h </w:instrText>
      </w:r>
      <w:r>
        <w:rPr>
          <w:noProof/>
        </w:rPr>
      </w:r>
      <w:r>
        <w:rPr>
          <w:noProof/>
        </w:rPr>
        <w:fldChar w:fldCharType="separate"/>
      </w:r>
      <w:r>
        <w:rPr>
          <w:noProof/>
        </w:rPr>
        <w:t>48</w:t>
      </w:r>
      <w:r>
        <w:rPr>
          <w:noProof/>
        </w:rPr>
        <w:fldChar w:fldCharType="end"/>
      </w:r>
    </w:p>
    <w:p w14:paraId="26F069F3" w14:textId="3BCD50C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_Toc187394596 \h </w:instrText>
      </w:r>
      <w:r>
        <w:rPr>
          <w:noProof/>
        </w:rPr>
      </w:r>
      <w:r>
        <w:rPr>
          <w:noProof/>
        </w:rPr>
        <w:fldChar w:fldCharType="separate"/>
      </w:r>
      <w:r>
        <w:rPr>
          <w:noProof/>
        </w:rPr>
        <w:t>48</w:t>
      </w:r>
      <w:r>
        <w:rPr>
          <w:noProof/>
        </w:rPr>
        <w:fldChar w:fldCharType="end"/>
      </w:r>
    </w:p>
    <w:p w14:paraId="701D587B" w14:textId="55E7826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_Toc187394597 \h </w:instrText>
      </w:r>
      <w:r>
        <w:rPr>
          <w:noProof/>
        </w:rPr>
      </w:r>
      <w:r>
        <w:rPr>
          <w:noProof/>
        </w:rPr>
        <w:fldChar w:fldCharType="separate"/>
      </w:r>
      <w:r>
        <w:rPr>
          <w:noProof/>
        </w:rPr>
        <w:t>48</w:t>
      </w:r>
      <w:r>
        <w:rPr>
          <w:noProof/>
        </w:rPr>
        <w:fldChar w:fldCharType="end"/>
      </w:r>
    </w:p>
    <w:p w14:paraId="30D85248" w14:textId="4583296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_Toc187394598 \h </w:instrText>
      </w:r>
      <w:r>
        <w:rPr>
          <w:noProof/>
        </w:rPr>
      </w:r>
      <w:r>
        <w:rPr>
          <w:noProof/>
        </w:rPr>
        <w:fldChar w:fldCharType="separate"/>
      </w:r>
      <w:r>
        <w:rPr>
          <w:noProof/>
        </w:rPr>
        <w:t>48</w:t>
      </w:r>
      <w:r>
        <w:rPr>
          <w:noProof/>
        </w:rPr>
        <w:fldChar w:fldCharType="end"/>
      </w:r>
    </w:p>
    <w:p w14:paraId="75D967B3" w14:textId="191DF65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_Toc187394599 \h </w:instrText>
      </w:r>
      <w:r>
        <w:rPr>
          <w:noProof/>
        </w:rPr>
      </w:r>
      <w:r>
        <w:rPr>
          <w:noProof/>
        </w:rPr>
        <w:fldChar w:fldCharType="separate"/>
      </w:r>
      <w:r>
        <w:rPr>
          <w:noProof/>
        </w:rPr>
        <w:t>48</w:t>
      </w:r>
      <w:r>
        <w:rPr>
          <w:noProof/>
        </w:rPr>
        <w:fldChar w:fldCharType="end"/>
      </w:r>
    </w:p>
    <w:p w14:paraId="306C2C2C" w14:textId="6C60480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_Toc187394600 \h </w:instrText>
      </w:r>
      <w:r>
        <w:rPr>
          <w:noProof/>
        </w:rPr>
      </w:r>
      <w:r>
        <w:rPr>
          <w:noProof/>
        </w:rPr>
        <w:fldChar w:fldCharType="separate"/>
      </w:r>
      <w:r>
        <w:rPr>
          <w:noProof/>
        </w:rPr>
        <w:t>49</w:t>
      </w:r>
      <w:r>
        <w:rPr>
          <w:noProof/>
        </w:rPr>
        <w:fldChar w:fldCharType="end"/>
      </w:r>
    </w:p>
    <w:p w14:paraId="40E76E6C" w14:textId="32E99653"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_Toc187394601 \h </w:instrText>
      </w:r>
      <w:r>
        <w:rPr>
          <w:noProof/>
        </w:rPr>
      </w:r>
      <w:r>
        <w:rPr>
          <w:noProof/>
        </w:rPr>
        <w:fldChar w:fldCharType="separate"/>
      </w:r>
      <w:r>
        <w:rPr>
          <w:noProof/>
        </w:rPr>
        <w:t>50</w:t>
      </w:r>
      <w:r>
        <w:rPr>
          <w:noProof/>
        </w:rPr>
        <w:fldChar w:fldCharType="end"/>
      </w:r>
    </w:p>
    <w:p w14:paraId="0984084B" w14:textId="3C1D4A3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_Toc187394602 \h </w:instrText>
      </w:r>
      <w:r>
        <w:rPr>
          <w:noProof/>
        </w:rPr>
      </w:r>
      <w:r>
        <w:rPr>
          <w:noProof/>
        </w:rPr>
        <w:fldChar w:fldCharType="separate"/>
      </w:r>
      <w:r>
        <w:rPr>
          <w:noProof/>
        </w:rPr>
        <w:t>50</w:t>
      </w:r>
      <w:r>
        <w:rPr>
          <w:noProof/>
        </w:rPr>
        <w:fldChar w:fldCharType="end"/>
      </w:r>
    </w:p>
    <w:p w14:paraId="293EDDAB" w14:textId="204CCC32"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_Toc187394603 \h </w:instrText>
      </w:r>
      <w:r>
        <w:rPr>
          <w:noProof/>
        </w:rPr>
      </w:r>
      <w:r>
        <w:rPr>
          <w:noProof/>
        </w:rPr>
        <w:fldChar w:fldCharType="separate"/>
      </w:r>
      <w:r>
        <w:rPr>
          <w:noProof/>
        </w:rPr>
        <w:t>50</w:t>
      </w:r>
      <w:r>
        <w:rPr>
          <w:noProof/>
        </w:rPr>
        <w:fldChar w:fldCharType="end"/>
      </w:r>
    </w:p>
    <w:p w14:paraId="6BCABA57" w14:textId="0EFAEF0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_Toc187394604 \h </w:instrText>
      </w:r>
      <w:r>
        <w:rPr>
          <w:noProof/>
        </w:rPr>
      </w:r>
      <w:r>
        <w:rPr>
          <w:noProof/>
        </w:rPr>
        <w:fldChar w:fldCharType="separate"/>
      </w:r>
      <w:r>
        <w:rPr>
          <w:noProof/>
        </w:rPr>
        <w:t>50</w:t>
      </w:r>
      <w:r>
        <w:rPr>
          <w:noProof/>
        </w:rPr>
        <w:fldChar w:fldCharType="end"/>
      </w:r>
    </w:p>
    <w:p w14:paraId="5B5B97E9" w14:textId="4482B9A0"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_Toc187394605 \h </w:instrText>
      </w:r>
      <w:r>
        <w:rPr>
          <w:noProof/>
        </w:rPr>
      </w:r>
      <w:r>
        <w:rPr>
          <w:noProof/>
        </w:rPr>
        <w:fldChar w:fldCharType="separate"/>
      </w:r>
      <w:r>
        <w:rPr>
          <w:noProof/>
        </w:rPr>
        <w:t>50</w:t>
      </w:r>
      <w:r>
        <w:rPr>
          <w:noProof/>
        </w:rPr>
        <w:fldChar w:fldCharType="end"/>
      </w:r>
    </w:p>
    <w:p w14:paraId="63DFACAB" w14:textId="4EA5DCE5"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_Toc187394606 \h </w:instrText>
      </w:r>
      <w:r>
        <w:rPr>
          <w:noProof/>
        </w:rPr>
      </w:r>
      <w:r>
        <w:rPr>
          <w:noProof/>
        </w:rPr>
        <w:fldChar w:fldCharType="separate"/>
      </w:r>
      <w:r>
        <w:rPr>
          <w:noProof/>
        </w:rPr>
        <w:t>51</w:t>
      </w:r>
      <w:r>
        <w:rPr>
          <w:noProof/>
        </w:rPr>
        <w:fldChar w:fldCharType="end"/>
      </w:r>
    </w:p>
    <w:p w14:paraId="16F012F6" w14:textId="4FF3949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_Toc187394607 \h </w:instrText>
      </w:r>
      <w:r>
        <w:rPr>
          <w:noProof/>
        </w:rPr>
      </w:r>
      <w:r>
        <w:rPr>
          <w:noProof/>
        </w:rPr>
        <w:fldChar w:fldCharType="separate"/>
      </w:r>
      <w:r>
        <w:rPr>
          <w:noProof/>
        </w:rPr>
        <w:t>51</w:t>
      </w:r>
      <w:r>
        <w:rPr>
          <w:noProof/>
        </w:rPr>
        <w:fldChar w:fldCharType="end"/>
      </w:r>
    </w:p>
    <w:p w14:paraId="13141DFE" w14:textId="4F83EFAA"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_Toc187394608 \h </w:instrText>
      </w:r>
      <w:r>
        <w:rPr>
          <w:noProof/>
        </w:rPr>
      </w:r>
      <w:r>
        <w:rPr>
          <w:noProof/>
        </w:rPr>
        <w:fldChar w:fldCharType="separate"/>
      </w:r>
      <w:r>
        <w:rPr>
          <w:noProof/>
        </w:rPr>
        <w:t>51</w:t>
      </w:r>
      <w:r>
        <w:rPr>
          <w:noProof/>
        </w:rPr>
        <w:fldChar w:fldCharType="end"/>
      </w:r>
    </w:p>
    <w:p w14:paraId="05CF5CB6" w14:textId="1F5CAE45"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_Toc187394609 \h </w:instrText>
      </w:r>
      <w:r>
        <w:rPr>
          <w:noProof/>
        </w:rPr>
      </w:r>
      <w:r>
        <w:rPr>
          <w:noProof/>
        </w:rPr>
        <w:fldChar w:fldCharType="separate"/>
      </w:r>
      <w:r>
        <w:rPr>
          <w:noProof/>
        </w:rPr>
        <w:t>52</w:t>
      </w:r>
      <w:r>
        <w:rPr>
          <w:noProof/>
        </w:rPr>
        <w:fldChar w:fldCharType="end"/>
      </w:r>
    </w:p>
    <w:p w14:paraId="7F2477DF" w14:textId="69B7DB4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_Toc187394610 \h </w:instrText>
      </w:r>
      <w:r>
        <w:rPr>
          <w:noProof/>
        </w:rPr>
      </w:r>
      <w:r>
        <w:rPr>
          <w:noProof/>
        </w:rPr>
        <w:fldChar w:fldCharType="separate"/>
      </w:r>
      <w:r>
        <w:rPr>
          <w:noProof/>
        </w:rPr>
        <w:t>52</w:t>
      </w:r>
      <w:r>
        <w:rPr>
          <w:noProof/>
        </w:rPr>
        <w:fldChar w:fldCharType="end"/>
      </w:r>
    </w:p>
    <w:p w14:paraId="3517AA56" w14:textId="670C208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_Toc187394611 \h </w:instrText>
      </w:r>
      <w:r>
        <w:rPr>
          <w:noProof/>
        </w:rPr>
      </w:r>
      <w:r>
        <w:rPr>
          <w:noProof/>
        </w:rPr>
        <w:fldChar w:fldCharType="separate"/>
      </w:r>
      <w:r>
        <w:rPr>
          <w:noProof/>
        </w:rPr>
        <w:t>52</w:t>
      </w:r>
      <w:r>
        <w:rPr>
          <w:noProof/>
        </w:rPr>
        <w:fldChar w:fldCharType="end"/>
      </w:r>
    </w:p>
    <w:p w14:paraId="67EE76B0" w14:textId="241B0F18"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_Toc187394612 \h </w:instrText>
      </w:r>
      <w:r>
        <w:rPr>
          <w:noProof/>
        </w:rPr>
      </w:r>
      <w:r>
        <w:rPr>
          <w:noProof/>
        </w:rPr>
        <w:fldChar w:fldCharType="separate"/>
      </w:r>
      <w:r>
        <w:rPr>
          <w:noProof/>
        </w:rPr>
        <w:t>52</w:t>
      </w:r>
      <w:r>
        <w:rPr>
          <w:noProof/>
        </w:rPr>
        <w:fldChar w:fldCharType="end"/>
      </w:r>
    </w:p>
    <w:p w14:paraId="424C28C9" w14:textId="43CFBDD7"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_Toc187394613 \h </w:instrText>
      </w:r>
      <w:r>
        <w:rPr>
          <w:noProof/>
        </w:rPr>
      </w:r>
      <w:r>
        <w:rPr>
          <w:noProof/>
        </w:rPr>
        <w:fldChar w:fldCharType="separate"/>
      </w:r>
      <w:r>
        <w:rPr>
          <w:noProof/>
        </w:rPr>
        <w:t>52</w:t>
      </w:r>
      <w:r>
        <w:rPr>
          <w:noProof/>
        </w:rPr>
        <w:fldChar w:fldCharType="end"/>
      </w:r>
    </w:p>
    <w:p w14:paraId="7EC5819B" w14:textId="372BE558"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_Toc187394614 \h </w:instrText>
      </w:r>
      <w:r>
        <w:rPr>
          <w:noProof/>
        </w:rPr>
      </w:r>
      <w:r>
        <w:rPr>
          <w:noProof/>
        </w:rPr>
        <w:fldChar w:fldCharType="separate"/>
      </w:r>
      <w:r>
        <w:rPr>
          <w:noProof/>
        </w:rPr>
        <w:t>53</w:t>
      </w:r>
      <w:r>
        <w:rPr>
          <w:noProof/>
        </w:rPr>
        <w:fldChar w:fldCharType="end"/>
      </w:r>
    </w:p>
    <w:p w14:paraId="7A0A084C" w14:textId="6CED7FAF"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_Toc187394615 \h </w:instrText>
      </w:r>
      <w:r>
        <w:rPr>
          <w:noProof/>
        </w:rPr>
      </w:r>
      <w:r>
        <w:rPr>
          <w:noProof/>
        </w:rPr>
        <w:fldChar w:fldCharType="separate"/>
      </w:r>
      <w:r>
        <w:rPr>
          <w:noProof/>
        </w:rPr>
        <w:t>53</w:t>
      </w:r>
      <w:r>
        <w:rPr>
          <w:noProof/>
        </w:rPr>
        <w:fldChar w:fldCharType="end"/>
      </w:r>
    </w:p>
    <w:p w14:paraId="6DED4883" w14:textId="63822B7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_Toc187394616 \h </w:instrText>
      </w:r>
      <w:r>
        <w:rPr>
          <w:noProof/>
        </w:rPr>
      </w:r>
      <w:r>
        <w:rPr>
          <w:noProof/>
        </w:rPr>
        <w:fldChar w:fldCharType="separate"/>
      </w:r>
      <w:r>
        <w:rPr>
          <w:noProof/>
        </w:rPr>
        <w:t>53</w:t>
      </w:r>
      <w:r>
        <w:rPr>
          <w:noProof/>
        </w:rPr>
        <w:fldChar w:fldCharType="end"/>
      </w:r>
    </w:p>
    <w:p w14:paraId="4303C200" w14:textId="193E771F"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_Toc187394617 \h </w:instrText>
      </w:r>
      <w:r>
        <w:rPr>
          <w:noProof/>
        </w:rPr>
      </w:r>
      <w:r>
        <w:rPr>
          <w:noProof/>
        </w:rPr>
        <w:fldChar w:fldCharType="separate"/>
      </w:r>
      <w:r>
        <w:rPr>
          <w:noProof/>
        </w:rPr>
        <w:t>53</w:t>
      </w:r>
      <w:r>
        <w:rPr>
          <w:noProof/>
        </w:rPr>
        <w:fldChar w:fldCharType="end"/>
      </w:r>
    </w:p>
    <w:p w14:paraId="02364FF2" w14:textId="22959C29"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_Toc187394618 \h </w:instrText>
      </w:r>
      <w:r>
        <w:rPr>
          <w:noProof/>
        </w:rPr>
      </w:r>
      <w:r>
        <w:rPr>
          <w:noProof/>
        </w:rPr>
        <w:fldChar w:fldCharType="separate"/>
      </w:r>
      <w:r>
        <w:rPr>
          <w:noProof/>
        </w:rPr>
        <w:t>53</w:t>
      </w:r>
      <w:r>
        <w:rPr>
          <w:noProof/>
        </w:rPr>
        <w:fldChar w:fldCharType="end"/>
      </w:r>
    </w:p>
    <w:p w14:paraId="78A5B780" w14:textId="5807CBCC" w:rsidR="00513CAE" w:rsidRDefault="00513CAE">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_Toc187394619 \h </w:instrText>
      </w:r>
      <w:r>
        <w:rPr>
          <w:noProof/>
        </w:rPr>
      </w:r>
      <w:r>
        <w:rPr>
          <w:noProof/>
        </w:rPr>
        <w:fldChar w:fldCharType="separate"/>
      </w:r>
      <w:r>
        <w:rPr>
          <w:noProof/>
        </w:rPr>
        <w:t>54</w:t>
      </w:r>
      <w:r>
        <w:rPr>
          <w:noProof/>
        </w:rPr>
        <w:fldChar w:fldCharType="end"/>
      </w:r>
    </w:p>
    <w:p w14:paraId="087D9960" w14:textId="6321AA45"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_Toc187394620 \h </w:instrText>
      </w:r>
      <w:r>
        <w:rPr>
          <w:noProof/>
        </w:rPr>
      </w:r>
      <w:r>
        <w:rPr>
          <w:noProof/>
        </w:rPr>
        <w:fldChar w:fldCharType="separate"/>
      </w:r>
      <w:r>
        <w:rPr>
          <w:noProof/>
        </w:rPr>
        <w:t>54</w:t>
      </w:r>
      <w:r>
        <w:rPr>
          <w:noProof/>
        </w:rPr>
        <w:fldChar w:fldCharType="end"/>
      </w:r>
    </w:p>
    <w:p w14:paraId="5571A342" w14:textId="7DBED3F5"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1F3F78">
        <w:rPr>
          <w:rFonts w:ascii="Courier New" w:hAnsi="Courier New" w:cs="Courier New"/>
          <w:noProof/>
        </w:rPr>
        <w:t>RecommendedAction &lt;&lt;dataType&gt;&gt;</w:t>
      </w:r>
      <w:r>
        <w:rPr>
          <w:noProof/>
        </w:rPr>
        <w:tab/>
      </w:r>
      <w:r>
        <w:rPr>
          <w:noProof/>
        </w:rPr>
        <w:fldChar w:fldCharType="begin" w:fldLock="1"/>
      </w:r>
      <w:r>
        <w:rPr>
          <w:noProof/>
        </w:rPr>
        <w:instrText xml:space="preserve"> PAGEREF _Toc187394621 \h </w:instrText>
      </w:r>
      <w:r>
        <w:rPr>
          <w:noProof/>
        </w:rPr>
      </w:r>
      <w:r>
        <w:rPr>
          <w:noProof/>
        </w:rPr>
        <w:fldChar w:fldCharType="separate"/>
      </w:r>
      <w:r>
        <w:rPr>
          <w:noProof/>
        </w:rPr>
        <w:t>54</w:t>
      </w:r>
      <w:r>
        <w:rPr>
          <w:noProof/>
        </w:rPr>
        <w:fldChar w:fldCharType="end"/>
      </w:r>
    </w:p>
    <w:p w14:paraId="0390FB57" w14:textId="26243AE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_Toc187394622 \h </w:instrText>
      </w:r>
      <w:r>
        <w:rPr>
          <w:noProof/>
        </w:rPr>
      </w:r>
      <w:r>
        <w:rPr>
          <w:noProof/>
        </w:rPr>
        <w:fldChar w:fldCharType="separate"/>
      </w:r>
      <w:r>
        <w:rPr>
          <w:noProof/>
        </w:rPr>
        <w:t>54</w:t>
      </w:r>
      <w:r>
        <w:rPr>
          <w:noProof/>
        </w:rPr>
        <w:fldChar w:fldCharType="end"/>
      </w:r>
    </w:p>
    <w:p w14:paraId="6C06DC58" w14:textId="6F1E870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_Toc187394623 \h </w:instrText>
      </w:r>
      <w:r>
        <w:rPr>
          <w:noProof/>
        </w:rPr>
      </w:r>
      <w:r>
        <w:rPr>
          <w:noProof/>
        </w:rPr>
        <w:fldChar w:fldCharType="separate"/>
      </w:r>
      <w:r>
        <w:rPr>
          <w:noProof/>
        </w:rPr>
        <w:t>55</w:t>
      </w:r>
      <w:r>
        <w:rPr>
          <w:noProof/>
        </w:rPr>
        <w:fldChar w:fldCharType="end"/>
      </w:r>
    </w:p>
    <w:p w14:paraId="5E400E75" w14:textId="19DBD97E"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1F3F78">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_Toc187394624 \h </w:instrText>
      </w:r>
      <w:r>
        <w:rPr>
          <w:noProof/>
        </w:rPr>
      </w:r>
      <w:r>
        <w:rPr>
          <w:noProof/>
        </w:rPr>
        <w:fldChar w:fldCharType="separate"/>
      </w:r>
      <w:r>
        <w:rPr>
          <w:noProof/>
        </w:rPr>
        <w:t>55</w:t>
      </w:r>
      <w:r>
        <w:rPr>
          <w:noProof/>
        </w:rPr>
        <w:fldChar w:fldCharType="end"/>
      </w:r>
    </w:p>
    <w:p w14:paraId="5A778D52" w14:textId="24C632A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_Toc187394625 \h </w:instrText>
      </w:r>
      <w:r>
        <w:rPr>
          <w:noProof/>
        </w:rPr>
      </w:r>
      <w:r>
        <w:rPr>
          <w:noProof/>
        </w:rPr>
        <w:fldChar w:fldCharType="separate"/>
      </w:r>
      <w:r>
        <w:rPr>
          <w:noProof/>
        </w:rPr>
        <w:t>55</w:t>
      </w:r>
      <w:r>
        <w:rPr>
          <w:noProof/>
        </w:rPr>
        <w:fldChar w:fldCharType="end"/>
      </w:r>
    </w:p>
    <w:p w14:paraId="3775756E" w14:textId="1414814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_Toc187394626 \h </w:instrText>
      </w:r>
      <w:r>
        <w:rPr>
          <w:noProof/>
        </w:rPr>
      </w:r>
      <w:r>
        <w:rPr>
          <w:noProof/>
        </w:rPr>
        <w:fldChar w:fldCharType="separate"/>
      </w:r>
      <w:r>
        <w:rPr>
          <w:noProof/>
        </w:rPr>
        <w:t>55</w:t>
      </w:r>
      <w:r>
        <w:rPr>
          <w:noProof/>
        </w:rPr>
        <w:fldChar w:fldCharType="end"/>
      </w:r>
    </w:p>
    <w:p w14:paraId="3026D35B" w14:textId="61A3673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_Toc187394627 \h </w:instrText>
      </w:r>
      <w:r>
        <w:rPr>
          <w:noProof/>
        </w:rPr>
      </w:r>
      <w:r>
        <w:rPr>
          <w:noProof/>
        </w:rPr>
        <w:fldChar w:fldCharType="separate"/>
      </w:r>
      <w:r>
        <w:rPr>
          <w:noProof/>
        </w:rPr>
        <w:t>57</w:t>
      </w:r>
      <w:r>
        <w:rPr>
          <w:noProof/>
        </w:rPr>
        <w:fldChar w:fldCharType="end"/>
      </w:r>
    </w:p>
    <w:p w14:paraId="5C870E18" w14:textId="1A3FDAF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1F3F78">
        <w:rPr>
          <w:rFonts w:ascii="Courier New" w:hAnsi="Courier New" w:cs="Courier New"/>
          <w:noProof/>
        </w:rPr>
        <w:t>TrafficLoadTrend &lt;&lt;dataType&gt;&gt;</w:t>
      </w:r>
      <w:r>
        <w:rPr>
          <w:noProof/>
        </w:rPr>
        <w:tab/>
      </w:r>
      <w:r>
        <w:rPr>
          <w:noProof/>
        </w:rPr>
        <w:fldChar w:fldCharType="begin" w:fldLock="1"/>
      </w:r>
      <w:r>
        <w:rPr>
          <w:noProof/>
        </w:rPr>
        <w:instrText xml:space="preserve"> PAGEREF _Toc187394628 \h </w:instrText>
      </w:r>
      <w:r>
        <w:rPr>
          <w:noProof/>
        </w:rPr>
      </w:r>
      <w:r>
        <w:rPr>
          <w:noProof/>
        </w:rPr>
        <w:fldChar w:fldCharType="separate"/>
      </w:r>
      <w:r>
        <w:rPr>
          <w:noProof/>
        </w:rPr>
        <w:t>57</w:t>
      </w:r>
      <w:r>
        <w:rPr>
          <w:noProof/>
        </w:rPr>
        <w:fldChar w:fldCharType="end"/>
      </w:r>
    </w:p>
    <w:p w14:paraId="443485DC" w14:textId="1D1B2E0E"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_Toc187394629 \h </w:instrText>
      </w:r>
      <w:r>
        <w:rPr>
          <w:noProof/>
        </w:rPr>
      </w:r>
      <w:r>
        <w:rPr>
          <w:noProof/>
        </w:rPr>
        <w:fldChar w:fldCharType="separate"/>
      </w:r>
      <w:r>
        <w:rPr>
          <w:noProof/>
        </w:rPr>
        <w:t>57</w:t>
      </w:r>
      <w:r>
        <w:rPr>
          <w:noProof/>
        </w:rPr>
        <w:fldChar w:fldCharType="end"/>
      </w:r>
    </w:p>
    <w:p w14:paraId="2E002C47" w14:textId="64AD3E1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_Toc187394630 \h </w:instrText>
      </w:r>
      <w:r>
        <w:rPr>
          <w:noProof/>
        </w:rPr>
      </w:r>
      <w:r>
        <w:rPr>
          <w:noProof/>
        </w:rPr>
        <w:fldChar w:fldCharType="separate"/>
      </w:r>
      <w:r>
        <w:rPr>
          <w:noProof/>
        </w:rPr>
        <w:t>57</w:t>
      </w:r>
      <w:r>
        <w:rPr>
          <w:noProof/>
        </w:rPr>
        <w:fldChar w:fldCharType="end"/>
      </w:r>
    </w:p>
    <w:p w14:paraId="57AF7416" w14:textId="1D5F61C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1F3F78">
        <w:rPr>
          <w:rFonts w:ascii="Courier New" w:hAnsi="Courier New" w:cs="Courier New"/>
          <w:noProof/>
        </w:rPr>
        <w:t>Void</w:t>
      </w:r>
      <w:r>
        <w:rPr>
          <w:noProof/>
        </w:rPr>
        <w:tab/>
      </w:r>
      <w:r>
        <w:rPr>
          <w:noProof/>
        </w:rPr>
        <w:fldChar w:fldCharType="begin" w:fldLock="1"/>
      </w:r>
      <w:r>
        <w:rPr>
          <w:noProof/>
        </w:rPr>
        <w:instrText xml:space="preserve"> PAGEREF _Toc187394631 \h </w:instrText>
      </w:r>
      <w:r>
        <w:rPr>
          <w:noProof/>
        </w:rPr>
      </w:r>
      <w:r>
        <w:rPr>
          <w:noProof/>
        </w:rPr>
        <w:fldChar w:fldCharType="separate"/>
      </w:r>
      <w:r>
        <w:rPr>
          <w:noProof/>
        </w:rPr>
        <w:t>57</w:t>
      </w:r>
      <w:r>
        <w:rPr>
          <w:noProof/>
        </w:rPr>
        <w:fldChar w:fldCharType="end"/>
      </w:r>
    </w:p>
    <w:p w14:paraId="01055719" w14:textId="7A1C55F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1F3F78">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_Toc187394632 \h </w:instrText>
      </w:r>
      <w:r>
        <w:rPr>
          <w:noProof/>
        </w:rPr>
      </w:r>
      <w:r>
        <w:rPr>
          <w:noProof/>
        </w:rPr>
        <w:fldChar w:fldCharType="separate"/>
      </w:r>
      <w:r>
        <w:rPr>
          <w:noProof/>
        </w:rPr>
        <w:t>57</w:t>
      </w:r>
      <w:r>
        <w:rPr>
          <w:noProof/>
        </w:rPr>
        <w:fldChar w:fldCharType="end"/>
      </w:r>
    </w:p>
    <w:p w14:paraId="44EB0B29" w14:textId="539C529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_Toc187394633 \h </w:instrText>
      </w:r>
      <w:r>
        <w:rPr>
          <w:noProof/>
        </w:rPr>
      </w:r>
      <w:r>
        <w:rPr>
          <w:noProof/>
        </w:rPr>
        <w:fldChar w:fldCharType="separate"/>
      </w:r>
      <w:r>
        <w:rPr>
          <w:noProof/>
        </w:rPr>
        <w:t>57</w:t>
      </w:r>
      <w:r>
        <w:rPr>
          <w:noProof/>
        </w:rPr>
        <w:fldChar w:fldCharType="end"/>
      </w:r>
    </w:p>
    <w:p w14:paraId="0817FCC4" w14:textId="310BC85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_Toc187394634 \h </w:instrText>
      </w:r>
      <w:r>
        <w:rPr>
          <w:noProof/>
        </w:rPr>
      </w:r>
      <w:r>
        <w:rPr>
          <w:noProof/>
        </w:rPr>
        <w:fldChar w:fldCharType="separate"/>
      </w:r>
      <w:r>
        <w:rPr>
          <w:noProof/>
        </w:rPr>
        <w:t>58</w:t>
      </w:r>
      <w:r>
        <w:rPr>
          <w:noProof/>
        </w:rPr>
        <w:fldChar w:fldCharType="end"/>
      </w:r>
    </w:p>
    <w:p w14:paraId="1B48941E" w14:textId="6D0240E3"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1F3F78">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_Toc187394635 \h </w:instrText>
      </w:r>
      <w:r>
        <w:rPr>
          <w:noProof/>
        </w:rPr>
      </w:r>
      <w:r>
        <w:rPr>
          <w:noProof/>
        </w:rPr>
        <w:fldChar w:fldCharType="separate"/>
      </w:r>
      <w:r>
        <w:rPr>
          <w:noProof/>
        </w:rPr>
        <w:t>58</w:t>
      </w:r>
      <w:r>
        <w:rPr>
          <w:noProof/>
        </w:rPr>
        <w:fldChar w:fldCharType="end"/>
      </w:r>
    </w:p>
    <w:p w14:paraId="4A66FD1E" w14:textId="0949CC4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_Toc187394636 \h </w:instrText>
      </w:r>
      <w:r>
        <w:rPr>
          <w:noProof/>
        </w:rPr>
      </w:r>
      <w:r>
        <w:rPr>
          <w:noProof/>
        </w:rPr>
        <w:fldChar w:fldCharType="separate"/>
      </w:r>
      <w:r>
        <w:rPr>
          <w:noProof/>
        </w:rPr>
        <w:t>58</w:t>
      </w:r>
      <w:r>
        <w:rPr>
          <w:noProof/>
        </w:rPr>
        <w:fldChar w:fldCharType="end"/>
      </w:r>
    </w:p>
    <w:p w14:paraId="6C0946E8" w14:textId="57F8ECA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_Toc187394637 \h </w:instrText>
      </w:r>
      <w:r>
        <w:rPr>
          <w:noProof/>
        </w:rPr>
      </w:r>
      <w:r>
        <w:rPr>
          <w:noProof/>
        </w:rPr>
        <w:fldChar w:fldCharType="separate"/>
      </w:r>
      <w:r>
        <w:rPr>
          <w:noProof/>
        </w:rPr>
        <w:t>59</w:t>
      </w:r>
      <w:r>
        <w:rPr>
          <w:noProof/>
        </w:rPr>
        <w:fldChar w:fldCharType="end"/>
      </w:r>
    </w:p>
    <w:p w14:paraId="3AF21869" w14:textId="5E36BEA0"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8.5.7</w:t>
      </w:r>
      <w:r>
        <w:rPr>
          <w:noProof/>
        </w:rPr>
        <w:tab/>
      </w:r>
      <w:r w:rsidRPr="001F3F78">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_Toc187394638 \h </w:instrText>
      </w:r>
      <w:r>
        <w:rPr>
          <w:noProof/>
        </w:rPr>
      </w:r>
      <w:r>
        <w:rPr>
          <w:noProof/>
        </w:rPr>
        <w:fldChar w:fldCharType="separate"/>
      </w:r>
      <w:r>
        <w:rPr>
          <w:noProof/>
        </w:rPr>
        <w:t>59</w:t>
      </w:r>
      <w:r>
        <w:rPr>
          <w:noProof/>
        </w:rPr>
        <w:fldChar w:fldCharType="end"/>
      </w:r>
    </w:p>
    <w:p w14:paraId="749F3DCC" w14:textId="488A0AE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_Toc187394639 \h </w:instrText>
      </w:r>
      <w:r>
        <w:rPr>
          <w:noProof/>
        </w:rPr>
      </w:r>
      <w:r>
        <w:rPr>
          <w:noProof/>
        </w:rPr>
        <w:fldChar w:fldCharType="separate"/>
      </w:r>
      <w:r>
        <w:rPr>
          <w:noProof/>
        </w:rPr>
        <w:t>59</w:t>
      </w:r>
      <w:r>
        <w:rPr>
          <w:noProof/>
        </w:rPr>
        <w:fldChar w:fldCharType="end"/>
      </w:r>
    </w:p>
    <w:p w14:paraId="1C12AA28" w14:textId="7532429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_Toc187394640 \h </w:instrText>
      </w:r>
      <w:r>
        <w:rPr>
          <w:noProof/>
        </w:rPr>
      </w:r>
      <w:r>
        <w:rPr>
          <w:noProof/>
        </w:rPr>
        <w:fldChar w:fldCharType="separate"/>
      </w:r>
      <w:r>
        <w:rPr>
          <w:noProof/>
        </w:rPr>
        <w:t>59</w:t>
      </w:r>
      <w:r>
        <w:rPr>
          <w:noProof/>
        </w:rPr>
        <w:fldChar w:fldCharType="end"/>
      </w:r>
    </w:p>
    <w:p w14:paraId="13167B81" w14:textId="41C18CCC"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1F3F78">
        <w:rPr>
          <w:rFonts w:ascii="Courier New" w:hAnsi="Courier New" w:cs="Courier New"/>
          <w:noProof/>
        </w:rPr>
        <w:t>CurrentUpgrade &lt;&lt;dataType&gt;&gt;</w:t>
      </w:r>
      <w:r>
        <w:rPr>
          <w:noProof/>
        </w:rPr>
        <w:tab/>
      </w:r>
      <w:r>
        <w:rPr>
          <w:noProof/>
        </w:rPr>
        <w:fldChar w:fldCharType="begin" w:fldLock="1"/>
      </w:r>
      <w:r>
        <w:rPr>
          <w:noProof/>
        </w:rPr>
        <w:instrText xml:space="preserve"> PAGEREF _Toc187394641 \h </w:instrText>
      </w:r>
      <w:r>
        <w:rPr>
          <w:noProof/>
        </w:rPr>
      </w:r>
      <w:r>
        <w:rPr>
          <w:noProof/>
        </w:rPr>
        <w:fldChar w:fldCharType="separate"/>
      </w:r>
      <w:r>
        <w:rPr>
          <w:noProof/>
        </w:rPr>
        <w:t>60</w:t>
      </w:r>
      <w:r>
        <w:rPr>
          <w:noProof/>
        </w:rPr>
        <w:fldChar w:fldCharType="end"/>
      </w:r>
    </w:p>
    <w:p w14:paraId="608CB577" w14:textId="0A2F47B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_Toc187394642 \h </w:instrText>
      </w:r>
      <w:r>
        <w:rPr>
          <w:noProof/>
        </w:rPr>
      </w:r>
      <w:r>
        <w:rPr>
          <w:noProof/>
        </w:rPr>
        <w:fldChar w:fldCharType="separate"/>
      </w:r>
      <w:r>
        <w:rPr>
          <w:noProof/>
        </w:rPr>
        <w:t>60</w:t>
      </w:r>
      <w:r>
        <w:rPr>
          <w:noProof/>
        </w:rPr>
        <w:fldChar w:fldCharType="end"/>
      </w:r>
    </w:p>
    <w:p w14:paraId="111A7983" w14:textId="4528E1A0"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_Toc187394643 \h </w:instrText>
      </w:r>
      <w:r>
        <w:rPr>
          <w:noProof/>
        </w:rPr>
      </w:r>
      <w:r>
        <w:rPr>
          <w:noProof/>
        </w:rPr>
        <w:fldChar w:fldCharType="separate"/>
      </w:r>
      <w:r>
        <w:rPr>
          <w:noProof/>
        </w:rPr>
        <w:t>60</w:t>
      </w:r>
      <w:r>
        <w:rPr>
          <w:noProof/>
        </w:rPr>
        <w:fldChar w:fldCharType="end"/>
      </w:r>
    </w:p>
    <w:p w14:paraId="3FB463EB" w14:textId="1E9B16E0"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1F3F78">
        <w:rPr>
          <w:rFonts w:ascii="Courier New" w:hAnsi="Courier New" w:cs="Courier New"/>
          <w:noProof/>
        </w:rPr>
        <w:t>FutureUpgrade &lt;&lt;dataType&gt;&gt;</w:t>
      </w:r>
      <w:r>
        <w:rPr>
          <w:noProof/>
        </w:rPr>
        <w:tab/>
      </w:r>
      <w:r>
        <w:rPr>
          <w:noProof/>
        </w:rPr>
        <w:fldChar w:fldCharType="begin" w:fldLock="1"/>
      </w:r>
      <w:r>
        <w:rPr>
          <w:noProof/>
        </w:rPr>
        <w:instrText xml:space="preserve"> PAGEREF _Toc187394644 \h </w:instrText>
      </w:r>
      <w:r>
        <w:rPr>
          <w:noProof/>
        </w:rPr>
      </w:r>
      <w:r>
        <w:rPr>
          <w:noProof/>
        </w:rPr>
        <w:fldChar w:fldCharType="separate"/>
      </w:r>
      <w:r>
        <w:rPr>
          <w:noProof/>
        </w:rPr>
        <w:t>60</w:t>
      </w:r>
      <w:r>
        <w:rPr>
          <w:noProof/>
        </w:rPr>
        <w:fldChar w:fldCharType="end"/>
      </w:r>
    </w:p>
    <w:p w14:paraId="0669F33C" w14:textId="77BFB050"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_Toc187394645 \h </w:instrText>
      </w:r>
      <w:r>
        <w:rPr>
          <w:noProof/>
        </w:rPr>
      </w:r>
      <w:r>
        <w:rPr>
          <w:noProof/>
        </w:rPr>
        <w:fldChar w:fldCharType="separate"/>
      </w:r>
      <w:r>
        <w:rPr>
          <w:noProof/>
        </w:rPr>
        <w:t>60</w:t>
      </w:r>
      <w:r>
        <w:rPr>
          <w:noProof/>
        </w:rPr>
        <w:fldChar w:fldCharType="end"/>
      </w:r>
    </w:p>
    <w:p w14:paraId="29A4F581" w14:textId="26C5FB6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_Toc187394646 \h </w:instrText>
      </w:r>
      <w:r>
        <w:rPr>
          <w:noProof/>
        </w:rPr>
      </w:r>
      <w:r>
        <w:rPr>
          <w:noProof/>
        </w:rPr>
        <w:fldChar w:fldCharType="separate"/>
      </w:r>
      <w:r>
        <w:rPr>
          <w:noProof/>
        </w:rPr>
        <w:t>60</w:t>
      </w:r>
      <w:r>
        <w:rPr>
          <w:noProof/>
        </w:rPr>
        <w:fldChar w:fldCharType="end"/>
      </w:r>
    </w:p>
    <w:p w14:paraId="386B0BE3" w14:textId="3AA24725"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1F3F78">
        <w:rPr>
          <w:rFonts w:ascii="Courier New" w:hAnsi="Courier New" w:cs="Courier New"/>
          <w:noProof/>
        </w:rPr>
        <w:t>TrafficProjections &lt;&lt;dataType&gt;&gt;</w:t>
      </w:r>
      <w:r>
        <w:rPr>
          <w:noProof/>
        </w:rPr>
        <w:tab/>
      </w:r>
      <w:r>
        <w:rPr>
          <w:noProof/>
        </w:rPr>
        <w:fldChar w:fldCharType="begin" w:fldLock="1"/>
      </w:r>
      <w:r>
        <w:rPr>
          <w:noProof/>
        </w:rPr>
        <w:instrText xml:space="preserve"> PAGEREF _Toc187394647 \h </w:instrText>
      </w:r>
      <w:r>
        <w:rPr>
          <w:noProof/>
        </w:rPr>
      </w:r>
      <w:r>
        <w:rPr>
          <w:noProof/>
        </w:rPr>
        <w:fldChar w:fldCharType="separate"/>
      </w:r>
      <w:r>
        <w:rPr>
          <w:noProof/>
        </w:rPr>
        <w:t>61</w:t>
      </w:r>
      <w:r>
        <w:rPr>
          <w:noProof/>
        </w:rPr>
        <w:fldChar w:fldCharType="end"/>
      </w:r>
    </w:p>
    <w:p w14:paraId="7DB3DBE0" w14:textId="37968E5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_Toc187394648 \h </w:instrText>
      </w:r>
      <w:r>
        <w:rPr>
          <w:noProof/>
        </w:rPr>
      </w:r>
      <w:r>
        <w:rPr>
          <w:noProof/>
        </w:rPr>
        <w:fldChar w:fldCharType="separate"/>
      </w:r>
      <w:r>
        <w:rPr>
          <w:noProof/>
        </w:rPr>
        <w:t>61</w:t>
      </w:r>
      <w:r>
        <w:rPr>
          <w:noProof/>
        </w:rPr>
        <w:fldChar w:fldCharType="end"/>
      </w:r>
    </w:p>
    <w:p w14:paraId="78072D76" w14:textId="5D874A10"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_Toc187394649 \h </w:instrText>
      </w:r>
      <w:r>
        <w:rPr>
          <w:noProof/>
        </w:rPr>
      </w:r>
      <w:r>
        <w:rPr>
          <w:noProof/>
        </w:rPr>
        <w:fldChar w:fldCharType="separate"/>
      </w:r>
      <w:r>
        <w:rPr>
          <w:noProof/>
        </w:rPr>
        <w:t>61</w:t>
      </w:r>
      <w:r>
        <w:rPr>
          <w:noProof/>
        </w:rPr>
        <w:fldChar w:fldCharType="end"/>
      </w:r>
    </w:p>
    <w:p w14:paraId="46680945" w14:textId="64F1D30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1F3F78">
        <w:rPr>
          <w:rFonts w:ascii="Courier New" w:hAnsi="Courier New" w:cs="Courier New"/>
          <w:noProof/>
        </w:rPr>
        <w:t>UPFProj &lt;&lt;dataType&gt;&gt;</w:t>
      </w:r>
      <w:r>
        <w:rPr>
          <w:noProof/>
        </w:rPr>
        <w:tab/>
      </w:r>
      <w:r>
        <w:rPr>
          <w:noProof/>
        </w:rPr>
        <w:fldChar w:fldCharType="begin" w:fldLock="1"/>
      </w:r>
      <w:r>
        <w:rPr>
          <w:noProof/>
        </w:rPr>
        <w:instrText xml:space="preserve"> PAGEREF _Toc187394650 \h </w:instrText>
      </w:r>
      <w:r>
        <w:rPr>
          <w:noProof/>
        </w:rPr>
      </w:r>
      <w:r>
        <w:rPr>
          <w:noProof/>
        </w:rPr>
        <w:fldChar w:fldCharType="separate"/>
      </w:r>
      <w:r>
        <w:rPr>
          <w:noProof/>
        </w:rPr>
        <w:t>61</w:t>
      </w:r>
      <w:r>
        <w:rPr>
          <w:noProof/>
        </w:rPr>
        <w:fldChar w:fldCharType="end"/>
      </w:r>
    </w:p>
    <w:p w14:paraId="20386A38" w14:textId="6D0D76D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_Toc187394651 \h </w:instrText>
      </w:r>
      <w:r>
        <w:rPr>
          <w:noProof/>
        </w:rPr>
      </w:r>
      <w:r>
        <w:rPr>
          <w:noProof/>
        </w:rPr>
        <w:fldChar w:fldCharType="separate"/>
      </w:r>
      <w:r>
        <w:rPr>
          <w:noProof/>
        </w:rPr>
        <w:t>61</w:t>
      </w:r>
      <w:r>
        <w:rPr>
          <w:noProof/>
        </w:rPr>
        <w:fldChar w:fldCharType="end"/>
      </w:r>
    </w:p>
    <w:p w14:paraId="2F4FAB21" w14:textId="3E075CB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_Toc187394652 \h </w:instrText>
      </w:r>
      <w:r>
        <w:rPr>
          <w:noProof/>
        </w:rPr>
      </w:r>
      <w:r>
        <w:rPr>
          <w:noProof/>
        </w:rPr>
        <w:fldChar w:fldCharType="separate"/>
      </w:r>
      <w:r>
        <w:rPr>
          <w:noProof/>
        </w:rPr>
        <w:t>62</w:t>
      </w:r>
      <w:r>
        <w:rPr>
          <w:noProof/>
        </w:rPr>
        <w:fldChar w:fldCharType="end"/>
      </w:r>
    </w:p>
    <w:p w14:paraId="1E64E117" w14:textId="397D69EA"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1F3F78">
        <w:rPr>
          <w:rFonts w:ascii="Courier New" w:hAnsi="Courier New" w:cs="Courier New"/>
          <w:noProof/>
        </w:rPr>
        <w:t>gNBProj &lt;&lt;dataType&gt;&gt;</w:t>
      </w:r>
      <w:r>
        <w:rPr>
          <w:noProof/>
        </w:rPr>
        <w:tab/>
      </w:r>
      <w:r>
        <w:rPr>
          <w:noProof/>
        </w:rPr>
        <w:fldChar w:fldCharType="begin" w:fldLock="1"/>
      </w:r>
      <w:r>
        <w:rPr>
          <w:noProof/>
        </w:rPr>
        <w:instrText xml:space="preserve"> PAGEREF _Toc187394653 \h </w:instrText>
      </w:r>
      <w:r>
        <w:rPr>
          <w:noProof/>
        </w:rPr>
      </w:r>
      <w:r>
        <w:rPr>
          <w:noProof/>
        </w:rPr>
        <w:fldChar w:fldCharType="separate"/>
      </w:r>
      <w:r>
        <w:rPr>
          <w:noProof/>
        </w:rPr>
        <w:t>62</w:t>
      </w:r>
      <w:r>
        <w:rPr>
          <w:noProof/>
        </w:rPr>
        <w:fldChar w:fldCharType="end"/>
      </w:r>
    </w:p>
    <w:p w14:paraId="1F1BE981" w14:textId="2ABAA8D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_Toc187394654 \h </w:instrText>
      </w:r>
      <w:r>
        <w:rPr>
          <w:noProof/>
        </w:rPr>
      </w:r>
      <w:r>
        <w:rPr>
          <w:noProof/>
        </w:rPr>
        <w:fldChar w:fldCharType="separate"/>
      </w:r>
      <w:r>
        <w:rPr>
          <w:noProof/>
        </w:rPr>
        <w:t>62</w:t>
      </w:r>
      <w:r>
        <w:rPr>
          <w:noProof/>
        </w:rPr>
        <w:fldChar w:fldCharType="end"/>
      </w:r>
    </w:p>
    <w:p w14:paraId="0CD9AB8B" w14:textId="45CB74F0"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_Toc187394655 \h </w:instrText>
      </w:r>
      <w:r>
        <w:rPr>
          <w:noProof/>
        </w:rPr>
      </w:r>
      <w:r>
        <w:rPr>
          <w:noProof/>
        </w:rPr>
        <w:fldChar w:fldCharType="separate"/>
      </w:r>
      <w:r>
        <w:rPr>
          <w:noProof/>
        </w:rPr>
        <w:t>62</w:t>
      </w:r>
      <w:r>
        <w:rPr>
          <w:noProof/>
        </w:rPr>
        <w:fldChar w:fldCharType="end"/>
      </w:r>
    </w:p>
    <w:p w14:paraId="1596B762" w14:textId="1AC0D238"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1F3F78">
        <w:rPr>
          <w:rFonts w:ascii="Courier New" w:hAnsi="Courier New" w:cs="Courier New"/>
          <w:noProof/>
        </w:rPr>
        <w:t>HOTargetType &lt;&lt;dataType&gt;&gt;</w:t>
      </w:r>
      <w:r>
        <w:rPr>
          <w:noProof/>
        </w:rPr>
        <w:tab/>
      </w:r>
      <w:r>
        <w:rPr>
          <w:noProof/>
        </w:rPr>
        <w:fldChar w:fldCharType="begin" w:fldLock="1"/>
      </w:r>
      <w:r>
        <w:rPr>
          <w:noProof/>
        </w:rPr>
        <w:instrText xml:space="preserve"> PAGEREF _Toc187394656 \h </w:instrText>
      </w:r>
      <w:r>
        <w:rPr>
          <w:noProof/>
        </w:rPr>
      </w:r>
      <w:r>
        <w:rPr>
          <w:noProof/>
        </w:rPr>
        <w:fldChar w:fldCharType="separate"/>
      </w:r>
      <w:r>
        <w:rPr>
          <w:noProof/>
        </w:rPr>
        <w:t>63</w:t>
      </w:r>
      <w:r>
        <w:rPr>
          <w:noProof/>
        </w:rPr>
        <w:fldChar w:fldCharType="end"/>
      </w:r>
    </w:p>
    <w:p w14:paraId="5205F3CE" w14:textId="5F1CDF0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_Toc187394657 \h </w:instrText>
      </w:r>
      <w:r>
        <w:rPr>
          <w:noProof/>
        </w:rPr>
      </w:r>
      <w:r>
        <w:rPr>
          <w:noProof/>
        </w:rPr>
        <w:fldChar w:fldCharType="separate"/>
      </w:r>
      <w:r>
        <w:rPr>
          <w:noProof/>
        </w:rPr>
        <w:t>63</w:t>
      </w:r>
      <w:r>
        <w:rPr>
          <w:noProof/>
        </w:rPr>
        <w:fldChar w:fldCharType="end"/>
      </w:r>
    </w:p>
    <w:p w14:paraId="4967116F" w14:textId="3AD9326C"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_Toc187394658 \h </w:instrText>
      </w:r>
      <w:r>
        <w:rPr>
          <w:noProof/>
        </w:rPr>
      </w:r>
      <w:r>
        <w:rPr>
          <w:noProof/>
        </w:rPr>
        <w:fldChar w:fldCharType="separate"/>
      </w:r>
      <w:r>
        <w:rPr>
          <w:noProof/>
        </w:rPr>
        <w:t>63</w:t>
      </w:r>
      <w:r>
        <w:rPr>
          <w:noProof/>
        </w:rPr>
        <w:fldChar w:fldCharType="end"/>
      </w:r>
    </w:p>
    <w:p w14:paraId="1214A2DF" w14:textId="5E54F4C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1F3F78">
        <w:rPr>
          <w:rFonts w:ascii="Courier New" w:hAnsi="Courier New" w:cs="Courier New"/>
          <w:noProof/>
        </w:rPr>
        <w:t>FutureOptimal &lt;&lt;dataType&gt;&gt;</w:t>
      </w:r>
      <w:r>
        <w:rPr>
          <w:noProof/>
        </w:rPr>
        <w:tab/>
      </w:r>
      <w:r>
        <w:rPr>
          <w:noProof/>
        </w:rPr>
        <w:fldChar w:fldCharType="begin" w:fldLock="1"/>
      </w:r>
      <w:r>
        <w:rPr>
          <w:noProof/>
        </w:rPr>
        <w:instrText xml:space="preserve"> PAGEREF _Toc187394659 \h </w:instrText>
      </w:r>
      <w:r>
        <w:rPr>
          <w:noProof/>
        </w:rPr>
      </w:r>
      <w:r>
        <w:rPr>
          <w:noProof/>
        </w:rPr>
        <w:fldChar w:fldCharType="separate"/>
      </w:r>
      <w:r>
        <w:rPr>
          <w:noProof/>
        </w:rPr>
        <w:t>64</w:t>
      </w:r>
      <w:r>
        <w:rPr>
          <w:noProof/>
        </w:rPr>
        <w:fldChar w:fldCharType="end"/>
      </w:r>
    </w:p>
    <w:p w14:paraId="3CB90CCB" w14:textId="6E0ED79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_Toc187394660 \h </w:instrText>
      </w:r>
      <w:r>
        <w:rPr>
          <w:noProof/>
        </w:rPr>
      </w:r>
      <w:r>
        <w:rPr>
          <w:noProof/>
        </w:rPr>
        <w:fldChar w:fldCharType="separate"/>
      </w:r>
      <w:r>
        <w:rPr>
          <w:noProof/>
        </w:rPr>
        <w:t>64</w:t>
      </w:r>
      <w:r>
        <w:rPr>
          <w:noProof/>
        </w:rPr>
        <w:fldChar w:fldCharType="end"/>
      </w:r>
    </w:p>
    <w:p w14:paraId="222CA209" w14:textId="72A83756"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_Toc187394661 \h </w:instrText>
      </w:r>
      <w:r>
        <w:rPr>
          <w:noProof/>
        </w:rPr>
      </w:r>
      <w:r>
        <w:rPr>
          <w:noProof/>
        </w:rPr>
        <w:fldChar w:fldCharType="separate"/>
      </w:r>
      <w:r>
        <w:rPr>
          <w:noProof/>
        </w:rPr>
        <w:t>64</w:t>
      </w:r>
      <w:r>
        <w:rPr>
          <w:noProof/>
        </w:rPr>
        <w:fldChar w:fldCharType="end"/>
      </w:r>
    </w:p>
    <w:p w14:paraId="25510864" w14:textId="4EB234F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1F3F78">
        <w:rPr>
          <w:rFonts w:ascii="Courier New" w:hAnsi="Courier New" w:cs="Courier New"/>
          <w:noProof/>
        </w:rPr>
        <w:t>VirRes &lt;&lt;dataType&gt;&gt;</w:t>
      </w:r>
      <w:r>
        <w:rPr>
          <w:noProof/>
        </w:rPr>
        <w:tab/>
      </w:r>
      <w:r>
        <w:rPr>
          <w:noProof/>
        </w:rPr>
        <w:fldChar w:fldCharType="begin" w:fldLock="1"/>
      </w:r>
      <w:r>
        <w:rPr>
          <w:noProof/>
        </w:rPr>
        <w:instrText xml:space="preserve"> PAGEREF _Toc187394662 \h </w:instrText>
      </w:r>
      <w:r>
        <w:rPr>
          <w:noProof/>
        </w:rPr>
      </w:r>
      <w:r>
        <w:rPr>
          <w:noProof/>
        </w:rPr>
        <w:fldChar w:fldCharType="separate"/>
      </w:r>
      <w:r>
        <w:rPr>
          <w:noProof/>
        </w:rPr>
        <w:t>64</w:t>
      </w:r>
      <w:r>
        <w:rPr>
          <w:noProof/>
        </w:rPr>
        <w:fldChar w:fldCharType="end"/>
      </w:r>
    </w:p>
    <w:p w14:paraId="30BBA4FE" w14:textId="5E6096C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_Toc187394663 \h </w:instrText>
      </w:r>
      <w:r>
        <w:rPr>
          <w:noProof/>
        </w:rPr>
      </w:r>
      <w:r>
        <w:rPr>
          <w:noProof/>
        </w:rPr>
        <w:fldChar w:fldCharType="separate"/>
      </w:r>
      <w:r>
        <w:rPr>
          <w:noProof/>
        </w:rPr>
        <w:t>64</w:t>
      </w:r>
      <w:r>
        <w:rPr>
          <w:noProof/>
        </w:rPr>
        <w:fldChar w:fldCharType="end"/>
      </w:r>
    </w:p>
    <w:p w14:paraId="29B574C0" w14:textId="1B124C9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_Toc187394664 \h </w:instrText>
      </w:r>
      <w:r>
        <w:rPr>
          <w:noProof/>
        </w:rPr>
      </w:r>
      <w:r>
        <w:rPr>
          <w:noProof/>
        </w:rPr>
        <w:fldChar w:fldCharType="separate"/>
      </w:r>
      <w:r>
        <w:rPr>
          <w:noProof/>
        </w:rPr>
        <w:t>64</w:t>
      </w:r>
      <w:r>
        <w:rPr>
          <w:noProof/>
        </w:rPr>
        <w:fldChar w:fldCharType="end"/>
      </w:r>
    </w:p>
    <w:p w14:paraId="314CA060" w14:textId="27CB78A4"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1F3F78">
        <w:rPr>
          <w:rFonts w:ascii="Courier New" w:hAnsi="Courier New" w:cs="Courier New"/>
          <w:noProof/>
        </w:rPr>
        <w:t>RadRes &lt;&lt;dataType&gt;&gt;</w:t>
      </w:r>
      <w:r>
        <w:rPr>
          <w:noProof/>
        </w:rPr>
        <w:tab/>
      </w:r>
      <w:r>
        <w:rPr>
          <w:noProof/>
        </w:rPr>
        <w:fldChar w:fldCharType="begin" w:fldLock="1"/>
      </w:r>
      <w:r>
        <w:rPr>
          <w:noProof/>
        </w:rPr>
        <w:instrText xml:space="preserve"> PAGEREF _Toc187394665 \h </w:instrText>
      </w:r>
      <w:r>
        <w:rPr>
          <w:noProof/>
        </w:rPr>
      </w:r>
      <w:r>
        <w:rPr>
          <w:noProof/>
        </w:rPr>
        <w:fldChar w:fldCharType="separate"/>
      </w:r>
      <w:r>
        <w:rPr>
          <w:noProof/>
        </w:rPr>
        <w:t>65</w:t>
      </w:r>
      <w:r>
        <w:rPr>
          <w:noProof/>
        </w:rPr>
        <w:fldChar w:fldCharType="end"/>
      </w:r>
    </w:p>
    <w:p w14:paraId="63B1464F" w14:textId="5BBA8F36"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_Toc187394666 \h </w:instrText>
      </w:r>
      <w:r>
        <w:rPr>
          <w:noProof/>
        </w:rPr>
      </w:r>
      <w:r>
        <w:rPr>
          <w:noProof/>
        </w:rPr>
        <w:fldChar w:fldCharType="separate"/>
      </w:r>
      <w:r>
        <w:rPr>
          <w:noProof/>
        </w:rPr>
        <w:t>65</w:t>
      </w:r>
      <w:r>
        <w:rPr>
          <w:noProof/>
        </w:rPr>
        <w:fldChar w:fldCharType="end"/>
      </w:r>
    </w:p>
    <w:p w14:paraId="22E330D3" w14:textId="3842C45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_Toc187394667 \h </w:instrText>
      </w:r>
      <w:r>
        <w:rPr>
          <w:noProof/>
        </w:rPr>
      </w:r>
      <w:r>
        <w:rPr>
          <w:noProof/>
        </w:rPr>
        <w:fldChar w:fldCharType="separate"/>
      </w:r>
      <w:r>
        <w:rPr>
          <w:noProof/>
        </w:rPr>
        <w:t>65</w:t>
      </w:r>
      <w:r>
        <w:rPr>
          <w:noProof/>
        </w:rPr>
        <w:fldChar w:fldCharType="end"/>
      </w:r>
    </w:p>
    <w:p w14:paraId="00D4C641" w14:textId="309CC36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1F3F78">
        <w:rPr>
          <w:rFonts w:ascii="Courier New" w:hAnsi="Courier New" w:cs="Courier New"/>
          <w:noProof/>
        </w:rPr>
        <w:t>ProjectionDuration &lt;&lt;dataType&gt;&gt;</w:t>
      </w:r>
      <w:r>
        <w:rPr>
          <w:noProof/>
        </w:rPr>
        <w:tab/>
      </w:r>
      <w:r>
        <w:rPr>
          <w:noProof/>
        </w:rPr>
        <w:fldChar w:fldCharType="begin" w:fldLock="1"/>
      </w:r>
      <w:r>
        <w:rPr>
          <w:noProof/>
        </w:rPr>
        <w:instrText xml:space="preserve"> PAGEREF _Toc187394668 \h </w:instrText>
      </w:r>
      <w:r>
        <w:rPr>
          <w:noProof/>
        </w:rPr>
      </w:r>
      <w:r>
        <w:rPr>
          <w:noProof/>
        </w:rPr>
        <w:fldChar w:fldCharType="separate"/>
      </w:r>
      <w:r>
        <w:rPr>
          <w:noProof/>
        </w:rPr>
        <w:t>65</w:t>
      </w:r>
      <w:r>
        <w:rPr>
          <w:noProof/>
        </w:rPr>
        <w:fldChar w:fldCharType="end"/>
      </w:r>
    </w:p>
    <w:p w14:paraId="7DC6568B" w14:textId="4205791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_Toc187394669 \h </w:instrText>
      </w:r>
      <w:r>
        <w:rPr>
          <w:noProof/>
        </w:rPr>
      </w:r>
      <w:r>
        <w:rPr>
          <w:noProof/>
        </w:rPr>
        <w:fldChar w:fldCharType="separate"/>
      </w:r>
      <w:r>
        <w:rPr>
          <w:noProof/>
        </w:rPr>
        <w:t>65</w:t>
      </w:r>
      <w:r>
        <w:rPr>
          <w:noProof/>
        </w:rPr>
        <w:fldChar w:fldCharType="end"/>
      </w:r>
    </w:p>
    <w:p w14:paraId="3CF315C6" w14:textId="3E9C19EC"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_Toc187394670 \h </w:instrText>
      </w:r>
      <w:r>
        <w:rPr>
          <w:noProof/>
        </w:rPr>
      </w:r>
      <w:r>
        <w:rPr>
          <w:noProof/>
        </w:rPr>
        <w:fldChar w:fldCharType="separate"/>
      </w:r>
      <w:r>
        <w:rPr>
          <w:noProof/>
        </w:rPr>
        <w:t>65</w:t>
      </w:r>
      <w:r>
        <w:rPr>
          <w:noProof/>
        </w:rPr>
        <w:fldChar w:fldCharType="end"/>
      </w:r>
    </w:p>
    <w:p w14:paraId="549714EF" w14:textId="2A17C4C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en-US"/>
        </w:rPr>
        <w:t>8.5.18</w:t>
      </w:r>
      <w:r w:rsidRPr="001F3F78">
        <w:rPr>
          <w:rFonts w:eastAsiaTheme="minorEastAsia"/>
          <w:noProof/>
          <w:lang w:val="en-US"/>
        </w:rPr>
        <w:tab/>
        <w:t>(Void)</w:t>
      </w:r>
      <w:r>
        <w:rPr>
          <w:noProof/>
        </w:rPr>
        <w:tab/>
      </w:r>
      <w:r>
        <w:rPr>
          <w:noProof/>
        </w:rPr>
        <w:fldChar w:fldCharType="begin" w:fldLock="1"/>
      </w:r>
      <w:r>
        <w:rPr>
          <w:noProof/>
        </w:rPr>
        <w:instrText xml:space="preserve"> PAGEREF _Toc187394671 \h </w:instrText>
      </w:r>
      <w:r>
        <w:rPr>
          <w:noProof/>
        </w:rPr>
      </w:r>
      <w:r>
        <w:rPr>
          <w:noProof/>
        </w:rPr>
        <w:fldChar w:fldCharType="separate"/>
      </w:r>
      <w:r>
        <w:rPr>
          <w:noProof/>
        </w:rPr>
        <w:t>66</w:t>
      </w:r>
      <w:r>
        <w:rPr>
          <w:noProof/>
        </w:rPr>
        <w:fldChar w:fldCharType="end"/>
      </w:r>
    </w:p>
    <w:p w14:paraId="430B0405" w14:textId="47565C1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en-US"/>
        </w:rPr>
        <w:t>8.5.19</w:t>
      </w:r>
      <w:r w:rsidRPr="001F3F78">
        <w:rPr>
          <w:rFonts w:eastAsiaTheme="minorEastAsia"/>
          <w:noProof/>
          <w:lang w:val="en-US"/>
        </w:rPr>
        <w:tab/>
        <w:t>(Void)</w:t>
      </w:r>
      <w:r>
        <w:rPr>
          <w:noProof/>
        </w:rPr>
        <w:tab/>
      </w:r>
      <w:r>
        <w:rPr>
          <w:noProof/>
        </w:rPr>
        <w:fldChar w:fldCharType="begin" w:fldLock="1"/>
      </w:r>
      <w:r>
        <w:rPr>
          <w:noProof/>
        </w:rPr>
        <w:instrText xml:space="preserve"> PAGEREF _Toc187394672 \h </w:instrText>
      </w:r>
      <w:r>
        <w:rPr>
          <w:noProof/>
        </w:rPr>
      </w:r>
      <w:r>
        <w:rPr>
          <w:noProof/>
        </w:rPr>
        <w:fldChar w:fldCharType="separate"/>
      </w:r>
      <w:r>
        <w:rPr>
          <w:noProof/>
        </w:rPr>
        <w:t>66</w:t>
      </w:r>
      <w:r>
        <w:rPr>
          <w:noProof/>
        </w:rPr>
        <w:fldChar w:fldCharType="end"/>
      </w:r>
    </w:p>
    <w:p w14:paraId="18A5FC93" w14:textId="71EB548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en-US"/>
        </w:rPr>
        <w:t>8.5.20</w:t>
      </w:r>
      <w:r w:rsidRPr="001F3F78">
        <w:rPr>
          <w:rFonts w:eastAsiaTheme="minorEastAsia"/>
          <w:noProof/>
          <w:lang w:val="en-US"/>
        </w:rPr>
        <w:tab/>
        <w:t>(Void)</w:t>
      </w:r>
      <w:r>
        <w:rPr>
          <w:noProof/>
        </w:rPr>
        <w:tab/>
      </w:r>
      <w:r>
        <w:rPr>
          <w:noProof/>
        </w:rPr>
        <w:fldChar w:fldCharType="begin" w:fldLock="1"/>
      </w:r>
      <w:r>
        <w:rPr>
          <w:noProof/>
        </w:rPr>
        <w:instrText xml:space="preserve"> PAGEREF _Toc187394673 \h </w:instrText>
      </w:r>
      <w:r>
        <w:rPr>
          <w:noProof/>
        </w:rPr>
      </w:r>
      <w:r>
        <w:rPr>
          <w:noProof/>
        </w:rPr>
        <w:fldChar w:fldCharType="separate"/>
      </w:r>
      <w:r>
        <w:rPr>
          <w:noProof/>
        </w:rPr>
        <w:t>66</w:t>
      </w:r>
      <w:r>
        <w:rPr>
          <w:noProof/>
        </w:rPr>
        <w:fldChar w:fldCharType="end"/>
      </w:r>
    </w:p>
    <w:p w14:paraId="32D75531" w14:textId="5054638A"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en-US"/>
        </w:rPr>
        <w:t>8.5.</w:t>
      </w:r>
      <w:r w:rsidRPr="001F3F78">
        <w:rPr>
          <w:rFonts w:eastAsia="Malgun Gothic"/>
          <w:noProof/>
          <w:lang w:val="en-US" w:eastAsia="ko-KR"/>
        </w:rPr>
        <w:t>21</w:t>
      </w:r>
      <w:r w:rsidRPr="001F3F78">
        <w:rPr>
          <w:rFonts w:eastAsiaTheme="minorEastAsia"/>
          <w:noProof/>
          <w:lang w:val="en-US"/>
        </w:rPr>
        <w:tab/>
      </w:r>
      <w:r w:rsidRPr="001F3F78">
        <w:rPr>
          <w:rFonts w:eastAsia="Calibri"/>
          <w:noProof/>
        </w:rPr>
        <w:t>CoverageCharacterization</w:t>
      </w:r>
      <w:r w:rsidRPr="001F3F78">
        <w:rPr>
          <w:rFonts w:eastAsiaTheme="minorEastAsia"/>
          <w:noProof/>
          <w:lang w:val="en-US"/>
        </w:rPr>
        <w:t xml:space="preserve"> &lt;&lt;choice&gt;&gt;</w:t>
      </w:r>
      <w:r>
        <w:rPr>
          <w:noProof/>
        </w:rPr>
        <w:tab/>
      </w:r>
      <w:r>
        <w:rPr>
          <w:noProof/>
        </w:rPr>
        <w:fldChar w:fldCharType="begin" w:fldLock="1"/>
      </w:r>
      <w:r>
        <w:rPr>
          <w:noProof/>
        </w:rPr>
        <w:instrText xml:space="preserve"> PAGEREF _Toc187394674 \h </w:instrText>
      </w:r>
      <w:r>
        <w:rPr>
          <w:noProof/>
        </w:rPr>
      </w:r>
      <w:r>
        <w:rPr>
          <w:noProof/>
        </w:rPr>
        <w:fldChar w:fldCharType="separate"/>
      </w:r>
      <w:r>
        <w:rPr>
          <w:noProof/>
        </w:rPr>
        <w:t>66</w:t>
      </w:r>
      <w:r>
        <w:rPr>
          <w:noProof/>
        </w:rPr>
        <w:fldChar w:fldCharType="end"/>
      </w:r>
    </w:p>
    <w:p w14:paraId="09EBFEB6" w14:textId="73EE5F0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sidRPr="001F3F78">
        <w:rPr>
          <w:rFonts w:eastAsia="Calibri"/>
          <w:noProof/>
        </w:rPr>
        <w:t>8.5.</w:t>
      </w:r>
      <w:r w:rsidRPr="001F3F78">
        <w:rPr>
          <w:rFonts w:eastAsia="Malgun Gothic"/>
          <w:noProof/>
          <w:lang w:eastAsia="ko-KR"/>
        </w:rPr>
        <w:t>21</w:t>
      </w:r>
      <w:r w:rsidRPr="001F3F78">
        <w:rPr>
          <w:rFonts w:eastAsia="Calibri"/>
          <w:noProof/>
        </w:rPr>
        <w:t>.1</w:t>
      </w:r>
      <w:r w:rsidRPr="001F3F78">
        <w:rPr>
          <w:rFonts w:eastAsia="Calibri"/>
          <w:noProof/>
        </w:rPr>
        <w:tab/>
      </w:r>
      <w:r>
        <w:rPr>
          <w:noProof/>
        </w:rPr>
        <w:t>Definition</w:t>
      </w:r>
      <w:r>
        <w:rPr>
          <w:noProof/>
        </w:rPr>
        <w:tab/>
      </w:r>
      <w:r>
        <w:rPr>
          <w:noProof/>
        </w:rPr>
        <w:fldChar w:fldCharType="begin" w:fldLock="1"/>
      </w:r>
      <w:r>
        <w:rPr>
          <w:noProof/>
        </w:rPr>
        <w:instrText xml:space="preserve"> PAGEREF _Toc187394675 \h </w:instrText>
      </w:r>
      <w:r>
        <w:rPr>
          <w:noProof/>
        </w:rPr>
      </w:r>
      <w:r>
        <w:rPr>
          <w:noProof/>
        </w:rPr>
        <w:fldChar w:fldCharType="separate"/>
      </w:r>
      <w:r>
        <w:rPr>
          <w:noProof/>
        </w:rPr>
        <w:t>66</w:t>
      </w:r>
      <w:r>
        <w:rPr>
          <w:noProof/>
        </w:rPr>
        <w:fldChar w:fldCharType="end"/>
      </w:r>
    </w:p>
    <w:p w14:paraId="3D9751A7" w14:textId="3D41921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fr-FR"/>
        </w:rPr>
        <w:t>8.5.</w:t>
      </w:r>
      <w:r w:rsidRPr="001F3F78">
        <w:rPr>
          <w:rFonts w:eastAsia="Malgun Gothic"/>
          <w:noProof/>
          <w:lang w:val="fr-FR" w:eastAsia="ko-KR"/>
        </w:rPr>
        <w:t>21</w:t>
      </w:r>
      <w:r w:rsidRPr="001F3F78">
        <w:rPr>
          <w:rFonts w:eastAsiaTheme="minorEastAsia"/>
          <w:noProof/>
          <w:lang w:val="fr-FR"/>
        </w:rPr>
        <w:t>.2</w:t>
      </w:r>
      <w:r w:rsidRPr="001F3F78">
        <w:rPr>
          <w:rFonts w:eastAsiaTheme="minorEastAsia"/>
          <w:noProof/>
          <w:lang w:val="fr-FR"/>
        </w:rPr>
        <w:tab/>
      </w:r>
      <w:r w:rsidRPr="001F3F78">
        <w:rPr>
          <w:noProof/>
          <w:lang w:val="fr-FR"/>
        </w:rPr>
        <w:t>Information</w:t>
      </w:r>
      <w:r w:rsidRPr="001F3F78">
        <w:rPr>
          <w:rFonts w:eastAsiaTheme="minorEastAsia"/>
          <w:noProof/>
          <w:lang w:val="fr-FR"/>
        </w:rPr>
        <w:t xml:space="preserve"> elements</w:t>
      </w:r>
      <w:r>
        <w:rPr>
          <w:noProof/>
        </w:rPr>
        <w:tab/>
      </w:r>
      <w:r>
        <w:rPr>
          <w:noProof/>
        </w:rPr>
        <w:fldChar w:fldCharType="begin" w:fldLock="1"/>
      </w:r>
      <w:r>
        <w:rPr>
          <w:noProof/>
        </w:rPr>
        <w:instrText xml:space="preserve"> PAGEREF _Toc187394676 \h </w:instrText>
      </w:r>
      <w:r>
        <w:rPr>
          <w:noProof/>
        </w:rPr>
      </w:r>
      <w:r>
        <w:rPr>
          <w:noProof/>
        </w:rPr>
        <w:fldChar w:fldCharType="separate"/>
      </w:r>
      <w:r>
        <w:rPr>
          <w:noProof/>
        </w:rPr>
        <w:t>66</w:t>
      </w:r>
      <w:r>
        <w:rPr>
          <w:noProof/>
        </w:rPr>
        <w:fldChar w:fldCharType="end"/>
      </w:r>
    </w:p>
    <w:p w14:paraId="71243CB8" w14:textId="083A2D73"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sidRPr="001F3F78">
        <w:rPr>
          <w:rFonts w:eastAsia="Calibri"/>
          <w:noProof/>
        </w:rPr>
        <w:t>8.5.</w:t>
      </w:r>
      <w:r w:rsidRPr="001F3F78">
        <w:rPr>
          <w:rFonts w:eastAsia="Malgun Gothic"/>
          <w:noProof/>
          <w:lang w:eastAsia="ko-KR"/>
        </w:rPr>
        <w:t>22</w:t>
      </w:r>
      <w:r w:rsidRPr="001F3F78">
        <w:rPr>
          <w:rFonts w:eastAsia="Calibri"/>
          <w:noProof/>
        </w:rPr>
        <w:tab/>
        <w:t>RadioEnvironmentMap &lt;&lt;datatype&gt;&gt;</w:t>
      </w:r>
      <w:r>
        <w:rPr>
          <w:noProof/>
        </w:rPr>
        <w:tab/>
      </w:r>
      <w:r>
        <w:rPr>
          <w:noProof/>
        </w:rPr>
        <w:fldChar w:fldCharType="begin" w:fldLock="1"/>
      </w:r>
      <w:r>
        <w:rPr>
          <w:noProof/>
        </w:rPr>
        <w:instrText xml:space="preserve"> PAGEREF _Toc187394677 \h </w:instrText>
      </w:r>
      <w:r>
        <w:rPr>
          <w:noProof/>
        </w:rPr>
      </w:r>
      <w:r>
        <w:rPr>
          <w:noProof/>
        </w:rPr>
        <w:fldChar w:fldCharType="separate"/>
      </w:r>
      <w:r>
        <w:rPr>
          <w:noProof/>
        </w:rPr>
        <w:t>66</w:t>
      </w:r>
      <w:r>
        <w:rPr>
          <w:noProof/>
        </w:rPr>
        <w:fldChar w:fldCharType="end"/>
      </w:r>
    </w:p>
    <w:p w14:paraId="163A62DF" w14:textId="169F566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sidRPr="001F3F78">
        <w:rPr>
          <w:rFonts w:eastAsia="Calibri"/>
          <w:noProof/>
        </w:rPr>
        <w:t>8.5.</w:t>
      </w:r>
      <w:r w:rsidRPr="001F3F78">
        <w:rPr>
          <w:rFonts w:eastAsia="Malgun Gothic"/>
          <w:noProof/>
          <w:lang w:eastAsia="ko-KR"/>
        </w:rPr>
        <w:t>22</w:t>
      </w:r>
      <w:r w:rsidRPr="001F3F78">
        <w:rPr>
          <w:rFonts w:eastAsia="Calibri"/>
          <w:noProof/>
        </w:rPr>
        <w:t>.1</w:t>
      </w:r>
      <w:r w:rsidRPr="001F3F78">
        <w:rPr>
          <w:rFonts w:eastAsia="Calibri"/>
          <w:noProof/>
        </w:rPr>
        <w:tab/>
      </w:r>
      <w:r>
        <w:rPr>
          <w:noProof/>
        </w:rPr>
        <w:t>Definition</w:t>
      </w:r>
      <w:r>
        <w:rPr>
          <w:noProof/>
        </w:rPr>
        <w:tab/>
      </w:r>
      <w:r>
        <w:rPr>
          <w:noProof/>
        </w:rPr>
        <w:fldChar w:fldCharType="begin" w:fldLock="1"/>
      </w:r>
      <w:r>
        <w:rPr>
          <w:noProof/>
        </w:rPr>
        <w:instrText xml:space="preserve"> PAGEREF _Toc187394678 \h </w:instrText>
      </w:r>
      <w:r>
        <w:rPr>
          <w:noProof/>
        </w:rPr>
      </w:r>
      <w:r>
        <w:rPr>
          <w:noProof/>
        </w:rPr>
        <w:fldChar w:fldCharType="separate"/>
      </w:r>
      <w:r>
        <w:rPr>
          <w:noProof/>
        </w:rPr>
        <w:t>66</w:t>
      </w:r>
      <w:r>
        <w:rPr>
          <w:noProof/>
        </w:rPr>
        <w:fldChar w:fldCharType="end"/>
      </w:r>
    </w:p>
    <w:p w14:paraId="58EFBA96" w14:textId="3850644C"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sidRPr="001F3F78">
        <w:rPr>
          <w:rFonts w:eastAsiaTheme="minorEastAsia"/>
          <w:noProof/>
          <w:lang w:val="fr-FR"/>
        </w:rPr>
        <w:t>8.5.</w:t>
      </w:r>
      <w:r w:rsidRPr="001F3F78">
        <w:rPr>
          <w:rFonts w:eastAsia="Malgun Gothic"/>
          <w:noProof/>
          <w:lang w:val="fr-FR" w:eastAsia="ko-KR"/>
        </w:rPr>
        <w:t>22</w:t>
      </w:r>
      <w:r w:rsidRPr="001F3F78">
        <w:rPr>
          <w:rFonts w:eastAsiaTheme="minorEastAsia"/>
          <w:noProof/>
          <w:lang w:val="fr-FR"/>
        </w:rPr>
        <w:t>.2</w:t>
      </w:r>
      <w:r w:rsidRPr="001F3F78">
        <w:rPr>
          <w:rFonts w:eastAsiaTheme="minorEastAsia"/>
          <w:noProof/>
          <w:lang w:val="fr-FR"/>
        </w:rPr>
        <w:tab/>
      </w:r>
      <w:r w:rsidRPr="001F3F78">
        <w:rPr>
          <w:noProof/>
          <w:lang w:val="fr-FR"/>
        </w:rPr>
        <w:t>Information</w:t>
      </w:r>
      <w:r w:rsidRPr="001F3F78">
        <w:rPr>
          <w:rFonts w:eastAsiaTheme="minorEastAsia"/>
          <w:noProof/>
          <w:lang w:val="fr-FR"/>
        </w:rPr>
        <w:t xml:space="preserve"> elements</w:t>
      </w:r>
      <w:r>
        <w:rPr>
          <w:noProof/>
        </w:rPr>
        <w:tab/>
      </w:r>
      <w:r>
        <w:rPr>
          <w:noProof/>
        </w:rPr>
        <w:fldChar w:fldCharType="begin" w:fldLock="1"/>
      </w:r>
      <w:r>
        <w:rPr>
          <w:noProof/>
        </w:rPr>
        <w:instrText xml:space="preserve"> PAGEREF _Toc187394679 \h </w:instrText>
      </w:r>
      <w:r>
        <w:rPr>
          <w:noProof/>
        </w:rPr>
      </w:r>
      <w:r>
        <w:rPr>
          <w:noProof/>
        </w:rPr>
        <w:fldChar w:fldCharType="separate"/>
      </w:r>
      <w:r>
        <w:rPr>
          <w:noProof/>
        </w:rPr>
        <w:t>66</w:t>
      </w:r>
      <w:r>
        <w:rPr>
          <w:noProof/>
        </w:rPr>
        <w:fldChar w:fldCharType="end"/>
      </w:r>
    </w:p>
    <w:p w14:paraId="7FD5E175" w14:textId="12710ED9"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_Toc187394680 \h </w:instrText>
      </w:r>
      <w:r>
        <w:rPr>
          <w:noProof/>
        </w:rPr>
      </w:r>
      <w:r>
        <w:rPr>
          <w:noProof/>
        </w:rPr>
        <w:fldChar w:fldCharType="separate"/>
      </w:r>
      <w:r>
        <w:rPr>
          <w:noProof/>
        </w:rPr>
        <w:t>67</w:t>
      </w:r>
      <w:r>
        <w:rPr>
          <w:noProof/>
        </w:rPr>
        <w:fldChar w:fldCharType="end"/>
      </w:r>
    </w:p>
    <w:p w14:paraId="4B3744F5" w14:textId="772D4CBB"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_Toc187394681 \h </w:instrText>
      </w:r>
      <w:r>
        <w:rPr>
          <w:noProof/>
        </w:rPr>
      </w:r>
      <w:r>
        <w:rPr>
          <w:noProof/>
        </w:rPr>
        <w:fldChar w:fldCharType="separate"/>
      </w:r>
      <w:r>
        <w:rPr>
          <w:noProof/>
        </w:rPr>
        <w:t>67</w:t>
      </w:r>
      <w:r>
        <w:rPr>
          <w:noProof/>
        </w:rPr>
        <w:fldChar w:fldCharType="end"/>
      </w:r>
    </w:p>
    <w:p w14:paraId="225D43CC" w14:textId="65696052"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_Toc187394682 \h </w:instrText>
      </w:r>
      <w:r>
        <w:rPr>
          <w:noProof/>
        </w:rPr>
      </w:r>
      <w:r>
        <w:rPr>
          <w:noProof/>
        </w:rPr>
        <w:fldChar w:fldCharType="separate"/>
      </w:r>
      <w:r>
        <w:rPr>
          <w:noProof/>
        </w:rPr>
        <w:t>67</w:t>
      </w:r>
      <w:r>
        <w:rPr>
          <w:noProof/>
        </w:rPr>
        <w:fldChar w:fldCharType="end"/>
      </w:r>
    </w:p>
    <w:p w14:paraId="6EFEA5F3" w14:textId="049271BD"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_Toc187394683 \h </w:instrText>
      </w:r>
      <w:r>
        <w:rPr>
          <w:noProof/>
        </w:rPr>
      </w:r>
      <w:r>
        <w:rPr>
          <w:noProof/>
        </w:rPr>
        <w:fldChar w:fldCharType="separate"/>
      </w:r>
      <w:r>
        <w:rPr>
          <w:noProof/>
        </w:rPr>
        <w:t>67</w:t>
      </w:r>
      <w:r>
        <w:rPr>
          <w:noProof/>
        </w:rPr>
        <w:fldChar w:fldCharType="end"/>
      </w:r>
    </w:p>
    <w:p w14:paraId="3A314800" w14:textId="5F4FDD8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_Toc187394684 \h </w:instrText>
      </w:r>
      <w:r>
        <w:rPr>
          <w:noProof/>
        </w:rPr>
      </w:r>
      <w:r>
        <w:rPr>
          <w:noProof/>
        </w:rPr>
        <w:fldChar w:fldCharType="separate"/>
      </w:r>
      <w:r>
        <w:rPr>
          <w:noProof/>
        </w:rPr>
        <w:t>67</w:t>
      </w:r>
      <w:r>
        <w:rPr>
          <w:noProof/>
        </w:rPr>
        <w:fldChar w:fldCharType="end"/>
      </w:r>
    </w:p>
    <w:p w14:paraId="0FA3F10F" w14:textId="0F75EE02"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_Toc187394685 \h </w:instrText>
      </w:r>
      <w:r>
        <w:rPr>
          <w:noProof/>
        </w:rPr>
      </w:r>
      <w:r>
        <w:rPr>
          <w:noProof/>
        </w:rPr>
        <w:fldChar w:fldCharType="separate"/>
      </w:r>
      <w:r>
        <w:rPr>
          <w:noProof/>
        </w:rPr>
        <w:t>68</w:t>
      </w:r>
      <w:r>
        <w:rPr>
          <w:noProof/>
        </w:rPr>
        <w:fldChar w:fldCharType="end"/>
      </w:r>
    </w:p>
    <w:p w14:paraId="1F6383C0" w14:textId="0788E4E6"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_Toc187394686 \h </w:instrText>
      </w:r>
      <w:r>
        <w:rPr>
          <w:noProof/>
        </w:rPr>
      </w:r>
      <w:r>
        <w:rPr>
          <w:noProof/>
        </w:rPr>
        <w:fldChar w:fldCharType="separate"/>
      </w:r>
      <w:r>
        <w:rPr>
          <w:noProof/>
        </w:rPr>
        <w:t>68</w:t>
      </w:r>
      <w:r>
        <w:rPr>
          <w:noProof/>
        </w:rPr>
        <w:fldChar w:fldCharType="end"/>
      </w:r>
    </w:p>
    <w:p w14:paraId="47C2122C" w14:textId="6A7C870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1F3F78">
        <w:rPr>
          <w:rFonts w:ascii="Courier New" w:hAnsi="Courier New" w:cs="Courier New"/>
          <w:noProof/>
        </w:rPr>
        <w:t>MDA</w:t>
      </w:r>
      <w:r w:rsidRPr="001F3F78">
        <w:rPr>
          <w:rFonts w:ascii="Courier New" w:hAnsi="Courier New" w:cs="Courier New"/>
          <w:noProof/>
          <w:lang w:eastAsia="zh-CN"/>
        </w:rPr>
        <w:t>Function</w:t>
      </w:r>
      <w:r>
        <w:rPr>
          <w:noProof/>
        </w:rPr>
        <w:tab/>
      </w:r>
      <w:r>
        <w:rPr>
          <w:noProof/>
        </w:rPr>
        <w:fldChar w:fldCharType="begin" w:fldLock="1"/>
      </w:r>
      <w:r>
        <w:rPr>
          <w:noProof/>
        </w:rPr>
        <w:instrText xml:space="preserve"> PAGEREF _Toc187394687 \h </w:instrText>
      </w:r>
      <w:r>
        <w:rPr>
          <w:noProof/>
        </w:rPr>
      </w:r>
      <w:r>
        <w:rPr>
          <w:noProof/>
        </w:rPr>
        <w:fldChar w:fldCharType="separate"/>
      </w:r>
      <w:r>
        <w:rPr>
          <w:noProof/>
        </w:rPr>
        <w:t>68</w:t>
      </w:r>
      <w:r>
        <w:rPr>
          <w:noProof/>
        </w:rPr>
        <w:fldChar w:fldCharType="end"/>
      </w:r>
    </w:p>
    <w:p w14:paraId="7B400F60" w14:textId="71C7605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_Toc187394688 \h </w:instrText>
      </w:r>
      <w:r>
        <w:rPr>
          <w:noProof/>
        </w:rPr>
      </w:r>
      <w:r>
        <w:rPr>
          <w:noProof/>
        </w:rPr>
        <w:fldChar w:fldCharType="separate"/>
      </w:r>
      <w:r>
        <w:rPr>
          <w:noProof/>
        </w:rPr>
        <w:t>68</w:t>
      </w:r>
      <w:r>
        <w:rPr>
          <w:noProof/>
        </w:rPr>
        <w:fldChar w:fldCharType="end"/>
      </w:r>
    </w:p>
    <w:p w14:paraId="639ADD91" w14:textId="6011E72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_Toc187394689 \h </w:instrText>
      </w:r>
      <w:r>
        <w:rPr>
          <w:noProof/>
        </w:rPr>
      </w:r>
      <w:r>
        <w:rPr>
          <w:noProof/>
        </w:rPr>
        <w:fldChar w:fldCharType="separate"/>
      </w:r>
      <w:r>
        <w:rPr>
          <w:noProof/>
        </w:rPr>
        <w:t>68</w:t>
      </w:r>
      <w:r>
        <w:rPr>
          <w:noProof/>
        </w:rPr>
        <w:fldChar w:fldCharType="end"/>
      </w:r>
    </w:p>
    <w:p w14:paraId="47330214" w14:textId="625E047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_Toc187394690 \h </w:instrText>
      </w:r>
      <w:r>
        <w:rPr>
          <w:noProof/>
        </w:rPr>
      </w:r>
      <w:r>
        <w:rPr>
          <w:noProof/>
        </w:rPr>
        <w:fldChar w:fldCharType="separate"/>
      </w:r>
      <w:r>
        <w:rPr>
          <w:noProof/>
        </w:rPr>
        <w:t>68</w:t>
      </w:r>
      <w:r>
        <w:rPr>
          <w:noProof/>
        </w:rPr>
        <w:fldChar w:fldCharType="end"/>
      </w:r>
    </w:p>
    <w:p w14:paraId="0AE3A384" w14:textId="1D942D8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_Toc187394691 \h </w:instrText>
      </w:r>
      <w:r>
        <w:rPr>
          <w:noProof/>
        </w:rPr>
      </w:r>
      <w:r>
        <w:rPr>
          <w:noProof/>
        </w:rPr>
        <w:fldChar w:fldCharType="separate"/>
      </w:r>
      <w:r>
        <w:rPr>
          <w:noProof/>
        </w:rPr>
        <w:t>69</w:t>
      </w:r>
      <w:r>
        <w:rPr>
          <w:noProof/>
        </w:rPr>
        <w:fldChar w:fldCharType="end"/>
      </w:r>
    </w:p>
    <w:p w14:paraId="5A04C828" w14:textId="3DE28BD6"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1F3F78">
        <w:rPr>
          <w:rFonts w:ascii="Courier New" w:hAnsi="Courier New" w:cs="Courier New"/>
          <w:noProof/>
        </w:rPr>
        <w:t>MDA</w:t>
      </w:r>
      <w:r w:rsidRPr="001F3F78">
        <w:rPr>
          <w:rFonts w:ascii="Courier New" w:hAnsi="Courier New" w:cs="Courier New"/>
          <w:noProof/>
          <w:lang w:eastAsia="zh-CN"/>
        </w:rPr>
        <w:t>Request</w:t>
      </w:r>
      <w:r>
        <w:rPr>
          <w:noProof/>
        </w:rPr>
        <w:tab/>
      </w:r>
      <w:r>
        <w:rPr>
          <w:noProof/>
        </w:rPr>
        <w:fldChar w:fldCharType="begin" w:fldLock="1"/>
      </w:r>
      <w:r>
        <w:rPr>
          <w:noProof/>
        </w:rPr>
        <w:instrText xml:space="preserve"> PAGEREF _Toc187394692 \h </w:instrText>
      </w:r>
      <w:r>
        <w:rPr>
          <w:noProof/>
        </w:rPr>
      </w:r>
      <w:r>
        <w:rPr>
          <w:noProof/>
        </w:rPr>
        <w:fldChar w:fldCharType="separate"/>
      </w:r>
      <w:r>
        <w:rPr>
          <w:noProof/>
        </w:rPr>
        <w:t>69</w:t>
      </w:r>
      <w:r>
        <w:rPr>
          <w:noProof/>
        </w:rPr>
        <w:fldChar w:fldCharType="end"/>
      </w:r>
    </w:p>
    <w:p w14:paraId="047F9222" w14:textId="7DC657AE"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_Toc187394693 \h </w:instrText>
      </w:r>
      <w:r>
        <w:rPr>
          <w:noProof/>
        </w:rPr>
      </w:r>
      <w:r>
        <w:rPr>
          <w:noProof/>
        </w:rPr>
        <w:fldChar w:fldCharType="separate"/>
      </w:r>
      <w:r>
        <w:rPr>
          <w:noProof/>
        </w:rPr>
        <w:t>69</w:t>
      </w:r>
      <w:r>
        <w:rPr>
          <w:noProof/>
        </w:rPr>
        <w:fldChar w:fldCharType="end"/>
      </w:r>
    </w:p>
    <w:p w14:paraId="2D15CF89" w14:textId="179E990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_Toc187394694 \h </w:instrText>
      </w:r>
      <w:r>
        <w:rPr>
          <w:noProof/>
        </w:rPr>
      </w:r>
      <w:r>
        <w:rPr>
          <w:noProof/>
        </w:rPr>
        <w:fldChar w:fldCharType="separate"/>
      </w:r>
      <w:r>
        <w:rPr>
          <w:noProof/>
        </w:rPr>
        <w:t>69</w:t>
      </w:r>
      <w:r>
        <w:rPr>
          <w:noProof/>
        </w:rPr>
        <w:fldChar w:fldCharType="end"/>
      </w:r>
    </w:p>
    <w:p w14:paraId="38C7828D" w14:textId="3D44976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_Toc187394695 \h </w:instrText>
      </w:r>
      <w:r>
        <w:rPr>
          <w:noProof/>
        </w:rPr>
      </w:r>
      <w:r>
        <w:rPr>
          <w:noProof/>
        </w:rPr>
        <w:fldChar w:fldCharType="separate"/>
      </w:r>
      <w:r>
        <w:rPr>
          <w:noProof/>
        </w:rPr>
        <w:t>69</w:t>
      </w:r>
      <w:r>
        <w:rPr>
          <w:noProof/>
        </w:rPr>
        <w:fldChar w:fldCharType="end"/>
      </w:r>
    </w:p>
    <w:p w14:paraId="58E83583" w14:textId="232935A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_Toc187394696 \h </w:instrText>
      </w:r>
      <w:r>
        <w:rPr>
          <w:noProof/>
        </w:rPr>
      </w:r>
      <w:r>
        <w:rPr>
          <w:noProof/>
        </w:rPr>
        <w:fldChar w:fldCharType="separate"/>
      </w:r>
      <w:r>
        <w:rPr>
          <w:noProof/>
        </w:rPr>
        <w:t>69</w:t>
      </w:r>
      <w:r>
        <w:rPr>
          <w:noProof/>
        </w:rPr>
        <w:fldChar w:fldCharType="end"/>
      </w:r>
    </w:p>
    <w:p w14:paraId="5F59B7B5" w14:textId="25C32074"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1F3F78">
        <w:rPr>
          <w:rFonts w:ascii="Courier New" w:hAnsi="Courier New" w:cs="Courier New"/>
          <w:noProof/>
        </w:rPr>
        <w:t>MDAReport</w:t>
      </w:r>
      <w:r>
        <w:rPr>
          <w:noProof/>
        </w:rPr>
        <w:tab/>
      </w:r>
      <w:r>
        <w:rPr>
          <w:noProof/>
        </w:rPr>
        <w:fldChar w:fldCharType="begin" w:fldLock="1"/>
      </w:r>
      <w:r>
        <w:rPr>
          <w:noProof/>
        </w:rPr>
        <w:instrText xml:space="preserve"> PAGEREF _Toc187394697 \h </w:instrText>
      </w:r>
      <w:r>
        <w:rPr>
          <w:noProof/>
        </w:rPr>
      </w:r>
      <w:r>
        <w:rPr>
          <w:noProof/>
        </w:rPr>
        <w:fldChar w:fldCharType="separate"/>
      </w:r>
      <w:r>
        <w:rPr>
          <w:noProof/>
        </w:rPr>
        <w:t>69</w:t>
      </w:r>
      <w:r>
        <w:rPr>
          <w:noProof/>
        </w:rPr>
        <w:fldChar w:fldCharType="end"/>
      </w:r>
    </w:p>
    <w:p w14:paraId="0FE981C9" w14:textId="6B647B9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9.3.3.1</w:t>
      </w:r>
      <w:r>
        <w:rPr>
          <w:noProof/>
        </w:rPr>
        <w:tab/>
        <w:t>Definition</w:t>
      </w:r>
      <w:r>
        <w:rPr>
          <w:noProof/>
        </w:rPr>
        <w:tab/>
      </w:r>
      <w:r>
        <w:rPr>
          <w:noProof/>
        </w:rPr>
        <w:fldChar w:fldCharType="begin" w:fldLock="1"/>
      </w:r>
      <w:r>
        <w:rPr>
          <w:noProof/>
        </w:rPr>
        <w:instrText xml:space="preserve"> PAGEREF _Toc187394698 \h </w:instrText>
      </w:r>
      <w:r>
        <w:rPr>
          <w:noProof/>
        </w:rPr>
      </w:r>
      <w:r>
        <w:rPr>
          <w:noProof/>
        </w:rPr>
        <w:fldChar w:fldCharType="separate"/>
      </w:r>
      <w:r>
        <w:rPr>
          <w:noProof/>
        </w:rPr>
        <w:t>69</w:t>
      </w:r>
      <w:r>
        <w:rPr>
          <w:noProof/>
        </w:rPr>
        <w:fldChar w:fldCharType="end"/>
      </w:r>
    </w:p>
    <w:p w14:paraId="0C24A622" w14:textId="61CFFC99"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_Toc187394699 \h </w:instrText>
      </w:r>
      <w:r>
        <w:rPr>
          <w:noProof/>
        </w:rPr>
      </w:r>
      <w:r>
        <w:rPr>
          <w:noProof/>
        </w:rPr>
        <w:fldChar w:fldCharType="separate"/>
      </w:r>
      <w:r>
        <w:rPr>
          <w:noProof/>
        </w:rPr>
        <w:t>69</w:t>
      </w:r>
      <w:r>
        <w:rPr>
          <w:noProof/>
        </w:rPr>
        <w:fldChar w:fldCharType="end"/>
      </w:r>
    </w:p>
    <w:p w14:paraId="75061CF9" w14:textId="257D797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_Toc187394700 \h </w:instrText>
      </w:r>
      <w:r>
        <w:rPr>
          <w:noProof/>
        </w:rPr>
      </w:r>
      <w:r>
        <w:rPr>
          <w:noProof/>
        </w:rPr>
        <w:fldChar w:fldCharType="separate"/>
      </w:r>
      <w:r>
        <w:rPr>
          <w:noProof/>
        </w:rPr>
        <w:t>70</w:t>
      </w:r>
      <w:r>
        <w:rPr>
          <w:noProof/>
        </w:rPr>
        <w:fldChar w:fldCharType="end"/>
      </w:r>
    </w:p>
    <w:p w14:paraId="06926642" w14:textId="1C68640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_Toc187394701 \h </w:instrText>
      </w:r>
      <w:r>
        <w:rPr>
          <w:noProof/>
        </w:rPr>
      </w:r>
      <w:r>
        <w:rPr>
          <w:noProof/>
        </w:rPr>
        <w:fldChar w:fldCharType="separate"/>
      </w:r>
      <w:r>
        <w:rPr>
          <w:noProof/>
        </w:rPr>
        <w:t>70</w:t>
      </w:r>
      <w:r>
        <w:rPr>
          <w:noProof/>
        </w:rPr>
        <w:fldChar w:fldCharType="end"/>
      </w:r>
    </w:p>
    <w:p w14:paraId="3969B7BC" w14:textId="1BEE605D"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_Toc187394702 \h </w:instrText>
      </w:r>
      <w:r>
        <w:rPr>
          <w:noProof/>
        </w:rPr>
      </w:r>
      <w:r>
        <w:rPr>
          <w:noProof/>
        </w:rPr>
        <w:fldChar w:fldCharType="separate"/>
      </w:r>
      <w:r>
        <w:rPr>
          <w:noProof/>
        </w:rPr>
        <w:t>70</w:t>
      </w:r>
      <w:r>
        <w:rPr>
          <w:noProof/>
        </w:rPr>
        <w:fldChar w:fldCharType="end"/>
      </w:r>
    </w:p>
    <w:p w14:paraId="27BA8542" w14:textId="3AF44328"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1F3F78">
        <w:rPr>
          <w:rFonts w:ascii="Courier New" w:hAnsi="Courier New" w:cs="Courier New"/>
          <w:noProof/>
          <w:lang w:eastAsia="zh-CN"/>
        </w:rPr>
        <w:t xml:space="preserve">MDAOutputPerMDAType </w:t>
      </w:r>
      <w:r w:rsidRPr="001F3F78">
        <w:rPr>
          <w:rFonts w:ascii="Courier New" w:hAnsi="Courier New"/>
          <w:noProof/>
          <w:lang w:eastAsia="zh-CN"/>
        </w:rPr>
        <w:t>&lt;&lt;dataType&gt;&gt;</w:t>
      </w:r>
      <w:r>
        <w:rPr>
          <w:noProof/>
        </w:rPr>
        <w:tab/>
      </w:r>
      <w:r>
        <w:rPr>
          <w:noProof/>
        </w:rPr>
        <w:fldChar w:fldCharType="begin" w:fldLock="1"/>
      </w:r>
      <w:r>
        <w:rPr>
          <w:noProof/>
        </w:rPr>
        <w:instrText xml:space="preserve"> PAGEREF _Toc187394703 \h </w:instrText>
      </w:r>
      <w:r>
        <w:rPr>
          <w:noProof/>
        </w:rPr>
      </w:r>
      <w:r>
        <w:rPr>
          <w:noProof/>
        </w:rPr>
        <w:fldChar w:fldCharType="separate"/>
      </w:r>
      <w:r>
        <w:rPr>
          <w:noProof/>
        </w:rPr>
        <w:t>70</w:t>
      </w:r>
      <w:r>
        <w:rPr>
          <w:noProof/>
        </w:rPr>
        <w:fldChar w:fldCharType="end"/>
      </w:r>
    </w:p>
    <w:p w14:paraId="39970646" w14:textId="540FEAC6"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_Toc187394704 \h </w:instrText>
      </w:r>
      <w:r>
        <w:rPr>
          <w:noProof/>
        </w:rPr>
      </w:r>
      <w:r>
        <w:rPr>
          <w:noProof/>
        </w:rPr>
        <w:fldChar w:fldCharType="separate"/>
      </w:r>
      <w:r>
        <w:rPr>
          <w:noProof/>
        </w:rPr>
        <w:t>70</w:t>
      </w:r>
      <w:r>
        <w:rPr>
          <w:noProof/>
        </w:rPr>
        <w:fldChar w:fldCharType="end"/>
      </w:r>
    </w:p>
    <w:p w14:paraId="71D88857" w14:textId="16C5711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_Toc187394705 \h </w:instrText>
      </w:r>
      <w:r>
        <w:rPr>
          <w:noProof/>
        </w:rPr>
      </w:r>
      <w:r>
        <w:rPr>
          <w:noProof/>
        </w:rPr>
        <w:fldChar w:fldCharType="separate"/>
      </w:r>
      <w:r>
        <w:rPr>
          <w:noProof/>
        </w:rPr>
        <w:t>70</w:t>
      </w:r>
      <w:r>
        <w:rPr>
          <w:noProof/>
        </w:rPr>
        <w:fldChar w:fldCharType="end"/>
      </w:r>
    </w:p>
    <w:p w14:paraId="1AF35470" w14:textId="219EEE0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_Toc187394706 \h </w:instrText>
      </w:r>
      <w:r>
        <w:rPr>
          <w:noProof/>
        </w:rPr>
      </w:r>
      <w:r>
        <w:rPr>
          <w:noProof/>
        </w:rPr>
        <w:fldChar w:fldCharType="separate"/>
      </w:r>
      <w:r>
        <w:rPr>
          <w:noProof/>
        </w:rPr>
        <w:t>70</w:t>
      </w:r>
      <w:r>
        <w:rPr>
          <w:noProof/>
        </w:rPr>
        <w:fldChar w:fldCharType="end"/>
      </w:r>
    </w:p>
    <w:p w14:paraId="03FB16A5" w14:textId="6442358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_Toc187394707 \h </w:instrText>
      </w:r>
      <w:r>
        <w:rPr>
          <w:noProof/>
        </w:rPr>
      </w:r>
      <w:r>
        <w:rPr>
          <w:noProof/>
        </w:rPr>
        <w:fldChar w:fldCharType="separate"/>
      </w:r>
      <w:r>
        <w:rPr>
          <w:noProof/>
        </w:rPr>
        <w:t>70</w:t>
      </w:r>
      <w:r>
        <w:rPr>
          <w:noProof/>
        </w:rPr>
        <w:fldChar w:fldCharType="end"/>
      </w:r>
    </w:p>
    <w:p w14:paraId="52A07622" w14:textId="22BAECF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1F3F78">
        <w:rPr>
          <w:rFonts w:ascii="Courier New" w:hAnsi="Courier New"/>
          <w:noProof/>
          <w:lang w:eastAsia="zh-CN"/>
        </w:rPr>
        <w:t>MDAOutputIEFilter</w:t>
      </w:r>
      <w:r w:rsidRPr="001F3F78">
        <w:rPr>
          <w:rFonts w:ascii="Courier New" w:hAnsi="Courier New" w:cs="Courier New"/>
          <w:bCs/>
          <w:noProof/>
          <w:color w:val="333333"/>
        </w:rPr>
        <w:t xml:space="preserve"> </w:t>
      </w:r>
      <w:r w:rsidRPr="001F3F78">
        <w:rPr>
          <w:rFonts w:ascii="Courier New" w:hAnsi="Courier New"/>
          <w:noProof/>
          <w:lang w:eastAsia="zh-CN"/>
        </w:rPr>
        <w:t>&lt;&lt;dataType&gt;&gt;</w:t>
      </w:r>
      <w:r>
        <w:rPr>
          <w:noProof/>
        </w:rPr>
        <w:tab/>
      </w:r>
      <w:r>
        <w:rPr>
          <w:noProof/>
        </w:rPr>
        <w:fldChar w:fldCharType="begin" w:fldLock="1"/>
      </w:r>
      <w:r>
        <w:rPr>
          <w:noProof/>
        </w:rPr>
        <w:instrText xml:space="preserve"> PAGEREF _Toc187394708 \h </w:instrText>
      </w:r>
      <w:r>
        <w:rPr>
          <w:noProof/>
        </w:rPr>
      </w:r>
      <w:r>
        <w:rPr>
          <w:noProof/>
        </w:rPr>
        <w:fldChar w:fldCharType="separate"/>
      </w:r>
      <w:r>
        <w:rPr>
          <w:noProof/>
        </w:rPr>
        <w:t>70</w:t>
      </w:r>
      <w:r>
        <w:rPr>
          <w:noProof/>
        </w:rPr>
        <w:fldChar w:fldCharType="end"/>
      </w:r>
    </w:p>
    <w:p w14:paraId="70E0C70C" w14:textId="7329BB7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_Toc187394709 \h </w:instrText>
      </w:r>
      <w:r>
        <w:rPr>
          <w:noProof/>
        </w:rPr>
      </w:r>
      <w:r>
        <w:rPr>
          <w:noProof/>
        </w:rPr>
        <w:fldChar w:fldCharType="separate"/>
      </w:r>
      <w:r>
        <w:rPr>
          <w:noProof/>
        </w:rPr>
        <w:t>70</w:t>
      </w:r>
      <w:r>
        <w:rPr>
          <w:noProof/>
        </w:rPr>
        <w:fldChar w:fldCharType="end"/>
      </w:r>
    </w:p>
    <w:p w14:paraId="7A41093F" w14:textId="51A260B4"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_Toc187394710 \h </w:instrText>
      </w:r>
      <w:r>
        <w:rPr>
          <w:noProof/>
        </w:rPr>
      </w:r>
      <w:r>
        <w:rPr>
          <w:noProof/>
        </w:rPr>
        <w:fldChar w:fldCharType="separate"/>
      </w:r>
      <w:r>
        <w:rPr>
          <w:noProof/>
        </w:rPr>
        <w:t>71</w:t>
      </w:r>
      <w:r>
        <w:rPr>
          <w:noProof/>
        </w:rPr>
        <w:fldChar w:fldCharType="end"/>
      </w:r>
    </w:p>
    <w:p w14:paraId="2C0CB9B0" w14:textId="5DB45E6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_Toc187394711 \h </w:instrText>
      </w:r>
      <w:r>
        <w:rPr>
          <w:noProof/>
        </w:rPr>
      </w:r>
      <w:r>
        <w:rPr>
          <w:noProof/>
        </w:rPr>
        <w:fldChar w:fldCharType="separate"/>
      </w:r>
      <w:r>
        <w:rPr>
          <w:noProof/>
        </w:rPr>
        <w:t>71</w:t>
      </w:r>
      <w:r>
        <w:rPr>
          <w:noProof/>
        </w:rPr>
        <w:fldChar w:fldCharType="end"/>
      </w:r>
    </w:p>
    <w:p w14:paraId="7F3C5BE4" w14:textId="719CBCE9"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_Toc187394712 \h </w:instrText>
      </w:r>
      <w:r>
        <w:rPr>
          <w:noProof/>
        </w:rPr>
      </w:r>
      <w:r>
        <w:rPr>
          <w:noProof/>
        </w:rPr>
        <w:fldChar w:fldCharType="separate"/>
      </w:r>
      <w:r>
        <w:rPr>
          <w:noProof/>
        </w:rPr>
        <w:t>71</w:t>
      </w:r>
      <w:r>
        <w:rPr>
          <w:noProof/>
        </w:rPr>
        <w:fldChar w:fldCharType="end"/>
      </w:r>
    </w:p>
    <w:p w14:paraId="499E3A8E" w14:textId="28865B4B"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1F3F78">
        <w:rPr>
          <w:rFonts w:ascii="Courier New" w:hAnsi="Courier New"/>
          <w:bCs/>
          <w:noProof/>
          <w:lang w:eastAsia="zh-CN"/>
        </w:rPr>
        <w:t xml:space="preserve">AnalyticsScopeType </w:t>
      </w:r>
      <w:r>
        <w:rPr>
          <w:noProof/>
          <w:lang w:eastAsia="zh-CN"/>
        </w:rPr>
        <w:t>&lt;&lt;</w:t>
      </w:r>
      <w:r w:rsidRPr="001F3F78">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_Toc187394713 \h </w:instrText>
      </w:r>
      <w:r>
        <w:rPr>
          <w:noProof/>
        </w:rPr>
      </w:r>
      <w:r>
        <w:rPr>
          <w:noProof/>
        </w:rPr>
        <w:fldChar w:fldCharType="separate"/>
      </w:r>
      <w:r>
        <w:rPr>
          <w:noProof/>
        </w:rPr>
        <w:t>71</w:t>
      </w:r>
      <w:r>
        <w:rPr>
          <w:noProof/>
        </w:rPr>
        <w:fldChar w:fldCharType="end"/>
      </w:r>
    </w:p>
    <w:p w14:paraId="563935D2" w14:textId="452B039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_Toc187394714 \h </w:instrText>
      </w:r>
      <w:r>
        <w:rPr>
          <w:noProof/>
        </w:rPr>
      </w:r>
      <w:r>
        <w:rPr>
          <w:noProof/>
        </w:rPr>
        <w:fldChar w:fldCharType="separate"/>
      </w:r>
      <w:r>
        <w:rPr>
          <w:noProof/>
        </w:rPr>
        <w:t>71</w:t>
      </w:r>
      <w:r>
        <w:rPr>
          <w:noProof/>
        </w:rPr>
        <w:fldChar w:fldCharType="end"/>
      </w:r>
    </w:p>
    <w:p w14:paraId="6BD2AA21" w14:textId="1AEDB7F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_Toc187394715 \h </w:instrText>
      </w:r>
      <w:r>
        <w:rPr>
          <w:noProof/>
        </w:rPr>
      </w:r>
      <w:r>
        <w:rPr>
          <w:noProof/>
        </w:rPr>
        <w:fldChar w:fldCharType="separate"/>
      </w:r>
      <w:r>
        <w:rPr>
          <w:noProof/>
        </w:rPr>
        <w:t>72</w:t>
      </w:r>
      <w:r>
        <w:rPr>
          <w:noProof/>
        </w:rPr>
        <w:fldChar w:fldCharType="end"/>
      </w:r>
    </w:p>
    <w:p w14:paraId="0BD5A2F6" w14:textId="3B35A947"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_Toc187394716 \h </w:instrText>
      </w:r>
      <w:r>
        <w:rPr>
          <w:noProof/>
        </w:rPr>
      </w:r>
      <w:r>
        <w:rPr>
          <w:noProof/>
        </w:rPr>
        <w:fldChar w:fldCharType="separate"/>
      </w:r>
      <w:r>
        <w:rPr>
          <w:noProof/>
        </w:rPr>
        <w:t>72</w:t>
      </w:r>
      <w:r>
        <w:rPr>
          <w:noProof/>
        </w:rPr>
        <w:fldChar w:fldCharType="end"/>
      </w:r>
    </w:p>
    <w:p w14:paraId="1DD96B4B" w14:textId="540EEE3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_Toc187394717 \h </w:instrText>
      </w:r>
      <w:r>
        <w:rPr>
          <w:noProof/>
        </w:rPr>
      </w:r>
      <w:r>
        <w:rPr>
          <w:noProof/>
        </w:rPr>
        <w:fldChar w:fldCharType="separate"/>
      </w:r>
      <w:r>
        <w:rPr>
          <w:noProof/>
        </w:rPr>
        <w:t>72</w:t>
      </w:r>
      <w:r>
        <w:rPr>
          <w:noProof/>
        </w:rPr>
        <w:fldChar w:fldCharType="end"/>
      </w:r>
    </w:p>
    <w:p w14:paraId="38F5F15E" w14:textId="58C79ACD"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1F3F78">
        <w:rPr>
          <w:rFonts w:ascii="Courier New" w:hAnsi="Courier New"/>
          <w:noProof/>
          <w:lang w:eastAsia="zh-CN"/>
        </w:rPr>
        <w:tab/>
        <w:t>TimeWindow</w:t>
      </w:r>
      <w:r w:rsidRPr="001F3F78">
        <w:rPr>
          <w:rFonts w:ascii="Courier New" w:hAnsi="Courier New" w:cs="Courier New"/>
          <w:bCs/>
          <w:noProof/>
          <w:color w:val="333333"/>
        </w:rPr>
        <w:t xml:space="preserve"> </w:t>
      </w:r>
      <w:r w:rsidRPr="001F3F78">
        <w:rPr>
          <w:rFonts w:ascii="Courier New" w:hAnsi="Courier New"/>
          <w:noProof/>
          <w:lang w:eastAsia="zh-CN"/>
        </w:rPr>
        <w:t>&lt;&lt;dataType&gt;&gt;</w:t>
      </w:r>
      <w:r>
        <w:rPr>
          <w:noProof/>
        </w:rPr>
        <w:tab/>
      </w:r>
      <w:r>
        <w:rPr>
          <w:noProof/>
        </w:rPr>
        <w:fldChar w:fldCharType="begin" w:fldLock="1"/>
      </w:r>
      <w:r>
        <w:rPr>
          <w:noProof/>
        </w:rPr>
        <w:instrText xml:space="preserve"> PAGEREF _Toc187394718 \h </w:instrText>
      </w:r>
      <w:r>
        <w:rPr>
          <w:noProof/>
        </w:rPr>
      </w:r>
      <w:r>
        <w:rPr>
          <w:noProof/>
        </w:rPr>
        <w:fldChar w:fldCharType="separate"/>
      </w:r>
      <w:r>
        <w:rPr>
          <w:noProof/>
        </w:rPr>
        <w:t>72</w:t>
      </w:r>
      <w:r>
        <w:rPr>
          <w:noProof/>
        </w:rPr>
        <w:fldChar w:fldCharType="end"/>
      </w:r>
    </w:p>
    <w:p w14:paraId="4E3963D0" w14:textId="19873C1C"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_Toc187394719 \h </w:instrText>
      </w:r>
      <w:r>
        <w:rPr>
          <w:noProof/>
        </w:rPr>
      </w:r>
      <w:r>
        <w:rPr>
          <w:noProof/>
        </w:rPr>
        <w:fldChar w:fldCharType="separate"/>
      </w:r>
      <w:r>
        <w:rPr>
          <w:noProof/>
        </w:rPr>
        <w:t>72</w:t>
      </w:r>
      <w:r>
        <w:rPr>
          <w:noProof/>
        </w:rPr>
        <w:fldChar w:fldCharType="end"/>
      </w:r>
    </w:p>
    <w:p w14:paraId="0AB6F30A" w14:textId="7004393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_Toc187394720 \h </w:instrText>
      </w:r>
      <w:r>
        <w:rPr>
          <w:noProof/>
        </w:rPr>
      </w:r>
      <w:r>
        <w:rPr>
          <w:noProof/>
        </w:rPr>
        <w:fldChar w:fldCharType="separate"/>
      </w:r>
      <w:r>
        <w:rPr>
          <w:noProof/>
        </w:rPr>
        <w:t>72</w:t>
      </w:r>
      <w:r>
        <w:rPr>
          <w:noProof/>
        </w:rPr>
        <w:fldChar w:fldCharType="end"/>
      </w:r>
    </w:p>
    <w:p w14:paraId="27967D42" w14:textId="12FD10A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_Toc187394721 \h </w:instrText>
      </w:r>
      <w:r>
        <w:rPr>
          <w:noProof/>
        </w:rPr>
      </w:r>
      <w:r>
        <w:rPr>
          <w:noProof/>
        </w:rPr>
        <w:fldChar w:fldCharType="separate"/>
      </w:r>
      <w:r>
        <w:rPr>
          <w:noProof/>
        </w:rPr>
        <w:t>72</w:t>
      </w:r>
      <w:r>
        <w:rPr>
          <w:noProof/>
        </w:rPr>
        <w:fldChar w:fldCharType="end"/>
      </w:r>
    </w:p>
    <w:p w14:paraId="53501069" w14:textId="6F10C4CF"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_Toc187394722 \h </w:instrText>
      </w:r>
      <w:r>
        <w:rPr>
          <w:noProof/>
        </w:rPr>
      </w:r>
      <w:r>
        <w:rPr>
          <w:noProof/>
        </w:rPr>
        <w:fldChar w:fldCharType="separate"/>
      </w:r>
      <w:r>
        <w:rPr>
          <w:noProof/>
        </w:rPr>
        <w:t>72</w:t>
      </w:r>
      <w:r>
        <w:rPr>
          <w:noProof/>
        </w:rPr>
        <w:fldChar w:fldCharType="end"/>
      </w:r>
    </w:p>
    <w:p w14:paraId="41927844" w14:textId="1E7D2351"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1F3F78">
        <w:rPr>
          <w:rFonts w:ascii="Courier New" w:hAnsi="Courier New" w:cs="Courier New"/>
          <w:noProof/>
        </w:rPr>
        <w:t>MDAOutputs &lt;&lt;dataType&gt;&gt;</w:t>
      </w:r>
      <w:r>
        <w:rPr>
          <w:noProof/>
        </w:rPr>
        <w:tab/>
      </w:r>
      <w:r>
        <w:rPr>
          <w:noProof/>
        </w:rPr>
        <w:fldChar w:fldCharType="begin" w:fldLock="1"/>
      </w:r>
      <w:r>
        <w:rPr>
          <w:noProof/>
        </w:rPr>
        <w:instrText xml:space="preserve"> PAGEREF _Toc187394723 \h </w:instrText>
      </w:r>
      <w:r>
        <w:rPr>
          <w:noProof/>
        </w:rPr>
      </w:r>
      <w:r>
        <w:rPr>
          <w:noProof/>
        </w:rPr>
        <w:fldChar w:fldCharType="separate"/>
      </w:r>
      <w:r>
        <w:rPr>
          <w:noProof/>
        </w:rPr>
        <w:t>72</w:t>
      </w:r>
      <w:r>
        <w:rPr>
          <w:noProof/>
        </w:rPr>
        <w:fldChar w:fldCharType="end"/>
      </w:r>
    </w:p>
    <w:p w14:paraId="2B1CA6AA" w14:textId="1EBFE52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_Toc187394724 \h </w:instrText>
      </w:r>
      <w:r>
        <w:rPr>
          <w:noProof/>
        </w:rPr>
      </w:r>
      <w:r>
        <w:rPr>
          <w:noProof/>
        </w:rPr>
        <w:fldChar w:fldCharType="separate"/>
      </w:r>
      <w:r>
        <w:rPr>
          <w:noProof/>
        </w:rPr>
        <w:t>72</w:t>
      </w:r>
      <w:r>
        <w:rPr>
          <w:noProof/>
        </w:rPr>
        <w:fldChar w:fldCharType="end"/>
      </w:r>
    </w:p>
    <w:p w14:paraId="0532990F" w14:textId="04DD351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_Toc187394725 \h </w:instrText>
      </w:r>
      <w:r>
        <w:rPr>
          <w:noProof/>
        </w:rPr>
      </w:r>
      <w:r>
        <w:rPr>
          <w:noProof/>
        </w:rPr>
        <w:fldChar w:fldCharType="separate"/>
      </w:r>
      <w:r>
        <w:rPr>
          <w:noProof/>
        </w:rPr>
        <w:t>73</w:t>
      </w:r>
      <w:r>
        <w:rPr>
          <w:noProof/>
        </w:rPr>
        <w:fldChar w:fldCharType="end"/>
      </w:r>
    </w:p>
    <w:p w14:paraId="01268B00" w14:textId="341FEFB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_Toc187394726 \h </w:instrText>
      </w:r>
      <w:r>
        <w:rPr>
          <w:noProof/>
        </w:rPr>
      </w:r>
      <w:r>
        <w:rPr>
          <w:noProof/>
        </w:rPr>
        <w:fldChar w:fldCharType="separate"/>
      </w:r>
      <w:r>
        <w:rPr>
          <w:noProof/>
        </w:rPr>
        <w:t>73</w:t>
      </w:r>
      <w:r>
        <w:rPr>
          <w:noProof/>
        </w:rPr>
        <w:fldChar w:fldCharType="end"/>
      </w:r>
    </w:p>
    <w:p w14:paraId="3EAF3B78" w14:textId="5A512C4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_Toc187394727 \h </w:instrText>
      </w:r>
      <w:r>
        <w:rPr>
          <w:noProof/>
        </w:rPr>
      </w:r>
      <w:r>
        <w:rPr>
          <w:noProof/>
        </w:rPr>
        <w:fldChar w:fldCharType="separate"/>
      </w:r>
      <w:r>
        <w:rPr>
          <w:noProof/>
        </w:rPr>
        <w:t>73</w:t>
      </w:r>
      <w:r>
        <w:rPr>
          <w:noProof/>
        </w:rPr>
        <w:fldChar w:fldCharType="end"/>
      </w:r>
    </w:p>
    <w:p w14:paraId="63893479" w14:textId="12B0A6A0"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1F3F78">
        <w:rPr>
          <w:rFonts w:ascii="Courier New" w:hAnsi="Courier New" w:cs="Courier New"/>
          <w:noProof/>
        </w:rPr>
        <w:tab/>
        <w:t>MDAOutputEntry &lt;&lt;dataType&gt;&gt;</w:t>
      </w:r>
      <w:r>
        <w:rPr>
          <w:noProof/>
        </w:rPr>
        <w:tab/>
      </w:r>
      <w:r>
        <w:rPr>
          <w:noProof/>
        </w:rPr>
        <w:fldChar w:fldCharType="begin" w:fldLock="1"/>
      </w:r>
      <w:r>
        <w:rPr>
          <w:noProof/>
        </w:rPr>
        <w:instrText xml:space="preserve"> PAGEREF _Toc187394728 \h </w:instrText>
      </w:r>
      <w:r>
        <w:rPr>
          <w:noProof/>
        </w:rPr>
      </w:r>
      <w:r>
        <w:rPr>
          <w:noProof/>
        </w:rPr>
        <w:fldChar w:fldCharType="separate"/>
      </w:r>
      <w:r>
        <w:rPr>
          <w:noProof/>
        </w:rPr>
        <w:t>73</w:t>
      </w:r>
      <w:r>
        <w:rPr>
          <w:noProof/>
        </w:rPr>
        <w:fldChar w:fldCharType="end"/>
      </w:r>
    </w:p>
    <w:p w14:paraId="21AEEF02" w14:textId="60BDDD5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_Toc187394729 \h </w:instrText>
      </w:r>
      <w:r>
        <w:rPr>
          <w:noProof/>
        </w:rPr>
      </w:r>
      <w:r>
        <w:rPr>
          <w:noProof/>
        </w:rPr>
        <w:fldChar w:fldCharType="separate"/>
      </w:r>
      <w:r>
        <w:rPr>
          <w:noProof/>
        </w:rPr>
        <w:t>73</w:t>
      </w:r>
      <w:r>
        <w:rPr>
          <w:noProof/>
        </w:rPr>
        <w:fldChar w:fldCharType="end"/>
      </w:r>
    </w:p>
    <w:p w14:paraId="4F13EC87" w14:textId="0CE53451"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_Toc187394730 \h </w:instrText>
      </w:r>
      <w:r>
        <w:rPr>
          <w:noProof/>
        </w:rPr>
      </w:r>
      <w:r>
        <w:rPr>
          <w:noProof/>
        </w:rPr>
        <w:fldChar w:fldCharType="separate"/>
      </w:r>
      <w:r>
        <w:rPr>
          <w:noProof/>
        </w:rPr>
        <w:t>73</w:t>
      </w:r>
      <w:r>
        <w:rPr>
          <w:noProof/>
        </w:rPr>
        <w:fldChar w:fldCharType="end"/>
      </w:r>
    </w:p>
    <w:p w14:paraId="4A65D7DA" w14:textId="425D30D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_Toc187394731 \h </w:instrText>
      </w:r>
      <w:r>
        <w:rPr>
          <w:noProof/>
        </w:rPr>
      </w:r>
      <w:r>
        <w:rPr>
          <w:noProof/>
        </w:rPr>
        <w:fldChar w:fldCharType="separate"/>
      </w:r>
      <w:r>
        <w:rPr>
          <w:noProof/>
        </w:rPr>
        <w:t>73</w:t>
      </w:r>
      <w:r>
        <w:rPr>
          <w:noProof/>
        </w:rPr>
        <w:fldChar w:fldCharType="end"/>
      </w:r>
    </w:p>
    <w:p w14:paraId="401693BF" w14:textId="14A200F3"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_Toc187394732 \h </w:instrText>
      </w:r>
      <w:r>
        <w:rPr>
          <w:noProof/>
        </w:rPr>
      </w:r>
      <w:r>
        <w:rPr>
          <w:noProof/>
        </w:rPr>
        <w:fldChar w:fldCharType="separate"/>
      </w:r>
      <w:r>
        <w:rPr>
          <w:noProof/>
        </w:rPr>
        <w:t>73</w:t>
      </w:r>
      <w:r>
        <w:rPr>
          <w:noProof/>
        </w:rPr>
        <w:fldChar w:fldCharType="end"/>
      </w:r>
    </w:p>
    <w:p w14:paraId="3D2EE027" w14:textId="06630245"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1F3F78">
        <w:rPr>
          <w:rFonts w:ascii="Courier New" w:hAnsi="Courier New" w:cs="Courier New"/>
          <w:noProof/>
        </w:rPr>
        <w:t xml:space="preserve"> &lt;&lt;choice&gt;&gt;</w:t>
      </w:r>
      <w:r>
        <w:rPr>
          <w:noProof/>
        </w:rPr>
        <w:tab/>
      </w:r>
      <w:r>
        <w:rPr>
          <w:noProof/>
        </w:rPr>
        <w:fldChar w:fldCharType="begin" w:fldLock="1"/>
      </w:r>
      <w:r>
        <w:rPr>
          <w:noProof/>
        </w:rPr>
        <w:instrText xml:space="preserve"> PAGEREF _Toc187394733 \h </w:instrText>
      </w:r>
      <w:r>
        <w:rPr>
          <w:noProof/>
        </w:rPr>
      </w:r>
      <w:r>
        <w:rPr>
          <w:noProof/>
        </w:rPr>
        <w:fldChar w:fldCharType="separate"/>
      </w:r>
      <w:r>
        <w:rPr>
          <w:noProof/>
        </w:rPr>
        <w:t>73</w:t>
      </w:r>
      <w:r>
        <w:rPr>
          <w:noProof/>
        </w:rPr>
        <w:fldChar w:fldCharType="end"/>
      </w:r>
    </w:p>
    <w:p w14:paraId="4A5A02DF" w14:textId="1F1F132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_Toc187394734 \h </w:instrText>
      </w:r>
      <w:r>
        <w:rPr>
          <w:noProof/>
        </w:rPr>
      </w:r>
      <w:r>
        <w:rPr>
          <w:noProof/>
        </w:rPr>
        <w:fldChar w:fldCharType="separate"/>
      </w:r>
      <w:r>
        <w:rPr>
          <w:noProof/>
        </w:rPr>
        <w:t>73</w:t>
      </w:r>
      <w:r>
        <w:rPr>
          <w:noProof/>
        </w:rPr>
        <w:fldChar w:fldCharType="end"/>
      </w:r>
    </w:p>
    <w:p w14:paraId="7A2D0285" w14:textId="6DEC3B5D"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_Toc187394735 \h </w:instrText>
      </w:r>
      <w:r>
        <w:rPr>
          <w:noProof/>
        </w:rPr>
      </w:r>
      <w:r>
        <w:rPr>
          <w:noProof/>
        </w:rPr>
        <w:fldChar w:fldCharType="separate"/>
      </w:r>
      <w:r>
        <w:rPr>
          <w:noProof/>
        </w:rPr>
        <w:t>74</w:t>
      </w:r>
      <w:r>
        <w:rPr>
          <w:noProof/>
        </w:rPr>
        <w:fldChar w:fldCharType="end"/>
      </w:r>
    </w:p>
    <w:p w14:paraId="2BC69C88" w14:textId="5D164685"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_Toc187394736 \h </w:instrText>
      </w:r>
      <w:r>
        <w:rPr>
          <w:noProof/>
        </w:rPr>
      </w:r>
      <w:r>
        <w:rPr>
          <w:noProof/>
        </w:rPr>
        <w:fldChar w:fldCharType="separate"/>
      </w:r>
      <w:r>
        <w:rPr>
          <w:noProof/>
        </w:rPr>
        <w:t>74</w:t>
      </w:r>
      <w:r>
        <w:rPr>
          <w:noProof/>
        </w:rPr>
        <w:fldChar w:fldCharType="end"/>
      </w:r>
    </w:p>
    <w:p w14:paraId="7D6FDCC0" w14:textId="7746695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_Toc187394737 \h </w:instrText>
      </w:r>
      <w:r>
        <w:rPr>
          <w:noProof/>
        </w:rPr>
      </w:r>
      <w:r>
        <w:rPr>
          <w:noProof/>
        </w:rPr>
        <w:fldChar w:fldCharType="separate"/>
      </w:r>
      <w:r>
        <w:rPr>
          <w:noProof/>
        </w:rPr>
        <w:t>74</w:t>
      </w:r>
      <w:r>
        <w:rPr>
          <w:noProof/>
        </w:rPr>
        <w:fldChar w:fldCharType="end"/>
      </w:r>
    </w:p>
    <w:p w14:paraId="4774BFAA" w14:textId="65F98E27"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1F3F78">
        <w:rPr>
          <w:rFonts w:ascii="Courier New" w:hAnsi="Courier New" w:cs="Courier New"/>
          <w:noProof/>
        </w:rPr>
        <w:t>ThresholdInfo &lt;&lt;dataType&gt;&gt;</w:t>
      </w:r>
      <w:r>
        <w:rPr>
          <w:noProof/>
        </w:rPr>
        <w:tab/>
      </w:r>
      <w:r>
        <w:rPr>
          <w:noProof/>
        </w:rPr>
        <w:fldChar w:fldCharType="begin" w:fldLock="1"/>
      </w:r>
      <w:r>
        <w:rPr>
          <w:noProof/>
        </w:rPr>
        <w:instrText xml:space="preserve"> PAGEREF _Toc187394738 \h </w:instrText>
      </w:r>
      <w:r>
        <w:rPr>
          <w:noProof/>
        </w:rPr>
      </w:r>
      <w:r>
        <w:rPr>
          <w:noProof/>
        </w:rPr>
        <w:fldChar w:fldCharType="separate"/>
      </w:r>
      <w:r>
        <w:rPr>
          <w:noProof/>
        </w:rPr>
        <w:t>74</w:t>
      </w:r>
      <w:r>
        <w:rPr>
          <w:noProof/>
        </w:rPr>
        <w:fldChar w:fldCharType="end"/>
      </w:r>
    </w:p>
    <w:p w14:paraId="64E9B7CB" w14:textId="7BCBA9F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_Toc187394739 \h </w:instrText>
      </w:r>
      <w:r>
        <w:rPr>
          <w:noProof/>
        </w:rPr>
      </w:r>
      <w:r>
        <w:rPr>
          <w:noProof/>
        </w:rPr>
        <w:fldChar w:fldCharType="separate"/>
      </w:r>
      <w:r>
        <w:rPr>
          <w:noProof/>
        </w:rPr>
        <w:t>74</w:t>
      </w:r>
      <w:r>
        <w:rPr>
          <w:noProof/>
        </w:rPr>
        <w:fldChar w:fldCharType="end"/>
      </w:r>
    </w:p>
    <w:p w14:paraId="753CDB2F" w14:textId="05739FFB"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1F3F78">
        <w:rPr>
          <w:noProof/>
          <w:lang w:val="fr-FR"/>
        </w:rPr>
        <w:t>.2</w:t>
      </w:r>
      <w:r w:rsidRPr="001F3F78">
        <w:rPr>
          <w:noProof/>
          <w:lang w:val="fr-FR"/>
        </w:rPr>
        <w:tab/>
        <w:t>Attributes</w:t>
      </w:r>
      <w:r>
        <w:rPr>
          <w:noProof/>
        </w:rPr>
        <w:tab/>
      </w:r>
      <w:r>
        <w:rPr>
          <w:noProof/>
        </w:rPr>
        <w:fldChar w:fldCharType="begin" w:fldLock="1"/>
      </w:r>
      <w:r>
        <w:rPr>
          <w:noProof/>
        </w:rPr>
        <w:instrText xml:space="preserve"> PAGEREF _Toc187394740 \h </w:instrText>
      </w:r>
      <w:r>
        <w:rPr>
          <w:noProof/>
        </w:rPr>
      </w:r>
      <w:r>
        <w:rPr>
          <w:noProof/>
        </w:rPr>
        <w:fldChar w:fldCharType="separate"/>
      </w:r>
      <w:r>
        <w:rPr>
          <w:noProof/>
        </w:rPr>
        <w:t>74</w:t>
      </w:r>
      <w:r>
        <w:rPr>
          <w:noProof/>
        </w:rPr>
        <w:fldChar w:fldCharType="end"/>
      </w:r>
    </w:p>
    <w:p w14:paraId="3AB17E41" w14:textId="43B31308"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_Toc187394741 \h </w:instrText>
      </w:r>
      <w:r>
        <w:rPr>
          <w:noProof/>
        </w:rPr>
      </w:r>
      <w:r>
        <w:rPr>
          <w:noProof/>
        </w:rPr>
        <w:fldChar w:fldCharType="separate"/>
      </w:r>
      <w:r>
        <w:rPr>
          <w:noProof/>
        </w:rPr>
        <w:t>74</w:t>
      </w:r>
      <w:r>
        <w:rPr>
          <w:noProof/>
        </w:rPr>
        <w:fldChar w:fldCharType="end"/>
      </w:r>
    </w:p>
    <w:p w14:paraId="464557E8" w14:textId="2A8C3324"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1F3F78">
        <w:rPr>
          <w:noProof/>
          <w:lang w:val="en-US"/>
        </w:rPr>
        <w:t>.</w:t>
      </w:r>
      <w:r w:rsidRPr="001F3F78">
        <w:rPr>
          <w:noProof/>
          <w:lang w:val="en-US" w:eastAsia="zh-CN"/>
        </w:rPr>
        <w:t>4</w:t>
      </w:r>
      <w:r w:rsidRPr="001F3F78">
        <w:rPr>
          <w:noProof/>
          <w:lang w:val="en-US"/>
        </w:rPr>
        <w:tab/>
        <w:t>Notifications</w:t>
      </w:r>
      <w:r>
        <w:rPr>
          <w:noProof/>
        </w:rPr>
        <w:tab/>
      </w:r>
      <w:r>
        <w:rPr>
          <w:noProof/>
        </w:rPr>
        <w:fldChar w:fldCharType="begin" w:fldLock="1"/>
      </w:r>
      <w:r>
        <w:rPr>
          <w:noProof/>
        </w:rPr>
        <w:instrText xml:space="preserve"> PAGEREF _Toc187394742 \h </w:instrText>
      </w:r>
      <w:r>
        <w:rPr>
          <w:noProof/>
        </w:rPr>
      </w:r>
      <w:r>
        <w:rPr>
          <w:noProof/>
        </w:rPr>
        <w:fldChar w:fldCharType="separate"/>
      </w:r>
      <w:r>
        <w:rPr>
          <w:noProof/>
        </w:rPr>
        <w:t>74</w:t>
      </w:r>
      <w:r>
        <w:rPr>
          <w:noProof/>
        </w:rPr>
        <w:fldChar w:fldCharType="end"/>
      </w:r>
    </w:p>
    <w:p w14:paraId="6D4A4661" w14:textId="2136D7D2"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_Toc187394743 \h </w:instrText>
      </w:r>
      <w:r>
        <w:rPr>
          <w:noProof/>
        </w:rPr>
      </w:r>
      <w:r>
        <w:rPr>
          <w:noProof/>
        </w:rPr>
        <w:fldChar w:fldCharType="separate"/>
      </w:r>
      <w:r>
        <w:rPr>
          <w:noProof/>
        </w:rPr>
        <w:t>74</w:t>
      </w:r>
      <w:r>
        <w:rPr>
          <w:noProof/>
        </w:rPr>
        <w:fldChar w:fldCharType="end"/>
      </w:r>
    </w:p>
    <w:p w14:paraId="557AF50B" w14:textId="7D9543E9"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_Toc187394744 \h </w:instrText>
      </w:r>
      <w:r>
        <w:rPr>
          <w:noProof/>
        </w:rPr>
      </w:r>
      <w:r>
        <w:rPr>
          <w:noProof/>
        </w:rPr>
        <w:fldChar w:fldCharType="separate"/>
      </w:r>
      <w:r>
        <w:rPr>
          <w:noProof/>
        </w:rPr>
        <w:t>74</w:t>
      </w:r>
      <w:r>
        <w:rPr>
          <w:noProof/>
        </w:rPr>
        <w:fldChar w:fldCharType="end"/>
      </w:r>
    </w:p>
    <w:p w14:paraId="69177FEF" w14:textId="1426E7C7"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_Toc187394745 \h </w:instrText>
      </w:r>
      <w:r>
        <w:rPr>
          <w:noProof/>
        </w:rPr>
      </w:r>
      <w:r>
        <w:rPr>
          <w:noProof/>
        </w:rPr>
        <w:fldChar w:fldCharType="separate"/>
      </w:r>
      <w:r>
        <w:rPr>
          <w:noProof/>
        </w:rPr>
        <w:t>78</w:t>
      </w:r>
      <w:r>
        <w:rPr>
          <w:noProof/>
        </w:rPr>
        <w:fldChar w:fldCharType="end"/>
      </w:r>
    </w:p>
    <w:p w14:paraId="4593E4F7" w14:textId="6BCB18CE"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_Toc187394746 \h </w:instrText>
      </w:r>
      <w:r>
        <w:rPr>
          <w:noProof/>
        </w:rPr>
      </w:r>
      <w:r>
        <w:rPr>
          <w:noProof/>
        </w:rPr>
        <w:fldChar w:fldCharType="separate"/>
      </w:r>
      <w:r>
        <w:rPr>
          <w:noProof/>
        </w:rPr>
        <w:t>78</w:t>
      </w:r>
      <w:r>
        <w:rPr>
          <w:noProof/>
        </w:rPr>
        <w:fldChar w:fldCharType="end"/>
      </w:r>
    </w:p>
    <w:p w14:paraId="55C3BC35" w14:textId="7EDEA9E8"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_Toc187394747 \h </w:instrText>
      </w:r>
      <w:r>
        <w:rPr>
          <w:noProof/>
        </w:rPr>
      </w:r>
      <w:r>
        <w:rPr>
          <w:noProof/>
        </w:rPr>
        <w:fldChar w:fldCharType="separate"/>
      </w:r>
      <w:r>
        <w:rPr>
          <w:noProof/>
        </w:rPr>
        <w:t>78</w:t>
      </w:r>
      <w:r>
        <w:rPr>
          <w:noProof/>
        </w:rPr>
        <w:fldChar w:fldCharType="end"/>
      </w:r>
    </w:p>
    <w:p w14:paraId="51182D59" w14:textId="6F1BDEDB"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_Toc187394748 \h </w:instrText>
      </w:r>
      <w:r>
        <w:rPr>
          <w:noProof/>
        </w:rPr>
      </w:r>
      <w:r>
        <w:rPr>
          <w:noProof/>
        </w:rPr>
        <w:fldChar w:fldCharType="separate"/>
      </w:r>
      <w:r>
        <w:rPr>
          <w:noProof/>
        </w:rPr>
        <w:t>78</w:t>
      </w:r>
      <w:r>
        <w:rPr>
          <w:noProof/>
        </w:rPr>
        <w:fldChar w:fldCharType="end"/>
      </w:r>
    </w:p>
    <w:p w14:paraId="27907EFC" w14:textId="7297698F"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_Toc187394749 \h </w:instrText>
      </w:r>
      <w:r>
        <w:rPr>
          <w:noProof/>
        </w:rPr>
      </w:r>
      <w:r>
        <w:rPr>
          <w:noProof/>
        </w:rPr>
        <w:fldChar w:fldCharType="separate"/>
      </w:r>
      <w:r>
        <w:rPr>
          <w:noProof/>
        </w:rPr>
        <w:t>78</w:t>
      </w:r>
      <w:r>
        <w:rPr>
          <w:noProof/>
        </w:rPr>
        <w:fldChar w:fldCharType="end"/>
      </w:r>
    </w:p>
    <w:p w14:paraId="6D64403E" w14:textId="4C6268EE"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_Toc187394750 \h </w:instrText>
      </w:r>
      <w:r>
        <w:rPr>
          <w:noProof/>
        </w:rPr>
      </w:r>
      <w:r>
        <w:rPr>
          <w:noProof/>
        </w:rPr>
        <w:fldChar w:fldCharType="separate"/>
      </w:r>
      <w:r>
        <w:rPr>
          <w:noProof/>
        </w:rPr>
        <w:t>79</w:t>
      </w:r>
      <w:r>
        <w:rPr>
          <w:noProof/>
        </w:rPr>
        <w:fldChar w:fldCharType="end"/>
      </w:r>
    </w:p>
    <w:p w14:paraId="3A017B4B" w14:textId="75F5B71A"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_Toc187394751 \h </w:instrText>
      </w:r>
      <w:r>
        <w:rPr>
          <w:noProof/>
        </w:rPr>
      </w:r>
      <w:r>
        <w:rPr>
          <w:noProof/>
        </w:rPr>
        <w:fldChar w:fldCharType="separate"/>
      </w:r>
      <w:r>
        <w:rPr>
          <w:noProof/>
        </w:rPr>
        <w:t>79</w:t>
      </w:r>
      <w:r>
        <w:rPr>
          <w:noProof/>
        </w:rPr>
        <w:fldChar w:fldCharType="end"/>
      </w:r>
    </w:p>
    <w:p w14:paraId="65E3ADF5" w14:textId="5A013BE2" w:rsidR="00513CAE" w:rsidRDefault="00513CAE">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_Toc187394752 \h </w:instrText>
      </w:r>
      <w:r>
        <w:rPr>
          <w:noProof/>
        </w:rPr>
      </w:r>
      <w:r>
        <w:rPr>
          <w:noProof/>
        </w:rPr>
        <w:fldChar w:fldCharType="separate"/>
      </w:r>
      <w:r>
        <w:rPr>
          <w:noProof/>
        </w:rPr>
        <w:t>80</w:t>
      </w:r>
      <w:r>
        <w:rPr>
          <w:noProof/>
        </w:rPr>
        <w:fldChar w:fldCharType="end"/>
      </w:r>
    </w:p>
    <w:p w14:paraId="6A95754E" w14:textId="78841172" w:rsidR="00513CAE" w:rsidRDefault="00513CAE">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_Toc187394753 \h </w:instrText>
      </w:r>
      <w:r>
        <w:rPr>
          <w:noProof/>
        </w:rPr>
      </w:r>
      <w:r>
        <w:rPr>
          <w:noProof/>
        </w:rPr>
        <w:fldChar w:fldCharType="separate"/>
      </w:r>
      <w:r>
        <w:rPr>
          <w:noProof/>
        </w:rPr>
        <w:t>80</w:t>
      </w:r>
      <w:r>
        <w:rPr>
          <w:noProof/>
        </w:rPr>
        <w:fldChar w:fldCharType="end"/>
      </w:r>
    </w:p>
    <w:p w14:paraId="02C2215C" w14:textId="1BFA307F"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_Toc187394754 \h </w:instrText>
      </w:r>
      <w:r>
        <w:rPr>
          <w:noProof/>
        </w:rPr>
      </w:r>
      <w:r>
        <w:rPr>
          <w:noProof/>
        </w:rPr>
        <w:fldChar w:fldCharType="separate"/>
      </w:r>
      <w:r>
        <w:rPr>
          <w:noProof/>
        </w:rPr>
        <w:t>81</w:t>
      </w:r>
      <w:r>
        <w:rPr>
          <w:noProof/>
        </w:rPr>
        <w:fldChar w:fldCharType="end"/>
      </w:r>
    </w:p>
    <w:p w14:paraId="6C8668BD" w14:textId="1E1A2061"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_Toc187394755 \h </w:instrText>
      </w:r>
      <w:r>
        <w:rPr>
          <w:noProof/>
        </w:rPr>
      </w:r>
      <w:r>
        <w:rPr>
          <w:noProof/>
        </w:rPr>
        <w:fldChar w:fldCharType="separate"/>
      </w:r>
      <w:r>
        <w:rPr>
          <w:noProof/>
        </w:rPr>
        <w:t>81</w:t>
      </w:r>
      <w:r>
        <w:rPr>
          <w:noProof/>
        </w:rPr>
        <w:fldChar w:fldCharType="end"/>
      </w:r>
    </w:p>
    <w:p w14:paraId="7B6CFBD7" w14:textId="7CE3BBD5"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_Toc187394756 \h </w:instrText>
      </w:r>
      <w:r>
        <w:rPr>
          <w:noProof/>
        </w:rPr>
      </w:r>
      <w:r>
        <w:rPr>
          <w:noProof/>
        </w:rPr>
        <w:fldChar w:fldCharType="separate"/>
      </w:r>
      <w:r>
        <w:rPr>
          <w:noProof/>
        </w:rPr>
        <w:t>84</w:t>
      </w:r>
      <w:r>
        <w:rPr>
          <w:noProof/>
        </w:rPr>
        <w:fldChar w:fldCharType="end"/>
      </w:r>
    </w:p>
    <w:p w14:paraId="1F066E81" w14:textId="11AF5776" w:rsidR="00513CAE" w:rsidRDefault="00513CAE" w:rsidP="00513CA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definitions of the MDA NRM and MDA report</w:t>
      </w:r>
      <w:r>
        <w:rPr>
          <w:noProof/>
        </w:rPr>
        <w:tab/>
      </w:r>
      <w:r>
        <w:rPr>
          <w:noProof/>
        </w:rPr>
        <w:fldChar w:fldCharType="begin" w:fldLock="1"/>
      </w:r>
      <w:r>
        <w:rPr>
          <w:noProof/>
        </w:rPr>
        <w:instrText xml:space="preserve"> PAGEREF _Toc187394757 \h </w:instrText>
      </w:r>
      <w:r>
        <w:rPr>
          <w:noProof/>
        </w:rPr>
      </w:r>
      <w:r>
        <w:rPr>
          <w:noProof/>
        </w:rPr>
        <w:fldChar w:fldCharType="separate"/>
      </w:r>
      <w:r>
        <w:rPr>
          <w:noProof/>
        </w:rPr>
        <w:t>85</w:t>
      </w:r>
      <w:r>
        <w:rPr>
          <w:noProof/>
        </w:rPr>
        <w:fldChar w:fldCharType="end"/>
      </w:r>
    </w:p>
    <w:p w14:paraId="54CA0708" w14:textId="2D52CC02"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_Toc187394758 \h </w:instrText>
      </w:r>
      <w:r>
        <w:rPr>
          <w:noProof/>
        </w:rPr>
      </w:r>
      <w:r>
        <w:rPr>
          <w:noProof/>
        </w:rPr>
        <w:fldChar w:fldCharType="separate"/>
      </w:r>
      <w:r>
        <w:rPr>
          <w:noProof/>
        </w:rPr>
        <w:t>85</w:t>
      </w:r>
      <w:r>
        <w:rPr>
          <w:noProof/>
        </w:rPr>
        <w:fldChar w:fldCharType="end"/>
      </w:r>
    </w:p>
    <w:p w14:paraId="657C9246" w14:textId="59951A54"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_Toc187394759 \h </w:instrText>
      </w:r>
      <w:r>
        <w:rPr>
          <w:noProof/>
        </w:rPr>
      </w:r>
      <w:r>
        <w:rPr>
          <w:noProof/>
        </w:rPr>
        <w:fldChar w:fldCharType="separate"/>
      </w:r>
      <w:r>
        <w:rPr>
          <w:noProof/>
        </w:rPr>
        <w:t>85</w:t>
      </w:r>
      <w:r>
        <w:rPr>
          <w:noProof/>
        </w:rPr>
        <w:fldChar w:fldCharType="end"/>
      </w:r>
    </w:p>
    <w:p w14:paraId="7704757F" w14:textId="64446F6A"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1F3F78">
        <w:rPr>
          <w:rFonts w:ascii="Courier" w:eastAsia="MS Mincho" w:hAnsi="Courier"/>
          <w:noProof/>
        </w:rPr>
        <w:t>"TS28104_MdaNrm.yaml"</w:t>
      </w:r>
      <w:r>
        <w:rPr>
          <w:noProof/>
        </w:rPr>
        <w:tab/>
      </w:r>
      <w:r>
        <w:rPr>
          <w:noProof/>
        </w:rPr>
        <w:fldChar w:fldCharType="begin" w:fldLock="1"/>
      </w:r>
      <w:r>
        <w:rPr>
          <w:noProof/>
        </w:rPr>
        <w:instrText xml:space="preserve"> PAGEREF _Toc187394760 \h </w:instrText>
      </w:r>
      <w:r>
        <w:rPr>
          <w:noProof/>
        </w:rPr>
      </w:r>
      <w:r>
        <w:rPr>
          <w:noProof/>
        </w:rPr>
        <w:fldChar w:fldCharType="separate"/>
      </w:r>
      <w:r>
        <w:rPr>
          <w:noProof/>
        </w:rPr>
        <w:t>85</w:t>
      </w:r>
      <w:r>
        <w:rPr>
          <w:noProof/>
        </w:rPr>
        <w:fldChar w:fldCharType="end"/>
      </w:r>
    </w:p>
    <w:p w14:paraId="011C82D3" w14:textId="3BC2BC1A"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sidRPr="001F3F78">
        <w:rPr>
          <w:noProof/>
          <w:lang w:val="it-IT" w:eastAsia="zh-CN"/>
        </w:rPr>
        <w:t>A.2.2</w:t>
      </w:r>
      <w:r w:rsidRPr="001F3F78">
        <w:rPr>
          <w:noProof/>
          <w:lang w:val="it-IT" w:eastAsia="zh-CN"/>
        </w:rPr>
        <w:tab/>
        <w:t xml:space="preserve">OpenAPI document </w:t>
      </w:r>
      <w:r w:rsidRPr="001F3F78">
        <w:rPr>
          <w:rFonts w:ascii="Courier" w:eastAsia="MS Mincho" w:hAnsi="Courier"/>
          <w:noProof/>
          <w:lang w:val="it-IT"/>
        </w:rPr>
        <w:t>"TS28104_MdaReport.yaml"</w:t>
      </w:r>
      <w:r>
        <w:rPr>
          <w:noProof/>
        </w:rPr>
        <w:tab/>
      </w:r>
      <w:r>
        <w:rPr>
          <w:noProof/>
        </w:rPr>
        <w:fldChar w:fldCharType="begin" w:fldLock="1"/>
      </w:r>
      <w:r>
        <w:rPr>
          <w:noProof/>
        </w:rPr>
        <w:instrText xml:space="preserve"> PAGEREF _Toc187394761 \h </w:instrText>
      </w:r>
      <w:r>
        <w:rPr>
          <w:noProof/>
        </w:rPr>
      </w:r>
      <w:r>
        <w:rPr>
          <w:noProof/>
        </w:rPr>
        <w:fldChar w:fldCharType="separate"/>
      </w:r>
      <w:r>
        <w:rPr>
          <w:noProof/>
        </w:rPr>
        <w:t>88</w:t>
      </w:r>
      <w:r>
        <w:rPr>
          <w:noProof/>
        </w:rPr>
        <w:fldChar w:fldCharType="end"/>
      </w:r>
    </w:p>
    <w:p w14:paraId="3DD38B87" w14:textId="35231B53" w:rsidR="00513CAE" w:rsidRDefault="00513CAE" w:rsidP="00513CAE">
      <w:pPr>
        <w:pStyle w:val="TOC8"/>
        <w:rPr>
          <w:rFonts w:asciiTheme="minorHAnsi" w:eastAsiaTheme="minorEastAsia" w:hAnsiTheme="minorHAnsi" w:cstheme="minorBidi"/>
          <w:b w:val="0"/>
          <w:noProof/>
          <w:kern w:val="2"/>
          <w:szCs w:val="22"/>
          <w:lang w:eastAsia="en-GB"/>
          <w14:ligatures w14:val="standardContextual"/>
        </w:rPr>
      </w:pPr>
      <w:r w:rsidRPr="001F3F78">
        <w:rPr>
          <w:noProof/>
          <w:lang w:val="fr-FR"/>
        </w:rPr>
        <w:t>Annex B (informative</w:t>
      </w:r>
      <w:r>
        <w:rPr>
          <w:noProof/>
          <w:lang w:val="fr-FR"/>
        </w:rPr>
        <w:t>):</w:t>
      </w:r>
      <w:r>
        <w:rPr>
          <w:noProof/>
          <w:lang w:val="fr-FR"/>
        </w:rPr>
        <w:tab/>
      </w:r>
      <w:r w:rsidRPr="001F3F78">
        <w:rPr>
          <w:noProof/>
          <w:lang w:val="fr-FR"/>
        </w:rPr>
        <w:t>PlantUML source code</w:t>
      </w:r>
      <w:r>
        <w:rPr>
          <w:noProof/>
        </w:rPr>
        <w:tab/>
      </w:r>
      <w:r>
        <w:rPr>
          <w:noProof/>
        </w:rPr>
        <w:fldChar w:fldCharType="begin" w:fldLock="1"/>
      </w:r>
      <w:r>
        <w:rPr>
          <w:noProof/>
        </w:rPr>
        <w:instrText xml:space="preserve"> PAGEREF _Toc187394762 \h </w:instrText>
      </w:r>
      <w:r>
        <w:rPr>
          <w:noProof/>
        </w:rPr>
      </w:r>
      <w:r>
        <w:rPr>
          <w:noProof/>
        </w:rPr>
        <w:fldChar w:fldCharType="separate"/>
      </w:r>
      <w:r>
        <w:rPr>
          <w:noProof/>
        </w:rPr>
        <w:t>90</w:t>
      </w:r>
      <w:r>
        <w:rPr>
          <w:noProof/>
        </w:rPr>
        <w:fldChar w:fldCharType="end"/>
      </w:r>
    </w:p>
    <w:p w14:paraId="779CA0B1" w14:textId="58EBCC4E" w:rsidR="00513CAE" w:rsidRDefault="00513CAE">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_Toc187394763 \h </w:instrText>
      </w:r>
      <w:r>
        <w:rPr>
          <w:noProof/>
        </w:rPr>
      </w:r>
      <w:r>
        <w:rPr>
          <w:noProof/>
        </w:rPr>
        <w:fldChar w:fldCharType="separate"/>
      </w:r>
      <w:r>
        <w:rPr>
          <w:noProof/>
        </w:rPr>
        <w:t>90</w:t>
      </w:r>
      <w:r>
        <w:rPr>
          <w:noProof/>
        </w:rPr>
        <w:fldChar w:fldCharType="end"/>
      </w:r>
    </w:p>
    <w:p w14:paraId="4ECDAC1F" w14:textId="172626BB"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_Toc187394764 \h </w:instrText>
      </w:r>
      <w:r>
        <w:rPr>
          <w:noProof/>
        </w:rPr>
      </w:r>
      <w:r>
        <w:rPr>
          <w:noProof/>
        </w:rPr>
        <w:fldChar w:fldCharType="separate"/>
      </w:r>
      <w:r>
        <w:rPr>
          <w:noProof/>
        </w:rPr>
        <w:t>90</w:t>
      </w:r>
      <w:r>
        <w:rPr>
          <w:noProof/>
        </w:rPr>
        <w:fldChar w:fldCharType="end"/>
      </w:r>
    </w:p>
    <w:p w14:paraId="43510AFC" w14:textId="5C6C03DA" w:rsidR="00513CAE" w:rsidRDefault="00513CA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_Toc187394765 \h </w:instrText>
      </w:r>
      <w:r>
        <w:rPr>
          <w:noProof/>
        </w:rPr>
      </w:r>
      <w:r>
        <w:rPr>
          <w:noProof/>
        </w:rPr>
        <w:fldChar w:fldCharType="separate"/>
      </w:r>
      <w:r>
        <w:rPr>
          <w:noProof/>
        </w:rPr>
        <w:t>90</w:t>
      </w:r>
      <w:r>
        <w:rPr>
          <w:noProof/>
        </w:rPr>
        <w:fldChar w:fldCharType="end"/>
      </w:r>
    </w:p>
    <w:p w14:paraId="171F4AB4" w14:textId="7BD48429" w:rsidR="00513CAE" w:rsidRDefault="00513CAE" w:rsidP="00513CAE">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_Toc187394766 \h </w:instrText>
      </w:r>
      <w:r>
        <w:rPr>
          <w:noProof/>
        </w:rPr>
      </w:r>
      <w:r>
        <w:rPr>
          <w:noProof/>
        </w:rPr>
        <w:fldChar w:fldCharType="separate"/>
      </w:r>
      <w:r>
        <w:rPr>
          <w:noProof/>
        </w:rPr>
        <w:t>91</w:t>
      </w:r>
      <w:r>
        <w:rPr>
          <w:noProof/>
        </w:rPr>
        <w:fldChar w:fldCharType="end"/>
      </w:r>
    </w:p>
    <w:p w14:paraId="639CC865" w14:textId="2681971C" w:rsidR="00080512" w:rsidRPr="00BC0026" w:rsidRDefault="000D3A97">
      <w:r>
        <w:fldChar w:fldCharType="end"/>
      </w:r>
    </w:p>
    <w:p w14:paraId="6EC6468F" w14:textId="73ECA5B1" w:rsidR="00080512" w:rsidRPr="00BC0026" w:rsidRDefault="00080512" w:rsidP="00343AF9">
      <w:pPr>
        <w:pStyle w:val="Heading1"/>
      </w:pPr>
      <w:bookmarkStart w:id="16" w:name="_CRForeword"/>
      <w:bookmarkEnd w:id="16"/>
      <w:r w:rsidRPr="00BC0026">
        <w:br w:type="page"/>
      </w:r>
      <w:bookmarkStart w:id="17" w:name="foreword"/>
      <w:bookmarkStart w:id="18" w:name="_Toc105572803"/>
      <w:bookmarkStart w:id="19" w:name="_Toc187394462"/>
      <w:bookmarkEnd w:id="17"/>
      <w:r w:rsidRPr="00BC0026">
        <w:lastRenderedPageBreak/>
        <w:t>Foreword</w:t>
      </w:r>
      <w:bookmarkEnd w:id="18"/>
      <w:bookmarkEnd w:id="19"/>
    </w:p>
    <w:p w14:paraId="2715C392" w14:textId="1E0B4BC0" w:rsidR="00080512" w:rsidRPr="00BC0026" w:rsidRDefault="00080512">
      <w:r w:rsidRPr="00BC0026">
        <w:t xml:space="preserve">This Technical </w:t>
      </w:r>
      <w:bookmarkStart w:id="20" w:name="spectype3"/>
      <w:r w:rsidRPr="00BC0026">
        <w:t>Specification</w:t>
      </w:r>
      <w:bookmarkEnd w:id="20"/>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1" w:name="introduction"/>
      <w:bookmarkStart w:id="22" w:name="_CR1"/>
      <w:bookmarkEnd w:id="21"/>
      <w:bookmarkEnd w:id="22"/>
      <w:r w:rsidRPr="00BC0026">
        <w:br w:type="page"/>
      </w:r>
      <w:bookmarkStart w:id="23" w:name="scope"/>
      <w:bookmarkStart w:id="24" w:name="_Toc105572804"/>
      <w:bookmarkStart w:id="25" w:name="_Toc187394463"/>
      <w:bookmarkEnd w:id="23"/>
      <w:r w:rsidRPr="00BC0026">
        <w:lastRenderedPageBreak/>
        <w:t>1</w:t>
      </w:r>
      <w:r w:rsidRPr="00BC0026">
        <w:tab/>
        <w:t>Scope</w:t>
      </w:r>
      <w:bookmarkEnd w:id="24"/>
      <w:bookmarkEnd w:id="25"/>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6" w:name="references"/>
      <w:bookmarkStart w:id="27" w:name="_CR2"/>
      <w:bookmarkStart w:id="28" w:name="_Toc105572805"/>
      <w:bookmarkStart w:id="29" w:name="_Toc187394464"/>
      <w:bookmarkEnd w:id="26"/>
      <w:bookmarkEnd w:id="27"/>
      <w:r w:rsidRPr="00BC0026">
        <w:t>2</w:t>
      </w:r>
      <w:r w:rsidRPr="00BC0026">
        <w:tab/>
        <w:t>References</w:t>
      </w:r>
      <w:bookmarkEnd w:id="28"/>
      <w:bookmarkEnd w:id="29"/>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30" w:name="definitions"/>
      <w:bookmarkStart w:id="31" w:name="_CR3"/>
      <w:bookmarkStart w:id="32" w:name="_Toc105572806"/>
      <w:bookmarkStart w:id="33" w:name="_Toc187394465"/>
      <w:bookmarkEnd w:id="30"/>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CR3_1"/>
      <w:bookmarkStart w:id="35" w:name="_Toc105572807"/>
      <w:bookmarkStart w:id="36" w:name="_Toc187394466"/>
      <w:bookmarkEnd w:id="34"/>
      <w:r w:rsidRPr="00BC0026">
        <w:t>3.1</w:t>
      </w:r>
      <w:r w:rsidRPr="00BC0026">
        <w:tab/>
      </w:r>
      <w:r w:rsidR="002B6339" w:rsidRPr="00BC0026">
        <w:t>Terms</w:t>
      </w:r>
      <w:bookmarkEnd w:id="35"/>
      <w:bookmarkEnd w:id="36"/>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7" w:name="_CR3_2"/>
      <w:bookmarkStart w:id="38" w:name="_Toc105572808"/>
      <w:bookmarkStart w:id="39" w:name="_Toc187394467"/>
      <w:bookmarkEnd w:id="37"/>
      <w:r w:rsidRPr="00BC0026">
        <w:t>3.2</w:t>
      </w:r>
      <w:r w:rsidRPr="00BC0026">
        <w:tab/>
        <w:t>Symbols</w:t>
      </w:r>
      <w:bookmarkEnd w:id="38"/>
      <w:bookmarkEnd w:id="39"/>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0" w:name="_CR3_3"/>
      <w:bookmarkStart w:id="41" w:name="_Toc105572809"/>
      <w:bookmarkStart w:id="42" w:name="_Toc187394468"/>
      <w:bookmarkEnd w:id="40"/>
      <w:r w:rsidRPr="00BC0026">
        <w:lastRenderedPageBreak/>
        <w:t>3.3</w:t>
      </w:r>
      <w:r w:rsidRPr="00BC0026">
        <w:tab/>
        <w:t>Abbreviations</w:t>
      </w:r>
      <w:bookmarkEnd w:id="41"/>
      <w:bookmarkEnd w:id="42"/>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2D5C04" w:rsidRDefault="005B3ABC" w:rsidP="000D3A97">
      <w:pPr>
        <w:pStyle w:val="EW"/>
        <w:keepNext/>
        <w:rPr>
          <w:lang w:val="it-IT"/>
        </w:rPr>
      </w:pPr>
      <w:r w:rsidRPr="002D5C04">
        <w:rPr>
          <w:lang w:val="it-IT"/>
        </w:rPr>
        <w:t>AI</w:t>
      </w:r>
      <w:r w:rsidRPr="002D5C04">
        <w:rPr>
          <w:lang w:val="it-IT"/>
        </w:rPr>
        <w:tab/>
        <w:t>Artificial Intelligence</w:t>
      </w:r>
    </w:p>
    <w:p w14:paraId="73800256" w14:textId="77777777" w:rsidR="005B3ABC" w:rsidRPr="002D5C04" w:rsidRDefault="005B3ABC" w:rsidP="000D3A97">
      <w:pPr>
        <w:pStyle w:val="EW"/>
        <w:keepNext/>
        <w:rPr>
          <w:lang w:val="it-IT"/>
        </w:rPr>
      </w:pPr>
      <w:r w:rsidRPr="002D5C04">
        <w:rPr>
          <w:lang w:val="it-IT"/>
        </w:rPr>
        <w:t>CHO</w:t>
      </w:r>
      <w:r w:rsidRPr="002D5C04">
        <w:rPr>
          <w:lang w:val="it-IT"/>
        </w:rPr>
        <w:tab/>
        <w:t>Conditional Handover</w:t>
      </w:r>
    </w:p>
    <w:p w14:paraId="10E69D00" w14:textId="77777777" w:rsidR="005B3ABC" w:rsidRPr="002D5C04" w:rsidRDefault="005B3ABC" w:rsidP="000D3A97">
      <w:pPr>
        <w:pStyle w:val="EW"/>
        <w:keepNext/>
        <w:rPr>
          <w:lang w:val="it-IT"/>
        </w:rPr>
      </w:pPr>
      <w:r w:rsidRPr="002D5C04">
        <w:rPr>
          <w:lang w:val="it-IT"/>
        </w:rPr>
        <w:t>DAPS</w:t>
      </w:r>
      <w:r w:rsidRPr="002D5C04">
        <w:rPr>
          <w:lang w:val="it-IT"/>
        </w:rPr>
        <w:tab/>
        <w:t>Dual Active Protocol Stack</w:t>
      </w:r>
    </w:p>
    <w:p w14:paraId="7A21B0EF" w14:textId="77777777" w:rsidR="005B3ABC" w:rsidRPr="002D5C04" w:rsidRDefault="005B3ABC" w:rsidP="005B3ABC">
      <w:pPr>
        <w:pStyle w:val="EW"/>
        <w:rPr>
          <w:lang w:val="it-IT"/>
        </w:rPr>
      </w:pPr>
      <w:r w:rsidRPr="002D5C04">
        <w:rPr>
          <w:lang w:val="it-IT"/>
        </w:rPr>
        <w:t>MDA MnS</w:t>
      </w:r>
      <w:r w:rsidRPr="002D5C04">
        <w:rPr>
          <w:lang w:val="it-IT"/>
        </w:rPr>
        <w:tab/>
        <w:t>MDA Management service</w:t>
      </w:r>
    </w:p>
    <w:p w14:paraId="798DB9E8" w14:textId="77777777" w:rsidR="005B3ABC" w:rsidRPr="002D5C04" w:rsidRDefault="005B3ABC" w:rsidP="005B3ABC">
      <w:pPr>
        <w:pStyle w:val="EW"/>
        <w:rPr>
          <w:lang w:val="it-IT"/>
        </w:rPr>
      </w:pPr>
      <w:r w:rsidRPr="002D5C04">
        <w:rPr>
          <w:lang w:val="it-IT"/>
        </w:rPr>
        <w:t>MDA</w:t>
      </w:r>
      <w:r w:rsidRPr="002D5C04">
        <w:rPr>
          <w:lang w:val="it-IT"/>
        </w:rPr>
        <w:tab/>
        <w:t>Management Data Analytics</w:t>
      </w:r>
    </w:p>
    <w:p w14:paraId="4D21E780" w14:textId="77777777" w:rsidR="005B3ABC" w:rsidRPr="002D5C04" w:rsidRDefault="005B3ABC" w:rsidP="005B3ABC">
      <w:pPr>
        <w:pStyle w:val="EW"/>
        <w:rPr>
          <w:lang w:val="it-IT"/>
        </w:rPr>
      </w:pPr>
      <w:r w:rsidRPr="002D5C04">
        <w:rPr>
          <w:lang w:val="it-IT"/>
        </w:rPr>
        <w:t>MDAF</w:t>
      </w:r>
      <w:r w:rsidRPr="002D5C04">
        <w:rPr>
          <w:lang w:val="it-IT"/>
        </w:rPr>
        <w:tab/>
        <w:t>Management Data Analytics Function</w:t>
      </w:r>
    </w:p>
    <w:p w14:paraId="28BAFAD5" w14:textId="77777777" w:rsidR="005B3ABC" w:rsidRPr="002D5C04" w:rsidRDefault="005B3ABC" w:rsidP="005B3ABC">
      <w:pPr>
        <w:pStyle w:val="EW"/>
        <w:rPr>
          <w:lang w:val="it-IT"/>
        </w:rPr>
      </w:pPr>
      <w:r w:rsidRPr="002D5C04">
        <w:rPr>
          <w:lang w:val="it-IT"/>
        </w:rPr>
        <w:t>MDAS</w:t>
      </w:r>
      <w:r w:rsidRPr="002D5C04">
        <w:rPr>
          <w:lang w:val="it-IT"/>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3" w:name="clause4"/>
      <w:bookmarkStart w:id="44" w:name="_CR4"/>
      <w:bookmarkStart w:id="45" w:name="_Toc105572810"/>
      <w:bookmarkStart w:id="46" w:name="_Toc187394469"/>
      <w:bookmarkEnd w:id="43"/>
      <w:bookmarkEnd w:id="44"/>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5"/>
      <w:bookmarkEnd w:id="46"/>
    </w:p>
    <w:p w14:paraId="563C861C" w14:textId="306323A7" w:rsidR="00D075AF" w:rsidRPr="00BC0026" w:rsidRDefault="00D075AF" w:rsidP="002E2450">
      <w:pPr>
        <w:pStyle w:val="Heading2"/>
      </w:pPr>
      <w:bookmarkStart w:id="47" w:name="_CR4_1"/>
      <w:bookmarkStart w:id="48" w:name="_Toc105572811"/>
      <w:bookmarkStart w:id="49" w:name="_Toc187394470"/>
      <w:bookmarkEnd w:id="47"/>
      <w:r w:rsidRPr="00BC0026">
        <w:t>4.1</w:t>
      </w:r>
      <w:r w:rsidR="00BC29D5" w:rsidRPr="00BC0026">
        <w:tab/>
      </w:r>
      <w:r w:rsidRPr="00BC0026">
        <w:t>Overview</w:t>
      </w:r>
      <w:bookmarkEnd w:id="48"/>
      <w:bookmarkEnd w:id="49"/>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50" w:name="_CR5"/>
      <w:bookmarkStart w:id="51" w:name="_Toc105572812"/>
      <w:bookmarkStart w:id="52" w:name="_Toc187394471"/>
      <w:bookmarkEnd w:id="50"/>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1"/>
      <w:bookmarkEnd w:id="52"/>
    </w:p>
    <w:p w14:paraId="33FB5166" w14:textId="77777777" w:rsidR="00213FE4" w:rsidRPr="00BC0026" w:rsidRDefault="00213FE4" w:rsidP="00213FE4">
      <w:pPr>
        <w:pStyle w:val="Heading2"/>
        <w:rPr>
          <w:rFonts w:cs="Arial"/>
          <w:szCs w:val="32"/>
        </w:rPr>
      </w:pPr>
      <w:bookmarkStart w:id="53" w:name="_CR5_1"/>
      <w:bookmarkStart w:id="54" w:name="_Toc105572813"/>
      <w:bookmarkStart w:id="55" w:name="_Toc187394472"/>
      <w:bookmarkEnd w:id="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4"/>
      <w:bookmarkEnd w:id="55"/>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65pt" o:ole="">
            <v:imagedata r:id="rId11" o:title=""/>
          </v:shape>
          <o:OLEObject Type="Embed" ProgID="Visio.Drawing.15" ShapeID="_x0000_i1025" DrawAspect="Content" ObjectID="_1798007309" r:id="rId12"/>
        </w:object>
      </w:r>
    </w:p>
    <w:p w14:paraId="26851B0C" w14:textId="77777777" w:rsidR="00213FE4" w:rsidRPr="00BC0026" w:rsidRDefault="00213FE4" w:rsidP="00560A84">
      <w:pPr>
        <w:pStyle w:val="TF"/>
      </w:pPr>
      <w:bookmarkStart w:id="56" w:name="_CRFigure5_11"/>
      <w:r w:rsidRPr="00BC0026">
        <w:t xml:space="preserve">Figure </w:t>
      </w:r>
      <w:bookmarkEnd w:id="56"/>
      <w:r w:rsidRPr="00BC0026">
        <w:t>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57" w:name="_CR5_2"/>
      <w:bookmarkStart w:id="58" w:name="_Toc105572814"/>
      <w:bookmarkStart w:id="59" w:name="_Toc187394473"/>
      <w:bookmarkEnd w:id="57"/>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58"/>
      <w:bookmarkEnd w:id="59"/>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60" w:name="_CRFigure5_21"/>
      <w:r w:rsidRPr="00BC0026">
        <w:t xml:space="preserve">Figure </w:t>
      </w:r>
      <w:bookmarkEnd w:id="60"/>
      <w:r w:rsidRPr="00BC0026">
        <w:t>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61" w:name="_CR5_3"/>
      <w:bookmarkStart w:id="62" w:name="_Toc105572815"/>
      <w:bookmarkStart w:id="63" w:name="_Toc187394474"/>
      <w:bookmarkEnd w:id="61"/>
      <w:r w:rsidRPr="00BC0026">
        <w:rPr>
          <w:rFonts w:cs="Arial"/>
          <w:szCs w:val="32"/>
        </w:rPr>
        <w:t>5.3</w:t>
      </w:r>
      <w:r w:rsidRPr="00BC0026">
        <w:rPr>
          <w:rFonts w:cs="Arial"/>
          <w:szCs w:val="32"/>
        </w:rPr>
        <w:tab/>
      </w:r>
      <w:r w:rsidRPr="00BC0026">
        <w:t>Deployment of multiple MDAs</w:t>
      </w:r>
      <w:bookmarkEnd w:id="62"/>
      <w:bookmarkEnd w:id="63"/>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4" w:name="_CRFigure5_31"/>
      <w:r w:rsidRPr="00BC0026">
        <w:rPr>
          <w:lang w:eastAsia="zh-CN"/>
        </w:rPr>
        <w:t xml:space="preserve">Figure </w:t>
      </w:r>
      <w:bookmarkEnd w:id="64"/>
      <w:r w:rsidRPr="00BC0026">
        <w:rPr>
          <w:lang w:eastAsia="zh-CN"/>
        </w:rPr>
        <w:t>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5"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65"/>
    </w:p>
    <w:p w14:paraId="0DA40A95" w14:textId="24760323" w:rsidR="0028730B" w:rsidRPr="00BC0026" w:rsidRDefault="0028730B" w:rsidP="006E56E4">
      <w:pPr>
        <w:pStyle w:val="TF"/>
        <w:rPr>
          <w:lang w:eastAsia="zh-CN"/>
        </w:rPr>
      </w:pPr>
      <w:bookmarkStart w:id="66" w:name="_CRFigure5_32"/>
      <w:r w:rsidRPr="00BC0026">
        <w:t xml:space="preserve">Figure </w:t>
      </w:r>
      <w:bookmarkEnd w:id="66"/>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67" w:name="_CR5_4"/>
      <w:bookmarkStart w:id="68" w:name="_Toc105572816"/>
      <w:bookmarkStart w:id="69" w:name="_Toc187394475"/>
      <w:bookmarkEnd w:id="67"/>
      <w:r w:rsidRPr="00BC0026">
        <w:rPr>
          <w:rFonts w:cs="Arial"/>
          <w:szCs w:val="32"/>
        </w:rPr>
        <w:t>5.4</w:t>
      </w:r>
      <w:r w:rsidRPr="00BC0026">
        <w:rPr>
          <w:rFonts w:cs="Arial"/>
          <w:szCs w:val="32"/>
        </w:rPr>
        <w:tab/>
      </w:r>
      <w:r w:rsidRPr="00BC0026">
        <w:t>Network Context</w:t>
      </w:r>
      <w:bookmarkEnd w:id="68"/>
      <w:bookmarkEnd w:id="69"/>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0" w:name="_CR5_5"/>
      <w:bookmarkStart w:id="71" w:name="_Toc105572817"/>
      <w:bookmarkStart w:id="72" w:name="_Toc187394476"/>
      <w:bookmarkEnd w:id="70"/>
      <w:r w:rsidRPr="00BC0026">
        <w:rPr>
          <w:rFonts w:cs="Arial"/>
          <w:szCs w:val="32"/>
        </w:rPr>
        <w:t>5.</w:t>
      </w:r>
      <w:r w:rsidR="00757AB9" w:rsidRPr="00BC0026">
        <w:rPr>
          <w:rFonts w:cs="Arial"/>
          <w:szCs w:val="32"/>
        </w:rPr>
        <w:t>5</w:t>
      </w:r>
      <w:r w:rsidRPr="00BC0026">
        <w:rPr>
          <w:rFonts w:cs="Arial"/>
          <w:szCs w:val="32"/>
        </w:rPr>
        <w:tab/>
        <w:t>Historical data handling for MDA</w:t>
      </w:r>
      <w:bookmarkEnd w:id="71"/>
      <w:bookmarkEnd w:id="72"/>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3" w:name="_CR5_6"/>
      <w:bookmarkStart w:id="74" w:name="_Toc105572818"/>
      <w:bookmarkStart w:id="75" w:name="_Toc187394477"/>
      <w:bookmarkEnd w:id="73"/>
      <w:r w:rsidRPr="00BC0026">
        <w:rPr>
          <w:rFonts w:cs="Arial"/>
          <w:szCs w:val="32"/>
        </w:rPr>
        <w:t>5.6</w:t>
      </w:r>
      <w:r w:rsidRPr="00BC0026">
        <w:rPr>
          <w:rFonts w:cs="Arial"/>
          <w:szCs w:val="32"/>
        </w:rPr>
        <w:tab/>
        <w:t>AI/ML support for MDA</w:t>
      </w:r>
      <w:bookmarkEnd w:id="74"/>
      <w:bookmarkEnd w:id="7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76" w:name="_CR6"/>
      <w:bookmarkStart w:id="77" w:name="_Toc105572819"/>
      <w:bookmarkStart w:id="78" w:name="_Toc187394478"/>
      <w:bookmarkEnd w:id="76"/>
      <w:r w:rsidRPr="00BC0026">
        <w:t>6</w:t>
      </w:r>
      <w:r w:rsidRPr="00BC0026">
        <w:tab/>
        <w:t xml:space="preserve">MDA </w:t>
      </w:r>
      <w:r w:rsidRPr="00BC0026">
        <w:rPr>
          <w:lang w:eastAsia="zh-CN"/>
        </w:rPr>
        <w:t>in management loop</w:t>
      </w:r>
      <w:bookmarkEnd w:id="77"/>
      <w:bookmarkEnd w:id="78"/>
    </w:p>
    <w:p w14:paraId="786DABBD" w14:textId="77777777" w:rsidR="005A3B37" w:rsidRPr="00BC0026" w:rsidRDefault="005A3B37" w:rsidP="005A3B37">
      <w:pPr>
        <w:pStyle w:val="Heading2"/>
        <w:rPr>
          <w:rFonts w:cs="Arial"/>
          <w:szCs w:val="32"/>
        </w:rPr>
      </w:pPr>
      <w:bookmarkStart w:id="79" w:name="_CR6_1"/>
      <w:bookmarkStart w:id="80" w:name="_Toc105572820"/>
      <w:bookmarkStart w:id="81" w:name="_Toc187394479"/>
      <w:bookmarkEnd w:id="79"/>
      <w:r w:rsidRPr="00BC0026">
        <w:rPr>
          <w:rFonts w:cs="Arial"/>
          <w:szCs w:val="32"/>
        </w:rPr>
        <w:t>6.1</w:t>
      </w:r>
      <w:r w:rsidRPr="00BC0026">
        <w:rPr>
          <w:rFonts w:cs="Arial"/>
          <w:szCs w:val="32"/>
        </w:rPr>
        <w:tab/>
        <w:t>MDA role in the management loop</w:t>
      </w:r>
      <w:bookmarkEnd w:id="80"/>
      <w:bookmarkEnd w:id="81"/>
    </w:p>
    <w:p w14:paraId="7C50BB07" w14:textId="6069BBA0"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1C1C33" w:rsidRPr="00BC0026">
        <w:t xml:space="preserve">) </w:t>
      </w:r>
      <w:r w:rsidR="001C1C33">
        <w:t xml:space="preserve">see TS 28.535 </w:t>
      </w:r>
      <w:r w:rsidR="001C1C33" w:rsidRPr="00BC0026">
        <w:t>[</w:t>
      </w:r>
      <w:r w:rsidR="001C1C33">
        <w:t>3</w:t>
      </w:r>
      <w:r w:rsidR="001C1C33" w:rsidRPr="00BC0026">
        <w:t>]</w:t>
      </w:r>
      <w:r w:rsidR="001C1C33">
        <w:t>)</w:t>
      </w:r>
      <w:r w:rsidR="001C1C33" w:rsidRPr="00BC0026">
        <w:t xml:space="preserve"> as</w:t>
      </w:r>
      <w:r w:rsidRPr="00BC0026">
        <w:t xml:space="preserve">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5.05pt" o:ole="">
            <v:imagedata r:id="rId13" o:title=""/>
          </v:shape>
          <o:OLEObject Type="Embed" ProgID="Visio.Drawing.15" ShapeID="_x0000_i1026" DrawAspect="Content" ObjectID="_1798007310" r:id="rId14"/>
        </w:object>
      </w:r>
    </w:p>
    <w:p w14:paraId="454DE660" w14:textId="07BEFC29" w:rsidR="003C200B" w:rsidRPr="00BC0026" w:rsidRDefault="003C200B" w:rsidP="006E56E4">
      <w:pPr>
        <w:pStyle w:val="TF"/>
      </w:pPr>
      <w:bookmarkStart w:id="82" w:name="_CRFigure6_11"/>
      <w:r w:rsidRPr="00BC0026">
        <w:t xml:space="preserve">Figure </w:t>
      </w:r>
      <w:bookmarkEnd w:id="82"/>
      <w:r w:rsidRPr="00BC0026">
        <w:t>6.1-</w:t>
      </w:r>
      <w:r w:rsidR="00A35C59" w:rsidRPr="00BC0026">
        <w:t>1</w:t>
      </w:r>
      <w:r w:rsidRPr="00BC0026">
        <w:t>: Analytics in management loop</w:t>
      </w:r>
    </w:p>
    <w:p w14:paraId="1C3C42D6" w14:textId="3A8EFA82" w:rsidR="001C1C33" w:rsidRPr="00BC0026" w:rsidRDefault="001C1C33" w:rsidP="001C1C33">
      <w:r w:rsidRPr="00BC0026">
        <w:lastRenderedPageBreak/>
        <w:t>The management loop constitutes</w:t>
      </w:r>
      <w:r>
        <w:t xml:space="preserve"> of a</w:t>
      </w:r>
      <w:r w:rsidRPr="00BC0026">
        <w:t xml:space="preserve"> number of elements including analytics, these </w:t>
      </w:r>
      <w:r>
        <w:t xml:space="preserve">elements </w:t>
      </w:r>
      <w:r w:rsidRPr="00BC0026">
        <w:t>are briefly described below:</w:t>
      </w:r>
    </w:p>
    <w:p w14:paraId="4EDCCD27" w14:textId="1A2D2917" w:rsidR="001C1C33" w:rsidRPr="00BC0026" w:rsidRDefault="001C1C33" w:rsidP="001C1C33">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r>
        <w:t xml:space="preserve">information </w:t>
      </w:r>
      <w:r w:rsidRPr="00BC0026">
        <w:t xml:space="preserve">of the managed networks and services, and providing the data. </w:t>
      </w:r>
    </w:p>
    <w:p w14:paraId="07B740F7" w14:textId="553BF145" w:rsidR="001C1C33" w:rsidRPr="00BC0026" w:rsidRDefault="001C1C33" w:rsidP="001C1C33">
      <w:pPr>
        <w:spacing w:after="160" w:line="259" w:lineRule="auto"/>
      </w:pPr>
      <w:r w:rsidRPr="00BC0026">
        <w:rPr>
          <w:b/>
        </w:rPr>
        <w:t>Analytics</w:t>
      </w:r>
      <w:r w:rsidRPr="00BC0026">
        <w:rPr>
          <w:b/>
          <w:bCs/>
        </w:rPr>
        <w:t>:</w:t>
      </w:r>
      <w:r w:rsidRPr="00BC0026">
        <w:t xml:space="preserve"> The data analytics </w:t>
      </w:r>
      <w:r>
        <w:t xml:space="preserve">capabilities </w:t>
      </w:r>
      <w:r w:rsidRPr="00BC0026">
        <w:t>for the managed networks and services. MDA plays the role of Analytics in the management loop. It prepares, processes</w:t>
      </w:r>
      <w:r>
        <w:t>,</w:t>
      </w:r>
      <w:r w:rsidRPr="00BC0026">
        <w:t xml:space="preserve"> and analyses the collected data or time series of the 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C43F782" w14:textId="3D04ACD1" w:rsidR="001C1C33" w:rsidRPr="00BC0026" w:rsidRDefault="001C1C33" w:rsidP="001C1C33">
      <w:pPr>
        <w:spacing w:after="160" w:line="259" w:lineRule="auto"/>
      </w:pPr>
      <w:r w:rsidRPr="00BC0026">
        <w:rPr>
          <w:b/>
        </w:rPr>
        <w:t>Decision</w:t>
      </w:r>
      <w:r w:rsidRPr="00BC0026">
        <w:rPr>
          <w:b/>
          <w:bCs/>
        </w:rPr>
        <w:t>:</w:t>
      </w:r>
      <w:r w:rsidRPr="00BC0026">
        <w:t xml:space="preserve"> The decision making </w:t>
      </w:r>
      <w:r>
        <w:t xml:space="preserve">element </w:t>
      </w:r>
      <w:r w:rsidRPr="00BC0026">
        <w:t xml:space="preserve">for the management actions </w:t>
      </w:r>
      <w:r>
        <w:t xml:space="preserve">applied to </w:t>
      </w:r>
      <w:r w:rsidRPr="00BC0026">
        <w:t xml:space="preserve">the managed networks and services. The </w:t>
      </w:r>
      <w:r>
        <w:t xml:space="preserve">decisions and subsequent </w:t>
      </w:r>
      <w:r w:rsidRPr="00BC0026">
        <w:t>management actions are based on the analytics reports (provided by MDA) and other management data (e.g.</w:t>
      </w:r>
      <w:r>
        <w:t>,</w:t>
      </w:r>
      <w:r w:rsidRPr="00BC0026">
        <w:t xml:space="preserve"> historical decisions). The decision may be made by the consumer of MDAS (in the closed management control loop), or by a human operator (in the case of open management loop). The decision may include e.g. what actions to take, and when to take the actions.</w:t>
      </w:r>
    </w:p>
    <w:p w14:paraId="58A671B0" w14:textId="59BF2F4C" w:rsidR="003C200B" w:rsidRPr="00BC0026" w:rsidRDefault="001C1C33" w:rsidP="001C1C33">
      <w:pPr>
        <w:spacing w:after="160" w:line="259" w:lineRule="auto"/>
      </w:pPr>
      <w:r w:rsidRPr="00BC0026">
        <w:rPr>
          <w:b/>
        </w:rPr>
        <w:t>Execution</w:t>
      </w:r>
      <w:r w:rsidRPr="00BC0026">
        <w:rPr>
          <w:b/>
          <w:bCs/>
        </w:rPr>
        <w:t>:</w:t>
      </w:r>
      <w:r w:rsidRPr="00BC0026">
        <w:t xml:space="preserve"> The execution </w:t>
      </w:r>
      <w:r>
        <w:t xml:space="preserve">element </w:t>
      </w:r>
      <w:r w:rsidRPr="00BC0026">
        <w:t xml:space="preserve">of management actions. During the execution step, the actions are </w:t>
      </w:r>
      <w:r>
        <w:t>applied</w:t>
      </w:r>
      <w:r w:rsidRPr="00BC0026">
        <w:t xml:space="preserve"> to the managed networks and services, and the </w:t>
      </w:r>
      <w:r>
        <w:t xml:space="preserve">results </w:t>
      </w:r>
      <w:r w:rsidRPr="00BC0026">
        <w:t xml:space="preserve">of the executed actions </w:t>
      </w:r>
      <w:r>
        <w:t xml:space="preserve">are </w:t>
      </w:r>
      <w:r w:rsidRPr="00BC0026">
        <w:t>report</w:t>
      </w:r>
      <w:r>
        <w:t>ed</w:t>
      </w:r>
      <w:r w:rsidRPr="00BC0026">
        <w:t xml:space="preserve"> (e.g. notifications, logs).</w:t>
      </w:r>
    </w:p>
    <w:p w14:paraId="0464631A" w14:textId="05758677" w:rsidR="003C200B" w:rsidRPr="00BC0026" w:rsidRDefault="003C200B" w:rsidP="00F578BD">
      <w:pPr>
        <w:pStyle w:val="Heading2"/>
        <w:rPr>
          <w:rFonts w:cs="Arial"/>
          <w:szCs w:val="32"/>
        </w:rPr>
      </w:pPr>
      <w:bookmarkStart w:id="83" w:name="_CR6_2"/>
      <w:bookmarkStart w:id="84" w:name="_Toc105572821"/>
      <w:bookmarkStart w:id="85" w:name="_Toc187394480"/>
      <w:bookmarkEnd w:id="83"/>
      <w:r w:rsidRPr="00BC0026">
        <w:rPr>
          <w:rFonts w:cs="Arial"/>
          <w:szCs w:val="32"/>
        </w:rPr>
        <w:t>6.2</w:t>
      </w:r>
      <w:r w:rsidRPr="00BC0026">
        <w:rPr>
          <w:rFonts w:cs="Arial"/>
          <w:szCs w:val="32"/>
        </w:rPr>
        <w:tab/>
        <w:t>MDA role in the management loop for service assurance</w:t>
      </w:r>
      <w:bookmarkEnd w:id="85"/>
      <w:r w:rsidRPr="00BC0026">
        <w:rPr>
          <w:rFonts w:cs="Arial"/>
          <w:szCs w:val="32"/>
        </w:rPr>
        <w:t xml:space="preserve"> </w:t>
      </w:r>
      <w:bookmarkEnd w:id="84"/>
    </w:p>
    <w:p w14:paraId="4021A24F" w14:textId="38D061AC" w:rsidR="001C1C33" w:rsidRPr="00BC0026" w:rsidRDefault="001C1C33" w:rsidP="001C1C33">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r>
        <w:t xml:space="preserve">the </w:t>
      </w:r>
      <w:r w:rsidRPr="00BC0026">
        <w:t>communication service level agreements (e.g.</w:t>
      </w:r>
      <w:r>
        <w:t>,</w:t>
      </w:r>
      <w:r w:rsidRPr="00BC0026">
        <w:t xml:space="preserve"> per SLS) is provided by the management control loop involving different management services produced by the management system, which includes </w:t>
      </w:r>
      <w:r>
        <w:t>MDA</w:t>
      </w:r>
      <w:r w:rsidRPr="00BC0026">
        <w:t xml:space="preserve"> service (MDAS, or MDA MnS).  The MDAS (MDA MnS) may be produced based on a combination of information including e.g.</w:t>
      </w:r>
      <w:r>
        <w:t>,</w:t>
      </w:r>
      <w:r w:rsidRPr="00BC0026">
        <w:t xml:space="preserve"> the user quality of service experience, network performance and network resource utilization analysis and the SLS.</w:t>
      </w:r>
    </w:p>
    <w:p w14:paraId="655C8A3D" w14:textId="77777777" w:rsidR="001C1C33" w:rsidRPr="00BC0026" w:rsidRDefault="001C1C33" w:rsidP="001C1C33">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r>
        <w:t xml:space="preserve">the </w:t>
      </w:r>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2B1B4B4B" w:rsidR="003C200B" w:rsidRPr="00BC0026" w:rsidRDefault="001C1C33" w:rsidP="001C1C33">
      <w:r w:rsidRPr="00BC0026">
        <w:t xml:space="preserve">During the operation phase, the MDA can identify ongoing issues impacting the performance of the communication service </w:t>
      </w:r>
      <w:r>
        <w:t xml:space="preserve">as </w:t>
      </w:r>
      <w:r w:rsidRPr="00BC0026">
        <w:t xml:space="preserve">per SLS </w:t>
      </w:r>
      <w:r>
        <w:t>requirements</w:t>
      </w:r>
      <w:r w:rsidDel="007912C6">
        <w:t xml:space="preserve"> </w:t>
      </w:r>
      <w:r w:rsidRPr="00BC0026">
        <w:t>and identify potential risks cause</w:t>
      </w:r>
      <w:r>
        <w:t>d by</w:t>
      </w:r>
      <w:r w:rsidRPr="00BC0026">
        <w:t xml:space="preserve"> potential failure and/or performance degradation. The MDA can also predict the network and service demand to maintain delivery of communication service </w:t>
      </w:r>
      <w:r>
        <w:t xml:space="preserve">as </w:t>
      </w:r>
      <w:r w:rsidRPr="00BC0026">
        <w:t>per contracted SLS.</w:t>
      </w:r>
    </w:p>
    <w:p w14:paraId="094A6B17" w14:textId="5AEE8BA0" w:rsidR="00A0411E" w:rsidRPr="00BC0026" w:rsidRDefault="00A0411E" w:rsidP="008D3AA1">
      <w:pPr>
        <w:pStyle w:val="Heading2"/>
      </w:pPr>
      <w:bookmarkStart w:id="86" w:name="_CR6_3"/>
      <w:bookmarkStart w:id="87" w:name="_Toc105572822"/>
      <w:bookmarkStart w:id="88" w:name="_Toc187394481"/>
      <w:bookmarkEnd w:id="86"/>
      <w:r w:rsidRPr="00BC0026">
        <w:lastRenderedPageBreak/>
        <w:t>6.3</w:t>
      </w:r>
      <w:r w:rsidRPr="00BC0026">
        <w:tab/>
        <w:t>MDA role in cross-domain service assurance</w:t>
      </w:r>
      <w:bookmarkEnd w:id="87"/>
      <w:bookmarkEnd w:id="88"/>
    </w:p>
    <w:p w14:paraId="760578D6" w14:textId="70286288" w:rsidR="001C1C33" w:rsidRPr="00BC0026" w:rsidRDefault="001C1C33" w:rsidP="001C1C33">
      <w:pPr>
        <w:pStyle w:val="TH"/>
      </w:pPr>
      <w:r w:rsidRPr="00BC0026">
        <w:t>Cross-domain MDA may base its analysis on the outputs from one or multiple single-domain MDA including analytics output and other input data (e.g.</w:t>
      </w:r>
      <w:r w:rsidRPr="00800138">
        <w:t xml:space="preserve"> </w:t>
      </w:r>
      <w:r>
        <w:t>,</w:t>
      </w:r>
      <w:r w:rsidRPr="00BC0026">
        <w:t xml:space="preserve"> PM</w:t>
      </w:r>
      <w:r>
        <w:t xml:space="preserve"> and</w:t>
      </w:r>
      <w:r w:rsidRPr="00BC0026">
        <w:t xml:space="preserve"> alarm notifications.). To facilitate service assurance the cross-domain MDA may </w:t>
      </w:r>
      <w:r>
        <w:t>consume</w:t>
      </w:r>
      <w:r w:rsidRPr="00BC0026">
        <w:t xml:space="preserve"> output from one or multiple single-domain MDA</w:t>
      </w:r>
      <w:r>
        <w:t>(s)</w:t>
      </w:r>
      <w:r w:rsidRPr="00BC0026">
        <w:t xml:space="preserve">. Figure 6.3-1 shows the simplest case, where a cross-domain MDA </w:t>
      </w:r>
      <w:r>
        <w:t>consumes</w:t>
      </w:r>
      <w:r w:rsidRPr="00BC0026">
        <w:t xml:space="preserve"> the results of single-domain MDA(s).</w:t>
      </w:r>
      <w:r w:rsidRPr="00BC0026">
        <w:rPr>
          <w:noProof/>
        </w:rPr>
        <w:drawing>
          <wp:inline distT="0" distB="0" distL="0" distR="0" wp14:anchorId="6ADC2B23" wp14:editId="3F14B494">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AF9A4B3" w14:textId="77777777" w:rsidR="001C1C33" w:rsidRPr="00BC0026" w:rsidRDefault="001C1C33" w:rsidP="001C1C33">
      <w:pPr>
        <w:pStyle w:val="TF"/>
      </w:pPr>
      <w:r w:rsidRPr="00BC0026">
        <w:t>Figure 6.3-1 Cross-domain MDA based on single-domain MDA</w:t>
      </w:r>
    </w:p>
    <w:p w14:paraId="663043B6" w14:textId="00929197" w:rsidR="001C1C33" w:rsidRPr="00BC0026" w:rsidRDefault="001C1C33" w:rsidP="001C1C33">
      <w:r w:rsidRPr="00BC0026">
        <w:t xml:space="preserve">Figure 6.3-2 shows the case where a cross-domain MDA incorporates the results of single-domain MDA(s) which are embedded within single-domain control </w:t>
      </w:r>
      <w:proofErr w:type="spellStart"/>
      <w:r w:rsidRPr="00BC0026">
        <w:t>loopservice</w:t>
      </w:r>
      <w:proofErr w:type="spellEnd"/>
      <w:r w:rsidRPr="00BC0026">
        <w:t xml:space="preserve">(s). Service assurance control loop </w:t>
      </w:r>
      <w:r>
        <w:t xml:space="preserve">services </w:t>
      </w:r>
      <w:r w:rsidRPr="00BC0026">
        <w:t xml:space="preserve">may be </w:t>
      </w:r>
      <w:r>
        <w:t>performed</w:t>
      </w:r>
      <w:r w:rsidRPr="00BC0026">
        <w:t xml:space="preserve"> at single-domain where </w:t>
      </w:r>
      <w:r>
        <w:t xml:space="preserve">analytics part is done by </w:t>
      </w:r>
      <w:proofErr w:type="spellStart"/>
      <w:r>
        <w:t>MDA.</w:t>
      </w:r>
      <w:r w:rsidRPr="00BC0026">
        <w:t>The</w:t>
      </w:r>
      <w:proofErr w:type="spellEnd"/>
      <w:r w:rsidRPr="00BC0026">
        <w:t xml:space="preserve"> cross-domain MDA may further leverage the output from one or </w:t>
      </w:r>
      <w:r>
        <w:t>more</w:t>
      </w:r>
      <w:r w:rsidRPr="00BC0026">
        <w:t xml:space="preserve"> single-domain control loop </w:t>
      </w:r>
      <w:r>
        <w:t xml:space="preserve">services </w:t>
      </w:r>
      <w:r w:rsidRPr="00BC0026">
        <w:t xml:space="preserve">for </w:t>
      </w:r>
      <w:r>
        <w:t xml:space="preserve">the </w:t>
      </w:r>
      <w:r w:rsidRPr="00BC0026">
        <w:t xml:space="preserve">analytics </w:t>
      </w:r>
      <w:proofErr w:type="spellStart"/>
      <w:r>
        <w:t>of</w:t>
      </w:r>
      <w:r w:rsidRPr="00BC0026">
        <w:t>the</w:t>
      </w:r>
      <w:proofErr w:type="spellEnd"/>
      <w:r w:rsidRPr="00BC0026">
        <w:t xml:space="preserve"> e2e service.</w:t>
      </w:r>
    </w:p>
    <w:p w14:paraId="64A29167" w14:textId="77777777" w:rsidR="001C1C33" w:rsidRPr="00BC0026" w:rsidRDefault="001C1C33" w:rsidP="001C1C33">
      <w:pPr>
        <w:pStyle w:val="TH"/>
      </w:pPr>
      <w:bookmarkStart w:id="89" w:name="MCCQCTEMPBM_00000133"/>
      <w:r w:rsidRPr="00BC0026">
        <w:rPr>
          <w:noProof/>
          <w:lang w:eastAsia="en-GB"/>
        </w:rPr>
        <w:lastRenderedPageBreak/>
        <mc:AlternateContent>
          <mc:Choice Requires="wpc">
            <w:drawing>
              <wp:inline distT="0" distB="0" distL="0" distR="0" wp14:anchorId="2C765F92" wp14:editId="543D24A0">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77E0FACC"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D024BF7"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C28ECEB"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915B0F7"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032B30C"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040B997F"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4C0C5136" w14:textId="0DEDE156" w:rsidR="001C1C33" w:rsidRDefault="001C1C33" w:rsidP="001C1C33">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0F9467AD"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4B5A1045"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592EF84A"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79F804D3"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ADDF99B"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C765F92"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77E0FACC"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0D024BF7"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C28ECEB" w14:textId="77777777" w:rsidR="001C1C33" w:rsidRDefault="001C1C33" w:rsidP="001C1C33">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915B0F7" w14:textId="77777777" w:rsidR="001C1C33" w:rsidRDefault="001C1C33" w:rsidP="001C1C33">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032B30C"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040B997F"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4C0C5136" w14:textId="0DEDE156" w:rsidR="001C1C33" w:rsidRDefault="001C1C33" w:rsidP="001C1C33">
                        <w:pPr>
                          <w:pStyle w:val="NormalWeb"/>
                          <w:spacing w:after="0"/>
                          <w:jc w:val="center"/>
                        </w:pPr>
                        <w:r>
                          <w:rPr>
                            <w:rFonts w:ascii="Arial" w:eastAsia="SimSun" w:hAnsi="Arial" w:cs="Arial"/>
                            <w:sz w:val="20"/>
                            <w:szCs w:val="20"/>
                          </w:rPr>
                          <w:t>Single domain control loopservice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0F9467AD"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4B5A1045"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592EF84A"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79F804D3"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3ADDF99B"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9"/>
    </w:p>
    <w:p w14:paraId="4BB11906" w14:textId="11E7ECA7" w:rsidR="001C1C33" w:rsidRPr="00BC0026" w:rsidRDefault="001C1C33" w:rsidP="001C1C33">
      <w:pPr>
        <w:pStyle w:val="TF"/>
      </w:pPr>
      <w:r w:rsidRPr="00BC0026">
        <w:t xml:space="preserve">Figure 6.3-2: Cross-domain MDA based on single-domain control </w:t>
      </w:r>
      <w:proofErr w:type="spellStart"/>
      <w:r w:rsidRPr="00BC0026">
        <w:t>loopservice</w:t>
      </w:r>
      <w:proofErr w:type="spellEnd"/>
    </w:p>
    <w:p w14:paraId="6419D7A4" w14:textId="7AE901A6" w:rsidR="001C1C33" w:rsidRPr="00BC0026" w:rsidRDefault="001C1C33" w:rsidP="001C1C33">
      <w:r w:rsidRPr="00BC0026">
        <w:t xml:space="preserve">Figure 6.3-3 shows the case where a cross-domain MDA is part of a cross-domain control loop service. Also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w:t>
      </w:r>
      <w:r>
        <w:t xml:space="preserve">service </w:t>
      </w:r>
      <w:r w:rsidRPr="00BC0026">
        <w:t xml:space="preserve">may </w:t>
      </w:r>
      <w:r>
        <w:t>consume</w:t>
      </w:r>
      <w:r w:rsidRPr="00BC0026">
        <w:t xml:space="preserve"> output from one or </w:t>
      </w:r>
      <w:r>
        <w:t>more</w:t>
      </w:r>
      <w:r w:rsidRPr="00BC0026">
        <w:t xml:space="preserve"> multiple single-domain MDA(s) for the e2e service.</w:t>
      </w:r>
    </w:p>
    <w:p w14:paraId="4E728DF6" w14:textId="77777777" w:rsidR="001C1C33" w:rsidRPr="00BC0026" w:rsidRDefault="001C1C33" w:rsidP="001C1C33">
      <w:pPr>
        <w:pStyle w:val="TH"/>
      </w:pPr>
      <w:bookmarkStart w:id="90" w:name="MCCQCTEMPBM_00000134"/>
      <w:r w:rsidRPr="00BC0026">
        <w:rPr>
          <w:noProof/>
          <w:lang w:eastAsia="en-GB"/>
        </w:rPr>
        <mc:AlternateContent>
          <mc:Choice Requires="wpc">
            <w:drawing>
              <wp:inline distT="0" distB="0" distL="0" distR="0" wp14:anchorId="48B2FDFE" wp14:editId="15C6DA62">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0BD78F6"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FD6646A"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4ED6F17A"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6FAAD4A"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79D6ACCC"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BB001CD"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A41DA54"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B61C5F1"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70F3B14C"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4FE5AF76"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9892FA3"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EF55E06"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8B2FDFE"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0BD78F6"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2FD6646A"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4ED6F17A"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6FAAD4A"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79D6ACCC"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3BB001CD" w14:textId="77777777" w:rsidR="001C1C33" w:rsidRDefault="001C1C33" w:rsidP="001C1C33">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6A41DA54" w14:textId="77777777" w:rsidR="001C1C33" w:rsidRDefault="001C1C33" w:rsidP="001C1C33">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B61C5F1"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70F3B14C"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4FE5AF76"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9892FA3"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5EF55E06"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0"/>
    </w:p>
    <w:p w14:paraId="1BBCF8FA" w14:textId="77777777" w:rsidR="001C1C33" w:rsidRPr="00BC0026" w:rsidRDefault="001C1C33" w:rsidP="001C1C33">
      <w:pPr>
        <w:pStyle w:val="TF"/>
      </w:pPr>
      <w:r w:rsidRPr="00BC0026">
        <w:t>Figure 6.3-3: Cross-domain control loop service based on single-domain MDA(s)</w:t>
      </w:r>
    </w:p>
    <w:p w14:paraId="3BA843CC" w14:textId="59CFFCF4" w:rsidR="001C1C33" w:rsidRPr="00BC0026" w:rsidRDefault="001C1C33" w:rsidP="001C1C33">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loop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p w14:paraId="413DACB2" w14:textId="77777777" w:rsidR="001C1C33" w:rsidRPr="00BC0026" w:rsidRDefault="001C1C33" w:rsidP="001C1C33">
      <w:pPr>
        <w:pStyle w:val="TH"/>
      </w:pPr>
      <w:bookmarkStart w:id="91" w:name="MCCQCTEMPBM_00000135"/>
      <w:r w:rsidRPr="00BC0026">
        <w:rPr>
          <w:noProof/>
          <w:lang w:eastAsia="en-GB"/>
        </w:rPr>
        <mc:AlternateContent>
          <mc:Choice Requires="wpc">
            <w:drawing>
              <wp:inline distT="0" distB="0" distL="0" distR="0" wp14:anchorId="08B4A4AB" wp14:editId="151DD70A">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0624F5E8"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52FA8412"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6FA9889E"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55EB0CAF"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5527602"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785FBCD"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19AF7B"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66DCA84"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CFEF2B6"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4BB1F1E7"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49A1731"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26787856"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76AD444B"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021F544"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1CB3400"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B4A4AB"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0624F5E8"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52FA8412"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6FA9889E"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55EB0CAF"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5527602"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3785FBCD" w14:textId="77777777" w:rsidR="001C1C33" w:rsidRDefault="001C1C33" w:rsidP="001C1C33">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A19AF7B" w14:textId="77777777" w:rsidR="001C1C33" w:rsidRDefault="001C1C33" w:rsidP="001C1C33">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66DCA84"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CFEF2B6"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4BB1F1E7"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49A1731"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26787856"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76AD444B"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021F544"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61CB3400"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1"/>
    </w:p>
    <w:p w14:paraId="799CF7FD" w14:textId="7616FC5B" w:rsidR="00A0411E" w:rsidRPr="00BC0026" w:rsidRDefault="001C1C33" w:rsidP="001C1C33">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92" w:name="_CR7"/>
      <w:bookmarkStart w:id="93" w:name="_Toc105572823"/>
      <w:bookmarkStart w:id="94" w:name="_Toc187394482"/>
      <w:bookmarkEnd w:id="92"/>
      <w:r w:rsidRPr="00BC0026">
        <w:t>7</w:t>
      </w:r>
      <w:r w:rsidRPr="00BC0026">
        <w:tab/>
      </w:r>
      <w:r w:rsidR="003162A4" w:rsidRPr="00BC0026">
        <w:t>Use cases and requirements for MDA capabilities and services</w:t>
      </w:r>
      <w:bookmarkEnd w:id="93"/>
      <w:bookmarkEnd w:id="94"/>
    </w:p>
    <w:p w14:paraId="4917ACC3" w14:textId="49F06729" w:rsidR="005A07BA" w:rsidRPr="00BC0026" w:rsidRDefault="005A07BA" w:rsidP="005A07BA">
      <w:pPr>
        <w:pStyle w:val="Heading2"/>
      </w:pPr>
      <w:bookmarkStart w:id="95" w:name="_CR7_1"/>
      <w:bookmarkStart w:id="96" w:name="_Toc105572824"/>
      <w:bookmarkStart w:id="97" w:name="_Toc187394483"/>
      <w:bookmarkEnd w:id="95"/>
      <w:r w:rsidRPr="00BC0026">
        <w:t>7.1</w:t>
      </w:r>
      <w:r w:rsidRPr="00BC0026">
        <w:tab/>
        <w:t>General</w:t>
      </w:r>
      <w:bookmarkEnd w:id="96"/>
      <w:bookmarkEnd w:id="97"/>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98" w:name="_CR7_2"/>
      <w:bookmarkStart w:id="99" w:name="_Toc105572825"/>
      <w:bookmarkStart w:id="100" w:name="_Toc187394484"/>
      <w:bookmarkEnd w:id="98"/>
      <w:r w:rsidRPr="00BC0026">
        <w:t>7.2</w:t>
      </w:r>
      <w:r w:rsidRPr="00BC0026">
        <w:tab/>
        <w:t>MDA capabilities</w:t>
      </w:r>
      <w:bookmarkEnd w:id="99"/>
      <w:bookmarkEnd w:id="100"/>
    </w:p>
    <w:p w14:paraId="6C374CA7" w14:textId="77777777" w:rsidR="00E052DC" w:rsidRPr="00BC0026" w:rsidRDefault="00E052DC" w:rsidP="00E052DC">
      <w:pPr>
        <w:pStyle w:val="Heading3"/>
      </w:pPr>
      <w:bookmarkStart w:id="101" w:name="_CR7_2_1"/>
      <w:bookmarkStart w:id="102" w:name="_Toc105572826"/>
      <w:bookmarkStart w:id="103" w:name="_Toc187394485"/>
      <w:bookmarkEnd w:id="101"/>
      <w:r w:rsidRPr="00BC0026">
        <w:t>7.2.1</w:t>
      </w:r>
      <w:r w:rsidRPr="00BC0026">
        <w:tab/>
        <w:t>Coverage related analytics</w:t>
      </w:r>
      <w:bookmarkEnd w:id="102"/>
      <w:bookmarkEnd w:id="103"/>
    </w:p>
    <w:p w14:paraId="731903B5" w14:textId="77777777" w:rsidR="005A07BA" w:rsidRPr="00BC0026" w:rsidRDefault="005A07BA" w:rsidP="005A07BA">
      <w:pPr>
        <w:pStyle w:val="Heading4"/>
      </w:pPr>
      <w:bookmarkStart w:id="104" w:name="_CR7_2_1_1"/>
      <w:bookmarkStart w:id="105" w:name="_Toc105572827"/>
      <w:bookmarkStart w:id="106" w:name="_Toc187394486"/>
      <w:bookmarkEnd w:id="104"/>
      <w:r w:rsidRPr="00BC0026">
        <w:t>7.2.1.1</w:t>
      </w:r>
      <w:r w:rsidRPr="00BC0026">
        <w:tab/>
        <w:t>Coverage problem analysis</w:t>
      </w:r>
      <w:bookmarkEnd w:id="105"/>
      <w:bookmarkEnd w:id="106"/>
    </w:p>
    <w:p w14:paraId="5A2E9A76" w14:textId="77777777" w:rsidR="00006ED8" w:rsidRPr="00BC0026" w:rsidRDefault="00006ED8" w:rsidP="00006ED8">
      <w:pPr>
        <w:pStyle w:val="Heading5"/>
      </w:pPr>
      <w:bookmarkStart w:id="107" w:name="_CR7_2_1_1_1"/>
      <w:bookmarkStart w:id="108" w:name="_Toc105572828"/>
      <w:bookmarkStart w:id="109" w:name="_Toc187394487"/>
      <w:bookmarkEnd w:id="107"/>
      <w:r w:rsidRPr="00BC0026">
        <w:t>7.2.1.1.1</w:t>
      </w:r>
      <w:r w:rsidRPr="00BC0026">
        <w:tab/>
        <w:t>Description</w:t>
      </w:r>
      <w:bookmarkEnd w:id="108"/>
      <w:bookmarkEnd w:id="109"/>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110" w:name="_CR7_2_1_1_2"/>
      <w:bookmarkStart w:id="111" w:name="_Toc105572829"/>
      <w:bookmarkStart w:id="112" w:name="_Toc187394488"/>
      <w:bookmarkEnd w:id="110"/>
      <w:r w:rsidRPr="00BC0026">
        <w:lastRenderedPageBreak/>
        <w:t>7.2.1.1.2</w:t>
      </w:r>
      <w:r w:rsidRPr="00BC0026">
        <w:tab/>
        <w:t>Use case</w:t>
      </w:r>
      <w:bookmarkEnd w:id="111"/>
      <w:bookmarkEnd w:id="112"/>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113" w:name="_CR7_2_1_1_3"/>
      <w:bookmarkStart w:id="114" w:name="_Toc105572830"/>
      <w:bookmarkStart w:id="115" w:name="_Toc187394489"/>
      <w:bookmarkEnd w:id="113"/>
      <w:r w:rsidRPr="00BC0026">
        <w:t>7.2.1.1.3</w:t>
      </w:r>
      <w:r w:rsidRPr="00BC0026">
        <w:tab/>
        <w:t>Requirements</w:t>
      </w:r>
      <w:bookmarkEnd w:id="114"/>
      <w:bookmarkEnd w:id="115"/>
    </w:p>
    <w:p w14:paraId="1202F07A" w14:textId="7A178107" w:rsidR="0068198A" w:rsidRPr="00BC0026" w:rsidRDefault="0068198A" w:rsidP="00855F64">
      <w:pPr>
        <w:pStyle w:val="TH"/>
      </w:pPr>
      <w:bookmarkStart w:id="116" w:name="_CRTable7_2_1_1_31"/>
      <w:r w:rsidRPr="00BC0026">
        <w:t xml:space="preserve">Table </w:t>
      </w:r>
      <w:bookmarkEnd w:id="116"/>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117" w:name="_CR7_2_1_2"/>
      <w:bookmarkStart w:id="118" w:name="_Toc105572831"/>
      <w:bookmarkStart w:id="119" w:name="_Toc187394490"/>
      <w:bookmarkEnd w:id="117"/>
      <w:r w:rsidRPr="00BC0026">
        <w:t>7.2.1.2</w:t>
      </w:r>
      <w:r w:rsidRPr="00BC0026">
        <w:tab/>
        <w:t>Slice coverage analysis</w:t>
      </w:r>
      <w:bookmarkEnd w:id="118"/>
      <w:bookmarkEnd w:id="119"/>
    </w:p>
    <w:p w14:paraId="412DFD24" w14:textId="77777777" w:rsidR="002958FD" w:rsidRPr="00BC0026" w:rsidRDefault="002958FD" w:rsidP="002958FD">
      <w:pPr>
        <w:pStyle w:val="Heading5"/>
        <w:rPr>
          <w:rFonts w:eastAsia="DengXian"/>
        </w:rPr>
      </w:pPr>
      <w:bookmarkStart w:id="120" w:name="_CR7_2_1_2_1"/>
      <w:bookmarkStart w:id="121" w:name="_Toc105572832"/>
      <w:bookmarkStart w:id="122" w:name="_Toc187394491"/>
      <w:bookmarkEnd w:id="120"/>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121"/>
      <w:bookmarkEnd w:id="122"/>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123" w:name="_CR7_2_1_2_2"/>
      <w:bookmarkStart w:id="124" w:name="_Toc105572833"/>
      <w:bookmarkStart w:id="125" w:name="_Toc187394492"/>
      <w:bookmarkEnd w:id="12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124"/>
      <w:bookmarkEnd w:id="125"/>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26" w:name="_CR7_2_1_2_3"/>
      <w:bookmarkStart w:id="127" w:name="_Toc105572834"/>
      <w:bookmarkStart w:id="128" w:name="_Toc187394493"/>
      <w:bookmarkEnd w:id="126"/>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27"/>
      <w:bookmarkEnd w:id="128"/>
    </w:p>
    <w:p w14:paraId="59E9319D" w14:textId="3FED9ECB" w:rsidR="0068198A" w:rsidRPr="00BC0026" w:rsidRDefault="0068198A" w:rsidP="00855F64">
      <w:pPr>
        <w:pStyle w:val="TH"/>
        <w:rPr>
          <w:rFonts w:eastAsia="DengXian"/>
        </w:rPr>
      </w:pPr>
      <w:bookmarkStart w:id="129" w:name="_CRTable7_2_1_2_31"/>
      <w:r w:rsidRPr="00BC0026">
        <w:rPr>
          <w:rFonts w:eastAsia="DengXian"/>
        </w:rPr>
        <w:t xml:space="preserve">Table </w:t>
      </w:r>
      <w:bookmarkEnd w:id="129"/>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30" w:name="_CR7_2_1_3"/>
      <w:bookmarkStart w:id="131" w:name="_Toc105572835"/>
      <w:bookmarkStart w:id="132" w:name="_Toc187394494"/>
      <w:bookmarkEnd w:id="130"/>
      <w:r w:rsidRPr="00BC0026">
        <w:t>7.2.1.3</w:t>
      </w:r>
      <w:r w:rsidRPr="00BC0026">
        <w:tab/>
        <w:t>Paging optimization analysis</w:t>
      </w:r>
      <w:bookmarkEnd w:id="131"/>
      <w:bookmarkEnd w:id="132"/>
    </w:p>
    <w:p w14:paraId="29213E6E" w14:textId="77777777" w:rsidR="00185015" w:rsidRPr="00BC0026" w:rsidRDefault="00185015" w:rsidP="00185015">
      <w:pPr>
        <w:pStyle w:val="Heading5"/>
        <w:rPr>
          <w:sz w:val="24"/>
          <w:lang w:eastAsia="zh-CN"/>
        </w:rPr>
      </w:pPr>
      <w:bookmarkStart w:id="133" w:name="_CR7_2_1_3_1"/>
      <w:bookmarkStart w:id="134" w:name="_Toc105572836"/>
      <w:bookmarkStart w:id="135" w:name="_Toc187394495"/>
      <w:bookmarkEnd w:id="133"/>
      <w:r w:rsidRPr="00BC0026">
        <w:rPr>
          <w:sz w:val="24"/>
          <w:lang w:eastAsia="zh-CN"/>
        </w:rPr>
        <w:t>7.2.1.3.1</w:t>
      </w:r>
      <w:r w:rsidRPr="00BC0026">
        <w:rPr>
          <w:sz w:val="24"/>
          <w:lang w:eastAsia="zh-CN"/>
        </w:rPr>
        <w:tab/>
      </w:r>
      <w:r w:rsidRPr="00BC0026">
        <w:t>Description</w:t>
      </w:r>
      <w:bookmarkEnd w:id="134"/>
      <w:bookmarkEnd w:id="135"/>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36" w:name="_CR7_2_1_3_2"/>
      <w:bookmarkStart w:id="137" w:name="_Toc105572837"/>
      <w:bookmarkStart w:id="138" w:name="_Toc187394496"/>
      <w:bookmarkEnd w:id="13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37"/>
      <w:bookmarkEnd w:id="138"/>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39" w:name="_CR7_2_1_3_3"/>
      <w:bookmarkStart w:id="140" w:name="_Toc105572838"/>
      <w:bookmarkStart w:id="141" w:name="_Toc187394497"/>
      <w:bookmarkEnd w:id="139"/>
      <w:r w:rsidRPr="00BC0026">
        <w:lastRenderedPageBreak/>
        <w:t>7.2.1.3.3</w:t>
      </w:r>
      <w:r w:rsidRPr="00BC0026">
        <w:tab/>
        <w:t>Requirements</w:t>
      </w:r>
      <w:bookmarkEnd w:id="140"/>
      <w:bookmarkEnd w:id="141"/>
    </w:p>
    <w:p w14:paraId="51EDF252" w14:textId="7A9D8A74" w:rsidR="0068198A" w:rsidRPr="00BC0026" w:rsidRDefault="0068198A" w:rsidP="00855F64">
      <w:pPr>
        <w:pStyle w:val="TH"/>
      </w:pPr>
      <w:bookmarkStart w:id="142" w:name="_CRTable7_2_1_3_31"/>
      <w:r w:rsidRPr="00BC0026">
        <w:t xml:space="preserve">Table </w:t>
      </w:r>
      <w:bookmarkEnd w:id="142"/>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43" w:name="_CR7_2_2"/>
      <w:bookmarkStart w:id="144" w:name="_Toc105572839"/>
      <w:bookmarkStart w:id="145" w:name="_Toc187394498"/>
      <w:bookmarkEnd w:id="143"/>
      <w:r w:rsidRPr="00BC0026">
        <w:t>7.2.2</w:t>
      </w:r>
      <w:r w:rsidRPr="00BC0026">
        <w:tab/>
        <w:t>SLS analysis</w:t>
      </w:r>
      <w:bookmarkEnd w:id="144"/>
      <w:bookmarkEnd w:id="145"/>
    </w:p>
    <w:p w14:paraId="78346CC7" w14:textId="1831EAE3" w:rsidR="00D21A5D" w:rsidRPr="00BC0026" w:rsidRDefault="00D21A5D" w:rsidP="00D21A5D">
      <w:pPr>
        <w:pStyle w:val="Heading4"/>
      </w:pPr>
      <w:bookmarkStart w:id="146" w:name="_CR7_2_2_1"/>
      <w:bookmarkStart w:id="147" w:name="_Toc105572840"/>
      <w:bookmarkStart w:id="148" w:name="_Toc187394499"/>
      <w:bookmarkEnd w:id="146"/>
      <w:r w:rsidRPr="00BC0026">
        <w:t>7.2.2.1</w:t>
      </w:r>
      <w:r w:rsidRPr="00BC0026">
        <w:tab/>
        <w:t>Service experience analysis</w:t>
      </w:r>
      <w:bookmarkEnd w:id="147"/>
      <w:bookmarkEnd w:id="148"/>
    </w:p>
    <w:p w14:paraId="0E3E019C" w14:textId="77777777" w:rsidR="00D21A5D" w:rsidRPr="00BC0026" w:rsidRDefault="00D21A5D" w:rsidP="00D21A5D">
      <w:pPr>
        <w:pStyle w:val="Heading5"/>
        <w:rPr>
          <w:sz w:val="24"/>
        </w:rPr>
      </w:pPr>
      <w:bookmarkStart w:id="149" w:name="_CR7_2_2_1_1"/>
      <w:bookmarkStart w:id="150" w:name="_Toc105572841"/>
      <w:bookmarkStart w:id="151" w:name="_Toc187394500"/>
      <w:bookmarkEnd w:id="149"/>
      <w:r w:rsidRPr="00BC0026">
        <w:t>7.2.2.1.1</w:t>
      </w:r>
      <w:r w:rsidRPr="00BC0026">
        <w:rPr>
          <w:sz w:val="24"/>
        </w:rPr>
        <w:tab/>
      </w:r>
      <w:r w:rsidRPr="00BC0026">
        <w:t>Description</w:t>
      </w:r>
      <w:bookmarkEnd w:id="150"/>
      <w:bookmarkEnd w:id="151"/>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52" w:name="_CR7_2_2_1_2"/>
      <w:bookmarkStart w:id="153" w:name="_Toc105572842"/>
      <w:bookmarkStart w:id="154" w:name="_Toc187394501"/>
      <w:bookmarkEnd w:id="152"/>
      <w:r w:rsidRPr="00BC0026">
        <w:t>7.2.2.1.2</w:t>
      </w:r>
      <w:r w:rsidRPr="00BC0026">
        <w:rPr>
          <w:sz w:val="24"/>
        </w:rPr>
        <w:tab/>
        <w:t xml:space="preserve">Use </w:t>
      </w:r>
      <w:r w:rsidRPr="00BC0026">
        <w:t>case</w:t>
      </w:r>
      <w:bookmarkEnd w:id="153"/>
      <w:bookmarkEnd w:id="154"/>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55" w:name="_CR7_2_2_1_3"/>
      <w:bookmarkStart w:id="156" w:name="_Toc105572843"/>
      <w:bookmarkStart w:id="157" w:name="_Toc187394502"/>
      <w:bookmarkEnd w:id="155"/>
      <w:r w:rsidRPr="00BC0026">
        <w:lastRenderedPageBreak/>
        <w:t>7.2.2.1.3</w:t>
      </w:r>
      <w:r w:rsidRPr="00BC0026">
        <w:rPr>
          <w:sz w:val="24"/>
        </w:rPr>
        <w:tab/>
      </w:r>
      <w:r w:rsidRPr="00BC0026">
        <w:t>Requirements</w:t>
      </w:r>
      <w:bookmarkEnd w:id="156"/>
      <w:bookmarkEnd w:id="157"/>
    </w:p>
    <w:p w14:paraId="5DD45C3F" w14:textId="6C783E7C" w:rsidR="0068198A" w:rsidRPr="00855F64" w:rsidRDefault="0068198A" w:rsidP="00855F64">
      <w:pPr>
        <w:pStyle w:val="TH"/>
      </w:pPr>
      <w:bookmarkStart w:id="158" w:name="_CRTable7_2_2_1_31"/>
      <w:r w:rsidRPr="00BC0026">
        <w:t xml:space="preserve">Table </w:t>
      </w:r>
      <w:bookmarkEnd w:id="158"/>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59" w:name="_CR7_2_2_2"/>
      <w:bookmarkStart w:id="160" w:name="_Toc105572844"/>
      <w:bookmarkStart w:id="161" w:name="_Toc187394503"/>
      <w:bookmarkEnd w:id="159"/>
      <w:r w:rsidRPr="00BC0026">
        <w:t>7.2.2.2</w:t>
      </w:r>
      <w:r w:rsidRPr="00BC0026">
        <w:tab/>
        <w:t>Network slice throughput analysis</w:t>
      </w:r>
      <w:bookmarkEnd w:id="160"/>
      <w:bookmarkEnd w:id="161"/>
    </w:p>
    <w:p w14:paraId="30D5037A" w14:textId="77777777" w:rsidR="00D21A5D" w:rsidRPr="00BC0026" w:rsidRDefault="00D21A5D" w:rsidP="00D21A5D">
      <w:pPr>
        <w:pStyle w:val="Heading5"/>
        <w:rPr>
          <w:sz w:val="24"/>
        </w:rPr>
      </w:pPr>
      <w:bookmarkStart w:id="162" w:name="_CR7_2_2_2_1"/>
      <w:bookmarkStart w:id="163" w:name="_Toc105572845"/>
      <w:bookmarkStart w:id="164" w:name="_Toc187394504"/>
      <w:bookmarkEnd w:id="162"/>
      <w:r w:rsidRPr="00BC0026">
        <w:rPr>
          <w:sz w:val="24"/>
        </w:rPr>
        <w:t>7.2.2.2.1</w:t>
      </w:r>
      <w:r w:rsidRPr="00BC0026">
        <w:rPr>
          <w:sz w:val="24"/>
        </w:rPr>
        <w:tab/>
        <w:t>Description</w:t>
      </w:r>
      <w:bookmarkEnd w:id="163"/>
      <w:bookmarkEnd w:id="164"/>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65" w:name="_CR7_2_2_2_2"/>
      <w:bookmarkStart w:id="166" w:name="_Toc105572846"/>
      <w:bookmarkStart w:id="167" w:name="_Toc187394505"/>
      <w:bookmarkEnd w:id="165"/>
      <w:r w:rsidRPr="00BC0026">
        <w:rPr>
          <w:sz w:val="24"/>
        </w:rPr>
        <w:t>7.2.2.2.2</w:t>
      </w:r>
      <w:r w:rsidRPr="00BC0026">
        <w:rPr>
          <w:sz w:val="24"/>
        </w:rPr>
        <w:tab/>
        <w:t xml:space="preserve">Use </w:t>
      </w:r>
      <w:r w:rsidRPr="00BC0026">
        <w:t>case</w:t>
      </w:r>
      <w:bookmarkEnd w:id="166"/>
      <w:bookmarkEnd w:id="167"/>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68" w:name="_CR7_2_2_2_3"/>
      <w:bookmarkStart w:id="169" w:name="_Toc105572847"/>
      <w:bookmarkStart w:id="170" w:name="_Toc187394506"/>
      <w:bookmarkEnd w:id="168"/>
      <w:r w:rsidRPr="00BC0026">
        <w:rPr>
          <w:sz w:val="24"/>
        </w:rPr>
        <w:t>7.2.2.2.3</w:t>
      </w:r>
      <w:r w:rsidRPr="00BC0026">
        <w:rPr>
          <w:sz w:val="24"/>
        </w:rPr>
        <w:tab/>
      </w:r>
      <w:r w:rsidRPr="00BC0026">
        <w:t>Requirements</w:t>
      </w:r>
      <w:bookmarkEnd w:id="169"/>
      <w:bookmarkEnd w:id="170"/>
    </w:p>
    <w:p w14:paraId="7B86C2BD" w14:textId="39586DE6" w:rsidR="0068198A" w:rsidRPr="00855F64" w:rsidRDefault="0068198A" w:rsidP="00855F64">
      <w:pPr>
        <w:pStyle w:val="TH"/>
      </w:pPr>
      <w:bookmarkStart w:id="171" w:name="_CRTable7_2_2_2_31"/>
      <w:r w:rsidRPr="00BC0026">
        <w:t xml:space="preserve">Table </w:t>
      </w:r>
      <w:bookmarkEnd w:id="171"/>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72"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72"/>
    </w:tbl>
    <w:p w14:paraId="5F91BB65" w14:textId="77777777" w:rsidR="008F59D9" w:rsidRPr="00BC0026" w:rsidRDefault="008F59D9" w:rsidP="005A07BA"/>
    <w:p w14:paraId="3EB82158" w14:textId="77777777" w:rsidR="00D21A5D" w:rsidRPr="00BC0026" w:rsidRDefault="00D21A5D" w:rsidP="00D21A5D">
      <w:pPr>
        <w:pStyle w:val="Heading4"/>
      </w:pPr>
      <w:bookmarkStart w:id="173" w:name="_CR7_2_2_3"/>
      <w:bookmarkStart w:id="174" w:name="_Toc105572848"/>
      <w:bookmarkStart w:id="175" w:name="_Toc187394507"/>
      <w:bookmarkEnd w:id="173"/>
      <w:r w:rsidRPr="00BC0026">
        <w:lastRenderedPageBreak/>
        <w:t>7.2.2.3</w:t>
      </w:r>
      <w:r w:rsidRPr="00BC0026">
        <w:tab/>
        <w:t>Network slice traffic prediction</w:t>
      </w:r>
      <w:bookmarkEnd w:id="174"/>
      <w:bookmarkEnd w:id="175"/>
    </w:p>
    <w:p w14:paraId="38E3F6D9" w14:textId="77777777" w:rsidR="00D21A5D" w:rsidRPr="00BC0026" w:rsidRDefault="00D21A5D" w:rsidP="00D21A5D">
      <w:pPr>
        <w:pStyle w:val="Heading5"/>
        <w:rPr>
          <w:lang w:eastAsia="zh-CN"/>
        </w:rPr>
      </w:pPr>
      <w:bookmarkStart w:id="176" w:name="_CR7_2_2_3_1"/>
      <w:bookmarkStart w:id="177" w:name="_Toc105572849"/>
      <w:bookmarkStart w:id="178" w:name="_Toc187394508"/>
      <w:bookmarkEnd w:id="176"/>
      <w:r w:rsidRPr="00BC0026">
        <w:t>7.2.2.3.1</w:t>
      </w:r>
      <w:r w:rsidRPr="00BC0026">
        <w:tab/>
      </w:r>
      <w:r w:rsidRPr="00BC0026">
        <w:rPr>
          <w:sz w:val="24"/>
        </w:rPr>
        <w:t>Description</w:t>
      </w:r>
      <w:bookmarkEnd w:id="177"/>
      <w:bookmarkEnd w:id="178"/>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79" w:name="_CR7_2_2_3_2"/>
      <w:bookmarkStart w:id="180" w:name="_Toc105572850"/>
      <w:bookmarkStart w:id="181" w:name="_Toc187394509"/>
      <w:bookmarkEnd w:id="179"/>
      <w:r w:rsidRPr="00BC0026">
        <w:t>7.2.2.3.2</w:t>
      </w:r>
      <w:r w:rsidRPr="00BC0026">
        <w:tab/>
      </w:r>
      <w:r w:rsidRPr="00BC0026">
        <w:rPr>
          <w:lang w:eastAsia="zh-CN"/>
        </w:rPr>
        <w:t>Use case</w:t>
      </w:r>
      <w:bookmarkEnd w:id="180"/>
      <w:bookmarkEnd w:id="181"/>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82" w:name="_CR7_2_2_3_3"/>
      <w:bookmarkStart w:id="183" w:name="_Toc105572851"/>
      <w:bookmarkStart w:id="184" w:name="_Toc187394510"/>
      <w:bookmarkEnd w:id="182"/>
      <w:r w:rsidRPr="00BC0026">
        <w:t>7.2.2.3.3</w:t>
      </w:r>
      <w:r w:rsidRPr="00BC0026">
        <w:tab/>
      </w:r>
      <w:r w:rsidRPr="00BC0026">
        <w:rPr>
          <w:sz w:val="24"/>
        </w:rPr>
        <w:t>Requirements</w:t>
      </w:r>
      <w:bookmarkEnd w:id="183"/>
      <w:bookmarkEnd w:id="184"/>
    </w:p>
    <w:p w14:paraId="3793CA41" w14:textId="0873943B" w:rsidR="0068198A" w:rsidRPr="00BC0026" w:rsidRDefault="0068198A" w:rsidP="00855F64">
      <w:pPr>
        <w:pStyle w:val="TH"/>
      </w:pPr>
      <w:bookmarkStart w:id="185" w:name="_CRTable7_2_2_3_31"/>
      <w:r w:rsidRPr="00BC0026">
        <w:t xml:space="preserve">Table </w:t>
      </w:r>
      <w:bookmarkEnd w:id="185"/>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86" w:name="_CR7_2_2_4"/>
      <w:bookmarkStart w:id="187" w:name="_Toc105572852"/>
      <w:bookmarkStart w:id="188" w:name="_Toc187394511"/>
      <w:bookmarkEnd w:id="186"/>
      <w:r w:rsidRPr="00BC0026">
        <w:rPr>
          <w:sz w:val="28"/>
        </w:rPr>
        <w:t>7.2.2.4</w:t>
      </w:r>
      <w:r w:rsidRPr="00BC0026">
        <w:rPr>
          <w:sz w:val="28"/>
        </w:rPr>
        <w:tab/>
        <w:t>E2E latency analysis</w:t>
      </w:r>
      <w:bookmarkEnd w:id="187"/>
      <w:bookmarkEnd w:id="188"/>
    </w:p>
    <w:p w14:paraId="4767A584" w14:textId="77777777" w:rsidR="00D21A5D" w:rsidRPr="00BC0026" w:rsidRDefault="00D21A5D" w:rsidP="00D21A5D">
      <w:pPr>
        <w:pStyle w:val="Heading5"/>
      </w:pPr>
      <w:bookmarkStart w:id="189" w:name="_CR7_2_2_4_1"/>
      <w:bookmarkStart w:id="190" w:name="_Toc105572853"/>
      <w:bookmarkStart w:id="191" w:name="_Toc187394512"/>
      <w:bookmarkEnd w:id="189"/>
      <w:r w:rsidRPr="00BC0026">
        <w:t>7.2.2.4</w:t>
      </w:r>
      <w:r w:rsidRPr="00BC0026">
        <w:rPr>
          <w:rFonts w:hint="eastAsia"/>
        </w:rPr>
        <w:t>.</w:t>
      </w:r>
      <w:r w:rsidRPr="00BC0026">
        <w:t>1</w:t>
      </w:r>
      <w:r w:rsidRPr="00BC0026">
        <w:tab/>
        <w:t>Description</w:t>
      </w:r>
      <w:bookmarkEnd w:id="190"/>
      <w:bookmarkEnd w:id="191"/>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92" w:name="_CR7_2_2_4_2"/>
      <w:bookmarkStart w:id="193" w:name="_Toc105572854"/>
      <w:bookmarkStart w:id="194" w:name="_Toc187394513"/>
      <w:bookmarkEnd w:id="192"/>
      <w:r w:rsidRPr="00BC0026">
        <w:t>7.2.2.4.2</w:t>
      </w:r>
      <w:r w:rsidRPr="00BC0026">
        <w:tab/>
        <w:t>Use case</w:t>
      </w:r>
      <w:bookmarkEnd w:id="193"/>
      <w:bookmarkEnd w:id="194"/>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195" w:name="_CR7_2_2_4_3"/>
      <w:bookmarkStart w:id="196" w:name="_Toc105572855"/>
      <w:bookmarkStart w:id="197" w:name="_Toc187394514"/>
      <w:bookmarkEnd w:id="195"/>
      <w:r w:rsidRPr="00BC0026">
        <w:lastRenderedPageBreak/>
        <w:t>7.2.2.4.3</w:t>
      </w:r>
      <w:r w:rsidRPr="00BC0026">
        <w:tab/>
        <w:t>Requirements</w:t>
      </w:r>
      <w:bookmarkEnd w:id="196"/>
      <w:bookmarkEnd w:id="197"/>
    </w:p>
    <w:p w14:paraId="4116A1B9" w14:textId="2D5795D4" w:rsidR="0068198A" w:rsidRPr="00BC0026" w:rsidRDefault="0068198A" w:rsidP="00855F64">
      <w:pPr>
        <w:pStyle w:val="TH"/>
      </w:pPr>
      <w:bookmarkStart w:id="198" w:name="_CRTable7_2_2_4_31"/>
      <w:r w:rsidRPr="00BC0026">
        <w:t xml:space="preserve">Table </w:t>
      </w:r>
      <w:bookmarkEnd w:id="198"/>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99" w:name="_CR7_2_2_5"/>
      <w:bookmarkStart w:id="200" w:name="_Toc105572856"/>
      <w:bookmarkStart w:id="201" w:name="_Toc187394515"/>
      <w:bookmarkEnd w:id="199"/>
      <w:r w:rsidRPr="00BC0026">
        <w:rPr>
          <w:sz w:val="28"/>
        </w:rPr>
        <w:t>7.2.2.5</w:t>
      </w:r>
      <w:r w:rsidRPr="00BC0026">
        <w:rPr>
          <w:sz w:val="28"/>
        </w:rPr>
        <w:tab/>
        <w:t>Network slice load analysis</w:t>
      </w:r>
      <w:bookmarkEnd w:id="200"/>
      <w:bookmarkEnd w:id="201"/>
    </w:p>
    <w:p w14:paraId="05DF431E" w14:textId="77777777" w:rsidR="00D21A5D" w:rsidRPr="00BC0026" w:rsidRDefault="00D21A5D" w:rsidP="00D21A5D">
      <w:pPr>
        <w:pStyle w:val="Heading5"/>
        <w:rPr>
          <w:sz w:val="24"/>
        </w:rPr>
      </w:pPr>
      <w:bookmarkStart w:id="202" w:name="_CR7_2_2_5_1"/>
      <w:bookmarkStart w:id="203" w:name="_Toc105572857"/>
      <w:bookmarkStart w:id="204" w:name="_Toc187394516"/>
      <w:bookmarkEnd w:id="202"/>
      <w:r w:rsidRPr="00BC0026">
        <w:rPr>
          <w:sz w:val="24"/>
        </w:rPr>
        <w:t>7.2.2.5.1</w:t>
      </w:r>
      <w:r w:rsidRPr="00BC0026">
        <w:rPr>
          <w:sz w:val="24"/>
        </w:rPr>
        <w:tab/>
      </w:r>
      <w:r w:rsidRPr="00BC0026">
        <w:t>Description</w:t>
      </w:r>
      <w:bookmarkEnd w:id="203"/>
      <w:bookmarkEnd w:id="204"/>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205" w:name="_CR7_2_2_5_2"/>
      <w:bookmarkStart w:id="206" w:name="_Toc105572858"/>
      <w:bookmarkStart w:id="207" w:name="_Toc187394517"/>
      <w:bookmarkEnd w:id="205"/>
      <w:r w:rsidRPr="00BC0026">
        <w:rPr>
          <w:sz w:val="24"/>
        </w:rPr>
        <w:t>7.2.2.5.2</w:t>
      </w:r>
      <w:r w:rsidRPr="00BC0026">
        <w:rPr>
          <w:sz w:val="24"/>
        </w:rPr>
        <w:tab/>
        <w:t>Use cases</w:t>
      </w:r>
      <w:bookmarkEnd w:id="206"/>
      <w:bookmarkEnd w:id="207"/>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208" w:name="_CR7_2_2_5_3"/>
      <w:bookmarkStart w:id="209" w:name="_Toc105572859"/>
      <w:bookmarkStart w:id="210" w:name="_Toc187394518"/>
      <w:bookmarkEnd w:id="208"/>
      <w:r w:rsidRPr="00BC0026">
        <w:rPr>
          <w:sz w:val="24"/>
        </w:rPr>
        <w:t>7.2.2.5.3</w:t>
      </w:r>
      <w:r w:rsidRPr="00BC0026">
        <w:rPr>
          <w:sz w:val="24"/>
        </w:rPr>
        <w:tab/>
        <w:t>Requirements</w:t>
      </w:r>
      <w:bookmarkEnd w:id="209"/>
      <w:bookmarkEnd w:id="210"/>
    </w:p>
    <w:p w14:paraId="640F2FBD" w14:textId="0D3FA81C" w:rsidR="0068198A" w:rsidRPr="00855F64" w:rsidRDefault="0068198A" w:rsidP="00855F64">
      <w:pPr>
        <w:pStyle w:val="TH"/>
      </w:pPr>
      <w:bookmarkStart w:id="211" w:name="_CRTable7_2_2_5_31"/>
      <w:r w:rsidRPr="00BC0026">
        <w:t xml:space="preserve">Table </w:t>
      </w:r>
      <w:bookmarkEnd w:id="211"/>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212" w:name="_CR7_2_3"/>
      <w:bookmarkStart w:id="213" w:name="_Toc105572860"/>
      <w:bookmarkStart w:id="214" w:name="_Toc187394519"/>
      <w:bookmarkEnd w:id="212"/>
      <w:r w:rsidRPr="00BC0026">
        <w:lastRenderedPageBreak/>
        <w:t>7.2.3</w:t>
      </w:r>
      <w:r w:rsidRPr="00BC0026">
        <w:tab/>
        <w:t>MDA assisted f</w:t>
      </w:r>
      <w:r w:rsidRPr="00BC0026">
        <w:rPr>
          <w:rFonts w:hint="eastAsia"/>
          <w:lang w:eastAsia="zh-CN"/>
        </w:rPr>
        <w:t>ault</w:t>
      </w:r>
      <w:r w:rsidRPr="00BC0026">
        <w:t xml:space="preserve"> management</w:t>
      </w:r>
      <w:bookmarkEnd w:id="213"/>
      <w:bookmarkEnd w:id="214"/>
    </w:p>
    <w:p w14:paraId="44BD97D4" w14:textId="7547D496" w:rsidR="00AA74A0" w:rsidRPr="00BC0026" w:rsidRDefault="00AA74A0" w:rsidP="00AA74A0">
      <w:pPr>
        <w:pStyle w:val="Heading4"/>
      </w:pPr>
      <w:bookmarkStart w:id="215" w:name="_CR7_2_3_1"/>
      <w:bookmarkStart w:id="216" w:name="_Toc105572861"/>
      <w:bookmarkStart w:id="217" w:name="_Toc187394520"/>
      <w:bookmarkEnd w:id="215"/>
      <w:r w:rsidRPr="00BC0026">
        <w:t>7.2.3.1</w:t>
      </w:r>
      <w:r w:rsidRPr="00BC0026">
        <w:tab/>
        <w:t>Failure prediction</w:t>
      </w:r>
      <w:bookmarkEnd w:id="216"/>
      <w:bookmarkEnd w:id="217"/>
    </w:p>
    <w:p w14:paraId="387688FE" w14:textId="77777777" w:rsidR="00AA74A0" w:rsidRPr="00BC0026" w:rsidRDefault="00AA74A0" w:rsidP="00AA74A0">
      <w:pPr>
        <w:pStyle w:val="Heading5"/>
        <w:rPr>
          <w:lang w:eastAsia="zh-CN"/>
        </w:rPr>
      </w:pPr>
      <w:bookmarkStart w:id="218" w:name="_CR7_2_3_1_1"/>
      <w:bookmarkStart w:id="219" w:name="_Toc105572862"/>
      <w:bookmarkStart w:id="220" w:name="_Toc187394521"/>
      <w:bookmarkEnd w:id="218"/>
      <w:r w:rsidRPr="00BC0026">
        <w:t>7.2.3.1</w:t>
      </w:r>
      <w:r w:rsidRPr="00BC0026">
        <w:rPr>
          <w:lang w:eastAsia="zh-CN"/>
        </w:rPr>
        <w:t>.1</w:t>
      </w:r>
      <w:r w:rsidRPr="00BC0026">
        <w:rPr>
          <w:lang w:eastAsia="zh-CN"/>
        </w:rPr>
        <w:tab/>
      </w:r>
      <w:r w:rsidRPr="00BC0026">
        <w:rPr>
          <w:rFonts w:hint="eastAsia"/>
        </w:rPr>
        <w:t>Description</w:t>
      </w:r>
      <w:bookmarkEnd w:id="219"/>
      <w:bookmarkEnd w:id="220"/>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221" w:name="_CR7_2_3_1_2"/>
      <w:bookmarkStart w:id="222" w:name="_Toc105572863"/>
      <w:bookmarkStart w:id="223" w:name="_Toc187394522"/>
      <w:bookmarkEnd w:id="221"/>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22"/>
      <w:bookmarkEnd w:id="223"/>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224" w:name="_CR7_2_3_1_3"/>
      <w:bookmarkStart w:id="225" w:name="_Toc105572864"/>
      <w:bookmarkStart w:id="226" w:name="_Toc187394523"/>
      <w:bookmarkEnd w:id="224"/>
      <w:r w:rsidRPr="00BC0026">
        <w:t>7.2.3.1</w:t>
      </w:r>
      <w:r w:rsidRPr="00BC0026">
        <w:rPr>
          <w:lang w:eastAsia="zh-CN"/>
        </w:rPr>
        <w:t>.3</w:t>
      </w:r>
      <w:r w:rsidRPr="00BC0026">
        <w:rPr>
          <w:lang w:eastAsia="zh-CN"/>
        </w:rPr>
        <w:tab/>
      </w:r>
      <w:r w:rsidRPr="00BC0026">
        <w:t>Requirements</w:t>
      </w:r>
      <w:bookmarkEnd w:id="225"/>
      <w:bookmarkEnd w:id="226"/>
    </w:p>
    <w:p w14:paraId="352C1A58" w14:textId="65239A84" w:rsidR="0068198A" w:rsidRPr="00855F64" w:rsidRDefault="0068198A" w:rsidP="00855F64">
      <w:pPr>
        <w:pStyle w:val="TH"/>
      </w:pPr>
      <w:bookmarkStart w:id="227" w:name="_CRTable7_2_3_1_31"/>
      <w:r w:rsidRPr="00BC0026">
        <w:t xml:space="preserve">Table </w:t>
      </w:r>
      <w:bookmarkEnd w:id="227"/>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228"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228"/>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229" w:name="_CR7_2_4"/>
      <w:bookmarkStart w:id="230" w:name="_Toc105572865"/>
      <w:bookmarkStart w:id="231" w:name="_Toc187394524"/>
      <w:bookmarkEnd w:id="229"/>
      <w:r w:rsidRPr="00BC0026">
        <w:t>7.2.4</w:t>
      </w:r>
      <w:r w:rsidRPr="00BC0026">
        <w:tab/>
        <w:t>MDA assisted Energy Saving</w:t>
      </w:r>
      <w:bookmarkEnd w:id="230"/>
      <w:bookmarkEnd w:id="231"/>
    </w:p>
    <w:p w14:paraId="74AFAA2E" w14:textId="02BFA2AE" w:rsidR="0011338E" w:rsidRPr="00BC0026" w:rsidRDefault="0011338E" w:rsidP="0011338E">
      <w:pPr>
        <w:pStyle w:val="Heading4"/>
        <w:rPr>
          <w:sz w:val="28"/>
        </w:rPr>
      </w:pPr>
      <w:bookmarkStart w:id="232" w:name="_CR7_2_4_1"/>
      <w:bookmarkStart w:id="233" w:name="_Toc105572866"/>
      <w:bookmarkStart w:id="234" w:name="_Toc187394525"/>
      <w:bookmarkEnd w:id="232"/>
      <w:r w:rsidRPr="00BC0026">
        <w:rPr>
          <w:sz w:val="28"/>
        </w:rPr>
        <w:t>7.2.4.1</w:t>
      </w:r>
      <w:r w:rsidRPr="00BC0026">
        <w:rPr>
          <w:sz w:val="28"/>
        </w:rPr>
        <w:tab/>
        <w:t>Energy saving analysis</w:t>
      </w:r>
      <w:bookmarkEnd w:id="233"/>
      <w:bookmarkEnd w:id="234"/>
    </w:p>
    <w:p w14:paraId="0668D686" w14:textId="77777777" w:rsidR="0011338E" w:rsidRPr="00BC0026" w:rsidRDefault="0011338E" w:rsidP="00D830F3">
      <w:pPr>
        <w:pStyle w:val="Heading5"/>
      </w:pPr>
      <w:bookmarkStart w:id="235" w:name="_CR7_2_4_1_1"/>
      <w:bookmarkStart w:id="236" w:name="_Toc105572867"/>
      <w:bookmarkStart w:id="237" w:name="OLE_LINK382"/>
      <w:bookmarkStart w:id="238" w:name="_Toc187394526"/>
      <w:bookmarkEnd w:id="235"/>
      <w:r w:rsidRPr="00BC0026">
        <w:t>7.2.4.1.1</w:t>
      </w:r>
      <w:r w:rsidRPr="00BC0026">
        <w:tab/>
      </w:r>
      <w:bookmarkStart w:id="239" w:name="OLE_LINK333"/>
      <w:r w:rsidRPr="00BC0026">
        <w:t>Description</w:t>
      </w:r>
      <w:bookmarkEnd w:id="236"/>
      <w:bookmarkEnd w:id="238"/>
      <w:bookmarkEnd w:id="239"/>
    </w:p>
    <w:bookmarkEnd w:id="237"/>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240" w:name="_CR7_2_4_1_2"/>
      <w:bookmarkStart w:id="241" w:name="_Toc105572868"/>
      <w:bookmarkStart w:id="242" w:name="_Toc187394527"/>
      <w:bookmarkEnd w:id="240"/>
      <w:r w:rsidRPr="00BC0026">
        <w:rPr>
          <w:sz w:val="24"/>
        </w:rPr>
        <w:lastRenderedPageBreak/>
        <w:t>7.2.4.</w:t>
      </w:r>
      <w:r w:rsidR="00D54BC9" w:rsidRPr="00BC0026">
        <w:rPr>
          <w:sz w:val="24"/>
        </w:rPr>
        <w:t>1.</w:t>
      </w:r>
      <w:r w:rsidRPr="00BC0026">
        <w:rPr>
          <w:sz w:val="24"/>
        </w:rPr>
        <w:t>2</w:t>
      </w:r>
      <w:r w:rsidRPr="00BC0026">
        <w:rPr>
          <w:sz w:val="24"/>
        </w:rPr>
        <w:tab/>
        <w:t>Use cases</w:t>
      </w:r>
      <w:bookmarkEnd w:id="241"/>
      <w:bookmarkEnd w:id="24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243" w:name="_CR7_2_4_1_3"/>
      <w:bookmarkStart w:id="244" w:name="_Toc105572869"/>
      <w:bookmarkStart w:id="245" w:name="_Toc187394528"/>
      <w:bookmarkEnd w:id="243"/>
      <w:r w:rsidRPr="00BC0026">
        <w:t>7.2.4.</w:t>
      </w:r>
      <w:r w:rsidR="00D54BC9" w:rsidRPr="00BC0026">
        <w:t>1.</w:t>
      </w:r>
      <w:r w:rsidRPr="00BC0026">
        <w:t>3</w:t>
      </w:r>
      <w:r w:rsidRPr="00BC0026">
        <w:tab/>
        <w:t>Requirements</w:t>
      </w:r>
      <w:bookmarkEnd w:id="244"/>
      <w:bookmarkEnd w:id="245"/>
    </w:p>
    <w:p w14:paraId="47696D0A" w14:textId="35EB8049" w:rsidR="0068198A" w:rsidRPr="00BC0026" w:rsidRDefault="0068198A" w:rsidP="00855F64">
      <w:pPr>
        <w:pStyle w:val="TH"/>
      </w:pPr>
      <w:bookmarkStart w:id="246" w:name="_CRTable7_2_4_1_31"/>
      <w:r w:rsidRPr="00BC0026">
        <w:t xml:space="preserve">Table </w:t>
      </w:r>
      <w:bookmarkEnd w:id="246"/>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247"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247"/>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248" w:name="_CR7_2_5"/>
      <w:bookmarkStart w:id="249" w:name="_Toc105572870"/>
      <w:bookmarkStart w:id="250" w:name="_Toc187394529"/>
      <w:bookmarkEnd w:id="248"/>
      <w:r w:rsidRPr="00BC0026">
        <w:lastRenderedPageBreak/>
        <w:t>7.2.5</w:t>
      </w:r>
      <w:r w:rsidRPr="00BC0026">
        <w:tab/>
        <w:t>MDA assisted mobility management</w:t>
      </w:r>
      <w:bookmarkEnd w:id="249"/>
      <w:bookmarkEnd w:id="250"/>
    </w:p>
    <w:p w14:paraId="76CD5D01" w14:textId="2EA47816" w:rsidR="00B658B2" w:rsidRPr="00BC0026" w:rsidRDefault="00B658B2" w:rsidP="00B658B2">
      <w:pPr>
        <w:pStyle w:val="Heading4"/>
      </w:pPr>
      <w:bookmarkStart w:id="251" w:name="_CR7_2_5_1"/>
      <w:bookmarkStart w:id="252" w:name="_Toc105572871"/>
      <w:bookmarkStart w:id="253" w:name="_Toc187394530"/>
      <w:bookmarkEnd w:id="251"/>
      <w:r w:rsidRPr="00BC0026">
        <w:t>7.2.5.1</w:t>
      </w:r>
      <w:r w:rsidRPr="00BC0026">
        <w:tab/>
      </w:r>
      <w:r w:rsidRPr="00BC0026">
        <w:rPr>
          <w:rFonts w:hint="eastAsia"/>
        </w:rPr>
        <w:t>Mobility</w:t>
      </w:r>
      <w:r w:rsidRPr="00BC0026">
        <w:t xml:space="preserve"> performance analysis</w:t>
      </w:r>
      <w:bookmarkEnd w:id="252"/>
      <w:bookmarkEnd w:id="253"/>
    </w:p>
    <w:p w14:paraId="3F75E48E" w14:textId="77777777" w:rsidR="00B658B2" w:rsidRPr="00BC0026" w:rsidRDefault="00B658B2" w:rsidP="00B658B2">
      <w:pPr>
        <w:pStyle w:val="Heading5"/>
        <w:rPr>
          <w:lang w:eastAsia="zh-CN"/>
        </w:rPr>
      </w:pPr>
      <w:bookmarkStart w:id="254" w:name="_CR7_2_5_1_1"/>
      <w:bookmarkStart w:id="255" w:name="_Toc105572872"/>
      <w:bookmarkStart w:id="256" w:name="_Toc187394531"/>
      <w:bookmarkEnd w:id="254"/>
      <w:r w:rsidRPr="00BC0026">
        <w:t>7.2.5.1.1</w:t>
      </w:r>
      <w:r w:rsidRPr="00BC0026">
        <w:tab/>
        <w:t>Description</w:t>
      </w:r>
      <w:bookmarkEnd w:id="255"/>
      <w:bookmarkEnd w:id="256"/>
    </w:p>
    <w:p w14:paraId="28CDE970" w14:textId="31553710" w:rsidR="00B658B2" w:rsidRPr="00BC0026" w:rsidRDefault="00B658B2" w:rsidP="00B658B2">
      <w:pPr>
        <w:rPr>
          <w:lang w:eastAsia="zh-CN"/>
        </w:rPr>
      </w:pPr>
      <w:bookmarkStart w:id="257"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57"/>
    </w:p>
    <w:p w14:paraId="7E813CF5" w14:textId="77777777" w:rsidR="00B658B2" w:rsidRPr="00BC0026" w:rsidRDefault="00B658B2" w:rsidP="00B658B2">
      <w:pPr>
        <w:pStyle w:val="Heading5"/>
      </w:pPr>
      <w:bookmarkStart w:id="258" w:name="_CR7_2_5_1_2"/>
      <w:bookmarkStart w:id="259" w:name="_Toc105572873"/>
      <w:bookmarkStart w:id="260" w:name="_Toc187394532"/>
      <w:bookmarkEnd w:id="258"/>
      <w:r w:rsidRPr="00BC0026">
        <w:t>7.2.5.1.2</w:t>
      </w:r>
      <w:r w:rsidRPr="00BC0026">
        <w:tab/>
      </w:r>
      <w:r w:rsidRPr="00BC0026">
        <w:rPr>
          <w:lang w:eastAsia="zh-CN"/>
        </w:rPr>
        <w:t xml:space="preserve">Use </w:t>
      </w:r>
      <w:r w:rsidRPr="00BC0026">
        <w:t>case</w:t>
      </w:r>
      <w:bookmarkEnd w:id="259"/>
      <w:bookmarkEnd w:id="260"/>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61" w:name="_CR7_2_5_1_3"/>
      <w:bookmarkStart w:id="262" w:name="_Toc105572874"/>
      <w:bookmarkStart w:id="263" w:name="_Toc187394533"/>
      <w:bookmarkEnd w:id="261"/>
      <w:r w:rsidRPr="00BC0026">
        <w:rPr>
          <w:lang w:eastAsia="zh-CN"/>
        </w:rPr>
        <w:t>7</w:t>
      </w:r>
      <w:r w:rsidRPr="00BC0026">
        <w:t>.2.5.1.3</w:t>
      </w:r>
      <w:r w:rsidRPr="00BC0026">
        <w:tab/>
        <w:t>Requirements</w:t>
      </w:r>
      <w:bookmarkEnd w:id="262"/>
      <w:bookmarkEnd w:id="263"/>
    </w:p>
    <w:p w14:paraId="42226787" w14:textId="05677012" w:rsidR="0068198A" w:rsidRPr="00BC0026" w:rsidRDefault="0068198A" w:rsidP="00855F64">
      <w:pPr>
        <w:pStyle w:val="TH"/>
      </w:pPr>
      <w:bookmarkStart w:id="264" w:name="_CRTable7_2_5_1_31"/>
      <w:r w:rsidRPr="00BC0026">
        <w:t xml:space="preserve">Table </w:t>
      </w:r>
      <w:bookmarkEnd w:id="264"/>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65" w:name="_CR7_2_5_2"/>
      <w:bookmarkStart w:id="266" w:name="_Toc105572875"/>
      <w:bookmarkStart w:id="267" w:name="_Toc187394534"/>
      <w:bookmarkEnd w:id="265"/>
      <w:r w:rsidRPr="00BC0026">
        <w:t>7.2.5.2</w:t>
      </w:r>
      <w:r w:rsidRPr="00BC0026">
        <w:tab/>
        <w:t>Handover optimization analysis</w:t>
      </w:r>
      <w:bookmarkEnd w:id="266"/>
      <w:bookmarkEnd w:id="267"/>
    </w:p>
    <w:p w14:paraId="55F1958D" w14:textId="6813DCB6" w:rsidR="00B658B2" w:rsidRPr="00BC0026" w:rsidRDefault="00B658B2" w:rsidP="00B658B2">
      <w:pPr>
        <w:pStyle w:val="Heading5"/>
        <w:rPr>
          <w:lang w:eastAsia="zh-CN"/>
        </w:rPr>
      </w:pPr>
      <w:bookmarkStart w:id="268" w:name="_CR7_2_5_2_1"/>
      <w:bookmarkStart w:id="269" w:name="_Toc105572876"/>
      <w:bookmarkStart w:id="270" w:name="_Toc187394535"/>
      <w:bookmarkEnd w:id="268"/>
      <w:r w:rsidRPr="00BC0026">
        <w:t>7.2.5.2.1</w:t>
      </w:r>
      <w:r w:rsidR="00AB1551" w:rsidRPr="00BC0026">
        <w:tab/>
      </w:r>
      <w:r w:rsidRPr="00BC0026">
        <w:t>Description</w:t>
      </w:r>
      <w:bookmarkEnd w:id="269"/>
      <w:bookmarkEnd w:id="27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71" w:name="_CR7_2_5_2_2"/>
      <w:bookmarkStart w:id="272" w:name="_Toc105572877"/>
      <w:bookmarkStart w:id="273" w:name="_Toc187394536"/>
      <w:bookmarkEnd w:id="271"/>
      <w:r w:rsidRPr="00BC0026">
        <w:t>7.2.5.2.2</w:t>
      </w:r>
      <w:r w:rsidR="00AB1551" w:rsidRPr="00BC0026">
        <w:tab/>
      </w:r>
      <w:r w:rsidRPr="00BC0026">
        <w:t>Use cases</w:t>
      </w:r>
      <w:bookmarkEnd w:id="272"/>
      <w:bookmarkEnd w:id="273"/>
    </w:p>
    <w:p w14:paraId="173EB924" w14:textId="77777777" w:rsidR="00B658B2" w:rsidRPr="00BC0026" w:rsidRDefault="00B658B2" w:rsidP="009A61E0">
      <w:pPr>
        <w:pStyle w:val="H6"/>
      </w:pPr>
      <w:bookmarkStart w:id="274" w:name="_Toc105572878"/>
      <w:bookmarkStart w:id="275" w:name="_CR7_2_5_2_2_1"/>
      <w:r w:rsidRPr="00BC0026">
        <w:t>7.2.5.2.2.1</w:t>
      </w:r>
      <w:r w:rsidRPr="00BC0026">
        <w:tab/>
        <w:t>Handover optimization</w:t>
      </w:r>
      <w:bookmarkEnd w:id="274"/>
    </w:p>
    <w:bookmarkEnd w:id="275"/>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w:t>
      </w:r>
      <w:r w:rsidRPr="00BC0026">
        <w:lastRenderedPageBreak/>
        <w:t xml:space="preserve">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76" w:name="_Toc105572879"/>
      <w:bookmarkStart w:id="277" w:name="_CR7_2_5_2_2_2"/>
      <w:r w:rsidRPr="00BC0026">
        <w:t>7.2.5.2.2.2</w:t>
      </w:r>
      <w:r w:rsidRPr="00BC0026">
        <w:tab/>
        <w:t>Handover optimization based on UE Load</w:t>
      </w:r>
      <w:bookmarkEnd w:id="276"/>
    </w:p>
    <w:bookmarkEnd w:id="277"/>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78" w:name="_CR7_2_5_2_3"/>
      <w:bookmarkStart w:id="279" w:name="_Toc105572880"/>
      <w:bookmarkStart w:id="280" w:name="_Toc187394537"/>
      <w:bookmarkEnd w:id="278"/>
      <w:r w:rsidRPr="00BC0026">
        <w:t>7.2.5.2.3</w:t>
      </w:r>
      <w:r w:rsidRPr="00BC0026">
        <w:tab/>
        <w:t>Requirements</w:t>
      </w:r>
      <w:bookmarkEnd w:id="279"/>
      <w:bookmarkEnd w:id="280"/>
    </w:p>
    <w:p w14:paraId="1352AE6F" w14:textId="58A04C50" w:rsidR="0068198A" w:rsidRPr="00BC0026" w:rsidRDefault="0068198A" w:rsidP="00855F64">
      <w:pPr>
        <w:pStyle w:val="TH"/>
      </w:pPr>
      <w:bookmarkStart w:id="281" w:name="_CRTable7_2_5_2_31"/>
      <w:r w:rsidRPr="00BC0026">
        <w:t xml:space="preserve">Table </w:t>
      </w:r>
      <w:bookmarkEnd w:id="281"/>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82" w:name="_CR7_2_5_3"/>
      <w:bookmarkStart w:id="283" w:name="_Toc105572881"/>
      <w:bookmarkStart w:id="284" w:name="_Toc187394538"/>
      <w:bookmarkEnd w:id="282"/>
      <w:r w:rsidRPr="00BC0026">
        <w:t>7.2.5.3</w:t>
      </w:r>
      <w:r w:rsidRPr="00BC0026">
        <w:tab/>
        <w:t>Inter-</w:t>
      </w:r>
      <w:proofErr w:type="spellStart"/>
      <w:r w:rsidRPr="00BC0026">
        <w:t>gNB</w:t>
      </w:r>
      <w:proofErr w:type="spellEnd"/>
      <w:r w:rsidRPr="00BC0026">
        <w:t xml:space="preserve"> beam selection optimization</w:t>
      </w:r>
      <w:bookmarkEnd w:id="283"/>
      <w:bookmarkEnd w:id="284"/>
    </w:p>
    <w:p w14:paraId="43E2A07F" w14:textId="77777777" w:rsidR="00FE244F" w:rsidRPr="00BC0026" w:rsidRDefault="00FE244F" w:rsidP="00FE244F">
      <w:pPr>
        <w:pStyle w:val="Heading5"/>
      </w:pPr>
      <w:bookmarkStart w:id="285" w:name="_CR7_2_5_3_1"/>
      <w:bookmarkStart w:id="286" w:name="_Toc105572882"/>
      <w:bookmarkStart w:id="287" w:name="_Toc187394539"/>
      <w:bookmarkEnd w:id="285"/>
      <w:r w:rsidRPr="00BC0026">
        <w:t>7.2.5.3.1</w:t>
      </w:r>
      <w:r w:rsidRPr="00BC0026">
        <w:tab/>
        <w:t>Description</w:t>
      </w:r>
      <w:bookmarkEnd w:id="286"/>
      <w:bookmarkEnd w:id="287"/>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288" w:name="_CR7_2_5_3_2"/>
      <w:bookmarkStart w:id="289" w:name="OLE_LINK171"/>
      <w:bookmarkStart w:id="290" w:name="OLE_LINK172"/>
      <w:bookmarkStart w:id="291" w:name="_Toc105572883"/>
      <w:bookmarkStart w:id="292" w:name="_Toc187394540"/>
      <w:bookmarkEnd w:id="288"/>
      <w:r w:rsidRPr="00BC0026">
        <w:t>7.2.5.3</w:t>
      </w:r>
      <w:r w:rsidRPr="00BC0026">
        <w:rPr>
          <w:lang w:eastAsia="zh-CN"/>
        </w:rPr>
        <w:t>.2</w:t>
      </w:r>
      <w:r w:rsidRPr="00BC0026">
        <w:rPr>
          <w:lang w:eastAsia="zh-CN"/>
        </w:rPr>
        <w:tab/>
        <w:t>Use case</w:t>
      </w:r>
      <w:bookmarkEnd w:id="289"/>
      <w:bookmarkEnd w:id="290"/>
      <w:bookmarkEnd w:id="291"/>
      <w:bookmarkEnd w:id="292"/>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293" w:name="_CR7_2_5_3_3"/>
      <w:bookmarkStart w:id="294" w:name="_Toc105572884"/>
      <w:bookmarkStart w:id="295" w:name="_Toc187394541"/>
      <w:bookmarkEnd w:id="293"/>
      <w:r w:rsidRPr="00BC0026">
        <w:t>7.2.5.3.3</w:t>
      </w:r>
      <w:r w:rsidR="00AB1551" w:rsidRPr="00BC0026">
        <w:tab/>
      </w:r>
      <w:r w:rsidRPr="00BC0026">
        <w:t>Requirements</w:t>
      </w:r>
      <w:bookmarkEnd w:id="294"/>
      <w:bookmarkEnd w:id="295"/>
    </w:p>
    <w:p w14:paraId="346BC528" w14:textId="79FE13C4" w:rsidR="0068198A" w:rsidRPr="00855F64" w:rsidRDefault="0068198A" w:rsidP="00855F64">
      <w:pPr>
        <w:pStyle w:val="TH"/>
      </w:pPr>
      <w:bookmarkStart w:id="296" w:name="_CRTable7_2_5_3_31"/>
      <w:r w:rsidRPr="00BC0026">
        <w:t xml:space="preserve">Table </w:t>
      </w:r>
      <w:bookmarkEnd w:id="296"/>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97" w:name="_CR7_2_6"/>
      <w:bookmarkStart w:id="298" w:name="_Toc105572885"/>
      <w:bookmarkStart w:id="299" w:name="_Toc187394542"/>
      <w:bookmarkEnd w:id="297"/>
      <w:r w:rsidRPr="00BC0026">
        <w:t>7.2.6</w:t>
      </w:r>
      <w:r w:rsidRPr="00BC0026">
        <w:tab/>
        <w:t xml:space="preserve">MDA assisted </w:t>
      </w:r>
      <w:r w:rsidR="009B352D" w:rsidRPr="00BC0026">
        <w:t xml:space="preserve">critical maintenance </w:t>
      </w:r>
      <w:r w:rsidRPr="00BC0026">
        <w:t>management</w:t>
      </w:r>
      <w:bookmarkEnd w:id="298"/>
      <w:bookmarkEnd w:id="299"/>
    </w:p>
    <w:p w14:paraId="3165DEA0" w14:textId="77777777" w:rsidR="00FE244F" w:rsidRPr="00BC0026" w:rsidRDefault="00FE244F" w:rsidP="00FE244F">
      <w:pPr>
        <w:pStyle w:val="Heading4"/>
        <w:rPr>
          <w:lang w:eastAsia="zh-CN"/>
        </w:rPr>
      </w:pPr>
      <w:bookmarkStart w:id="300" w:name="_CR7_2_6_1"/>
      <w:bookmarkStart w:id="301" w:name="_Toc105572886"/>
      <w:bookmarkStart w:id="302" w:name="_Toc187394543"/>
      <w:bookmarkEnd w:id="300"/>
      <w:r w:rsidRPr="00BC0026">
        <w:t>7.2.6.1</w:t>
      </w:r>
      <w:r w:rsidRPr="00BC0026">
        <w:tab/>
        <w:t>RAN Node Software Upgrade</w:t>
      </w:r>
      <w:bookmarkEnd w:id="302"/>
      <w:r w:rsidRPr="00BC0026">
        <w:rPr>
          <w:lang w:eastAsia="zh-CN"/>
        </w:rPr>
        <w:t xml:space="preserve"> </w:t>
      </w:r>
      <w:bookmarkEnd w:id="301"/>
    </w:p>
    <w:p w14:paraId="2C1A636A" w14:textId="1041CB7B" w:rsidR="00FE244F" w:rsidRPr="00BC0026" w:rsidRDefault="00FE244F" w:rsidP="00FE244F">
      <w:pPr>
        <w:pStyle w:val="Heading5"/>
        <w:rPr>
          <w:lang w:eastAsia="zh-CN"/>
        </w:rPr>
      </w:pPr>
      <w:bookmarkStart w:id="303" w:name="_CR7_2_6_1_1"/>
      <w:bookmarkStart w:id="304" w:name="_Toc105572887"/>
      <w:bookmarkStart w:id="305" w:name="_Toc187394544"/>
      <w:bookmarkEnd w:id="303"/>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304"/>
      <w:bookmarkEnd w:id="305"/>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306" w:name="_CR7_2_6_1_2"/>
      <w:bookmarkStart w:id="307" w:name="_Toc105572888"/>
      <w:bookmarkStart w:id="308" w:name="_Toc187394545"/>
      <w:bookmarkEnd w:id="30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307"/>
      <w:bookmarkEnd w:id="3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309" w:name="_CR7_2_6_1_3"/>
      <w:bookmarkStart w:id="310" w:name="_Toc105572889"/>
      <w:bookmarkStart w:id="311" w:name="_Toc187394546"/>
      <w:bookmarkEnd w:id="309"/>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310"/>
      <w:bookmarkEnd w:id="311"/>
    </w:p>
    <w:p w14:paraId="67F7D68B" w14:textId="13858E9C" w:rsidR="0068198A" w:rsidRPr="00855F64" w:rsidRDefault="0068198A" w:rsidP="00855F64">
      <w:pPr>
        <w:pStyle w:val="TH"/>
        <w:rPr>
          <w:lang w:eastAsia="zh-CN"/>
        </w:rPr>
      </w:pPr>
      <w:bookmarkStart w:id="312" w:name="_CRTable7_2_6_1_31"/>
      <w:r w:rsidRPr="00BC0026">
        <w:rPr>
          <w:lang w:eastAsia="zh-CN"/>
        </w:rPr>
        <w:t xml:space="preserve">Table </w:t>
      </w:r>
      <w:bookmarkEnd w:id="312"/>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313" w:name="_CR7_3"/>
      <w:bookmarkStart w:id="314" w:name="_Toc105572890"/>
      <w:bookmarkStart w:id="315" w:name="_Toc187394547"/>
      <w:bookmarkEnd w:id="313"/>
      <w:r w:rsidRPr="00BC0026">
        <w:t>7.3</w:t>
      </w:r>
      <w:r w:rsidRPr="00BC0026">
        <w:tab/>
        <w:t>MDA MnS</w:t>
      </w:r>
      <w:bookmarkEnd w:id="314"/>
      <w:bookmarkEnd w:id="315"/>
    </w:p>
    <w:p w14:paraId="1349A78E" w14:textId="77777777" w:rsidR="001410FB" w:rsidRPr="00BC0026" w:rsidRDefault="001410FB" w:rsidP="001410FB">
      <w:pPr>
        <w:pStyle w:val="Heading3"/>
      </w:pPr>
      <w:bookmarkStart w:id="316" w:name="_CR7_3_1"/>
      <w:bookmarkStart w:id="317" w:name="_Toc105572891"/>
      <w:bookmarkStart w:id="318" w:name="_Toc187394548"/>
      <w:bookmarkEnd w:id="316"/>
      <w:r w:rsidRPr="00BC0026">
        <w:t>7.3.1</w:t>
      </w:r>
      <w:r w:rsidRPr="00BC0026">
        <w:tab/>
        <w:t>MDA request and control</w:t>
      </w:r>
      <w:bookmarkEnd w:id="317"/>
      <w:bookmarkEnd w:id="318"/>
    </w:p>
    <w:p w14:paraId="499B5596" w14:textId="77777777" w:rsidR="005A07BA" w:rsidRPr="00BC0026" w:rsidRDefault="005A07BA" w:rsidP="005A07BA">
      <w:pPr>
        <w:pStyle w:val="Heading4"/>
      </w:pPr>
      <w:bookmarkStart w:id="319" w:name="_CR7_3_1_1"/>
      <w:bookmarkStart w:id="320" w:name="_Toc105572892"/>
      <w:bookmarkStart w:id="321" w:name="_Toc187394549"/>
      <w:bookmarkEnd w:id="319"/>
      <w:r w:rsidRPr="00BC0026">
        <w:t>7.3.1.1</w:t>
      </w:r>
      <w:r w:rsidRPr="00BC0026">
        <w:tab/>
        <w:t>Description</w:t>
      </w:r>
      <w:bookmarkEnd w:id="320"/>
      <w:bookmarkEnd w:id="321"/>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322" w:name="_CR7_3_1_2"/>
      <w:bookmarkStart w:id="323" w:name="_Toc105572893"/>
      <w:bookmarkStart w:id="324" w:name="_Toc187394550"/>
      <w:bookmarkEnd w:id="322"/>
      <w:r w:rsidRPr="00BC0026">
        <w:t>7.3.1.2</w:t>
      </w:r>
      <w:r w:rsidRPr="00BC0026">
        <w:tab/>
        <w:t>Use case</w:t>
      </w:r>
      <w:bookmarkEnd w:id="323"/>
      <w:bookmarkEnd w:id="32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325" w:name="_CR7_3_1_3"/>
      <w:bookmarkStart w:id="326" w:name="_Toc105572894"/>
      <w:bookmarkStart w:id="327" w:name="_Toc187394551"/>
      <w:bookmarkEnd w:id="325"/>
      <w:r w:rsidRPr="00BC0026">
        <w:lastRenderedPageBreak/>
        <w:t>7.3.1.3</w:t>
      </w:r>
      <w:r w:rsidRPr="00BC0026">
        <w:tab/>
        <w:t>Requirements</w:t>
      </w:r>
      <w:bookmarkEnd w:id="326"/>
      <w:bookmarkEnd w:id="327"/>
    </w:p>
    <w:p w14:paraId="52685EE1" w14:textId="0F4E5973" w:rsidR="0068198A" w:rsidRPr="00BC0026" w:rsidRDefault="0068198A" w:rsidP="00855F64">
      <w:pPr>
        <w:pStyle w:val="TH"/>
      </w:pPr>
      <w:bookmarkStart w:id="328" w:name="_CRTable7_3_1_31"/>
      <w:r w:rsidRPr="00BC0026">
        <w:t xml:space="preserve">Table </w:t>
      </w:r>
      <w:bookmarkEnd w:id="328"/>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329" w:name="_CR7_3_2"/>
      <w:bookmarkStart w:id="330" w:name="_Toc105572895"/>
      <w:bookmarkStart w:id="331" w:name="_Toc187394552"/>
      <w:bookmarkEnd w:id="329"/>
      <w:r w:rsidRPr="00BC0026">
        <w:t>7.3.2</w:t>
      </w:r>
      <w:r w:rsidRPr="00BC0026">
        <w:tab/>
      </w:r>
      <w:r w:rsidR="00144BE0" w:rsidRPr="00BC0026">
        <w:t>Obtaining</w:t>
      </w:r>
      <w:r w:rsidR="00532881" w:rsidRPr="00BC0026">
        <w:t xml:space="preserve"> MDA Output</w:t>
      </w:r>
      <w:bookmarkEnd w:id="330"/>
      <w:bookmarkEnd w:id="331"/>
    </w:p>
    <w:p w14:paraId="0F0D4DCD" w14:textId="77777777" w:rsidR="005A07BA" w:rsidRPr="00BC0026" w:rsidRDefault="005A07BA" w:rsidP="005A07BA">
      <w:pPr>
        <w:pStyle w:val="Heading4"/>
      </w:pPr>
      <w:bookmarkStart w:id="332" w:name="_CR7_3_2_1"/>
      <w:bookmarkStart w:id="333" w:name="_Toc105572896"/>
      <w:bookmarkStart w:id="334" w:name="_Toc187394553"/>
      <w:bookmarkEnd w:id="332"/>
      <w:r w:rsidRPr="00BC0026">
        <w:t>7.3.2.1</w:t>
      </w:r>
      <w:r w:rsidRPr="00BC0026">
        <w:tab/>
        <w:t>Description</w:t>
      </w:r>
      <w:bookmarkEnd w:id="333"/>
      <w:bookmarkEnd w:id="33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335" w:name="_CR7_3_2_2"/>
      <w:bookmarkStart w:id="336" w:name="_Toc105572897"/>
      <w:bookmarkStart w:id="337" w:name="_Toc187394554"/>
      <w:bookmarkEnd w:id="335"/>
      <w:r w:rsidRPr="00BC0026">
        <w:t>7.3.2.2</w:t>
      </w:r>
      <w:r w:rsidRPr="00BC0026">
        <w:tab/>
        <w:t>Use case</w:t>
      </w:r>
      <w:bookmarkEnd w:id="336"/>
      <w:bookmarkEnd w:id="337"/>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338" w:name="_CR7_3_2_3"/>
      <w:bookmarkStart w:id="339" w:name="_Toc105572898"/>
      <w:bookmarkStart w:id="340" w:name="_Toc187394555"/>
      <w:bookmarkEnd w:id="338"/>
      <w:r w:rsidRPr="00BC0026">
        <w:lastRenderedPageBreak/>
        <w:t>7.3.2.3</w:t>
      </w:r>
      <w:r w:rsidRPr="00BC0026">
        <w:tab/>
        <w:t>Requirements</w:t>
      </w:r>
      <w:bookmarkEnd w:id="339"/>
      <w:bookmarkEnd w:id="340"/>
    </w:p>
    <w:p w14:paraId="08524A7D" w14:textId="2D361ED1" w:rsidR="0068198A" w:rsidRPr="00BC0026" w:rsidRDefault="0068198A" w:rsidP="00855F64">
      <w:pPr>
        <w:pStyle w:val="TH"/>
      </w:pPr>
      <w:bookmarkStart w:id="341" w:name="_CRTable7_3_2_31"/>
      <w:r w:rsidRPr="00BC0026">
        <w:t xml:space="preserve">Table </w:t>
      </w:r>
      <w:bookmarkEnd w:id="341"/>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342" w:name="startOfAnnexes"/>
      <w:bookmarkStart w:id="343" w:name="_CR8"/>
      <w:bookmarkStart w:id="344" w:name="_Toc105572899"/>
      <w:bookmarkStart w:id="345" w:name="_Toc187394556"/>
      <w:bookmarkEnd w:id="342"/>
      <w:bookmarkEnd w:id="343"/>
      <w:r w:rsidRPr="00BC0026">
        <w:t>8</w:t>
      </w:r>
      <w:r w:rsidRPr="00BC0026">
        <w:tab/>
      </w:r>
      <w:r w:rsidR="009C12A2" w:rsidRPr="00BC0026">
        <w:rPr>
          <w:lang w:eastAsia="zh-CN"/>
        </w:rPr>
        <w:t>Data definitions for MDA capabilities</w:t>
      </w:r>
      <w:bookmarkEnd w:id="344"/>
      <w:bookmarkEnd w:id="345"/>
    </w:p>
    <w:p w14:paraId="470B676E" w14:textId="77777777" w:rsidR="00246B73" w:rsidRPr="00BC0026" w:rsidRDefault="00246B73" w:rsidP="00246B73">
      <w:pPr>
        <w:pStyle w:val="Heading2"/>
      </w:pPr>
      <w:bookmarkStart w:id="346" w:name="_CR8_1"/>
      <w:bookmarkStart w:id="347" w:name="_Toc105572900"/>
      <w:bookmarkStart w:id="348" w:name="_Toc187394557"/>
      <w:bookmarkEnd w:id="346"/>
      <w:r w:rsidRPr="00BC0026">
        <w:t>8.1</w:t>
      </w:r>
      <w:r w:rsidRPr="00BC0026">
        <w:tab/>
        <w:t>Introduction</w:t>
      </w:r>
      <w:bookmarkEnd w:id="347"/>
      <w:bookmarkEnd w:id="348"/>
    </w:p>
    <w:p w14:paraId="6A47AB5C" w14:textId="1B647D82" w:rsidR="002122AE" w:rsidRPr="00BC0026" w:rsidRDefault="002122AE" w:rsidP="002122AE">
      <w:pPr>
        <w:pStyle w:val="Heading3"/>
      </w:pPr>
      <w:bookmarkStart w:id="349" w:name="_CR8_1_1"/>
      <w:bookmarkStart w:id="350" w:name="_Toc105572901"/>
      <w:bookmarkStart w:id="351" w:name="_Toc187394558"/>
      <w:bookmarkEnd w:id="349"/>
      <w:r w:rsidRPr="00BC0026">
        <w:rPr>
          <w:rFonts w:cs="Arial"/>
          <w:szCs w:val="32"/>
        </w:rPr>
        <w:t>8.1.1</w:t>
      </w:r>
      <w:r w:rsidRPr="00BC0026">
        <w:rPr>
          <w:rFonts w:cs="Arial"/>
          <w:szCs w:val="32"/>
        </w:rPr>
        <w:tab/>
      </w:r>
      <w:r w:rsidRPr="00BC0026">
        <w:t>MDA Types</w:t>
      </w:r>
      <w:bookmarkEnd w:id="350"/>
      <w:bookmarkEnd w:id="35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352" w:name="_CR8_2"/>
      <w:bookmarkStart w:id="353" w:name="_Toc105572902"/>
      <w:bookmarkStart w:id="354" w:name="_Toc187394559"/>
      <w:bookmarkEnd w:id="352"/>
      <w:r w:rsidRPr="00BC0026">
        <w:rPr>
          <w:color w:val="000000"/>
        </w:rPr>
        <w:t>8.2</w:t>
      </w:r>
      <w:r w:rsidRPr="00BC0026">
        <w:rPr>
          <w:color w:val="000000"/>
        </w:rPr>
        <w:tab/>
        <w:t>About analytics</w:t>
      </w:r>
      <w:bookmarkEnd w:id="353"/>
      <w:bookmarkEnd w:id="354"/>
    </w:p>
    <w:p w14:paraId="038DF307" w14:textId="77777777" w:rsidR="00246B73" w:rsidRPr="00BC0026" w:rsidRDefault="00246B73" w:rsidP="00246B73">
      <w:pPr>
        <w:pStyle w:val="Heading3"/>
        <w:rPr>
          <w:color w:val="000000"/>
        </w:rPr>
      </w:pPr>
      <w:bookmarkStart w:id="355" w:name="_CR8_2_1"/>
      <w:bookmarkStart w:id="356" w:name="_Toc105572903"/>
      <w:bookmarkStart w:id="357" w:name="_Toc187394560"/>
      <w:bookmarkEnd w:id="355"/>
      <w:r w:rsidRPr="00BC0026">
        <w:rPr>
          <w:color w:val="000000"/>
        </w:rPr>
        <w:t>8.2.1</w:t>
      </w:r>
      <w:r w:rsidRPr="00BC0026">
        <w:rPr>
          <w:color w:val="000000"/>
        </w:rPr>
        <w:tab/>
        <w:t>About enabling data</w:t>
      </w:r>
      <w:bookmarkEnd w:id="356"/>
      <w:bookmarkEnd w:id="357"/>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358" w:name="_CR8_2_2"/>
      <w:bookmarkStart w:id="359" w:name="_Toc105572904"/>
      <w:bookmarkStart w:id="360" w:name="_Toc187394561"/>
      <w:bookmarkEnd w:id="358"/>
      <w:r w:rsidRPr="00BC0026">
        <w:rPr>
          <w:color w:val="000000"/>
        </w:rPr>
        <w:t>8.2.2</w:t>
      </w:r>
      <w:r w:rsidRPr="00BC0026">
        <w:rPr>
          <w:color w:val="000000"/>
        </w:rPr>
        <w:tab/>
        <w:t>About analytics outputs</w:t>
      </w:r>
      <w:bookmarkEnd w:id="359"/>
      <w:bookmarkEnd w:id="360"/>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361" w:name="_CR8_3"/>
      <w:bookmarkStart w:id="362" w:name="_Toc105572905"/>
      <w:bookmarkStart w:id="363" w:name="_Toc187394562"/>
      <w:bookmarkEnd w:id="361"/>
      <w:r w:rsidRPr="00855F64">
        <w:lastRenderedPageBreak/>
        <w:t>8.3</w:t>
      </w:r>
      <w:r w:rsidRPr="00855F64">
        <w:tab/>
        <w:t>Common information elements of analytics outputs</w:t>
      </w:r>
      <w:bookmarkEnd w:id="362"/>
      <w:bookmarkEnd w:id="363"/>
    </w:p>
    <w:p w14:paraId="4B359F55" w14:textId="42C653C3" w:rsidR="00855F64" w:rsidRPr="00855F64" w:rsidRDefault="00855F64" w:rsidP="00855F64">
      <w:pPr>
        <w:pStyle w:val="Heading3"/>
      </w:pPr>
      <w:bookmarkStart w:id="364" w:name="_CR8_3_0"/>
      <w:bookmarkStart w:id="365" w:name="_Toc187394563"/>
      <w:bookmarkEnd w:id="364"/>
      <w:r w:rsidRPr="00855F64">
        <w:t>8.3.0</w:t>
      </w:r>
      <w:r w:rsidRPr="00855F64">
        <w:tab/>
        <w:t>General</w:t>
      </w:r>
      <w:bookmarkEnd w:id="365"/>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366" w:name="_CR8_3_1"/>
      <w:bookmarkStart w:id="367" w:name="_Toc105572906"/>
      <w:bookmarkStart w:id="368" w:name="_Toc187394564"/>
      <w:bookmarkEnd w:id="366"/>
      <w:r w:rsidRPr="00855F64">
        <w:t>8.3.1</w:t>
      </w:r>
      <w:r w:rsidRPr="00855F64">
        <w:tab/>
        <w:t>Common information element definitions</w:t>
      </w:r>
      <w:bookmarkEnd w:id="367"/>
      <w:bookmarkEnd w:id="368"/>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369" w:name="_CRTable8_3_11"/>
      <w:r w:rsidRPr="00BC0026">
        <w:t xml:space="preserve">Table </w:t>
      </w:r>
      <w:bookmarkEnd w:id="369"/>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33AC9BE"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715A5DDB"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BD253E" w:rsidRPr="00663A67">
              <w:rPr>
                <w:rFonts w:cs="Arial"/>
                <w:szCs w:val="18"/>
              </w:rPr>
              <w:t>N/A</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370" w:name="_CR8_4"/>
      <w:bookmarkStart w:id="371" w:name="_Toc105572907"/>
      <w:bookmarkStart w:id="372" w:name="_Toc187394565"/>
      <w:bookmarkEnd w:id="370"/>
      <w:r w:rsidRPr="00BC0026">
        <w:t>8.4</w:t>
      </w:r>
      <w:r w:rsidRPr="00BC0026">
        <w:tab/>
        <w:t>Data definitions per MDA capability</w:t>
      </w:r>
      <w:bookmarkEnd w:id="371"/>
      <w:bookmarkEnd w:id="372"/>
    </w:p>
    <w:p w14:paraId="71DF2C38" w14:textId="77777777" w:rsidR="001049CE" w:rsidRPr="00BC0026" w:rsidRDefault="001049CE" w:rsidP="001049CE">
      <w:pPr>
        <w:pStyle w:val="Heading3"/>
      </w:pPr>
      <w:bookmarkStart w:id="373" w:name="_CR8_4_1"/>
      <w:bookmarkStart w:id="374" w:name="_Toc105572908"/>
      <w:bookmarkStart w:id="375" w:name="_Toc187394566"/>
      <w:bookmarkEnd w:id="373"/>
      <w:r w:rsidRPr="00BC0026">
        <w:t>8.4.1</w:t>
      </w:r>
      <w:r w:rsidRPr="00BC0026">
        <w:tab/>
        <w:t>Coverage related analytics</w:t>
      </w:r>
      <w:bookmarkEnd w:id="374"/>
      <w:bookmarkEnd w:id="375"/>
    </w:p>
    <w:p w14:paraId="19B04533" w14:textId="4E5DA631" w:rsidR="001049CE" w:rsidRPr="00BC0026" w:rsidRDefault="001049CE" w:rsidP="001049CE">
      <w:pPr>
        <w:pStyle w:val="Heading4"/>
      </w:pPr>
      <w:bookmarkStart w:id="376" w:name="_CR8_4_1_1"/>
      <w:bookmarkStart w:id="377" w:name="_Toc105572909"/>
      <w:bookmarkStart w:id="378" w:name="_Toc187394567"/>
      <w:bookmarkEnd w:id="376"/>
      <w:r w:rsidRPr="00BC0026">
        <w:t>8.4.1.1</w:t>
      </w:r>
      <w:r w:rsidR="00AB1551" w:rsidRPr="00BC0026">
        <w:tab/>
      </w:r>
      <w:r w:rsidRPr="00BC0026">
        <w:t>Coverage problem analysis</w:t>
      </w:r>
      <w:bookmarkEnd w:id="377"/>
      <w:bookmarkEnd w:id="378"/>
    </w:p>
    <w:p w14:paraId="1A5B7BE3" w14:textId="701C0E0B" w:rsidR="001049CE" w:rsidRPr="00BC0026" w:rsidRDefault="001049CE" w:rsidP="001049CE">
      <w:pPr>
        <w:pStyle w:val="Heading5"/>
      </w:pPr>
      <w:bookmarkStart w:id="379" w:name="_CR8_4_1_1_1"/>
      <w:bookmarkStart w:id="380" w:name="_Toc105572910"/>
      <w:bookmarkStart w:id="381" w:name="_Toc187394568"/>
      <w:bookmarkEnd w:id="379"/>
      <w:r w:rsidRPr="00BC0026">
        <w:t>8.4.1.1.</w:t>
      </w:r>
      <w:r w:rsidR="007E26A2" w:rsidRPr="00BC0026">
        <w:t>1</w:t>
      </w:r>
      <w:r w:rsidRPr="00BC0026">
        <w:tab/>
        <w:t>MDA type</w:t>
      </w:r>
      <w:bookmarkEnd w:id="380"/>
      <w:bookmarkEnd w:id="381"/>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382" w:name="_CR8_4_1_1_2"/>
      <w:bookmarkStart w:id="383" w:name="_Toc105572911"/>
      <w:bookmarkStart w:id="384" w:name="_Toc187394569"/>
      <w:bookmarkEnd w:id="382"/>
      <w:r w:rsidRPr="00BC0026">
        <w:t>8.4.1.1.</w:t>
      </w:r>
      <w:r w:rsidR="007E26A2" w:rsidRPr="00BC0026">
        <w:t>2</w:t>
      </w:r>
      <w:r w:rsidRPr="00BC0026">
        <w:tab/>
        <w:t>Enabling data</w:t>
      </w:r>
      <w:bookmarkEnd w:id="383"/>
      <w:bookmarkEnd w:id="384"/>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385" w:name="_CRTable8_4_1_1_21"/>
      <w:r w:rsidRPr="00BC0026">
        <w:lastRenderedPageBreak/>
        <w:t xml:space="preserve">Table </w:t>
      </w:r>
      <w:bookmarkEnd w:id="385"/>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386"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386"/>
    </w:tbl>
    <w:p w14:paraId="499BA254" w14:textId="77777777" w:rsidR="001049CE" w:rsidRPr="00BC0026" w:rsidRDefault="001049CE" w:rsidP="006A012B"/>
    <w:p w14:paraId="72AF507F" w14:textId="60D9AE1C" w:rsidR="001049CE" w:rsidRPr="00BC0026" w:rsidRDefault="001049CE" w:rsidP="001049CE">
      <w:pPr>
        <w:pStyle w:val="Heading5"/>
      </w:pPr>
      <w:bookmarkStart w:id="387" w:name="_CR8_4_1_1_3"/>
      <w:bookmarkStart w:id="388" w:name="_Toc105572912"/>
      <w:bookmarkStart w:id="389" w:name="_Toc187394570"/>
      <w:bookmarkEnd w:id="387"/>
      <w:r w:rsidRPr="00BC0026">
        <w:t>8.4.1.1.</w:t>
      </w:r>
      <w:r w:rsidR="007E26A2" w:rsidRPr="00BC0026">
        <w:t>3</w:t>
      </w:r>
      <w:r w:rsidRPr="00BC0026">
        <w:tab/>
        <w:t>Analytics output</w:t>
      </w:r>
      <w:bookmarkEnd w:id="388"/>
      <w:bookmarkEnd w:id="389"/>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390" w:name="_CRTable8_4_1_1_31"/>
      <w:r w:rsidRPr="00BC0026">
        <w:t xml:space="preserve">Table </w:t>
      </w:r>
      <w:bookmarkEnd w:id="390"/>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32CF8C1D"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w:t>
            </w:r>
            <w:r w:rsidR="001049CE" w:rsidRPr="00BC0026">
              <w:t>Problem</w:t>
            </w:r>
            <w:r w:rsidR="001049CE" w:rsidRPr="00BC0026">
              <w:rPr>
                <w:lang w:eastAsia="zh-CN"/>
              </w:rPr>
              <w:t>Type</w:t>
            </w:r>
            <w:proofErr w:type="spellEnd"/>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6877E607" w14:textId="77777777" w:rsidR="00E1007F" w:rsidRDefault="00E1007F" w:rsidP="00E1007F">
            <w:pPr>
              <w:pStyle w:val="TAL"/>
              <w:keepNext w:val="0"/>
              <w:keepLines w:val="0"/>
              <w:rPr>
                <w:rFonts w:cs="Arial"/>
                <w:lang w:eastAsia="zh-CN"/>
              </w:rPr>
            </w:pPr>
            <w:proofErr w:type="spellStart"/>
            <w:r>
              <w:rPr>
                <w:rFonts w:cs="Arial"/>
                <w:lang w:eastAsia="zh-CN"/>
              </w:rPr>
              <w:t>allowedValues</w:t>
            </w:r>
            <w:proofErr w:type="spellEnd"/>
            <w:r w:rsidRPr="00BC0026">
              <w:rPr>
                <w:rFonts w:cs="Arial"/>
                <w:lang w:eastAsia="zh-CN"/>
              </w:rPr>
              <w:t>:</w:t>
            </w:r>
          </w:p>
          <w:p w14:paraId="4086B8D6" w14:textId="6A077D3F" w:rsidR="001049CE" w:rsidRPr="00BC0026" w:rsidRDefault="00E1007F" w:rsidP="00E1007F">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proofErr w:type="spellStart"/>
            <w:r w:rsidRPr="00BC0026">
              <w:rPr>
                <w:lang w:eastAsia="zh-CN"/>
              </w:rPr>
              <w:t>c</w:t>
            </w:r>
            <w:r w:rsidR="002A0815" w:rsidRPr="00BC0026">
              <w:rPr>
                <w:lang w:eastAsia="zh-CN"/>
              </w:rPr>
              <w:t>overage</w:t>
            </w:r>
            <w:r w:rsidR="002A0815" w:rsidRPr="00BC0026">
              <w:t>Problem</w:t>
            </w:r>
            <w:r w:rsidR="002A0815" w:rsidRPr="00BC0026">
              <w:rPr>
                <w:lang w:eastAsia="zh-CN"/>
              </w:rPr>
              <w:t>Areas</w:t>
            </w:r>
            <w:proofErr w:type="spellEnd"/>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GeoArea</w:t>
            </w:r>
            <w:proofErr w:type="spellEnd"/>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proofErr w:type="spellStart"/>
            <w:r w:rsidRPr="00BC0026">
              <w:t>p</w:t>
            </w:r>
            <w:r w:rsidR="00BB2E4B" w:rsidRPr="00BC0026">
              <w:t>roblematic</w:t>
            </w:r>
            <w:r w:rsidR="00BB2E4B" w:rsidRPr="00BC0026">
              <w:rPr>
                <w:lang w:eastAsia="zh-CN"/>
              </w:rPr>
              <w:t>Cells</w:t>
            </w:r>
            <w:proofErr w:type="spellEnd"/>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proofErr w:type="spellStart"/>
            <w:r w:rsidRPr="00BC0026">
              <w:rPr>
                <w:lang w:eastAsia="zh-CN"/>
              </w:rPr>
              <w:t>r</w:t>
            </w:r>
            <w:r w:rsidR="002A0815" w:rsidRPr="00BC0026">
              <w:rPr>
                <w:lang w:eastAsia="zh-CN"/>
              </w:rPr>
              <w:t>ecommendedActions</w:t>
            </w:r>
            <w:proofErr w:type="spellEnd"/>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RecommendedAction</w:t>
            </w:r>
            <w:proofErr w:type="spellEnd"/>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C2D0B" w:rsidRPr="00BC0026" w14:paraId="5EF6B0B2" w14:textId="77777777" w:rsidTr="006A012B">
        <w:trPr>
          <w:jc w:val="center"/>
        </w:trPr>
        <w:tc>
          <w:tcPr>
            <w:tcW w:w="2028" w:type="dxa"/>
            <w:shd w:val="clear" w:color="auto" w:fill="auto"/>
          </w:tcPr>
          <w:p w14:paraId="21E41C25" w14:textId="456CBA88" w:rsidR="001C2D0B" w:rsidRPr="00BC0026" w:rsidRDefault="001C2D0B" w:rsidP="001C2D0B">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00EE9256" w14:textId="77777777" w:rsidR="001C2D0B" w:rsidRPr="00BC0026" w:rsidRDefault="001C2D0B" w:rsidP="001C2D0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718733C" w14:textId="3C5CC675" w:rsidR="001C2D0B" w:rsidRPr="00BC0026" w:rsidRDefault="001C2D0B" w:rsidP="001C2D0B">
            <w:pPr>
              <w:pStyle w:val="TAL"/>
              <w:rPr>
                <w:lang w:eastAsia="zh-CN"/>
              </w:rPr>
            </w:pPr>
          </w:p>
        </w:tc>
        <w:tc>
          <w:tcPr>
            <w:tcW w:w="990" w:type="dxa"/>
          </w:tcPr>
          <w:p w14:paraId="10099CB1" w14:textId="4D661CD3" w:rsidR="001C2D0B" w:rsidRPr="00BC0026" w:rsidRDefault="001C2D0B" w:rsidP="001C2D0B">
            <w:pPr>
              <w:pStyle w:val="TAL"/>
              <w:rPr>
                <w:lang w:eastAsia="zh-CN"/>
              </w:rPr>
            </w:pPr>
            <w:r w:rsidRPr="00BC0026">
              <w:rPr>
                <w:lang w:eastAsia="zh-CN"/>
              </w:rPr>
              <w:t>O</w:t>
            </w:r>
          </w:p>
        </w:tc>
        <w:tc>
          <w:tcPr>
            <w:tcW w:w="2457" w:type="dxa"/>
          </w:tcPr>
          <w:p w14:paraId="231FA2B8" w14:textId="4E3657E9" w:rsidR="001C2D0B" w:rsidRPr="00BC0026" w:rsidRDefault="001C2D0B" w:rsidP="001C2D0B">
            <w:pPr>
              <w:pStyle w:val="TAL"/>
            </w:pPr>
            <w:r w:rsidRPr="00BC0026">
              <w:t xml:space="preserve">type: </w:t>
            </w:r>
            <w:proofErr w:type="spellStart"/>
            <w:r>
              <w:t>RadioEnvironmentMap</w:t>
            </w:r>
            <w:proofErr w:type="spellEnd"/>
          </w:p>
          <w:p w14:paraId="0FB232C1" w14:textId="77777777" w:rsidR="001C2D0B" w:rsidRPr="00BC0026" w:rsidRDefault="001C2D0B" w:rsidP="001C2D0B">
            <w:pPr>
              <w:pStyle w:val="TAL"/>
            </w:pPr>
            <w:r w:rsidRPr="00BC0026">
              <w:t>multiplicity: *</w:t>
            </w:r>
          </w:p>
          <w:p w14:paraId="4251DBA6" w14:textId="77777777" w:rsidR="001C2D0B" w:rsidRPr="00BC0026" w:rsidRDefault="001C2D0B" w:rsidP="001C2D0B">
            <w:pPr>
              <w:pStyle w:val="TAL"/>
            </w:pPr>
            <w:proofErr w:type="spellStart"/>
            <w:r w:rsidRPr="00BC0026">
              <w:t>isOrdered</w:t>
            </w:r>
            <w:proofErr w:type="spellEnd"/>
            <w:r w:rsidRPr="00BC0026">
              <w:t xml:space="preserve">: </w:t>
            </w:r>
            <w:r w:rsidRPr="00A903BC">
              <w:t>False</w:t>
            </w:r>
          </w:p>
          <w:p w14:paraId="5964385C" w14:textId="77777777" w:rsidR="001C2D0B" w:rsidRPr="00BC0026" w:rsidRDefault="001C2D0B" w:rsidP="001C2D0B">
            <w:pPr>
              <w:pStyle w:val="TAL"/>
            </w:pPr>
            <w:proofErr w:type="spellStart"/>
            <w:r w:rsidRPr="00BC0026">
              <w:t>isUnique</w:t>
            </w:r>
            <w:proofErr w:type="spellEnd"/>
            <w:r w:rsidRPr="00BC0026">
              <w:t xml:space="preserve">: </w:t>
            </w:r>
            <w:r w:rsidRPr="00A903BC">
              <w:t>True</w:t>
            </w:r>
          </w:p>
          <w:p w14:paraId="74D2FF14" w14:textId="77777777" w:rsidR="001C2D0B" w:rsidRPr="00BC0026" w:rsidRDefault="001C2D0B" w:rsidP="001C2D0B">
            <w:pPr>
              <w:pStyle w:val="TAL"/>
            </w:pPr>
            <w:proofErr w:type="spellStart"/>
            <w:r w:rsidRPr="00BC0026">
              <w:t>defaultValue</w:t>
            </w:r>
            <w:proofErr w:type="spellEnd"/>
            <w:r w:rsidRPr="00BC0026">
              <w:t>: None</w:t>
            </w:r>
          </w:p>
          <w:p w14:paraId="5BCCE83F" w14:textId="5D90A46A" w:rsidR="001C2D0B" w:rsidRPr="00BC0026" w:rsidRDefault="001C2D0B" w:rsidP="001C2D0B">
            <w:pPr>
              <w:pStyle w:val="TAL"/>
              <w:rPr>
                <w:rFonts w:cs="Arial"/>
                <w:szCs w:val="18"/>
              </w:rPr>
            </w:pPr>
            <w:proofErr w:type="spellStart"/>
            <w:r w:rsidRPr="00BC0026">
              <w:t>isNullable</w:t>
            </w:r>
            <w:proofErr w:type="spellEnd"/>
            <w:r w:rsidRPr="00BC0026">
              <w:t>: False</w:t>
            </w:r>
          </w:p>
        </w:tc>
      </w:tr>
      <w:tr w:rsidR="001C2D0B" w:rsidRPr="00BC0026" w14:paraId="58702651" w14:textId="77777777" w:rsidTr="006A012B">
        <w:trPr>
          <w:jc w:val="center"/>
        </w:trPr>
        <w:tc>
          <w:tcPr>
            <w:tcW w:w="2028" w:type="dxa"/>
            <w:shd w:val="clear" w:color="auto" w:fill="auto"/>
          </w:tcPr>
          <w:p w14:paraId="3F7F7D80" w14:textId="36225CD2" w:rsidR="001C2D0B" w:rsidRPr="00BC0026" w:rsidRDefault="001C2D0B" w:rsidP="001C2D0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4A451E" w14:textId="007360DB" w:rsidR="001C2D0B" w:rsidRPr="00BC0026" w:rsidRDefault="001C2D0B" w:rsidP="001C2D0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7754962B" w14:textId="77777777" w:rsidR="001C2D0B" w:rsidRPr="00BC0026" w:rsidRDefault="001C2D0B" w:rsidP="001C2D0B">
            <w:pPr>
              <w:pStyle w:val="TAL"/>
              <w:keepNext w:val="0"/>
              <w:keepLines w:val="0"/>
              <w:rPr>
                <w:lang w:eastAsia="zh-CN"/>
              </w:rPr>
            </w:pPr>
          </w:p>
          <w:p w14:paraId="18FE6FD8" w14:textId="16819094" w:rsidR="001C2D0B" w:rsidRPr="00BC0026" w:rsidRDefault="001C2D0B" w:rsidP="001C2D0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C2D0B" w:rsidRPr="00BC0026" w:rsidRDefault="001C2D0B" w:rsidP="001C2D0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C2D0B" w:rsidRPr="00BC0026" w:rsidRDefault="001C2D0B" w:rsidP="001C2D0B">
            <w:pPr>
              <w:pStyle w:val="TAL"/>
              <w:keepNext w:val="0"/>
              <w:keepLines w:val="0"/>
            </w:pPr>
            <w:r w:rsidRPr="00BC0026">
              <w:t>type: may differ as defined in</w:t>
            </w:r>
          </w:p>
          <w:p w14:paraId="40174419" w14:textId="59E3427E" w:rsidR="001C2D0B" w:rsidRPr="00855F64" w:rsidRDefault="001C2D0B" w:rsidP="001C2D0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C2D0B" w:rsidRPr="00BC0026" w:rsidRDefault="001C2D0B" w:rsidP="001C2D0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C2D0B" w:rsidRPr="00BC0026" w:rsidRDefault="001C2D0B" w:rsidP="001C2D0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E3A0D8C" w14:textId="3338C6E5" w:rsidR="001C2D0B" w:rsidRPr="00BC0026" w:rsidRDefault="001C2D0B" w:rsidP="001C2D0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1426BB08" w14:textId="53C4E293" w:rsidR="001C2D0B" w:rsidRPr="00BC0026" w:rsidRDefault="001C2D0B" w:rsidP="001C2D0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4B17F5E" w14:textId="62D3A87A" w:rsidR="001C2D0B" w:rsidRPr="00BC0026" w:rsidRDefault="001C2D0B" w:rsidP="001C2D0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391" w:name="_CR8_4_1_2"/>
      <w:bookmarkStart w:id="392" w:name="_Toc105572913"/>
      <w:bookmarkStart w:id="393" w:name="_Toc187394571"/>
      <w:bookmarkEnd w:id="391"/>
      <w:r w:rsidRPr="00BC0026">
        <w:t>8.4.1.2</w:t>
      </w:r>
      <w:r w:rsidRPr="00BC0026">
        <w:tab/>
        <w:t>Paging Optimization</w:t>
      </w:r>
      <w:bookmarkEnd w:id="392"/>
      <w:bookmarkEnd w:id="393"/>
    </w:p>
    <w:p w14:paraId="20E02A1D" w14:textId="6F93D72A" w:rsidR="0052170D" w:rsidRPr="00BC0026" w:rsidRDefault="0052170D" w:rsidP="0052170D">
      <w:pPr>
        <w:pStyle w:val="Heading5"/>
      </w:pPr>
      <w:bookmarkStart w:id="394" w:name="_CR8_4_1_2_1"/>
      <w:bookmarkStart w:id="395" w:name="_Toc105572914"/>
      <w:bookmarkStart w:id="396" w:name="_Toc187394572"/>
      <w:bookmarkEnd w:id="394"/>
      <w:r w:rsidRPr="00BC0026">
        <w:t>8.4.1.2.1</w:t>
      </w:r>
      <w:r w:rsidRPr="00BC0026">
        <w:tab/>
        <w:t>MDA type</w:t>
      </w:r>
      <w:bookmarkEnd w:id="395"/>
      <w:bookmarkEnd w:id="396"/>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397" w:name="_CR8_4_1_2_2"/>
      <w:bookmarkStart w:id="398" w:name="_Toc105572915"/>
      <w:bookmarkStart w:id="399" w:name="_Toc187394573"/>
      <w:bookmarkEnd w:id="397"/>
      <w:r w:rsidRPr="00BC0026">
        <w:t>8.4.1.2.2</w:t>
      </w:r>
      <w:r w:rsidRPr="00BC0026">
        <w:tab/>
        <w:t>Enabling data</w:t>
      </w:r>
      <w:bookmarkEnd w:id="398"/>
      <w:bookmarkEnd w:id="39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400" w:name="_CRTable8_4_1_2_21"/>
      <w:r w:rsidRPr="00BC0026">
        <w:t xml:space="preserve">Table </w:t>
      </w:r>
      <w:bookmarkEnd w:id="400"/>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401" w:name="_CR8_4_1_2_3"/>
      <w:bookmarkStart w:id="402" w:name="_Toc105572916"/>
      <w:bookmarkStart w:id="403" w:name="_Toc187394574"/>
      <w:bookmarkEnd w:id="401"/>
      <w:r w:rsidRPr="00BC0026">
        <w:lastRenderedPageBreak/>
        <w:t>8.4.1.2.3</w:t>
      </w:r>
      <w:r w:rsidRPr="00BC0026">
        <w:tab/>
        <w:t>Analytics output</w:t>
      </w:r>
      <w:bookmarkEnd w:id="402"/>
      <w:bookmarkEnd w:id="40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40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40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405" w:name="_CR8_4_2"/>
      <w:bookmarkStart w:id="406" w:name="_Toc105572917"/>
      <w:bookmarkStart w:id="407" w:name="_Toc187394575"/>
      <w:bookmarkEnd w:id="405"/>
      <w:r w:rsidRPr="00BC0026">
        <w:t>8.4.</w:t>
      </w:r>
      <w:r w:rsidR="00685886" w:rsidRPr="00BC0026">
        <w:t>2</w:t>
      </w:r>
      <w:r w:rsidRPr="00BC0026">
        <w:tab/>
        <w:t>SLS analysis</w:t>
      </w:r>
      <w:bookmarkEnd w:id="406"/>
      <w:bookmarkEnd w:id="407"/>
    </w:p>
    <w:p w14:paraId="25BF3E5B" w14:textId="4FCEAAFF" w:rsidR="00C1629E" w:rsidRPr="00BC0026" w:rsidRDefault="00C1629E" w:rsidP="00C1629E">
      <w:pPr>
        <w:pStyle w:val="Heading4"/>
      </w:pPr>
      <w:bookmarkStart w:id="408" w:name="_CR8_4_2_1"/>
      <w:bookmarkStart w:id="409" w:name="_Toc105572918"/>
      <w:bookmarkStart w:id="410" w:name="_Toc187394576"/>
      <w:bookmarkEnd w:id="408"/>
      <w:r w:rsidRPr="00BC0026">
        <w:t>8.4.2.1</w:t>
      </w:r>
      <w:r w:rsidRPr="00BC0026">
        <w:tab/>
        <w:t>Service experience analysis</w:t>
      </w:r>
      <w:bookmarkEnd w:id="409"/>
      <w:bookmarkEnd w:id="410"/>
    </w:p>
    <w:p w14:paraId="34C7E155" w14:textId="4F93AFA3" w:rsidR="00C1629E" w:rsidRPr="00BC0026" w:rsidRDefault="00C1629E" w:rsidP="00C1629E">
      <w:pPr>
        <w:pStyle w:val="Heading5"/>
      </w:pPr>
      <w:bookmarkStart w:id="411" w:name="_CR8_4_2_1_1"/>
      <w:bookmarkStart w:id="412" w:name="_Toc105572919"/>
      <w:bookmarkStart w:id="413" w:name="_Toc187394577"/>
      <w:bookmarkEnd w:id="411"/>
      <w:r w:rsidRPr="00BC0026">
        <w:t>8.4.2.1.1</w:t>
      </w:r>
      <w:r w:rsidRPr="00BC0026">
        <w:tab/>
        <w:t>MDA type</w:t>
      </w:r>
      <w:bookmarkEnd w:id="412"/>
      <w:bookmarkEnd w:id="413"/>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414" w:name="_CR8_4_2_1_2"/>
      <w:bookmarkStart w:id="415" w:name="_Toc105572920"/>
      <w:bookmarkStart w:id="416" w:name="_Toc187394578"/>
      <w:bookmarkEnd w:id="414"/>
      <w:r w:rsidRPr="00BC0026">
        <w:t>8.4.2.1.2</w:t>
      </w:r>
      <w:r w:rsidRPr="00BC0026">
        <w:tab/>
        <w:t>Enabling data</w:t>
      </w:r>
      <w:bookmarkEnd w:id="415"/>
      <w:bookmarkEnd w:id="416"/>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417" w:name="_CRTable8_4_2_1_21"/>
      <w:r w:rsidRPr="00BC0026">
        <w:t xml:space="preserve">Table </w:t>
      </w:r>
      <w:bookmarkEnd w:id="417"/>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418"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418"/>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419" w:name="_CR8_4_2_1_3"/>
      <w:bookmarkStart w:id="420" w:name="_Toc105572921"/>
      <w:bookmarkStart w:id="421" w:name="_Toc187394579"/>
      <w:bookmarkEnd w:id="419"/>
      <w:r w:rsidRPr="00BC0026">
        <w:lastRenderedPageBreak/>
        <w:t>8.4.2.1.3</w:t>
      </w:r>
      <w:r w:rsidRPr="00BC0026">
        <w:tab/>
        <w:t>Analytics output</w:t>
      </w:r>
      <w:bookmarkEnd w:id="420"/>
      <w:bookmarkEnd w:id="421"/>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422" w:name="_CRTable8_4_2_1_31"/>
      <w:r w:rsidRPr="00BC0026">
        <w:t xml:space="preserve">Table </w:t>
      </w:r>
      <w:bookmarkEnd w:id="422"/>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6F87E32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erviceExperienceIssueType</w:t>
            </w:r>
            <w:proofErr w:type="spellEnd"/>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70FC5B4E" w14:textId="77777777" w:rsidR="00E1007F" w:rsidRPr="00BC0026" w:rsidRDefault="00E1007F" w:rsidP="00E1007F">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1C47ADEF" w14:textId="15D76495" w:rsidR="00E1007F" w:rsidRPr="00BC0026" w:rsidRDefault="00E1007F" w:rsidP="00E1007F">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04E86133" w14:textId="033A60EE" w:rsidR="00E1007F" w:rsidRPr="00BC0026" w:rsidRDefault="00E1007F" w:rsidP="00E1007F">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4F82B493" w14:textId="71A531CC" w:rsidR="002E665F" w:rsidRPr="00BC0026" w:rsidRDefault="00E1007F" w:rsidP="00E1007F">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proofErr w:type="spellStart"/>
            <w:r w:rsidRPr="00BC0026">
              <w:rPr>
                <w:lang w:eastAsia="zh-CN"/>
              </w:rPr>
              <w:t>a</w:t>
            </w:r>
            <w:r w:rsidR="002E665F" w:rsidRPr="00BC0026">
              <w:rPr>
                <w:lang w:eastAsia="zh-CN"/>
              </w:rPr>
              <w:t>ffectedObjects</w:t>
            </w:r>
            <w:proofErr w:type="spellEnd"/>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proofErr w:type="spellStart"/>
            <w:r w:rsidRPr="00BC0026">
              <w:rPr>
                <w:lang w:eastAsia="zh-CN"/>
              </w:rPr>
              <w:t>SubNetwork</w:t>
            </w:r>
            <w:proofErr w:type="spellEnd"/>
            <w:r w:rsidR="006A012B" w:rsidRPr="00BC0026">
              <w:rPr>
                <w:lang w:eastAsia="zh-CN"/>
              </w:rPr>
              <w:t xml:space="preserve"> </w:t>
            </w:r>
            <w:r w:rsidRPr="00BC0026">
              <w:rPr>
                <w:lang w:eastAsia="zh-CN"/>
              </w:rPr>
              <w:t>Instance,</w:t>
            </w:r>
            <w:r w:rsidR="006A012B" w:rsidRPr="00BC0026">
              <w:rPr>
                <w:lang w:eastAsia="zh-CN"/>
              </w:rPr>
              <w:t xml:space="preserve"> </w:t>
            </w:r>
            <w:proofErr w:type="spellStart"/>
            <w:r w:rsidRPr="00BC0026">
              <w:rPr>
                <w:lang w:eastAsia="zh-CN"/>
              </w:rPr>
              <w:t>NetworkSlice</w:t>
            </w:r>
            <w:proofErr w:type="spellEnd"/>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erviceExperienceStatistics</w:t>
            </w:r>
            <w:proofErr w:type="spellEnd"/>
          </w:p>
        </w:tc>
        <w:tc>
          <w:tcPr>
            <w:tcW w:w="4338" w:type="dxa"/>
            <w:shd w:val="clear" w:color="auto" w:fill="auto"/>
          </w:tcPr>
          <w:p w14:paraId="4E7C82FF" w14:textId="77777777" w:rsidR="00E1007F" w:rsidRDefault="002E665F" w:rsidP="00E1007F">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p w14:paraId="19BA6215" w14:textId="77777777" w:rsidR="00E1007F" w:rsidRDefault="00E1007F" w:rsidP="00E1007F">
            <w:pPr>
              <w:pStyle w:val="TAL"/>
              <w:rPr>
                <w:lang w:eastAsia="zh-CN"/>
              </w:rPr>
            </w:pPr>
          </w:p>
          <w:p w14:paraId="5DB0BDD8" w14:textId="1E517EB9" w:rsidR="002E665F" w:rsidRPr="00BC0026" w:rsidRDefault="00E1007F" w:rsidP="00E1007F">
            <w:pPr>
              <w:pStyle w:val="TAL"/>
              <w:rPr>
                <w:lang w:eastAsia="zh-CN"/>
              </w:rPr>
            </w:pPr>
            <w:r>
              <w:rPr>
                <w:lang w:eastAsia="zh-CN"/>
              </w:rPr>
              <w:t>allowedValues:LEVEL_1, LEVEL_2, LEVEL_3, LEVEL_4, LEVEL_5</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erviceExperiencePredictions</w:t>
            </w:r>
            <w:proofErr w:type="spellEnd"/>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423" w:name="_Toc105572922"/>
    </w:p>
    <w:p w14:paraId="4BC27DC4" w14:textId="5D3B3111" w:rsidR="00825264" w:rsidRPr="00BC0026" w:rsidRDefault="00825264" w:rsidP="00825264">
      <w:pPr>
        <w:pStyle w:val="Heading4"/>
      </w:pPr>
      <w:bookmarkStart w:id="424" w:name="_CR8_4_2_2"/>
      <w:bookmarkStart w:id="425" w:name="_Toc187394580"/>
      <w:bookmarkEnd w:id="424"/>
      <w:r w:rsidRPr="00BC0026">
        <w:t>8.4.2.2</w:t>
      </w:r>
      <w:r w:rsidRPr="00BC0026">
        <w:tab/>
        <w:t>Network slice throughput analysis</w:t>
      </w:r>
      <w:bookmarkEnd w:id="423"/>
      <w:bookmarkEnd w:id="425"/>
    </w:p>
    <w:p w14:paraId="7F5F9FF1" w14:textId="0EC02A09" w:rsidR="00825264" w:rsidRPr="00BC0026" w:rsidRDefault="00825264" w:rsidP="00825264">
      <w:pPr>
        <w:pStyle w:val="Heading5"/>
      </w:pPr>
      <w:bookmarkStart w:id="426" w:name="_CR8_4_2_2_1"/>
      <w:bookmarkStart w:id="427" w:name="_Toc105572923"/>
      <w:bookmarkStart w:id="428" w:name="_Toc187394581"/>
      <w:bookmarkEnd w:id="426"/>
      <w:r w:rsidRPr="00BC0026">
        <w:t>8.4.2.2.1</w:t>
      </w:r>
      <w:r w:rsidRPr="00BC0026">
        <w:tab/>
        <w:t>MDA type</w:t>
      </w:r>
      <w:bookmarkEnd w:id="427"/>
      <w:bookmarkEnd w:id="428"/>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429" w:name="_CR8_4_2_2_2"/>
      <w:bookmarkStart w:id="430" w:name="_Toc105572924"/>
      <w:bookmarkStart w:id="431" w:name="_Toc187394582"/>
      <w:bookmarkEnd w:id="429"/>
      <w:r w:rsidRPr="00BC0026">
        <w:t>8.4.2.2.2</w:t>
      </w:r>
      <w:r w:rsidRPr="00BC0026">
        <w:tab/>
        <w:t>Enabling data</w:t>
      </w:r>
      <w:bookmarkEnd w:id="430"/>
      <w:bookmarkEnd w:id="431"/>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432"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433" w:name="MCCQCTEMPBM_00000138"/>
            <w:bookmarkEnd w:id="43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43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434" w:name="_CR8_4_2_2_3"/>
      <w:bookmarkStart w:id="435" w:name="_Toc105572925"/>
      <w:bookmarkStart w:id="436" w:name="_Toc187394583"/>
      <w:bookmarkEnd w:id="434"/>
      <w:r w:rsidRPr="00BC0026">
        <w:t>8.4.2.2.3</w:t>
      </w:r>
      <w:r w:rsidRPr="00BC0026">
        <w:tab/>
        <w:t>Analytics output</w:t>
      </w:r>
      <w:bookmarkEnd w:id="435"/>
      <w:bookmarkEnd w:id="436"/>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437" w:name="_CRTable8_4_2_2_31"/>
      <w:r w:rsidRPr="00BC0026">
        <w:t xml:space="preserve">Table </w:t>
      </w:r>
      <w:bookmarkEnd w:id="437"/>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7A9F5D87"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8D7680">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etworkSliceThroughputIssueType</w:t>
            </w:r>
            <w:proofErr w:type="spellEnd"/>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2CCD731A" w:rsidR="00825264" w:rsidRPr="00BC0026" w:rsidRDefault="00E1007F" w:rsidP="00743667">
            <w:pPr>
              <w:pStyle w:val="TAL"/>
              <w:rPr>
                <w:lang w:eastAsia="zh-CN"/>
              </w:rPr>
            </w:pPr>
            <w:proofErr w:type="spellStart"/>
            <w:r>
              <w:rPr>
                <w:rFonts w:cs="Arial"/>
                <w:lang w:eastAsia="zh-CN"/>
              </w:rPr>
              <w:t>allowedValues</w:t>
            </w:r>
            <w:proofErr w:type="spellEnd"/>
            <w:r w:rsidRPr="00BC0026">
              <w:rPr>
                <w:rFonts w:cs="Arial"/>
                <w:lang w:eastAsia="zh-CN"/>
              </w:rPr>
              <w:t xml:space="preserve">: </w:t>
            </w:r>
            <w:r>
              <w:rPr>
                <w:rFonts w:cs="Arial"/>
                <w:lang w:eastAsia="zh-CN"/>
              </w:rPr>
              <w:t>NONE, RAN_ISSUE, CN_ISSUE, BOTH_RAN_CN_ISSUE</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etworkSliceThroughputUserStatistics</w:t>
            </w:r>
            <w:proofErr w:type="spellEnd"/>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6D04511B"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59A86010"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etworkSliceThroughputTimeStatistics</w:t>
            </w:r>
            <w:proofErr w:type="spellEnd"/>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068D61CF"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78EE0375"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etworkSliceThroughputUserPredictions</w:t>
            </w:r>
            <w:proofErr w:type="spellEnd"/>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66BA46BC"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3389508"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etworkSliceThroughputTimePredictions</w:t>
            </w:r>
            <w:proofErr w:type="spellEnd"/>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0AC2295C"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55B9614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438" w:name="_CR8_4_2_3"/>
      <w:bookmarkStart w:id="439" w:name="_Toc105572926"/>
      <w:bookmarkStart w:id="440" w:name="_Toc187394584"/>
      <w:bookmarkEnd w:id="438"/>
      <w:r w:rsidRPr="00BC0026">
        <w:lastRenderedPageBreak/>
        <w:t>8.4.2.3</w:t>
      </w:r>
      <w:r w:rsidRPr="00BC0026">
        <w:tab/>
      </w:r>
      <w:r w:rsidR="0067160A" w:rsidRPr="00BC0026">
        <w:t>Network slice traffic prediction</w:t>
      </w:r>
      <w:bookmarkEnd w:id="439"/>
      <w:bookmarkEnd w:id="440"/>
    </w:p>
    <w:p w14:paraId="0D862E4A" w14:textId="54628CE5" w:rsidR="0067160A" w:rsidRPr="00BC0026" w:rsidRDefault="0067160A" w:rsidP="0067160A">
      <w:pPr>
        <w:pStyle w:val="Heading5"/>
      </w:pPr>
      <w:bookmarkStart w:id="441" w:name="_CR8_4_2_3_1"/>
      <w:bookmarkStart w:id="442" w:name="_Toc105572927"/>
      <w:bookmarkStart w:id="443" w:name="_Toc187394585"/>
      <w:bookmarkEnd w:id="441"/>
      <w:r w:rsidRPr="00BC0026">
        <w:t>8.4.2.3.1</w:t>
      </w:r>
      <w:r w:rsidRPr="00BC0026">
        <w:tab/>
        <w:t>MDA type</w:t>
      </w:r>
      <w:bookmarkEnd w:id="442"/>
      <w:bookmarkEnd w:id="443"/>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444" w:name="_CR8_4_2_3_2"/>
      <w:bookmarkStart w:id="445" w:name="_Toc105572928"/>
      <w:bookmarkStart w:id="446" w:name="_Toc187394586"/>
      <w:bookmarkEnd w:id="444"/>
      <w:r w:rsidRPr="00BC0026">
        <w:t>8.4.2.3.2</w:t>
      </w:r>
      <w:r w:rsidRPr="00BC0026">
        <w:tab/>
        <w:t>Enabling data</w:t>
      </w:r>
      <w:bookmarkEnd w:id="445"/>
      <w:bookmarkEnd w:id="446"/>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447" w:name="_CRTable8_4_2_3_21"/>
      <w:r w:rsidRPr="00BC0026">
        <w:t xml:space="preserve">Table </w:t>
      </w:r>
      <w:bookmarkEnd w:id="447"/>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448"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448"/>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449" w:name="_CR8_4_2_3_3"/>
      <w:bookmarkStart w:id="450" w:name="_Toc105572929"/>
      <w:bookmarkStart w:id="451" w:name="_Toc187394587"/>
      <w:bookmarkEnd w:id="449"/>
      <w:r w:rsidRPr="00BC0026">
        <w:t>8.4.2.3.3</w:t>
      </w:r>
      <w:r w:rsidRPr="00BC0026">
        <w:tab/>
        <w:t>Analytics output</w:t>
      </w:r>
      <w:bookmarkEnd w:id="450"/>
      <w:bookmarkEnd w:id="451"/>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452" w:name="_CRTable8_4_2_3_31"/>
      <w:r w:rsidRPr="00BC0026">
        <w:t xml:space="preserve">Table </w:t>
      </w:r>
      <w:bookmarkEnd w:id="452"/>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453" w:name="_CR8_4_2_4"/>
      <w:bookmarkStart w:id="454" w:name="_Toc105572930"/>
      <w:bookmarkStart w:id="455" w:name="_Toc187394588"/>
      <w:bookmarkEnd w:id="453"/>
      <w:r w:rsidRPr="00BC0026">
        <w:t>8.4.</w:t>
      </w:r>
      <w:r w:rsidR="00685886" w:rsidRPr="00BC0026">
        <w:t>2</w:t>
      </w:r>
      <w:r w:rsidRPr="00BC0026">
        <w:t>.4</w:t>
      </w:r>
      <w:r w:rsidRPr="00BC0026">
        <w:tab/>
        <w:t>E2E latency analysis</w:t>
      </w:r>
      <w:bookmarkEnd w:id="454"/>
      <w:bookmarkEnd w:id="455"/>
    </w:p>
    <w:p w14:paraId="1C2057C8" w14:textId="4A491D17" w:rsidR="001B6935" w:rsidRPr="00BC0026" w:rsidRDefault="001B6935" w:rsidP="00685886">
      <w:pPr>
        <w:pStyle w:val="Heading5"/>
      </w:pPr>
      <w:bookmarkStart w:id="456" w:name="_CR8_4_2_4_1"/>
      <w:bookmarkStart w:id="457" w:name="_Toc105572931"/>
      <w:bookmarkStart w:id="458" w:name="_Toc187394589"/>
      <w:bookmarkEnd w:id="456"/>
      <w:r w:rsidRPr="00BC0026">
        <w:t>8.4.</w:t>
      </w:r>
      <w:r w:rsidR="00685886" w:rsidRPr="00BC0026">
        <w:t>2</w:t>
      </w:r>
      <w:r w:rsidRPr="00BC0026">
        <w:t>.4.1</w:t>
      </w:r>
      <w:r w:rsidRPr="00BC0026">
        <w:tab/>
        <w:t>MDA type</w:t>
      </w:r>
      <w:bookmarkEnd w:id="457"/>
      <w:bookmarkEnd w:id="45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459" w:name="_CR8_4_2_4_2"/>
      <w:bookmarkStart w:id="460" w:name="_Toc105572932"/>
      <w:bookmarkStart w:id="461" w:name="_Toc187394590"/>
      <w:bookmarkEnd w:id="459"/>
      <w:r w:rsidRPr="00BC0026">
        <w:t>8.4.</w:t>
      </w:r>
      <w:r w:rsidR="00685886" w:rsidRPr="00BC0026">
        <w:t>2</w:t>
      </w:r>
      <w:r w:rsidRPr="00BC0026">
        <w:t>.4.2</w:t>
      </w:r>
      <w:r w:rsidRPr="00BC0026">
        <w:tab/>
        <w:t>Enabling data</w:t>
      </w:r>
      <w:bookmarkEnd w:id="460"/>
      <w:bookmarkEnd w:id="461"/>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462" w:name="_CRTable8_4_2_4_21"/>
      <w:r w:rsidRPr="00BC0026">
        <w:lastRenderedPageBreak/>
        <w:t xml:space="preserve">Table </w:t>
      </w:r>
      <w:bookmarkEnd w:id="462"/>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463"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463"/>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464" w:name="_CR8_4_2_4_3"/>
      <w:bookmarkStart w:id="465" w:name="_Toc105572933"/>
      <w:bookmarkStart w:id="466" w:name="_Toc187394591"/>
      <w:bookmarkEnd w:id="464"/>
      <w:r w:rsidRPr="00BC0026">
        <w:t>8.4.</w:t>
      </w:r>
      <w:r w:rsidR="0000635E" w:rsidRPr="00BC0026">
        <w:t>2</w:t>
      </w:r>
      <w:r w:rsidRPr="00BC0026">
        <w:t>.4.3</w:t>
      </w:r>
      <w:r w:rsidRPr="00BC0026">
        <w:tab/>
        <w:t>Analytics output</w:t>
      </w:r>
      <w:bookmarkEnd w:id="465"/>
      <w:bookmarkEnd w:id="466"/>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467" w:name="MCCQCTEMPBM_00000130"/>
      <w:bookmarkStart w:id="468"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467"/>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15168C2F" w:rsidR="00483F65" w:rsidRPr="00BC0026" w:rsidRDefault="00E1007F" w:rsidP="00483F65">
            <w:pPr>
              <w:pStyle w:val="TAL"/>
              <w:rPr>
                <w:lang w:eastAsia="zh-CN"/>
              </w:rPr>
            </w:pPr>
            <w:proofErr w:type="spellStart"/>
            <w:r>
              <w:rPr>
                <w:rFonts w:cs="Arial"/>
                <w:szCs w:val="18"/>
              </w:rPr>
              <w:t>allowedValues</w:t>
            </w:r>
            <w:proofErr w:type="spellEnd"/>
            <w:r w:rsidRPr="00BC0026">
              <w:rPr>
                <w:rFonts w:cs="Arial"/>
                <w:szCs w:val="18"/>
              </w:rPr>
              <w:t>: RAN</w:t>
            </w:r>
            <w:r>
              <w:rPr>
                <w:rFonts w:cs="Arial"/>
                <w:szCs w:val="18"/>
              </w:rPr>
              <w:t>_LATENCY_ISSUE</w:t>
            </w:r>
            <w:r w:rsidRPr="00BC0026">
              <w:rPr>
                <w:rFonts w:cs="Arial"/>
                <w:szCs w:val="18"/>
              </w:rPr>
              <w:t>, CN</w:t>
            </w:r>
            <w:r>
              <w:rPr>
                <w:rFonts w:cs="Arial"/>
                <w:szCs w:val="18"/>
              </w:rPr>
              <w:t>_LATENCY_ISSUE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proofErr w:type="spellStart"/>
            <w:r w:rsidRPr="00BC0026">
              <w:rPr>
                <w:rFonts w:cs="Arial"/>
                <w:szCs w:val="18"/>
              </w:rPr>
              <w:t>a</w:t>
            </w:r>
            <w:r w:rsidR="00483F65" w:rsidRPr="00BC0026">
              <w:rPr>
                <w:rFonts w:cs="Arial"/>
                <w:szCs w:val="18"/>
              </w:rPr>
              <w:t>ffectedObjects</w:t>
            </w:r>
            <w:proofErr w:type="spellEnd"/>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bookmarkEnd w:id="468"/>
    </w:tbl>
    <w:p w14:paraId="65318DCF" w14:textId="724FE8C0" w:rsidR="001049CE" w:rsidRPr="00BC0026" w:rsidRDefault="001049CE" w:rsidP="001049CE"/>
    <w:p w14:paraId="44E53277" w14:textId="3C27BC58" w:rsidR="00077AEF" w:rsidRPr="00BC0026" w:rsidRDefault="00077AEF" w:rsidP="00077AEF">
      <w:pPr>
        <w:pStyle w:val="Heading4"/>
      </w:pPr>
      <w:bookmarkStart w:id="469" w:name="_CR8_4_2_5"/>
      <w:bookmarkStart w:id="470" w:name="_Toc105572934"/>
      <w:bookmarkStart w:id="471" w:name="_Toc187394592"/>
      <w:bookmarkEnd w:id="469"/>
      <w:r w:rsidRPr="00BC0026">
        <w:t>8.4.2.5</w:t>
      </w:r>
      <w:r w:rsidRPr="00BC0026">
        <w:tab/>
        <w:t>Network slice load analysis</w:t>
      </w:r>
      <w:bookmarkEnd w:id="470"/>
      <w:bookmarkEnd w:id="471"/>
    </w:p>
    <w:p w14:paraId="27CDCF2E" w14:textId="41DBED48" w:rsidR="00077AEF" w:rsidRPr="00BC0026" w:rsidRDefault="00077AEF" w:rsidP="00077AEF">
      <w:pPr>
        <w:pStyle w:val="Heading5"/>
      </w:pPr>
      <w:bookmarkStart w:id="472" w:name="_CR8_4_2_5_1"/>
      <w:bookmarkStart w:id="473" w:name="_Toc105572935"/>
      <w:bookmarkStart w:id="474" w:name="_Toc187394593"/>
      <w:bookmarkEnd w:id="472"/>
      <w:r w:rsidRPr="00BC0026">
        <w:t>8.4.2.5.1</w:t>
      </w:r>
      <w:r w:rsidRPr="00BC0026">
        <w:tab/>
        <w:t>MDA type</w:t>
      </w:r>
      <w:bookmarkEnd w:id="473"/>
      <w:bookmarkEnd w:id="474"/>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475" w:name="_CR8_4_2_5_2"/>
      <w:bookmarkStart w:id="476" w:name="_Toc105572936"/>
      <w:bookmarkStart w:id="477" w:name="_Toc187394594"/>
      <w:bookmarkEnd w:id="475"/>
      <w:r w:rsidRPr="00BC0026">
        <w:t>8.4.2.5.2</w:t>
      </w:r>
      <w:r w:rsidRPr="00BC0026">
        <w:tab/>
        <w:t>Enabling data</w:t>
      </w:r>
      <w:bookmarkEnd w:id="476"/>
      <w:bookmarkEnd w:id="477"/>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478" w:name="_CRTable8_4_2_5_21"/>
      <w:r w:rsidRPr="00BC0026">
        <w:lastRenderedPageBreak/>
        <w:t xml:space="preserve">Table </w:t>
      </w:r>
      <w:bookmarkEnd w:id="478"/>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479"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479"/>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480" w:name="_CR8_4_2_5_3"/>
      <w:bookmarkStart w:id="481" w:name="_Toc105572937"/>
      <w:bookmarkStart w:id="482" w:name="_Toc187394595"/>
      <w:bookmarkEnd w:id="480"/>
      <w:r w:rsidRPr="00BC0026">
        <w:lastRenderedPageBreak/>
        <w:t>8.4.2.5.3</w:t>
      </w:r>
      <w:r w:rsidRPr="00BC0026">
        <w:tab/>
        <w:t>Analytics output</w:t>
      </w:r>
      <w:bookmarkEnd w:id="481"/>
      <w:bookmarkEnd w:id="482"/>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483" w:name="_CRTable8_4_2_5_31"/>
      <w:r w:rsidRPr="00BC0026">
        <w:t xml:space="preserve">Table </w:t>
      </w:r>
      <w:bookmarkEnd w:id="483"/>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3AAA2A7D"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420BD2">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E1007F" w:rsidRPr="00BC0026" w14:paraId="6E92E73A" w14:textId="77777777" w:rsidTr="0068198A">
        <w:trPr>
          <w:jc w:val="center"/>
        </w:trPr>
        <w:tc>
          <w:tcPr>
            <w:tcW w:w="2617" w:type="dxa"/>
            <w:shd w:val="clear" w:color="auto" w:fill="auto"/>
          </w:tcPr>
          <w:p w14:paraId="4AAB996D" w14:textId="4F483F22" w:rsidR="00E1007F" w:rsidRPr="00BC0026" w:rsidRDefault="00E1007F" w:rsidP="00E1007F">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38C71C5C" w14:textId="77777777" w:rsidR="00E1007F" w:rsidRPr="00BC0026" w:rsidRDefault="00E1007F" w:rsidP="00E1007F">
            <w:pPr>
              <w:pStyle w:val="TAL"/>
              <w:rPr>
                <w:lang w:eastAsia="zh-CN"/>
              </w:rPr>
            </w:pPr>
            <w:r w:rsidRPr="00BC0026">
              <w:rPr>
                <w:lang w:eastAsia="zh-CN"/>
              </w:rPr>
              <w:t>Indicates the domain of the network slice instance load issue</w:t>
            </w:r>
          </w:p>
          <w:p w14:paraId="4997CA8A" w14:textId="77777777" w:rsidR="00E1007F" w:rsidRPr="00BC0026" w:rsidRDefault="00E1007F" w:rsidP="00E1007F">
            <w:pPr>
              <w:pStyle w:val="TAL"/>
              <w:rPr>
                <w:lang w:eastAsia="zh-CN"/>
              </w:rPr>
            </w:pPr>
          </w:p>
          <w:p w14:paraId="5F41F728" w14:textId="77777777" w:rsidR="00E1007F" w:rsidRPr="00BC0026" w:rsidRDefault="00E1007F" w:rsidP="00E1007F">
            <w:pPr>
              <w:pStyle w:val="TAL"/>
              <w:rPr>
                <w:lang w:eastAsia="zh-CN"/>
              </w:rPr>
            </w:pPr>
            <w:proofErr w:type="spellStart"/>
            <w:r>
              <w:t>allowedValues</w:t>
            </w:r>
            <w:proofErr w:type="spellEnd"/>
            <w:r w:rsidRPr="00BC0026">
              <w:t>:</w:t>
            </w:r>
          </w:p>
          <w:p w14:paraId="00B3B05F" w14:textId="73A8BA29" w:rsidR="00E1007F" w:rsidRPr="00BC0026" w:rsidRDefault="00E1007F" w:rsidP="00E1007F">
            <w:pPr>
              <w:pStyle w:val="TAL"/>
              <w:ind w:left="500" w:hanging="283"/>
              <w:rPr>
                <w:lang w:eastAsia="zh-CN"/>
              </w:rPr>
            </w:pPr>
            <w:r w:rsidRPr="00BC0026">
              <w:rPr>
                <w:lang w:eastAsia="zh-CN"/>
              </w:rPr>
              <w:t>-</w:t>
            </w:r>
            <w:r w:rsidRPr="00BC0026">
              <w:rPr>
                <w:lang w:eastAsia="zh-CN"/>
              </w:rPr>
              <w:tab/>
              <w:t>RAN</w:t>
            </w:r>
            <w:r>
              <w:rPr>
                <w:lang w:eastAsia="zh-CN"/>
              </w:rPr>
              <w:t>_ISSUE</w:t>
            </w:r>
            <w:r w:rsidRPr="00BC0026">
              <w:rPr>
                <w:lang w:eastAsia="zh-CN"/>
              </w:rPr>
              <w:t>;</w:t>
            </w:r>
          </w:p>
          <w:p w14:paraId="409114B8" w14:textId="2AFAA903" w:rsidR="00E1007F" w:rsidRPr="00BC0026" w:rsidRDefault="00E1007F" w:rsidP="00E1007F">
            <w:pPr>
              <w:pStyle w:val="TAL"/>
              <w:ind w:left="500" w:hanging="283"/>
              <w:rPr>
                <w:lang w:eastAsia="zh-CN"/>
              </w:rPr>
            </w:pPr>
            <w:r w:rsidRPr="00BC0026">
              <w:rPr>
                <w:lang w:eastAsia="zh-CN"/>
              </w:rPr>
              <w:t>-</w:t>
            </w:r>
            <w:r w:rsidRPr="00BC0026">
              <w:rPr>
                <w:lang w:eastAsia="zh-CN"/>
              </w:rPr>
              <w:tab/>
              <w:t>CN</w:t>
            </w:r>
            <w:r>
              <w:rPr>
                <w:lang w:eastAsia="zh-CN"/>
              </w:rPr>
              <w:t>_ISSUE</w:t>
            </w:r>
          </w:p>
        </w:tc>
        <w:tc>
          <w:tcPr>
            <w:tcW w:w="990" w:type="dxa"/>
          </w:tcPr>
          <w:p w14:paraId="18D4C0CC" w14:textId="4D93F18D" w:rsidR="00E1007F" w:rsidRPr="00BC0026" w:rsidRDefault="00E1007F" w:rsidP="00E1007F">
            <w:pPr>
              <w:pStyle w:val="TAL"/>
              <w:rPr>
                <w:lang w:eastAsia="zh-CN"/>
              </w:rPr>
            </w:pPr>
            <w:r w:rsidRPr="00BC0026">
              <w:rPr>
                <w:lang w:eastAsia="zh-CN"/>
              </w:rPr>
              <w:t>M</w:t>
            </w:r>
          </w:p>
        </w:tc>
        <w:tc>
          <w:tcPr>
            <w:tcW w:w="2457" w:type="dxa"/>
          </w:tcPr>
          <w:p w14:paraId="3FA69327" w14:textId="16111687" w:rsidR="00E1007F" w:rsidRPr="00BC0026" w:rsidRDefault="00E1007F" w:rsidP="00E1007F">
            <w:pPr>
              <w:pStyle w:val="TAL"/>
              <w:rPr>
                <w:lang w:eastAsia="zh-CN"/>
              </w:rPr>
            </w:pPr>
            <w:r w:rsidRPr="00BC0026">
              <w:rPr>
                <w:lang w:eastAsia="zh-CN"/>
              </w:rPr>
              <w:t>type: ENUM</w:t>
            </w:r>
          </w:p>
          <w:p w14:paraId="74680C57" w14:textId="377A74CE" w:rsidR="00E1007F" w:rsidRPr="00BC0026" w:rsidRDefault="00E1007F" w:rsidP="00E1007F">
            <w:pPr>
              <w:pStyle w:val="TAL"/>
              <w:rPr>
                <w:lang w:eastAsia="zh-CN"/>
              </w:rPr>
            </w:pPr>
            <w:r w:rsidRPr="00BC0026">
              <w:rPr>
                <w:lang w:eastAsia="zh-CN"/>
              </w:rPr>
              <w:t>multiplicity: 1</w:t>
            </w:r>
          </w:p>
          <w:p w14:paraId="56AE6941" w14:textId="76E8AFA2"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7C08C1FE" w14:textId="35FFA8BB"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7707363D" w14:textId="072E051D"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57EDA8C" w14:textId="505AE7F1"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0A94E686" w14:textId="77777777" w:rsidTr="0068198A">
        <w:trPr>
          <w:jc w:val="center"/>
        </w:trPr>
        <w:tc>
          <w:tcPr>
            <w:tcW w:w="2617" w:type="dxa"/>
            <w:shd w:val="clear" w:color="auto" w:fill="auto"/>
          </w:tcPr>
          <w:p w14:paraId="14BD8905" w14:textId="21AAE561" w:rsidR="00E1007F" w:rsidRPr="00BC0026" w:rsidRDefault="00E1007F" w:rsidP="00E1007F">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0C7B9E6E" w14:textId="77777777" w:rsidR="00E1007F" w:rsidRPr="00BC0026" w:rsidRDefault="00E1007F" w:rsidP="00E1007F">
            <w:pPr>
              <w:pStyle w:val="TAL"/>
              <w:rPr>
                <w:lang w:eastAsia="zh-CN"/>
              </w:rPr>
            </w:pPr>
            <w:r w:rsidRPr="00BC0026">
              <w:rPr>
                <w:lang w:eastAsia="zh-CN"/>
              </w:rPr>
              <w:t>Indicates the phase of the network slice instance load issue</w:t>
            </w:r>
          </w:p>
          <w:p w14:paraId="7D79A851" w14:textId="77777777" w:rsidR="00E1007F" w:rsidRPr="00BC0026" w:rsidRDefault="00E1007F" w:rsidP="00E1007F">
            <w:pPr>
              <w:pStyle w:val="TAL"/>
              <w:rPr>
                <w:lang w:eastAsia="zh-CN"/>
              </w:rPr>
            </w:pPr>
          </w:p>
          <w:p w14:paraId="463E3C7D" w14:textId="6D32A424" w:rsidR="00E1007F" w:rsidRPr="00BC0026" w:rsidRDefault="00E1007F" w:rsidP="00E1007F">
            <w:pPr>
              <w:pStyle w:val="TAL"/>
              <w:rPr>
                <w:lang w:eastAsia="zh-CN"/>
              </w:rPr>
            </w:pPr>
            <w:proofErr w:type="spellStart"/>
            <w:r>
              <w:rPr>
                <w:lang w:eastAsia="zh-CN"/>
              </w:rPr>
              <w:t>allowedValues</w:t>
            </w:r>
            <w:proofErr w:type="spellEnd"/>
            <w:r w:rsidRPr="00BC0026">
              <w:rPr>
                <w:lang w:eastAsia="zh-CN"/>
              </w:rPr>
              <w:t xml:space="preserve">: </w:t>
            </w:r>
            <w:r w:rsidRPr="00CB680F">
              <w:rPr>
                <w:lang w:eastAsia="zh-CN"/>
              </w:rPr>
              <w:t>HISTORIC_NETWORK_SLICE_LOAD_ISSUE, ONGOING_NETWORK_SLICE_LOAD_ISSUE, POTENTIAL_NETWORK_SLICE_LOAD_ISSUE</w:t>
            </w:r>
          </w:p>
        </w:tc>
        <w:tc>
          <w:tcPr>
            <w:tcW w:w="990" w:type="dxa"/>
          </w:tcPr>
          <w:p w14:paraId="5CA35FAD" w14:textId="3FFB2279" w:rsidR="00E1007F" w:rsidRPr="00BC0026" w:rsidRDefault="00E1007F" w:rsidP="00E1007F">
            <w:pPr>
              <w:pStyle w:val="TAL"/>
              <w:rPr>
                <w:lang w:eastAsia="zh-CN"/>
              </w:rPr>
            </w:pPr>
            <w:r w:rsidRPr="00BC0026">
              <w:rPr>
                <w:lang w:eastAsia="zh-CN"/>
              </w:rPr>
              <w:t>M</w:t>
            </w:r>
          </w:p>
        </w:tc>
        <w:tc>
          <w:tcPr>
            <w:tcW w:w="2457" w:type="dxa"/>
          </w:tcPr>
          <w:p w14:paraId="20665A38" w14:textId="66E3D57A" w:rsidR="00E1007F" w:rsidRPr="00BC0026" w:rsidRDefault="00E1007F" w:rsidP="00E1007F">
            <w:pPr>
              <w:pStyle w:val="TAL"/>
              <w:rPr>
                <w:lang w:eastAsia="zh-CN"/>
              </w:rPr>
            </w:pPr>
            <w:r w:rsidRPr="00BC0026">
              <w:rPr>
                <w:lang w:eastAsia="zh-CN"/>
              </w:rPr>
              <w:t>type: ENUM</w:t>
            </w:r>
          </w:p>
          <w:p w14:paraId="119FDD27" w14:textId="01D890CA" w:rsidR="00E1007F" w:rsidRPr="00BC0026" w:rsidRDefault="00E1007F" w:rsidP="00E1007F">
            <w:pPr>
              <w:pStyle w:val="TAL"/>
              <w:rPr>
                <w:lang w:eastAsia="zh-CN"/>
              </w:rPr>
            </w:pPr>
            <w:r w:rsidRPr="00BC0026">
              <w:rPr>
                <w:lang w:eastAsia="zh-CN"/>
              </w:rPr>
              <w:t>multiplicity: 1</w:t>
            </w:r>
          </w:p>
          <w:p w14:paraId="3CF3ED98" w14:textId="1D1312B5"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74EEC48B" w14:textId="38A6AC28"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06F71105" w14:textId="19218F15"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22C8C0B0" w14:textId="7F565E0F"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168FB60B" w14:textId="77777777" w:rsidTr="0068198A">
        <w:trPr>
          <w:jc w:val="center"/>
        </w:trPr>
        <w:tc>
          <w:tcPr>
            <w:tcW w:w="2617" w:type="dxa"/>
            <w:shd w:val="clear" w:color="auto" w:fill="auto"/>
          </w:tcPr>
          <w:p w14:paraId="17159294" w14:textId="342E6E8A" w:rsidR="00E1007F" w:rsidRPr="00BC0026" w:rsidRDefault="00E1007F" w:rsidP="00E1007F">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70C159A0" w14:textId="77777777" w:rsidR="00E1007F" w:rsidRPr="00BC0026" w:rsidRDefault="00E1007F" w:rsidP="00E1007F">
            <w:pPr>
              <w:pStyle w:val="TAL"/>
              <w:rPr>
                <w:lang w:eastAsia="zh-CN"/>
              </w:rPr>
            </w:pPr>
            <w:r w:rsidRPr="00BC0026">
              <w:rPr>
                <w:lang w:eastAsia="zh-CN"/>
              </w:rPr>
              <w:t>Indicates the type of the network slice instance load issue</w:t>
            </w:r>
          </w:p>
          <w:p w14:paraId="449833E7" w14:textId="77777777" w:rsidR="00E1007F" w:rsidRPr="00BC0026" w:rsidRDefault="00E1007F" w:rsidP="00E1007F">
            <w:pPr>
              <w:pStyle w:val="TAL"/>
              <w:rPr>
                <w:lang w:eastAsia="zh-CN"/>
              </w:rPr>
            </w:pPr>
          </w:p>
          <w:p w14:paraId="31A4EC11" w14:textId="4ACFE0EE" w:rsidR="00E1007F" w:rsidRPr="00BC0026" w:rsidRDefault="00E1007F" w:rsidP="00E1007F">
            <w:pPr>
              <w:pStyle w:val="TAL"/>
              <w:rPr>
                <w:lang w:eastAsia="zh-CN"/>
              </w:rPr>
            </w:pPr>
            <w:proofErr w:type="spellStart"/>
            <w:r>
              <w:rPr>
                <w:lang w:eastAsia="zh-CN"/>
              </w:rPr>
              <w:t>allowedValues</w:t>
            </w:r>
            <w:proofErr w:type="spellEnd"/>
            <w:r w:rsidRPr="00BC0026">
              <w:t xml:space="preserve">: </w:t>
            </w:r>
            <w:r>
              <w:t>OVERLOAD_NETWORK_SLICE_LOAD_ISSUE, UNDERUTILIZED_NETWORK_SLICE_LOAD_ISSUE</w:t>
            </w:r>
          </w:p>
        </w:tc>
        <w:tc>
          <w:tcPr>
            <w:tcW w:w="990" w:type="dxa"/>
          </w:tcPr>
          <w:p w14:paraId="1F0119C6" w14:textId="23CAE645" w:rsidR="00E1007F" w:rsidRPr="00BC0026" w:rsidRDefault="00E1007F" w:rsidP="00E1007F">
            <w:pPr>
              <w:pStyle w:val="TAL"/>
              <w:rPr>
                <w:lang w:eastAsia="zh-CN"/>
              </w:rPr>
            </w:pPr>
            <w:r w:rsidRPr="00BC0026">
              <w:rPr>
                <w:lang w:eastAsia="zh-CN"/>
              </w:rPr>
              <w:t>M</w:t>
            </w:r>
          </w:p>
        </w:tc>
        <w:tc>
          <w:tcPr>
            <w:tcW w:w="2457" w:type="dxa"/>
          </w:tcPr>
          <w:p w14:paraId="39F0AB0D" w14:textId="2731B0D6" w:rsidR="00E1007F" w:rsidRPr="00BC0026" w:rsidRDefault="00E1007F" w:rsidP="00E1007F">
            <w:pPr>
              <w:pStyle w:val="TAL"/>
              <w:rPr>
                <w:lang w:eastAsia="zh-CN"/>
              </w:rPr>
            </w:pPr>
            <w:r w:rsidRPr="00BC0026">
              <w:rPr>
                <w:lang w:eastAsia="zh-CN"/>
              </w:rPr>
              <w:t>type: ENUM</w:t>
            </w:r>
          </w:p>
          <w:p w14:paraId="60DEDE39" w14:textId="699D3C8F" w:rsidR="00E1007F" w:rsidRPr="00BC0026" w:rsidRDefault="00E1007F" w:rsidP="00E1007F">
            <w:pPr>
              <w:pStyle w:val="TAL"/>
              <w:rPr>
                <w:lang w:eastAsia="zh-CN"/>
              </w:rPr>
            </w:pPr>
            <w:r w:rsidRPr="00BC0026">
              <w:rPr>
                <w:lang w:eastAsia="zh-CN"/>
              </w:rPr>
              <w:t>multiplicity: 1</w:t>
            </w:r>
          </w:p>
          <w:p w14:paraId="61001C01" w14:textId="55672158"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5C3F3066" w14:textId="221BFB90"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7F309151" w14:textId="43EB63FC"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846935B" w14:textId="779AB84F"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6F1D826E" w14:textId="77777777" w:rsidTr="0068198A">
        <w:trPr>
          <w:jc w:val="center"/>
        </w:trPr>
        <w:tc>
          <w:tcPr>
            <w:tcW w:w="2617" w:type="dxa"/>
            <w:shd w:val="clear" w:color="auto" w:fill="auto"/>
          </w:tcPr>
          <w:p w14:paraId="49D184BC" w14:textId="745375BA" w:rsidR="00E1007F" w:rsidRPr="00BC0026" w:rsidRDefault="00E1007F" w:rsidP="00E1007F">
            <w:pPr>
              <w:pStyle w:val="TAL"/>
              <w:rPr>
                <w:lang w:eastAsia="zh-CN"/>
              </w:rPr>
            </w:pPr>
            <w:proofErr w:type="spellStart"/>
            <w:r w:rsidRPr="00BC0026">
              <w:t>affectedObjects</w:t>
            </w:r>
            <w:proofErr w:type="spellEnd"/>
          </w:p>
        </w:tc>
        <w:tc>
          <w:tcPr>
            <w:tcW w:w="3912" w:type="dxa"/>
            <w:shd w:val="clear" w:color="auto" w:fill="auto"/>
          </w:tcPr>
          <w:p w14:paraId="05DDF8B7" w14:textId="464A9454" w:rsidR="00E1007F" w:rsidRPr="00BC0026" w:rsidRDefault="00E1007F" w:rsidP="00E1007F">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3DAAEC7E" w:rsidR="00E1007F" w:rsidRPr="00BC0026" w:rsidRDefault="00E1007F" w:rsidP="00E1007F">
            <w:pPr>
              <w:pStyle w:val="TAL"/>
              <w:rPr>
                <w:lang w:eastAsia="zh-CN"/>
              </w:rPr>
            </w:pPr>
            <w:r w:rsidRPr="00BC0026">
              <w:t>O</w:t>
            </w:r>
          </w:p>
        </w:tc>
        <w:tc>
          <w:tcPr>
            <w:tcW w:w="2457" w:type="dxa"/>
          </w:tcPr>
          <w:p w14:paraId="5B0C9E67" w14:textId="688D78EA" w:rsidR="00E1007F" w:rsidRPr="00BC0026" w:rsidRDefault="00E1007F" w:rsidP="00E1007F">
            <w:pPr>
              <w:pStyle w:val="TAL"/>
              <w:rPr>
                <w:lang w:eastAsia="zh-CN"/>
              </w:rPr>
            </w:pPr>
            <w:r w:rsidRPr="00BC0026">
              <w:rPr>
                <w:lang w:eastAsia="zh-CN"/>
              </w:rPr>
              <w:t>type: DN</w:t>
            </w:r>
          </w:p>
          <w:p w14:paraId="0E25C00B" w14:textId="2C386B42" w:rsidR="00E1007F" w:rsidRPr="00BC0026" w:rsidRDefault="00E1007F" w:rsidP="00E1007F">
            <w:pPr>
              <w:pStyle w:val="TAL"/>
              <w:rPr>
                <w:lang w:eastAsia="zh-CN"/>
              </w:rPr>
            </w:pPr>
            <w:r w:rsidRPr="00BC0026">
              <w:rPr>
                <w:lang w:eastAsia="zh-CN"/>
              </w:rPr>
              <w:t>multiplicity: 1..*</w:t>
            </w:r>
          </w:p>
          <w:p w14:paraId="59452BAE" w14:textId="07128C3D"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False</w:t>
            </w:r>
          </w:p>
          <w:p w14:paraId="4DA98934" w14:textId="6409B8F4"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True</w:t>
            </w:r>
          </w:p>
          <w:p w14:paraId="7C01654E" w14:textId="53B829CD"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72ACED6E" w14:textId="3BD4B9F5"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7B6F9C9E" w14:textId="77777777" w:rsidTr="0068198A">
        <w:trPr>
          <w:jc w:val="center"/>
        </w:trPr>
        <w:tc>
          <w:tcPr>
            <w:tcW w:w="2617" w:type="dxa"/>
            <w:shd w:val="clear" w:color="auto" w:fill="auto"/>
          </w:tcPr>
          <w:p w14:paraId="70B665A1" w14:textId="40D8595B" w:rsidR="00E1007F" w:rsidRPr="00BC0026" w:rsidRDefault="00E1007F" w:rsidP="00E1007F">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2065CE3F" w14:textId="30A07353" w:rsidR="00E1007F" w:rsidRPr="00BC0026" w:rsidRDefault="00E1007F" w:rsidP="00E1007F">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E1007F" w:rsidRPr="00BC0026" w:rsidRDefault="00E1007F" w:rsidP="00E1007F">
            <w:pPr>
              <w:pStyle w:val="TAL"/>
            </w:pPr>
            <w:r w:rsidRPr="00BC0026">
              <w:t>O</w:t>
            </w:r>
          </w:p>
        </w:tc>
        <w:tc>
          <w:tcPr>
            <w:tcW w:w="2457" w:type="dxa"/>
          </w:tcPr>
          <w:p w14:paraId="7A508165" w14:textId="7EC5B3D7" w:rsidR="00E1007F" w:rsidRPr="00BC0026" w:rsidRDefault="00E1007F" w:rsidP="00E1007F">
            <w:pPr>
              <w:pStyle w:val="TAL"/>
              <w:rPr>
                <w:lang w:eastAsia="zh-CN"/>
              </w:rPr>
            </w:pPr>
            <w:r w:rsidRPr="00BC0026">
              <w:rPr>
                <w:lang w:eastAsia="zh-CN"/>
              </w:rPr>
              <w:t xml:space="preserve">type: </w:t>
            </w:r>
            <w:r>
              <w:rPr>
                <w:lang w:eastAsia="zh-CN"/>
              </w:rPr>
              <w:t>Integer</w:t>
            </w:r>
          </w:p>
          <w:p w14:paraId="7D80FF5E" w14:textId="3BAD2237" w:rsidR="00E1007F" w:rsidRPr="00BC0026" w:rsidRDefault="00E1007F" w:rsidP="00E1007F">
            <w:pPr>
              <w:pStyle w:val="TAL"/>
              <w:rPr>
                <w:lang w:eastAsia="zh-CN"/>
              </w:rPr>
            </w:pPr>
            <w:r w:rsidRPr="00BC0026">
              <w:rPr>
                <w:lang w:eastAsia="zh-CN"/>
              </w:rPr>
              <w:t>multiplicity: *</w:t>
            </w:r>
          </w:p>
          <w:p w14:paraId="58D1A6C4" w14:textId="3D19A14E"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DF7A383" w14:textId="1AAFCF69"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048D187" w14:textId="3D35F09C"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900B6C0" w14:textId="46C893C8"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484" w:name="_CR8_4_3"/>
      <w:bookmarkStart w:id="485" w:name="_Toc105572938"/>
      <w:bookmarkStart w:id="486" w:name="_Toc187394596"/>
      <w:bookmarkEnd w:id="484"/>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485"/>
      <w:bookmarkEnd w:id="486"/>
    </w:p>
    <w:p w14:paraId="550A13DE" w14:textId="79E4EBB3" w:rsidR="000E6245" w:rsidRPr="00BC0026" w:rsidRDefault="000E6245" w:rsidP="000E6245">
      <w:pPr>
        <w:pStyle w:val="Heading4"/>
      </w:pPr>
      <w:bookmarkStart w:id="487" w:name="_CR8_4_3_1"/>
      <w:bookmarkStart w:id="488" w:name="_Toc105572939"/>
      <w:bookmarkStart w:id="489" w:name="_Toc187394597"/>
      <w:bookmarkEnd w:id="487"/>
      <w:r w:rsidRPr="00BC0026">
        <w:t>8.4.3.1</w:t>
      </w:r>
      <w:r w:rsidRPr="00BC0026">
        <w:tab/>
        <w:t>MDA assisted failure prediction</w:t>
      </w:r>
      <w:bookmarkEnd w:id="488"/>
      <w:bookmarkEnd w:id="489"/>
    </w:p>
    <w:p w14:paraId="7EA8FDD7" w14:textId="42EDEEED" w:rsidR="000E6245" w:rsidRPr="00BC0026" w:rsidRDefault="000E6245" w:rsidP="000E6245">
      <w:pPr>
        <w:pStyle w:val="Heading5"/>
      </w:pPr>
      <w:bookmarkStart w:id="490" w:name="_CR8_4_3_1_1"/>
      <w:bookmarkStart w:id="491" w:name="_Toc105572940"/>
      <w:bookmarkStart w:id="492" w:name="_Toc187394598"/>
      <w:bookmarkEnd w:id="490"/>
      <w:r w:rsidRPr="00BC0026">
        <w:t>8.4.3.1.1</w:t>
      </w:r>
      <w:r w:rsidRPr="00BC0026">
        <w:tab/>
        <w:t>MDA type</w:t>
      </w:r>
      <w:bookmarkEnd w:id="491"/>
      <w:bookmarkEnd w:id="492"/>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493" w:name="_CR8_4_3_1_2"/>
      <w:bookmarkStart w:id="494" w:name="_Toc105572941"/>
      <w:bookmarkStart w:id="495" w:name="_Toc187394599"/>
      <w:bookmarkEnd w:id="493"/>
      <w:r w:rsidRPr="00BC0026">
        <w:t>8.4.3.1.2</w:t>
      </w:r>
      <w:r w:rsidRPr="00BC0026">
        <w:tab/>
        <w:t>Enabling data</w:t>
      </w:r>
      <w:bookmarkEnd w:id="494"/>
      <w:bookmarkEnd w:id="495"/>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lastRenderedPageBreak/>
        <w:t>For general information about enabling data, see clause 8.2.1.</w:t>
      </w:r>
    </w:p>
    <w:p w14:paraId="4A797191" w14:textId="24C49B1D" w:rsidR="000E6245" w:rsidRPr="00BC0026" w:rsidRDefault="000E6245" w:rsidP="000E6245">
      <w:pPr>
        <w:pStyle w:val="TH"/>
      </w:pPr>
      <w:bookmarkStart w:id="496" w:name="_CRTable8_4_3_1_21"/>
      <w:r w:rsidRPr="00BC0026">
        <w:t xml:space="preserve">Table </w:t>
      </w:r>
      <w:bookmarkEnd w:id="496"/>
      <w:r w:rsidRPr="00BC0026">
        <w:t xml:space="preserve">8.4.3.1.2-1: Enabling data for </w:t>
      </w:r>
      <w:r w:rsidR="00050B7C"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497" w:name="_CR8_4_3_1_3"/>
      <w:bookmarkStart w:id="498" w:name="_Toc105572942"/>
      <w:bookmarkStart w:id="499" w:name="_Toc187394600"/>
      <w:bookmarkEnd w:id="497"/>
      <w:r w:rsidRPr="00BC0026">
        <w:t>8.4.3.1.3</w:t>
      </w:r>
      <w:r w:rsidRPr="00BC0026">
        <w:tab/>
        <w:t>Analytics output</w:t>
      </w:r>
      <w:bookmarkEnd w:id="498"/>
      <w:bookmarkEnd w:id="499"/>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238DFFD9" w:rsidR="000E6245" w:rsidRPr="00BC0026" w:rsidRDefault="000E6245" w:rsidP="000E6245">
      <w:pPr>
        <w:pStyle w:val="TH"/>
      </w:pPr>
      <w:bookmarkStart w:id="500" w:name="_CRTable8_4_3_1_31"/>
      <w:r w:rsidRPr="00BC0026">
        <w:t xml:space="preserve">Table </w:t>
      </w:r>
      <w:bookmarkEnd w:id="500"/>
      <w:r w:rsidRPr="00BC0026">
        <w:t xml:space="preserve">8.4.3.1.3-1: Analytics output for </w:t>
      </w:r>
      <w:r w:rsidR="00050B7C"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2273A699"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420BD2">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49CAF43A"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420BD2">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proofErr w:type="spellStart"/>
            <w:r w:rsidRPr="00BC0026">
              <w:t>p</w:t>
            </w:r>
            <w:r w:rsidR="000E6245" w:rsidRPr="00BC0026">
              <w:t>erceivedSeverity</w:t>
            </w:r>
            <w:proofErr w:type="spellEnd"/>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23F4DB03"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r>
            <w:r w:rsidR="00E1007F" w:rsidRPr="00BC0026">
              <w:t>The value can be C</w:t>
            </w:r>
            <w:r w:rsidR="00E1007F">
              <w:t>RITICAL</w:t>
            </w:r>
            <w:r w:rsidR="00E1007F" w:rsidRPr="00BC0026">
              <w:t>, M</w:t>
            </w:r>
            <w:r w:rsidR="00E1007F">
              <w:t>AJOR</w:t>
            </w:r>
            <w:r w:rsidR="00E1007F" w:rsidRPr="00BC0026">
              <w:t>, M</w:t>
            </w:r>
            <w:r w:rsidR="00E1007F">
              <w:t>INOR</w:t>
            </w:r>
            <w:r w:rsidR="00E1007F" w:rsidRPr="00BC0026">
              <w:t>, W</w:t>
            </w:r>
            <w:r w:rsidR="00E1007F">
              <w:t>ARNING</w:t>
            </w:r>
            <w:r w:rsidR="00E1007F" w:rsidRPr="00BC0026">
              <w:t>, I</w:t>
            </w:r>
            <w:r w:rsidR="00E1007F">
              <w:t>NTERMEDIATE</w:t>
            </w:r>
            <w:r w:rsidR="00E1007F" w:rsidRPr="00BC0026">
              <w:t>, C</w:t>
            </w:r>
            <w:r w:rsidR="00E1007F">
              <w:t>LEARED</w:t>
            </w:r>
            <w:r w:rsidR="00E1007F" w:rsidRPr="00BC0026">
              <w:t>, see Recommendation ITU-T X.733 [27].</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01" w:name="_CR8_4_4"/>
      <w:bookmarkStart w:id="502" w:name="_Toc105572943"/>
      <w:bookmarkStart w:id="503" w:name="_Toc187394601"/>
      <w:bookmarkEnd w:id="501"/>
      <w:r w:rsidRPr="00BC0026">
        <w:lastRenderedPageBreak/>
        <w:t>8.4.</w:t>
      </w:r>
      <w:r w:rsidR="002B42AA" w:rsidRPr="00BC0026">
        <w:t>4</w:t>
      </w:r>
      <w:r w:rsidRPr="00BC0026">
        <w:tab/>
        <w:t>MDA assisted energy saving</w:t>
      </w:r>
      <w:bookmarkEnd w:id="502"/>
      <w:bookmarkEnd w:id="503"/>
    </w:p>
    <w:p w14:paraId="2CD82A75" w14:textId="77777777" w:rsidR="008710A9" w:rsidRPr="00BC0026" w:rsidRDefault="00BD7563" w:rsidP="008710A9">
      <w:pPr>
        <w:pStyle w:val="Heading4"/>
      </w:pPr>
      <w:bookmarkStart w:id="504" w:name="_CR8_4_4_1"/>
      <w:bookmarkStart w:id="505" w:name="_Toc105572944"/>
      <w:bookmarkStart w:id="506" w:name="_Toc187394602"/>
      <w:bookmarkEnd w:id="504"/>
      <w:r w:rsidRPr="00BC0026">
        <w:t>8.4.</w:t>
      </w:r>
      <w:r w:rsidR="002B42AA" w:rsidRPr="00BC0026">
        <w:t>4</w:t>
      </w:r>
      <w:r w:rsidRPr="00BC0026">
        <w:t>.1</w:t>
      </w:r>
      <w:r w:rsidRPr="00BC0026">
        <w:tab/>
      </w:r>
      <w:r w:rsidR="008710A9" w:rsidRPr="00BC0026">
        <w:t>Energy saving analysis</w:t>
      </w:r>
      <w:bookmarkEnd w:id="505"/>
      <w:bookmarkEnd w:id="506"/>
    </w:p>
    <w:p w14:paraId="7BB76B36" w14:textId="2923B6B8" w:rsidR="00BD7563" w:rsidRPr="00BC0026" w:rsidRDefault="008710A9" w:rsidP="008710A9">
      <w:pPr>
        <w:pStyle w:val="Heading5"/>
      </w:pPr>
      <w:bookmarkStart w:id="507" w:name="_CR8_4_4_1_1"/>
      <w:bookmarkStart w:id="508" w:name="_Toc105572945"/>
      <w:bookmarkStart w:id="509" w:name="_Toc187394603"/>
      <w:bookmarkEnd w:id="507"/>
      <w:r w:rsidRPr="00BC0026">
        <w:t>8.4.4.1.1</w:t>
      </w:r>
      <w:r w:rsidRPr="00BC0026">
        <w:tab/>
      </w:r>
      <w:r w:rsidR="00BD7563" w:rsidRPr="00BC0026">
        <w:t>MDA type</w:t>
      </w:r>
      <w:bookmarkEnd w:id="508"/>
      <w:bookmarkEnd w:id="509"/>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510" w:name="_CR8_4_4_1_2"/>
      <w:bookmarkStart w:id="511" w:name="_Toc105572946"/>
      <w:bookmarkStart w:id="512" w:name="_Toc187394604"/>
      <w:bookmarkEnd w:id="510"/>
      <w:r w:rsidRPr="00BC0026">
        <w:t>8.4.</w:t>
      </w:r>
      <w:r w:rsidR="002B42AA" w:rsidRPr="00BC0026">
        <w:t>4</w:t>
      </w:r>
      <w:r w:rsidRPr="00BC0026">
        <w:t>.</w:t>
      </w:r>
      <w:r w:rsidR="008710A9" w:rsidRPr="00BC0026">
        <w:t>1.</w:t>
      </w:r>
      <w:r w:rsidRPr="00BC0026">
        <w:t>2</w:t>
      </w:r>
      <w:r w:rsidRPr="00BC0026">
        <w:tab/>
        <w:t>Enabling data</w:t>
      </w:r>
      <w:bookmarkEnd w:id="511"/>
      <w:bookmarkEnd w:id="512"/>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513" w:name="_CRTable8_4_4_1_21"/>
      <w:r w:rsidRPr="00BC0026">
        <w:t xml:space="preserve">Table </w:t>
      </w:r>
      <w:bookmarkEnd w:id="513"/>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514"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514"/>
    </w:tbl>
    <w:p w14:paraId="12000C0E" w14:textId="77777777" w:rsidR="00BD7563" w:rsidRPr="00BC0026" w:rsidRDefault="00BD7563" w:rsidP="00BD7563"/>
    <w:p w14:paraId="26DB2617" w14:textId="0C7813F2" w:rsidR="00BD7563" w:rsidRPr="00BC0026" w:rsidRDefault="00BD7563" w:rsidP="006B1752">
      <w:pPr>
        <w:pStyle w:val="Heading5"/>
      </w:pPr>
      <w:bookmarkStart w:id="515" w:name="_CR8_4_4_1_3"/>
      <w:bookmarkStart w:id="516" w:name="_Toc105572947"/>
      <w:bookmarkStart w:id="517" w:name="_Toc187394605"/>
      <w:bookmarkEnd w:id="515"/>
      <w:r w:rsidRPr="00BC0026">
        <w:t>8.4.</w:t>
      </w:r>
      <w:r w:rsidR="002B42AA" w:rsidRPr="00BC0026">
        <w:t>4</w:t>
      </w:r>
      <w:r w:rsidRPr="00BC0026">
        <w:t>.</w:t>
      </w:r>
      <w:r w:rsidR="008710A9" w:rsidRPr="00BC0026">
        <w:t>1.</w:t>
      </w:r>
      <w:r w:rsidRPr="00BC0026">
        <w:t>3</w:t>
      </w:r>
      <w:r w:rsidRPr="00BC0026">
        <w:tab/>
        <w:t>Analytics output</w:t>
      </w:r>
      <w:bookmarkEnd w:id="516"/>
      <w:bookmarkEnd w:id="517"/>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518" w:name="_CRTable8_4_4_1_31"/>
      <w:r w:rsidRPr="00BC0026">
        <w:lastRenderedPageBreak/>
        <w:t xml:space="preserve">Table </w:t>
      </w:r>
      <w:bookmarkEnd w:id="518"/>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nergyEfficiencyProblemType</w:t>
            </w:r>
            <w:proofErr w:type="spellEnd"/>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0382BFAF" w:rsidR="008710A9" w:rsidRPr="00BC0026" w:rsidRDefault="00E1007F" w:rsidP="00A707E9">
            <w:pPr>
              <w:pStyle w:val="TAL"/>
              <w:rPr>
                <w:lang w:eastAsia="zh-CN"/>
              </w:rPr>
            </w:pPr>
            <w:proofErr w:type="spellStart"/>
            <w:r>
              <w:rPr>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proofErr w:type="spellStart"/>
            <w:r w:rsidRPr="00BC0026">
              <w:rPr>
                <w:lang w:eastAsia="zh-CN"/>
              </w:rPr>
              <w:t>t</w:t>
            </w:r>
            <w:r w:rsidR="008710A9" w:rsidRPr="00BC0026">
              <w:rPr>
                <w:lang w:eastAsia="zh-CN"/>
              </w:rPr>
              <w: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neighboring</w:t>
            </w:r>
            <w:proofErr w:type="spellEnd"/>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proofErr w:type="spellStart"/>
            <w:r w:rsidRPr="00BC0026">
              <w:rPr>
                <w:rFonts w:cs="Arial"/>
                <w:szCs w:val="18"/>
              </w:rPr>
              <w:t>type:TrafficLoadTrend</w:t>
            </w:r>
            <w:proofErr w:type="spellEnd"/>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9B20A0A"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380DC1"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57748312"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3C0B0535"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DD38FA9"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083AEBDD"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836BB6" w:rsidRPr="00BC0026" w:rsidRDefault="00836BB6" w:rsidP="00836BB6">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836BB6" w:rsidRPr="00BC0026" w:rsidRDefault="00836BB6" w:rsidP="00836BB6">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836BB6" w:rsidRPr="00BC0026" w:rsidRDefault="00836BB6" w:rsidP="00836BB6">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519" w:name="_CR8_4_5"/>
      <w:bookmarkStart w:id="520" w:name="_Toc105572948"/>
      <w:bookmarkStart w:id="521" w:name="_Toc187394606"/>
      <w:bookmarkEnd w:id="519"/>
      <w:r w:rsidRPr="00BC0026">
        <w:t>8.4.5</w:t>
      </w:r>
      <w:r w:rsidRPr="00BC0026">
        <w:tab/>
        <w:t>MDA assisted mobility management</w:t>
      </w:r>
      <w:bookmarkEnd w:id="520"/>
      <w:bookmarkEnd w:id="521"/>
    </w:p>
    <w:p w14:paraId="279B4404" w14:textId="63F0ACCF" w:rsidR="0093306C" w:rsidRPr="00BC0026" w:rsidRDefault="0093306C" w:rsidP="0093306C">
      <w:pPr>
        <w:pStyle w:val="Heading4"/>
      </w:pPr>
      <w:bookmarkStart w:id="522" w:name="_CR8_4_5_1"/>
      <w:bookmarkStart w:id="523" w:name="_Toc105572949"/>
      <w:bookmarkStart w:id="524" w:name="_Toc187394607"/>
      <w:bookmarkEnd w:id="522"/>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523"/>
      <w:bookmarkEnd w:id="524"/>
    </w:p>
    <w:p w14:paraId="0A8D05BA" w14:textId="6D42D4A1" w:rsidR="0093306C" w:rsidRPr="00BC0026" w:rsidRDefault="0093306C" w:rsidP="0093306C">
      <w:pPr>
        <w:pStyle w:val="Heading5"/>
      </w:pPr>
      <w:bookmarkStart w:id="525" w:name="_CR8_4_5_1_1"/>
      <w:bookmarkStart w:id="526" w:name="_Toc105572950"/>
      <w:bookmarkStart w:id="527" w:name="_Toc187394608"/>
      <w:bookmarkEnd w:id="525"/>
      <w:r w:rsidRPr="00BC0026">
        <w:t>8.4.5.1.1</w:t>
      </w:r>
      <w:r w:rsidRPr="00BC0026">
        <w:tab/>
        <w:t>MDA type</w:t>
      </w:r>
      <w:bookmarkEnd w:id="526"/>
      <w:bookmarkEnd w:id="527"/>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528" w:name="_CR8_4_5_1_2"/>
      <w:bookmarkStart w:id="529" w:name="_Toc105572951"/>
      <w:bookmarkStart w:id="530" w:name="_Toc187394609"/>
      <w:bookmarkEnd w:id="528"/>
      <w:r w:rsidRPr="00BC0026">
        <w:lastRenderedPageBreak/>
        <w:t>8.4.5.1.2</w:t>
      </w:r>
      <w:r w:rsidRPr="00BC0026">
        <w:tab/>
        <w:t>Enabling data</w:t>
      </w:r>
      <w:bookmarkEnd w:id="529"/>
      <w:bookmarkEnd w:id="530"/>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531" w:name="_CRTable8_4_5_1_21"/>
      <w:r w:rsidRPr="00BC0026">
        <w:t xml:space="preserve">Table </w:t>
      </w:r>
      <w:bookmarkEnd w:id="531"/>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532"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532"/>
    </w:tbl>
    <w:p w14:paraId="0293AD8B" w14:textId="77777777" w:rsidR="0093306C" w:rsidRPr="00BC0026" w:rsidRDefault="0093306C" w:rsidP="0093306C"/>
    <w:p w14:paraId="76756A69" w14:textId="512B7C1D" w:rsidR="0093306C" w:rsidRPr="00BC0026" w:rsidRDefault="0093306C" w:rsidP="0093306C">
      <w:pPr>
        <w:pStyle w:val="Heading5"/>
      </w:pPr>
      <w:bookmarkStart w:id="533" w:name="_CR8_4_5_1_3"/>
      <w:bookmarkStart w:id="534" w:name="_Toc105572952"/>
      <w:bookmarkStart w:id="535" w:name="_Toc187394610"/>
      <w:bookmarkEnd w:id="533"/>
      <w:r w:rsidRPr="00BC0026">
        <w:t>8.4.5.1.3</w:t>
      </w:r>
      <w:r w:rsidRPr="00BC0026">
        <w:tab/>
        <w:t>Analytics output</w:t>
      </w:r>
      <w:bookmarkEnd w:id="534"/>
      <w:bookmarkEnd w:id="535"/>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536" w:name="_CRTable8_4_5_1_31"/>
      <w:r w:rsidRPr="00BC0026">
        <w:t xml:space="preserve">Table </w:t>
      </w:r>
      <w:bookmarkEnd w:id="536"/>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25E2D939"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C73765">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0AD1FFF7" w:rsidR="0093306C" w:rsidRPr="00BC0026" w:rsidRDefault="00E1007F" w:rsidP="00C76939">
            <w:pPr>
              <w:pStyle w:val="TAL"/>
              <w:rPr>
                <w:lang w:eastAsia="zh-CN"/>
              </w:rPr>
            </w:pPr>
            <w:proofErr w:type="spellStart"/>
            <w:r>
              <w:rPr>
                <w:lang w:eastAsia="zh-CN"/>
              </w:rPr>
              <w:t>allowedValues</w:t>
            </w:r>
            <w:proofErr w:type="spellEnd"/>
            <w:r w:rsidRPr="00BC0026">
              <w:rPr>
                <w:lang w:eastAsia="zh-CN"/>
              </w:rPr>
              <w:t xml:space="preserve">: </w:t>
            </w:r>
            <w:r>
              <w:rPr>
                <w:lang w:eastAsia="zh-CN"/>
              </w:rPr>
              <w:t>TOO_LONG_MOBILITY_INTERRUPTION_TIME, POOR_COVERAGE_OF_THE_CELL_EDGE, INAPPROPRIATE_HANDOVER_PARAMETERS, OTHER</w:t>
            </w:r>
            <w:r w:rsidRPr="00BC0026">
              <w:t>.</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101BA2" w:rsidRPr="00101BA2">
              <w:rPr>
                <w:rFonts w:cs="Arial"/>
                <w:szCs w:val="18"/>
              </w:rPr>
              <w:t>GeoArea</w:t>
            </w:r>
            <w:proofErr w:type="spellEnd"/>
            <w:r w:rsidR="00101BA2" w:rsidRPr="00101BA2">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537" w:name="_CR8_4_5_2"/>
      <w:bookmarkStart w:id="538" w:name="_Toc105572953"/>
      <w:bookmarkStart w:id="539" w:name="_Toc187394611"/>
      <w:bookmarkEnd w:id="537"/>
      <w:r w:rsidRPr="00BC0026">
        <w:t>8.4.5.2</w:t>
      </w:r>
      <w:r w:rsidR="00AB1551" w:rsidRPr="00BC0026">
        <w:tab/>
      </w:r>
      <w:r w:rsidRPr="00BC0026">
        <w:t>Handover Optimization analysis</w:t>
      </w:r>
      <w:bookmarkEnd w:id="538"/>
      <w:bookmarkEnd w:id="539"/>
    </w:p>
    <w:p w14:paraId="5249E499" w14:textId="32877ED3" w:rsidR="009C7F4E" w:rsidRPr="00BC0026" w:rsidRDefault="009C7F4E" w:rsidP="009C7F4E">
      <w:pPr>
        <w:pStyle w:val="Heading5"/>
      </w:pPr>
      <w:bookmarkStart w:id="540" w:name="_CR8_4_5_2_1"/>
      <w:bookmarkStart w:id="541" w:name="_Toc105572954"/>
      <w:bookmarkStart w:id="542" w:name="_Toc187394612"/>
      <w:bookmarkEnd w:id="540"/>
      <w:r w:rsidRPr="00BC0026">
        <w:t>8.4.5.2.1</w:t>
      </w:r>
      <w:r w:rsidRPr="00BC0026">
        <w:tab/>
        <w:t>MDA type</w:t>
      </w:r>
      <w:bookmarkEnd w:id="541"/>
      <w:bookmarkEnd w:id="542"/>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543" w:name="_CR8_4_5_2_2"/>
      <w:bookmarkStart w:id="544" w:name="_Toc105572955"/>
      <w:bookmarkStart w:id="545" w:name="_Toc187394613"/>
      <w:bookmarkEnd w:id="543"/>
      <w:r w:rsidRPr="00BC0026">
        <w:t>8.4.5.2.2</w:t>
      </w:r>
      <w:r w:rsidRPr="00BC0026">
        <w:tab/>
        <w:t>Enabling data</w:t>
      </w:r>
      <w:bookmarkEnd w:id="544"/>
      <w:bookmarkEnd w:id="545"/>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546" w:name="_CRTable8_4_5_2_21"/>
      <w:r w:rsidRPr="00BC0026">
        <w:t xml:space="preserve">Table </w:t>
      </w:r>
      <w:bookmarkEnd w:id="546"/>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547"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547"/>
    </w:tbl>
    <w:p w14:paraId="23238DBB" w14:textId="77777777" w:rsidR="009C7F4E" w:rsidRPr="00BC0026" w:rsidRDefault="009C7F4E" w:rsidP="0068198A"/>
    <w:p w14:paraId="26010465" w14:textId="51A81A43" w:rsidR="009C7F4E" w:rsidRPr="00BC0026" w:rsidRDefault="009C7F4E" w:rsidP="009C7F4E">
      <w:pPr>
        <w:pStyle w:val="Heading5"/>
      </w:pPr>
      <w:bookmarkStart w:id="548" w:name="_CR8_4_5_2_3"/>
      <w:bookmarkStart w:id="549" w:name="_Toc105572956"/>
      <w:bookmarkStart w:id="550" w:name="_Toc187394614"/>
      <w:bookmarkEnd w:id="548"/>
      <w:r w:rsidRPr="00BC0026">
        <w:t>8.4.5.2.3</w:t>
      </w:r>
      <w:r w:rsidRPr="00BC0026">
        <w:tab/>
        <w:t>Analytics output</w:t>
      </w:r>
      <w:bookmarkEnd w:id="549"/>
      <w:bookmarkEnd w:id="550"/>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551" w:name="_CRTable8_4_5_2_31"/>
      <w:r w:rsidRPr="00BC0026">
        <w:t xml:space="preserve">Table </w:t>
      </w:r>
      <w:bookmarkEnd w:id="551"/>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552" w:name="_CR8_4_6"/>
      <w:bookmarkStart w:id="553" w:name="_Toc105572957"/>
      <w:bookmarkStart w:id="554" w:name="_Toc187394615"/>
      <w:bookmarkEnd w:id="552"/>
      <w:r w:rsidRPr="00BC0026">
        <w:t>8.4.6</w:t>
      </w:r>
      <w:r w:rsidRPr="00BC0026">
        <w:tab/>
        <w:t>Maintenance management related analytics</w:t>
      </w:r>
      <w:bookmarkEnd w:id="553"/>
      <w:bookmarkEnd w:id="554"/>
    </w:p>
    <w:p w14:paraId="1C16F033" w14:textId="3D199A8B" w:rsidR="00164E32" w:rsidRPr="00BC0026" w:rsidRDefault="00164E32" w:rsidP="00164E32">
      <w:pPr>
        <w:pStyle w:val="Heading4"/>
      </w:pPr>
      <w:bookmarkStart w:id="555" w:name="_CR8_4_6_1"/>
      <w:bookmarkStart w:id="556" w:name="_Toc105572958"/>
      <w:bookmarkStart w:id="557" w:name="_Toc187394616"/>
      <w:bookmarkEnd w:id="555"/>
      <w:r w:rsidRPr="00BC0026">
        <w:t>8.4.6.1</w:t>
      </w:r>
      <w:r w:rsidR="00AB1551" w:rsidRPr="00BC0026">
        <w:tab/>
      </w:r>
      <w:r w:rsidRPr="00BC0026">
        <w:t>Maintenance management analysis</w:t>
      </w:r>
      <w:bookmarkEnd w:id="556"/>
      <w:bookmarkEnd w:id="557"/>
    </w:p>
    <w:p w14:paraId="37099604" w14:textId="4E82CE72" w:rsidR="00164E32" w:rsidRPr="00BC0026" w:rsidRDefault="00164E32" w:rsidP="00164E32">
      <w:pPr>
        <w:pStyle w:val="Heading5"/>
      </w:pPr>
      <w:bookmarkStart w:id="558" w:name="_CR8_4_6_1_1"/>
      <w:bookmarkStart w:id="559" w:name="_Toc105572959"/>
      <w:bookmarkStart w:id="560" w:name="_Toc187394617"/>
      <w:bookmarkEnd w:id="558"/>
      <w:r w:rsidRPr="00BC0026">
        <w:t>8.4.6.1.1</w:t>
      </w:r>
      <w:r w:rsidRPr="00BC0026">
        <w:tab/>
        <w:t>MDA type</w:t>
      </w:r>
      <w:bookmarkEnd w:id="559"/>
      <w:bookmarkEnd w:id="560"/>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561" w:name="_CR8_4_6_1_2"/>
      <w:bookmarkStart w:id="562" w:name="_Toc105572960"/>
      <w:bookmarkStart w:id="563" w:name="_Toc187394618"/>
      <w:bookmarkEnd w:id="561"/>
      <w:r w:rsidRPr="00BC0026">
        <w:t>8.4.6.1.2</w:t>
      </w:r>
      <w:r w:rsidRPr="00BC0026">
        <w:tab/>
        <w:t>Enabling data</w:t>
      </w:r>
      <w:bookmarkEnd w:id="562"/>
      <w:bookmarkEnd w:id="563"/>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564" w:name="_CRTable8_4_6_1_21"/>
      <w:r w:rsidRPr="00BC0026">
        <w:lastRenderedPageBreak/>
        <w:t xml:space="preserve">Table </w:t>
      </w:r>
      <w:bookmarkEnd w:id="564"/>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565"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565"/>
    </w:tbl>
    <w:p w14:paraId="6D8DC84B" w14:textId="77777777" w:rsidR="00164E32" w:rsidRPr="00BC0026" w:rsidRDefault="00164E32" w:rsidP="0068198A"/>
    <w:p w14:paraId="7349E5F8" w14:textId="49D11167" w:rsidR="00164E32" w:rsidRPr="00BC0026" w:rsidRDefault="00164E32" w:rsidP="00164E32">
      <w:pPr>
        <w:pStyle w:val="Heading5"/>
      </w:pPr>
      <w:bookmarkStart w:id="566" w:name="_CR8_4_6_1_3"/>
      <w:bookmarkStart w:id="567" w:name="_Toc105572961"/>
      <w:bookmarkStart w:id="568" w:name="_Toc187394619"/>
      <w:bookmarkEnd w:id="566"/>
      <w:r w:rsidRPr="00BC0026">
        <w:t>8.4.</w:t>
      </w:r>
      <w:r w:rsidR="005C1272" w:rsidRPr="00BC0026">
        <w:t>6</w:t>
      </w:r>
      <w:r w:rsidRPr="00BC0026">
        <w:t>.1.3</w:t>
      </w:r>
      <w:r w:rsidRPr="00BC0026">
        <w:tab/>
        <w:t>Analytics output</w:t>
      </w:r>
      <w:bookmarkEnd w:id="567"/>
      <w:bookmarkEnd w:id="568"/>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569" w:name="_CRTable8_4_6_1_31"/>
      <w:r w:rsidRPr="00BC0026">
        <w:t xml:space="preserve">Table </w:t>
      </w:r>
      <w:bookmarkEnd w:id="569"/>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570" w:name="_CR8_5"/>
      <w:bookmarkStart w:id="571" w:name="_Toc105572962"/>
      <w:bookmarkStart w:id="572" w:name="_Toc187394620"/>
      <w:bookmarkEnd w:id="570"/>
      <w:r w:rsidRPr="00BC0026">
        <w:t>8.5</w:t>
      </w:r>
      <w:r w:rsidRPr="00BC0026">
        <w:tab/>
        <w:t>Data type definitions</w:t>
      </w:r>
      <w:bookmarkEnd w:id="571"/>
      <w:bookmarkEnd w:id="572"/>
    </w:p>
    <w:p w14:paraId="352A583E" w14:textId="43CC0718" w:rsidR="002A0815" w:rsidRPr="00BC0026" w:rsidRDefault="002A0815" w:rsidP="002A0815">
      <w:pPr>
        <w:pStyle w:val="Heading3"/>
      </w:pPr>
      <w:bookmarkStart w:id="573" w:name="_CR8_5_1"/>
      <w:bookmarkStart w:id="574" w:name="_Toc105572963"/>
      <w:bookmarkStart w:id="575" w:name="_Toc187394621"/>
      <w:bookmarkEnd w:id="573"/>
      <w:r w:rsidRPr="00BC0026">
        <w:t>8.5.1</w:t>
      </w:r>
      <w:r w:rsidRPr="00BC0026">
        <w:tab/>
      </w:r>
      <w:bookmarkStart w:id="576"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574"/>
      <w:bookmarkEnd w:id="575"/>
      <w:bookmarkEnd w:id="576"/>
    </w:p>
    <w:p w14:paraId="3488109A" w14:textId="3D3A1DC3" w:rsidR="002A0815" w:rsidRPr="00BC0026" w:rsidRDefault="002A0815" w:rsidP="002A0815">
      <w:pPr>
        <w:pStyle w:val="Heading4"/>
      </w:pPr>
      <w:bookmarkStart w:id="577" w:name="_CR8_5_1_1"/>
      <w:bookmarkStart w:id="578" w:name="_Toc105572964"/>
      <w:bookmarkStart w:id="579" w:name="_Toc187394622"/>
      <w:bookmarkEnd w:id="577"/>
      <w:r w:rsidRPr="00BC0026">
        <w:rPr>
          <w:lang w:eastAsia="zh-CN"/>
        </w:rPr>
        <w:t>8</w:t>
      </w:r>
      <w:r w:rsidRPr="00BC0026">
        <w:t>.5.1.1</w:t>
      </w:r>
      <w:r w:rsidRPr="00BC0026">
        <w:tab/>
        <w:t>Definition</w:t>
      </w:r>
      <w:bookmarkEnd w:id="578"/>
      <w:bookmarkEnd w:id="579"/>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580" w:name="_CR8_5_1_2"/>
      <w:bookmarkStart w:id="581" w:name="_Toc105572965"/>
      <w:bookmarkStart w:id="582" w:name="_Toc187394623"/>
      <w:bookmarkEnd w:id="580"/>
      <w:r w:rsidRPr="00BC0026">
        <w:rPr>
          <w:lang w:eastAsia="zh-CN"/>
        </w:rPr>
        <w:lastRenderedPageBreak/>
        <w:t>8</w:t>
      </w:r>
      <w:r w:rsidRPr="00BC0026">
        <w:t>.5.1.2</w:t>
      </w:r>
      <w:r w:rsidRPr="00BC0026">
        <w:tab/>
        <w:t>Information elements</w:t>
      </w:r>
      <w:bookmarkEnd w:id="581"/>
      <w:bookmarkEnd w:id="582"/>
    </w:p>
    <w:p w14:paraId="1000B779" w14:textId="514A03D4" w:rsidR="0068198A" w:rsidRPr="00BC0026" w:rsidRDefault="0068198A" w:rsidP="00855F64">
      <w:pPr>
        <w:pStyle w:val="TH"/>
      </w:pPr>
      <w:bookmarkStart w:id="583" w:name="_CRTable8_5_1_21"/>
      <w:r w:rsidRPr="00BC0026">
        <w:t xml:space="preserve">Table </w:t>
      </w:r>
      <w:bookmarkEnd w:id="583"/>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0894B06C"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C73765">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584" w:name="_CR8_5_2"/>
      <w:bookmarkStart w:id="585" w:name="_Toc105572966"/>
      <w:bookmarkStart w:id="586" w:name="_Toc187394624"/>
      <w:bookmarkEnd w:id="584"/>
      <w:r w:rsidRPr="00BC0026">
        <w:t>8.5.2</w:t>
      </w:r>
      <w:r w:rsidRPr="00BC0026">
        <w:tab/>
      </w:r>
      <w:bookmarkStart w:id="587"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585"/>
      <w:bookmarkEnd w:id="586"/>
      <w:bookmarkEnd w:id="587"/>
    </w:p>
    <w:p w14:paraId="0F6E2E78" w14:textId="77777777" w:rsidR="001D1325" w:rsidRPr="00BC0026" w:rsidRDefault="001D1325" w:rsidP="001D1325">
      <w:pPr>
        <w:pStyle w:val="Heading4"/>
      </w:pPr>
      <w:bookmarkStart w:id="588" w:name="_CR8_5_2_1"/>
      <w:bookmarkStart w:id="589" w:name="_Toc105572967"/>
      <w:bookmarkStart w:id="590" w:name="_Toc187394625"/>
      <w:bookmarkEnd w:id="588"/>
      <w:r w:rsidRPr="00BC0026">
        <w:rPr>
          <w:lang w:eastAsia="zh-CN"/>
        </w:rPr>
        <w:t>8</w:t>
      </w:r>
      <w:r w:rsidRPr="00BC0026">
        <w:t>.5.2.1</w:t>
      </w:r>
      <w:r w:rsidRPr="00BC0026">
        <w:tab/>
        <w:t>Definition</w:t>
      </w:r>
      <w:bookmarkEnd w:id="589"/>
      <w:bookmarkEnd w:id="590"/>
    </w:p>
    <w:p w14:paraId="10F97B67" w14:textId="72CD70A3" w:rsidR="001D1325" w:rsidRPr="00BC0026" w:rsidRDefault="001D1325" w:rsidP="001D1325">
      <w:r w:rsidRPr="00BC0026">
        <w:t xml:space="preserve">This data type specifies the data </w:t>
      </w:r>
      <w:r w:rsidRPr="00BC0026">
        <w:rPr>
          <w:lang w:eastAsia="zh-CN"/>
        </w:rPr>
        <w:t>t</w:t>
      </w:r>
      <w:r w:rsidRPr="00BC0026">
        <w:t>ype of recommended 3GPP action.</w:t>
      </w:r>
      <w:r w:rsidR="001C2D0B" w:rsidRPr="00B622E3">
        <w:rPr>
          <w:rFonts w:cs="Arial"/>
          <w:szCs w:val="18"/>
        </w:rPr>
        <w:t xml:space="preserve"> </w:t>
      </w:r>
      <w:r w:rsidR="001C2D0B" w:rsidRPr="00BC0026">
        <w:rPr>
          <w:rFonts w:cs="Arial"/>
          <w:szCs w:val="18"/>
        </w:rPr>
        <w:t>If multiple objects are recommended for creation, the creation of parent objects shall be recommended before the child objects.</w:t>
      </w:r>
    </w:p>
    <w:p w14:paraId="4DFFCEAC" w14:textId="236072B5" w:rsidR="001D1325" w:rsidRPr="00BC0026" w:rsidRDefault="001D1325" w:rsidP="001D1325">
      <w:pPr>
        <w:pStyle w:val="Heading4"/>
      </w:pPr>
      <w:bookmarkStart w:id="591" w:name="_CR8_5_2_2"/>
      <w:bookmarkStart w:id="592" w:name="_Toc105572968"/>
      <w:bookmarkStart w:id="593" w:name="_Toc187394626"/>
      <w:bookmarkEnd w:id="591"/>
      <w:r w:rsidRPr="00BC0026">
        <w:rPr>
          <w:lang w:eastAsia="zh-CN"/>
        </w:rPr>
        <w:t>8</w:t>
      </w:r>
      <w:r w:rsidRPr="00BC0026">
        <w:t>.5.2.2</w:t>
      </w:r>
      <w:r w:rsidRPr="00BC0026">
        <w:tab/>
        <w:t>Information elements</w:t>
      </w:r>
      <w:bookmarkEnd w:id="592"/>
      <w:bookmarkEnd w:id="593"/>
    </w:p>
    <w:p w14:paraId="461D4399" w14:textId="35201D39" w:rsidR="0068198A" w:rsidRPr="00BC0026" w:rsidRDefault="0068198A" w:rsidP="00855F64">
      <w:pPr>
        <w:pStyle w:val="TH"/>
      </w:pPr>
      <w:bookmarkStart w:id="594" w:name="_CRTable8_5_2_21"/>
      <w:r w:rsidRPr="00BC0026">
        <w:t xml:space="preserve">Table </w:t>
      </w:r>
      <w:bookmarkEnd w:id="594"/>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C2D0B"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C2D0B" w:rsidRPr="00BC0026" w:rsidRDefault="001C2D0B" w:rsidP="001C2D0B">
            <w:pPr>
              <w:pStyle w:val="TAL"/>
              <w:keepNext w:val="0"/>
              <w:rPr>
                <w:rFonts w:ascii="Courier New" w:hAnsi="Courier New" w:cs="Courier New"/>
              </w:rPr>
            </w:pPr>
            <w:bookmarkStart w:id="595" w:name="MCCQCTEMPBM_00000040"/>
            <w:proofErr w:type="spellStart"/>
            <w:r w:rsidRPr="00BC0026">
              <w:rPr>
                <w:rFonts w:ascii="Courier New" w:hAnsi="Courier New" w:cs="Courier New"/>
              </w:rPr>
              <w:t>mOInstance</w:t>
            </w:r>
            <w:bookmarkEnd w:id="595"/>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47DBE560" w:rsidR="001C2D0B" w:rsidRPr="00BC0026" w:rsidRDefault="001C2D0B" w:rsidP="001C2D0B">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77AA3BA7" w14:textId="1D427BF1" w:rsidR="001C2D0B" w:rsidRPr="00BC0026" w:rsidRDefault="001C2D0B" w:rsidP="001C2D0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0D9AC0AD"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0D20B8">
              <w:t>DN</w:t>
            </w:r>
          </w:p>
          <w:p w14:paraId="04DE6174"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624D3FE2"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4898A967"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3A7A844"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3769F2E8" w14:textId="71EEF5FE"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C2D0B" w:rsidRPr="00BC0026" w:rsidRDefault="001C2D0B" w:rsidP="001C2D0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92422BE" w:rsidR="001C2D0B" w:rsidRPr="00BC0026" w:rsidRDefault="001C2D0B" w:rsidP="001C2D0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w:t>
            </w:r>
            <w:r>
              <w:rPr>
                <w:rFonts w:cs="Arial"/>
                <w:szCs w:val="18"/>
              </w:rPr>
              <w:t xml:space="preserve">and the </w:t>
            </w:r>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04C1215B" w:rsidR="001C2D0B" w:rsidRPr="00BC0026" w:rsidRDefault="001C2D0B" w:rsidP="001C2D0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D7EF48B"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BC0026">
              <w:t>string</w:t>
            </w:r>
          </w:p>
          <w:p w14:paraId="1A785663"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1596C652"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5442EDA9"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6A45D3D"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5BAC1DE9" w14:textId="0A99B5C5"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C2D0B" w:rsidRPr="00BC0026" w:rsidRDefault="001C2D0B" w:rsidP="001C2D0B">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639A906" w14:textId="268973E5" w:rsidR="001C2D0B" w:rsidRPr="00BC0026" w:rsidRDefault="001C2D0B" w:rsidP="001C2D0B">
            <w:pPr>
              <w:pStyle w:val="TAL"/>
              <w:rPr>
                <w:rFonts w:cs="Arial"/>
                <w:szCs w:val="18"/>
              </w:rPr>
            </w:pPr>
            <w:r w:rsidRPr="00BC0026">
              <w:rPr>
                <w:rFonts w:cs="Arial"/>
                <w:szCs w:val="18"/>
              </w:rPr>
              <w:t xml:space="preserve">It specifies the type of operation that is recommended for the MOI specified by the </w:t>
            </w:r>
            <w:proofErr w:type="spellStart"/>
            <w:r>
              <w:rPr>
                <w:rFonts w:cs="Arial"/>
                <w:szCs w:val="18"/>
              </w:rPr>
              <w:t>mOInstance</w:t>
            </w:r>
            <w:proofErr w:type="spellEnd"/>
            <w:r>
              <w:rPr>
                <w:rFonts w:cs="Arial"/>
                <w:szCs w:val="18"/>
              </w:rPr>
              <w:t xml:space="preserve"> or its attributes. </w:t>
            </w:r>
            <w:r w:rsidRPr="00BC0026">
              <w:rPr>
                <w:rFonts w:cs="Arial"/>
                <w:szCs w:val="18"/>
              </w:rPr>
              <w:t xml:space="preserve">The operation describes what </w:t>
            </w:r>
            <w:r>
              <w:rPr>
                <w:rFonts w:cs="Arial"/>
                <w:szCs w:val="18"/>
              </w:rPr>
              <w:t xml:space="preserve">an MnS consumer </w:t>
            </w:r>
            <w:r w:rsidRPr="00BC0026">
              <w:rPr>
                <w:rFonts w:cs="Arial"/>
                <w:szCs w:val="18"/>
              </w:rPr>
              <w:t>is recommended to do</w:t>
            </w:r>
            <w:r>
              <w:rPr>
                <w:rFonts w:cs="Arial"/>
                <w:szCs w:val="18"/>
              </w:rPr>
              <w:t>.</w:t>
            </w:r>
            <w:r w:rsidRPr="00BC0026">
              <w:rPr>
                <w:rFonts w:cs="Arial"/>
                <w:szCs w:val="18"/>
              </w:rPr>
              <w:t>.</w:t>
            </w:r>
          </w:p>
          <w:p w14:paraId="3D160FF7" w14:textId="77777777" w:rsidR="001C2D0B" w:rsidRPr="00BC0026" w:rsidRDefault="001C2D0B" w:rsidP="001C2D0B">
            <w:pPr>
              <w:pStyle w:val="TAL"/>
              <w:rPr>
                <w:rFonts w:cs="Arial"/>
                <w:szCs w:val="18"/>
              </w:rPr>
            </w:pPr>
          </w:p>
          <w:p w14:paraId="126F46D5" w14:textId="73D79253" w:rsidR="001C2D0B" w:rsidRPr="00BC0026" w:rsidRDefault="001C2D0B" w:rsidP="001C2D0B">
            <w:pPr>
              <w:pStyle w:val="TAL"/>
              <w:rPr>
                <w:lang w:eastAsia="zh-CN"/>
              </w:rPr>
            </w:pPr>
            <w:r w:rsidRPr="00BC0026">
              <w:rPr>
                <w:rFonts w:cs="Arial"/>
                <w:szCs w:val="18"/>
              </w:rPr>
              <w:t>Allowed values: "</w:t>
            </w:r>
            <w:r w:rsidRPr="007F7587">
              <w:rPr>
                <w:rFonts w:ascii="Courier New" w:hAnsi="Courier New" w:cs="Courier New"/>
                <w:szCs w:val="18"/>
              </w:rPr>
              <w:t>ADD</w:t>
            </w:r>
            <w:r w:rsidRPr="00BC0026">
              <w:rPr>
                <w:rFonts w:cs="Arial"/>
                <w:szCs w:val="18"/>
              </w:rPr>
              <w:t>"</w:t>
            </w:r>
            <w:r>
              <w:rPr>
                <w:rFonts w:cs="Arial"/>
                <w:szCs w:val="18"/>
              </w:rPr>
              <w:t xml:space="preserve"> and</w:t>
            </w:r>
            <w:r w:rsidRPr="00BC0026">
              <w:rPr>
                <w:rFonts w:cs="Arial"/>
                <w:szCs w:val="18"/>
              </w:rPr>
              <w:t xml:space="preserve"> "</w:t>
            </w:r>
            <w:r>
              <w:rPr>
                <w:rFonts w:ascii="Courier New" w:hAnsi="Courier New" w:cs="Courier New"/>
                <w:szCs w:val="18"/>
              </w:rPr>
              <w:t>REMOVE</w:t>
            </w:r>
            <w:r w:rsidRPr="00BC0026">
              <w:rPr>
                <w:rFonts w:cs="Arial"/>
                <w:szCs w:val="18"/>
              </w:rPr>
              <w:t>" and "</w:t>
            </w:r>
            <w:r>
              <w:rPr>
                <w:rFonts w:ascii="Courier New" w:hAnsi="Courier New" w:cs="Courier New"/>
                <w:szCs w:val="18"/>
              </w:rPr>
              <w:t>REPLACE</w:t>
            </w:r>
            <w:r w:rsidRPr="00BC0026">
              <w:rPr>
                <w:rFonts w:cs="Arial"/>
                <w:szCs w:val="18"/>
              </w:rPr>
              <w:t>".</w:t>
            </w:r>
          </w:p>
          <w:p w14:paraId="51FD1386" w14:textId="77777777" w:rsidR="001C2D0B" w:rsidRPr="00BC0026" w:rsidRDefault="001C2D0B" w:rsidP="001C2D0B">
            <w:pPr>
              <w:pStyle w:val="TAL"/>
              <w:rPr>
                <w:lang w:eastAsia="zh-CN"/>
              </w:rPr>
            </w:pPr>
          </w:p>
          <w:p w14:paraId="74E2D3B8" w14:textId="77777777" w:rsidR="001C2D0B" w:rsidRPr="00BC0026" w:rsidRDefault="001C2D0B" w:rsidP="001C2D0B">
            <w:pPr>
              <w:pStyle w:val="TAL"/>
              <w:rPr>
                <w:rFonts w:cs="Arial"/>
                <w:szCs w:val="18"/>
              </w:rPr>
            </w:pPr>
            <w:r w:rsidRPr="00BC0026">
              <w:rPr>
                <w:rFonts w:cs="Arial"/>
                <w:szCs w:val="18"/>
              </w:rPr>
              <w:t>The operation describes what is recommended to do to the NRM.</w:t>
            </w:r>
          </w:p>
          <w:p w14:paraId="3CE12418" w14:textId="77777777" w:rsidR="001C2D0B" w:rsidRPr="00BC0026" w:rsidRDefault="001C2D0B" w:rsidP="001C2D0B">
            <w:pPr>
              <w:pStyle w:val="TAL"/>
              <w:rPr>
                <w:rFonts w:cs="Arial"/>
                <w:szCs w:val="18"/>
              </w:rPr>
            </w:pPr>
          </w:p>
          <w:p w14:paraId="24327613" w14:textId="3F355293" w:rsidR="001C2D0B" w:rsidRPr="00BC0026" w:rsidRDefault="001C2D0B" w:rsidP="001C2D0B">
            <w:pPr>
              <w:pStyle w:val="TAL"/>
              <w:rPr>
                <w:rFonts w:cs="Arial"/>
                <w:szCs w:val="18"/>
              </w:rPr>
            </w:pPr>
            <w:r w:rsidRPr="00BC0026">
              <w:rPr>
                <w:rFonts w:cs="Arial"/>
                <w:szCs w:val="18"/>
              </w:rPr>
              <w:t>"</w:t>
            </w:r>
            <w:r>
              <w:rPr>
                <w:rFonts w:ascii="Courier New" w:hAnsi="Courier New" w:cs="Courier New"/>
                <w:szCs w:val="18"/>
              </w:rPr>
              <w:t>ADD</w:t>
            </w:r>
            <w:r w:rsidRPr="00BC0026">
              <w:rPr>
                <w:rFonts w:cs="Arial"/>
                <w:szCs w:val="18"/>
              </w:rPr>
              <w:t>" shall be used for recommending the creation of an object</w:t>
            </w:r>
            <w:r>
              <w:rPr>
                <w:rFonts w:cs="Arial"/>
                <w:szCs w:val="18"/>
              </w:rPr>
              <w:t xml:space="preserve"> or an</w:t>
            </w:r>
            <w:r w:rsidRPr="00BC0026">
              <w:rPr>
                <w:rFonts w:cs="Arial"/>
                <w:szCs w:val="18"/>
              </w:rPr>
              <w:t xml:space="preserve"> attribute, attribute field or multi-value attribute element.</w:t>
            </w:r>
          </w:p>
          <w:p w14:paraId="3EE88A13" w14:textId="77777777" w:rsidR="001C2D0B" w:rsidRPr="00BC0026" w:rsidRDefault="001C2D0B" w:rsidP="001C2D0B">
            <w:pPr>
              <w:pStyle w:val="TAL"/>
              <w:rPr>
                <w:rFonts w:cs="Arial"/>
                <w:szCs w:val="18"/>
              </w:rPr>
            </w:pPr>
          </w:p>
          <w:p w14:paraId="7A05C634" w14:textId="4D2282A4" w:rsidR="001C2D0B" w:rsidRPr="00BC0026" w:rsidRDefault="001C2D0B" w:rsidP="001C2D0B">
            <w:pPr>
              <w:pStyle w:val="TAL"/>
              <w:rPr>
                <w:rFonts w:cs="Arial"/>
                <w:szCs w:val="18"/>
              </w:rPr>
            </w:pPr>
            <w:r w:rsidRPr="00BC0026">
              <w:rPr>
                <w:rFonts w:cs="Arial"/>
                <w:szCs w:val="18"/>
              </w:rPr>
              <w:t>"</w:t>
            </w:r>
            <w:r>
              <w:rPr>
                <w:rFonts w:ascii="Courier New" w:hAnsi="Courier New" w:cs="Courier New"/>
                <w:szCs w:val="18"/>
              </w:rPr>
              <w:t>REMOVE</w:t>
            </w:r>
            <w:r w:rsidRPr="00BC0026">
              <w:rPr>
                <w:rFonts w:cs="Arial"/>
                <w:szCs w:val="18"/>
              </w:rPr>
              <w:t>" shall be used for recommending the deletion of an object</w:t>
            </w:r>
            <w:r>
              <w:rPr>
                <w:rFonts w:cs="Arial"/>
                <w:szCs w:val="18"/>
              </w:rPr>
              <w:t xml:space="preserve"> or an</w:t>
            </w:r>
            <w:r w:rsidRPr="00BC0026">
              <w:rPr>
                <w:rFonts w:cs="Arial"/>
                <w:szCs w:val="18"/>
              </w:rPr>
              <w:t xml:space="preserve"> attribute, attribute field or multi-value attribute element.</w:t>
            </w:r>
          </w:p>
          <w:p w14:paraId="4A91A7C9" w14:textId="77777777" w:rsidR="001C2D0B" w:rsidRPr="00BC0026" w:rsidRDefault="001C2D0B" w:rsidP="001C2D0B">
            <w:pPr>
              <w:pStyle w:val="TAL"/>
              <w:rPr>
                <w:rFonts w:cs="Arial"/>
                <w:szCs w:val="18"/>
              </w:rPr>
            </w:pPr>
          </w:p>
          <w:p w14:paraId="0FD1DDB8" w14:textId="3FFA9DFA" w:rsidR="001C2D0B" w:rsidRPr="00BC0026" w:rsidRDefault="001C2D0B" w:rsidP="001C2D0B">
            <w:pPr>
              <w:pStyle w:val="TAL"/>
              <w:rPr>
                <w:rFonts w:cs="Arial"/>
                <w:szCs w:val="18"/>
              </w:rPr>
            </w:pPr>
            <w:r w:rsidRPr="00BC0026">
              <w:rPr>
                <w:rFonts w:cs="Arial"/>
                <w:szCs w:val="18"/>
              </w:rPr>
              <w:t>"</w:t>
            </w:r>
            <w:r>
              <w:rPr>
                <w:rFonts w:ascii="Courier New" w:hAnsi="Courier New" w:cs="Courier New"/>
                <w:szCs w:val="18"/>
              </w:rPr>
              <w:t>REPLACE</w:t>
            </w:r>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588C3A3B" w:rsidR="001C2D0B" w:rsidRPr="00BC0026" w:rsidRDefault="001C2D0B" w:rsidP="001C2D0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C3B90D5" w14:textId="77777777" w:rsidR="001C2D0B" w:rsidRPr="00BC0026" w:rsidRDefault="001C2D0B" w:rsidP="001C2D0B">
            <w:pPr>
              <w:pStyle w:val="TAL"/>
              <w:rPr>
                <w:rFonts w:cs="Arial"/>
                <w:szCs w:val="18"/>
                <w:lang w:eastAsia="zh-CN"/>
              </w:rPr>
            </w:pPr>
            <w:r w:rsidRPr="00BC0026">
              <w:rPr>
                <w:rFonts w:cs="Arial"/>
                <w:szCs w:val="18"/>
              </w:rPr>
              <w:t xml:space="preserve">type: </w:t>
            </w:r>
            <w:r w:rsidRPr="00157AF6">
              <w:t>enumeration</w:t>
            </w:r>
          </w:p>
          <w:p w14:paraId="143037EA" w14:textId="77777777" w:rsidR="001C2D0B" w:rsidRPr="00BC0026" w:rsidRDefault="001C2D0B" w:rsidP="001C2D0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8DDBB4A" w14:textId="77777777" w:rsidR="001C2D0B" w:rsidRPr="00BC0026" w:rsidRDefault="001C2D0B" w:rsidP="001C2D0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D66D0F7" w14:textId="77777777" w:rsidR="001C2D0B" w:rsidRPr="00BC0026" w:rsidRDefault="001C2D0B" w:rsidP="001C2D0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C6B475B" w14:textId="77777777" w:rsidR="001C2D0B" w:rsidRPr="00BC0026" w:rsidRDefault="001C2D0B" w:rsidP="001C2D0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CFD679" w14:textId="7A9D4DAA" w:rsidR="001C2D0B" w:rsidRPr="00BC0026" w:rsidRDefault="001C2D0B" w:rsidP="001C2D0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C2D0B" w:rsidRPr="00BC0026" w:rsidRDefault="001C2D0B" w:rsidP="001C2D0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072EA81F" w14:textId="5868E0A9" w:rsidR="001C2D0B" w:rsidRDefault="001C2D0B" w:rsidP="001C2D0B">
            <w:pPr>
              <w:pStyle w:val="TAL"/>
              <w:rPr>
                <w:rFonts w:cs="Arial"/>
                <w:szCs w:val="18"/>
              </w:rPr>
            </w:pPr>
            <w:r w:rsidRPr="00BC0026">
              <w:rPr>
                <w:rFonts w:cs="Arial"/>
                <w:szCs w:val="18"/>
              </w:rPr>
              <w:t>If an object creation is recommended with "</w:t>
            </w:r>
            <w:r w:rsidRPr="00067E54">
              <w:rPr>
                <w:rFonts w:ascii="Courier New" w:hAnsi="Courier New" w:cs="Courier New"/>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r>
              <w:rPr>
                <w:rFonts w:cs="Arial"/>
                <w:szCs w:val="18"/>
              </w:rPr>
              <w:t xml:space="preserve">object that is recommended to be </w:t>
            </w:r>
            <w:r w:rsidRPr="00BC0026">
              <w:rPr>
                <w:rFonts w:cs="Arial"/>
                <w:szCs w:val="18"/>
              </w:rPr>
              <w:t xml:space="preserve">created . </w:t>
            </w:r>
          </w:p>
          <w:p w14:paraId="23F452A7" w14:textId="77777777" w:rsidR="001C2D0B" w:rsidRDefault="001C2D0B" w:rsidP="001C2D0B">
            <w:pPr>
              <w:pStyle w:val="TAL"/>
              <w:rPr>
                <w:rFonts w:cs="Arial"/>
                <w:szCs w:val="18"/>
              </w:rPr>
            </w:pPr>
          </w:p>
          <w:p w14:paraId="6F139CA5" w14:textId="1D090990" w:rsidR="001C2D0B" w:rsidRPr="00BC0026" w:rsidRDefault="001C2D0B" w:rsidP="001C2D0B">
            <w:pPr>
              <w:pStyle w:val="TAL"/>
              <w:rPr>
                <w:rFonts w:cs="Arial"/>
                <w:szCs w:val="18"/>
              </w:rPr>
            </w:pPr>
            <w:r w:rsidRPr="00BC0026">
              <w:rPr>
                <w:rFonts w:cs="Arial"/>
                <w:szCs w:val="18"/>
              </w:rPr>
              <w:t>If an object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r>
              <w:rPr>
                <w:rFonts w:cs="Arial"/>
                <w:szCs w:val="18"/>
              </w:rPr>
              <w:t xml:space="preserve">object that is recommended to be </w:t>
            </w:r>
            <w:r w:rsidRPr="00BC0026">
              <w:rPr>
                <w:rFonts w:cs="Arial"/>
                <w:szCs w:val="18"/>
              </w:rPr>
              <w:t>deleted .</w:t>
            </w:r>
          </w:p>
          <w:p w14:paraId="5E6D46D2" w14:textId="77777777" w:rsidR="001C2D0B" w:rsidRPr="00BC0026" w:rsidRDefault="001C2D0B" w:rsidP="001C2D0B">
            <w:pPr>
              <w:pStyle w:val="TAL"/>
              <w:keepNext w:val="0"/>
              <w:rPr>
                <w:rFonts w:cs="Arial"/>
                <w:szCs w:val="18"/>
              </w:rPr>
            </w:pPr>
          </w:p>
          <w:p w14:paraId="2142E140" w14:textId="7EC098D9" w:rsidR="001C2D0B" w:rsidRPr="00BC0026" w:rsidRDefault="001C2D0B" w:rsidP="001C2D0B">
            <w:pPr>
              <w:pStyle w:val="TAL"/>
              <w:rPr>
                <w:rFonts w:cs="Arial"/>
                <w:szCs w:val="18"/>
              </w:rPr>
            </w:pPr>
            <w:r w:rsidRPr="00BC0026">
              <w:rPr>
                <w:rFonts w:cs="Arial"/>
                <w:szCs w:val="18"/>
              </w:rPr>
              <w:t>If an attribute, attribute field or multi-value attribute element creation is recommended with "</w:t>
            </w:r>
            <w:r>
              <w:rPr>
                <w:rFonts w:cs="Arial"/>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1DC80A80" w14:textId="77777777" w:rsidR="001C2D0B" w:rsidRPr="00BC0026" w:rsidRDefault="001C2D0B" w:rsidP="001C2D0B">
            <w:pPr>
              <w:pStyle w:val="TAL"/>
              <w:keepNext w:val="0"/>
              <w:rPr>
                <w:rFonts w:cs="Arial"/>
                <w:szCs w:val="18"/>
              </w:rPr>
            </w:pPr>
          </w:p>
          <w:p w14:paraId="1E479776" w14:textId="3DB4BE3C" w:rsidR="001C2D0B" w:rsidRPr="00BC0026" w:rsidRDefault="001C2D0B" w:rsidP="001C2D0B">
            <w:pPr>
              <w:pStyle w:val="TAL"/>
              <w:rPr>
                <w:rFonts w:cs="Arial"/>
                <w:szCs w:val="18"/>
              </w:rPr>
            </w:pPr>
            <w:r w:rsidRPr="00BC0026">
              <w:rPr>
                <w:rFonts w:cs="Arial"/>
                <w:szCs w:val="18"/>
              </w:rPr>
              <w:t>If an attribute, attribute field or multi-value attribute element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3B8A3DDE" w14:textId="77777777" w:rsidR="001C2D0B" w:rsidRPr="00BC0026" w:rsidRDefault="001C2D0B" w:rsidP="001C2D0B">
            <w:pPr>
              <w:pStyle w:val="TAL"/>
              <w:rPr>
                <w:rFonts w:cs="Arial"/>
                <w:szCs w:val="18"/>
              </w:rPr>
            </w:pPr>
          </w:p>
          <w:p w14:paraId="417449BC" w14:textId="59F2D1F2" w:rsidR="001C2D0B" w:rsidRPr="00BC0026" w:rsidRDefault="001C2D0B" w:rsidP="001C2D0B">
            <w:pPr>
              <w:pStyle w:val="TAL"/>
              <w:rPr>
                <w:rFonts w:cs="Arial"/>
                <w:szCs w:val="18"/>
              </w:rPr>
            </w:pPr>
            <w:r w:rsidRPr="00BC0026">
              <w:rPr>
                <w:rFonts w:cs="Arial"/>
                <w:szCs w:val="18"/>
              </w:rPr>
              <w:t>If the replacement of an attribute, attribute field or multi-value attribute element value is recommended with "</w:t>
            </w:r>
            <w:r>
              <w:rPr>
                <w:rFonts w:ascii="Courier New" w:hAnsi="Courier New" w:cs="Courier New"/>
                <w:szCs w:val="18"/>
              </w:rPr>
              <w:t>REPLACE</w:t>
            </w:r>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253D9434" w14:textId="77777777" w:rsidR="001C2D0B" w:rsidRPr="00BC0026" w:rsidRDefault="001C2D0B" w:rsidP="001C2D0B">
            <w:pPr>
              <w:pStyle w:val="TAL"/>
              <w:keepNext w:val="0"/>
              <w:rPr>
                <w:rFonts w:cs="Arial"/>
                <w:szCs w:val="18"/>
              </w:rPr>
            </w:pPr>
          </w:p>
          <w:p w14:paraId="348022CA" w14:textId="466B5FBD" w:rsidR="001C2D0B" w:rsidRPr="00BC0026" w:rsidRDefault="001C2D0B" w:rsidP="001C2D0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05FF33D3" w:rsidR="001C2D0B" w:rsidRPr="00BC0026" w:rsidRDefault="001C2D0B" w:rsidP="001C2D0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36A31816"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29DFE15B"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CD51FFA"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67386AF9"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7A6CB249"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7FF9795E" w14:textId="3700A6F0"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C2D0B" w:rsidRPr="00BC0026" w:rsidRDefault="001C2D0B" w:rsidP="001C2D0B">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3B6AC90C" w:rsidR="001C2D0B" w:rsidRPr="00BC0026" w:rsidRDefault="001C2D0B" w:rsidP="001C2D0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10B4D04A" w:rsidR="001C2D0B" w:rsidRPr="00BC0026" w:rsidRDefault="001C2D0B" w:rsidP="001C2D0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45B8534D"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BC0026">
              <w:t>string</w:t>
            </w:r>
          </w:p>
          <w:p w14:paraId="4B60905B"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528ED5AA"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4CA7B618"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5901A0AB"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AA26499" w14:textId="2E7D93D1"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596" w:name="_CR8_5_2_3"/>
      <w:bookmarkStart w:id="597" w:name="_Toc105572969"/>
      <w:bookmarkStart w:id="598" w:name="_Toc187394627"/>
      <w:bookmarkEnd w:id="596"/>
      <w:r w:rsidRPr="00BC0026">
        <w:rPr>
          <w:lang w:eastAsia="zh-CN"/>
        </w:rPr>
        <w:lastRenderedPageBreak/>
        <w:t>8</w:t>
      </w:r>
      <w:r w:rsidRPr="00BC0026">
        <w:t>.5.2.3</w:t>
      </w:r>
      <w:r w:rsidRPr="00BC0026">
        <w:tab/>
        <w:t>Constraints</w:t>
      </w:r>
      <w:bookmarkEnd w:id="597"/>
      <w:bookmarkEnd w:id="598"/>
    </w:p>
    <w:p w14:paraId="7705975E" w14:textId="110A4BEA" w:rsidR="0068198A" w:rsidRPr="00BC0026" w:rsidRDefault="0068198A" w:rsidP="00855F64">
      <w:pPr>
        <w:pStyle w:val="TH"/>
      </w:pPr>
      <w:bookmarkStart w:id="599" w:name="_CRTable8_5_2_31"/>
      <w:r w:rsidRPr="00BC0026">
        <w:t xml:space="preserve">Table </w:t>
      </w:r>
      <w:bookmarkEnd w:id="599"/>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600"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600"/>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601" w:name="_CR8_5_3"/>
      <w:bookmarkStart w:id="602" w:name="_Toc105572970"/>
      <w:bookmarkStart w:id="603" w:name="_Toc187394628"/>
      <w:bookmarkEnd w:id="601"/>
      <w:r w:rsidRPr="00BC0026">
        <w:t>8.5.</w:t>
      </w:r>
      <w:r w:rsidR="006047C6" w:rsidRPr="00BC0026">
        <w:t>3</w:t>
      </w:r>
      <w:r w:rsidRPr="00BC0026">
        <w:tab/>
      </w:r>
      <w:bookmarkStart w:id="604"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602"/>
      <w:bookmarkEnd w:id="603"/>
      <w:bookmarkEnd w:id="604"/>
    </w:p>
    <w:p w14:paraId="4CECD77B" w14:textId="3EB5955C" w:rsidR="002B42AA" w:rsidRPr="00BC0026" w:rsidRDefault="002B42AA" w:rsidP="002B42AA">
      <w:pPr>
        <w:pStyle w:val="Heading4"/>
      </w:pPr>
      <w:bookmarkStart w:id="605" w:name="_CR8_5_3_1"/>
      <w:bookmarkStart w:id="606" w:name="_Toc105572971"/>
      <w:bookmarkStart w:id="607" w:name="_Toc187394629"/>
      <w:bookmarkEnd w:id="605"/>
      <w:r w:rsidRPr="00BC0026">
        <w:t>8.5.</w:t>
      </w:r>
      <w:r w:rsidR="006047C6" w:rsidRPr="00BC0026">
        <w:t>3</w:t>
      </w:r>
      <w:r w:rsidRPr="00BC0026">
        <w:t>.</w:t>
      </w:r>
      <w:r w:rsidRPr="00BC0026">
        <w:rPr>
          <w:lang w:eastAsia="zh-CN"/>
        </w:rPr>
        <w:t>1</w:t>
      </w:r>
      <w:r w:rsidRPr="00BC0026">
        <w:tab/>
        <w:t>Definition</w:t>
      </w:r>
      <w:bookmarkEnd w:id="606"/>
      <w:bookmarkEnd w:id="607"/>
    </w:p>
    <w:p w14:paraId="35135FB4" w14:textId="77777777" w:rsidR="002B42AA" w:rsidRPr="00BC0026" w:rsidRDefault="002B42AA" w:rsidP="002B42AA">
      <w:r w:rsidRPr="00BC0026">
        <w:t xml:space="preserve">This data type specifies the type of </w:t>
      </w:r>
      <w:bookmarkStart w:id="608" w:name="MCCQCTEMPBM_00000043"/>
      <w:proofErr w:type="spellStart"/>
      <w:r w:rsidRPr="00BC0026">
        <w:rPr>
          <w:rFonts w:ascii="Courier New" w:hAnsi="Courier New" w:cs="Courier New"/>
        </w:rPr>
        <w:t>TrafficLoadTrend</w:t>
      </w:r>
      <w:bookmarkEnd w:id="608"/>
      <w:proofErr w:type="spellEnd"/>
      <w:r w:rsidRPr="00BC0026">
        <w:t>.</w:t>
      </w:r>
    </w:p>
    <w:p w14:paraId="434B43F3" w14:textId="561955C1" w:rsidR="002B42AA" w:rsidRPr="00BC0026" w:rsidRDefault="002B42AA" w:rsidP="002B42AA">
      <w:pPr>
        <w:pStyle w:val="Heading4"/>
      </w:pPr>
      <w:bookmarkStart w:id="609" w:name="_CR8_5_3_2"/>
      <w:bookmarkStart w:id="610" w:name="_Toc105572972"/>
      <w:bookmarkStart w:id="611" w:name="_Toc187394630"/>
      <w:bookmarkEnd w:id="609"/>
      <w:r w:rsidRPr="00BC0026">
        <w:t>8.5.</w:t>
      </w:r>
      <w:r w:rsidR="006047C6" w:rsidRPr="00BC0026">
        <w:t>3</w:t>
      </w:r>
      <w:r w:rsidRPr="00BC0026">
        <w:t>.</w:t>
      </w:r>
      <w:r w:rsidRPr="00BC0026">
        <w:rPr>
          <w:lang w:eastAsia="zh-CN"/>
        </w:rPr>
        <w:t>2</w:t>
      </w:r>
      <w:r w:rsidRPr="00BC0026">
        <w:tab/>
        <w:t>Information elements</w:t>
      </w:r>
      <w:bookmarkEnd w:id="610"/>
      <w:bookmarkEnd w:id="611"/>
    </w:p>
    <w:p w14:paraId="24FBAB3A" w14:textId="3241A2C4" w:rsidR="0068198A" w:rsidRPr="00BC0026" w:rsidRDefault="0068198A" w:rsidP="00855F64">
      <w:pPr>
        <w:pStyle w:val="TH"/>
      </w:pPr>
      <w:bookmarkStart w:id="612" w:name="_CRTable8_5_3_21"/>
      <w:r w:rsidRPr="00BC0026">
        <w:t xml:space="preserve">Table </w:t>
      </w:r>
      <w:bookmarkEnd w:id="612"/>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613" w:name="_CR8_5_4"/>
      <w:bookmarkStart w:id="614" w:name="_Toc105572973"/>
      <w:bookmarkStart w:id="615" w:name="_Toc187394631"/>
      <w:bookmarkEnd w:id="613"/>
      <w:r w:rsidRPr="00BC0026">
        <w:t>8.5.</w:t>
      </w:r>
      <w:r w:rsidR="006047C6" w:rsidRPr="00BC0026">
        <w:t>4</w:t>
      </w:r>
      <w:r w:rsidRPr="00BC0026">
        <w:tab/>
      </w:r>
      <w:bookmarkEnd w:id="614"/>
      <w:r w:rsidR="00E765B7">
        <w:rPr>
          <w:rFonts w:ascii="Courier New" w:hAnsi="Courier New" w:cs="Courier New"/>
        </w:rPr>
        <w:t>Void</w:t>
      </w:r>
      <w:bookmarkEnd w:id="615"/>
    </w:p>
    <w:p w14:paraId="5FAAC907" w14:textId="77777777" w:rsidR="002B42AA" w:rsidRPr="00BC0026" w:rsidRDefault="002B42AA" w:rsidP="002B42AA"/>
    <w:p w14:paraId="35EF0E39" w14:textId="2542E394" w:rsidR="002B42AA" w:rsidRPr="00BC0026" w:rsidRDefault="002B42AA" w:rsidP="002B42AA">
      <w:pPr>
        <w:pStyle w:val="Heading3"/>
      </w:pPr>
      <w:bookmarkStart w:id="616" w:name="_CR8_5_5"/>
      <w:bookmarkStart w:id="617" w:name="_Toc105572976"/>
      <w:bookmarkStart w:id="618" w:name="_Toc187394632"/>
      <w:bookmarkEnd w:id="616"/>
      <w:r w:rsidRPr="00BC0026">
        <w:t>8.5.</w:t>
      </w:r>
      <w:r w:rsidR="006047C6" w:rsidRPr="00BC0026">
        <w:t>5</w:t>
      </w:r>
      <w:r w:rsidRPr="00BC0026">
        <w:tab/>
      </w:r>
      <w:bookmarkStart w:id="619"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617"/>
      <w:bookmarkEnd w:id="618"/>
      <w:bookmarkEnd w:id="619"/>
    </w:p>
    <w:p w14:paraId="2F018423" w14:textId="1446FC35" w:rsidR="002B42AA" w:rsidRPr="00BC0026" w:rsidRDefault="002B42AA" w:rsidP="002B42AA">
      <w:pPr>
        <w:pStyle w:val="Heading4"/>
      </w:pPr>
      <w:bookmarkStart w:id="620" w:name="_CR8_5_5_1"/>
      <w:bookmarkStart w:id="621" w:name="_Toc105572977"/>
      <w:bookmarkStart w:id="622" w:name="_Toc187394633"/>
      <w:bookmarkEnd w:id="620"/>
      <w:r w:rsidRPr="00BC0026">
        <w:rPr>
          <w:lang w:eastAsia="zh-CN"/>
        </w:rPr>
        <w:t>8</w:t>
      </w:r>
      <w:r w:rsidRPr="00BC0026">
        <w:t>.5.</w:t>
      </w:r>
      <w:r w:rsidR="006047C6" w:rsidRPr="00BC0026">
        <w:t>5</w:t>
      </w:r>
      <w:r w:rsidRPr="00BC0026">
        <w:t>.1</w:t>
      </w:r>
      <w:r w:rsidRPr="00BC0026">
        <w:tab/>
        <w:t>Definition</w:t>
      </w:r>
      <w:bookmarkEnd w:id="621"/>
      <w:bookmarkEnd w:id="622"/>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623" w:name="_CR8_5_5_2"/>
      <w:bookmarkStart w:id="624" w:name="_Toc105572978"/>
      <w:bookmarkStart w:id="625" w:name="_Toc187394634"/>
      <w:bookmarkEnd w:id="623"/>
      <w:r w:rsidRPr="00BC0026">
        <w:rPr>
          <w:lang w:eastAsia="zh-CN"/>
        </w:rPr>
        <w:lastRenderedPageBreak/>
        <w:t>8</w:t>
      </w:r>
      <w:r w:rsidRPr="00BC0026">
        <w:t>.5.</w:t>
      </w:r>
      <w:r w:rsidR="006047C6" w:rsidRPr="00BC0026">
        <w:t>5</w:t>
      </w:r>
      <w:r w:rsidRPr="00BC0026">
        <w:t>.2</w:t>
      </w:r>
      <w:r w:rsidRPr="00BC0026">
        <w:tab/>
        <w:t>Information elements</w:t>
      </w:r>
      <w:bookmarkEnd w:id="624"/>
      <w:bookmarkEnd w:id="625"/>
    </w:p>
    <w:p w14:paraId="6E56E256" w14:textId="320416EE" w:rsidR="0068198A" w:rsidRPr="00BC0026" w:rsidRDefault="0068198A" w:rsidP="00855F64">
      <w:pPr>
        <w:pStyle w:val="TH"/>
      </w:pPr>
      <w:bookmarkStart w:id="626" w:name="_CRTable8_5_5_21"/>
      <w:r w:rsidRPr="00BC0026">
        <w:t xml:space="preserve">Table </w:t>
      </w:r>
      <w:bookmarkEnd w:id="626"/>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627" w:name="_CR8_5_6"/>
      <w:bookmarkStart w:id="628" w:name="_Toc105572979"/>
      <w:bookmarkStart w:id="629" w:name="_Toc187394635"/>
      <w:bookmarkEnd w:id="627"/>
      <w:r w:rsidRPr="00BC0026">
        <w:t>8.5.</w:t>
      </w:r>
      <w:r w:rsidR="006047C6" w:rsidRPr="00BC0026">
        <w:t>6</w:t>
      </w:r>
      <w:r w:rsidRPr="00BC0026">
        <w:tab/>
      </w:r>
      <w:bookmarkStart w:id="630"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628"/>
      <w:bookmarkEnd w:id="629"/>
      <w:bookmarkEnd w:id="630"/>
    </w:p>
    <w:p w14:paraId="23EA178A" w14:textId="0F814B0E" w:rsidR="002B42AA" w:rsidRPr="00BC0026" w:rsidRDefault="002B42AA" w:rsidP="002B42AA">
      <w:pPr>
        <w:pStyle w:val="Heading4"/>
      </w:pPr>
      <w:bookmarkStart w:id="631" w:name="_CR8_5_6_1"/>
      <w:bookmarkStart w:id="632" w:name="_Toc105572980"/>
      <w:bookmarkStart w:id="633" w:name="_Toc187394636"/>
      <w:bookmarkEnd w:id="631"/>
      <w:r w:rsidRPr="00BC0026">
        <w:rPr>
          <w:lang w:eastAsia="zh-CN"/>
        </w:rPr>
        <w:t>8</w:t>
      </w:r>
      <w:r w:rsidRPr="00BC0026">
        <w:t>.5.</w:t>
      </w:r>
      <w:r w:rsidR="006047C6" w:rsidRPr="00BC0026">
        <w:t>6</w:t>
      </w:r>
      <w:r w:rsidRPr="00BC0026">
        <w:t>.1</w:t>
      </w:r>
      <w:r w:rsidRPr="00BC0026">
        <w:tab/>
        <w:t>Definition</w:t>
      </w:r>
      <w:bookmarkEnd w:id="632"/>
      <w:bookmarkEnd w:id="63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634" w:name="_CR8_5_6_2"/>
      <w:bookmarkStart w:id="635" w:name="_Toc105572981"/>
      <w:bookmarkStart w:id="636" w:name="_Toc187394637"/>
      <w:bookmarkEnd w:id="634"/>
      <w:r w:rsidRPr="00BC0026">
        <w:rPr>
          <w:lang w:eastAsia="zh-CN"/>
        </w:rPr>
        <w:lastRenderedPageBreak/>
        <w:t>8</w:t>
      </w:r>
      <w:r w:rsidRPr="00BC0026">
        <w:t>.5.</w:t>
      </w:r>
      <w:r w:rsidR="006047C6" w:rsidRPr="00BC0026">
        <w:t>6</w:t>
      </w:r>
      <w:r w:rsidRPr="00BC0026">
        <w:t>.2</w:t>
      </w:r>
      <w:r w:rsidRPr="00BC0026">
        <w:tab/>
        <w:t>Information elements</w:t>
      </w:r>
      <w:bookmarkEnd w:id="635"/>
      <w:bookmarkEnd w:id="636"/>
    </w:p>
    <w:p w14:paraId="1AE6AC3F" w14:textId="02EC3DC7" w:rsidR="0068198A" w:rsidRPr="00BC0026" w:rsidRDefault="0068198A" w:rsidP="00855F64">
      <w:pPr>
        <w:pStyle w:val="TH"/>
      </w:pPr>
      <w:bookmarkStart w:id="637" w:name="_CRTable8_5_6_21"/>
      <w:r w:rsidRPr="00BC0026">
        <w:t xml:space="preserve">Table </w:t>
      </w:r>
      <w:bookmarkEnd w:id="637"/>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638" w:name="_CR8_5_7"/>
      <w:bookmarkStart w:id="639" w:name="_Toc105572982"/>
      <w:bookmarkStart w:id="640" w:name="_Toc187394638"/>
      <w:bookmarkEnd w:id="638"/>
      <w:r w:rsidRPr="00BC0026">
        <w:t>8.5.</w:t>
      </w:r>
      <w:r w:rsidR="006047C6" w:rsidRPr="00BC0026">
        <w:t>7</w:t>
      </w:r>
      <w:r w:rsidRPr="00BC0026">
        <w:tab/>
      </w:r>
      <w:bookmarkStart w:id="641"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639"/>
      <w:bookmarkEnd w:id="640"/>
    </w:p>
    <w:p w14:paraId="2C9430D4" w14:textId="07F96C2F" w:rsidR="00726791" w:rsidRPr="00BC0026" w:rsidRDefault="00726791" w:rsidP="00726791">
      <w:pPr>
        <w:pStyle w:val="Heading4"/>
      </w:pPr>
      <w:bookmarkStart w:id="642" w:name="_CR8_5_7_1"/>
      <w:bookmarkStart w:id="643" w:name="_Toc105572983"/>
      <w:bookmarkStart w:id="644" w:name="_Toc187394639"/>
      <w:bookmarkEnd w:id="641"/>
      <w:bookmarkEnd w:id="642"/>
      <w:r w:rsidRPr="00BC0026">
        <w:t>8.5.</w:t>
      </w:r>
      <w:r w:rsidR="006047C6" w:rsidRPr="00BC0026">
        <w:t>7</w:t>
      </w:r>
      <w:r w:rsidRPr="00BC0026">
        <w:t>.</w:t>
      </w:r>
      <w:r w:rsidRPr="00BC0026">
        <w:rPr>
          <w:lang w:eastAsia="zh-CN"/>
        </w:rPr>
        <w:t>1</w:t>
      </w:r>
      <w:r w:rsidRPr="00BC0026">
        <w:tab/>
        <w:t>Definition</w:t>
      </w:r>
      <w:bookmarkEnd w:id="643"/>
      <w:bookmarkEnd w:id="64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645" w:name="_CR8_5_7_2"/>
      <w:bookmarkStart w:id="646" w:name="_Toc105572984"/>
      <w:bookmarkStart w:id="647" w:name="_Toc187394640"/>
      <w:bookmarkEnd w:id="645"/>
      <w:r w:rsidRPr="00BC0026">
        <w:t>8.5.</w:t>
      </w:r>
      <w:r w:rsidR="006047C6" w:rsidRPr="00BC0026">
        <w:t>7</w:t>
      </w:r>
      <w:r w:rsidRPr="00BC0026">
        <w:t>.</w:t>
      </w:r>
      <w:r w:rsidRPr="00BC0026">
        <w:rPr>
          <w:lang w:eastAsia="zh-CN"/>
        </w:rPr>
        <w:t>2</w:t>
      </w:r>
      <w:r w:rsidRPr="00BC0026">
        <w:tab/>
        <w:t>Information elements</w:t>
      </w:r>
      <w:bookmarkEnd w:id="646"/>
      <w:bookmarkEnd w:id="647"/>
    </w:p>
    <w:p w14:paraId="011E8E76" w14:textId="2ADE52CD" w:rsidR="0068198A" w:rsidRPr="00BC0026" w:rsidRDefault="0068198A" w:rsidP="00855F64">
      <w:pPr>
        <w:pStyle w:val="TH"/>
      </w:pPr>
      <w:bookmarkStart w:id="648" w:name="_CRTable8_5_7_21"/>
      <w:r w:rsidRPr="00BC0026">
        <w:t xml:space="preserve">Table </w:t>
      </w:r>
      <w:bookmarkEnd w:id="648"/>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649" w:name="_CR8_5_8"/>
      <w:bookmarkStart w:id="650" w:name="_Toc105572985"/>
      <w:bookmarkStart w:id="651" w:name="_Toc187394641"/>
      <w:bookmarkEnd w:id="649"/>
      <w:r w:rsidRPr="00BC0026">
        <w:lastRenderedPageBreak/>
        <w:t>8.5.</w:t>
      </w:r>
      <w:r w:rsidR="006047C6" w:rsidRPr="00BC0026">
        <w:t>8</w:t>
      </w:r>
      <w:r w:rsidRPr="00BC0026">
        <w:tab/>
      </w:r>
      <w:bookmarkStart w:id="652"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50"/>
      <w:bookmarkEnd w:id="651"/>
      <w:bookmarkEnd w:id="652"/>
    </w:p>
    <w:p w14:paraId="302317FB" w14:textId="033601D8" w:rsidR="001671D9" w:rsidRPr="00BC0026" w:rsidRDefault="001671D9" w:rsidP="001671D9">
      <w:pPr>
        <w:pStyle w:val="Heading4"/>
      </w:pPr>
      <w:bookmarkStart w:id="653" w:name="_CR8_5_8_1"/>
      <w:bookmarkStart w:id="654" w:name="_Toc105572986"/>
      <w:bookmarkStart w:id="655" w:name="_Toc187394642"/>
      <w:bookmarkEnd w:id="653"/>
      <w:r w:rsidRPr="00BC0026">
        <w:rPr>
          <w:lang w:eastAsia="zh-CN"/>
        </w:rPr>
        <w:t>8</w:t>
      </w:r>
      <w:r w:rsidRPr="00BC0026">
        <w:t>.5.</w:t>
      </w:r>
      <w:r w:rsidR="006047C6" w:rsidRPr="00BC0026">
        <w:t>8</w:t>
      </w:r>
      <w:r w:rsidRPr="00BC0026">
        <w:t>.1</w:t>
      </w:r>
      <w:r w:rsidRPr="00BC0026">
        <w:tab/>
        <w:t>Definition</w:t>
      </w:r>
      <w:bookmarkEnd w:id="654"/>
      <w:bookmarkEnd w:id="655"/>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656" w:name="_CR8_5_8_2"/>
      <w:bookmarkStart w:id="657" w:name="_Toc105572987"/>
      <w:bookmarkStart w:id="658" w:name="_Toc187394643"/>
      <w:bookmarkEnd w:id="656"/>
      <w:r w:rsidRPr="00BC0026">
        <w:rPr>
          <w:lang w:eastAsia="zh-CN"/>
        </w:rPr>
        <w:t>8</w:t>
      </w:r>
      <w:r w:rsidRPr="00BC0026">
        <w:t>.5.</w:t>
      </w:r>
      <w:r w:rsidR="006047C6" w:rsidRPr="00BC0026">
        <w:t>8</w:t>
      </w:r>
      <w:r w:rsidRPr="00BC0026">
        <w:t>.2</w:t>
      </w:r>
      <w:r w:rsidRPr="00BC0026">
        <w:tab/>
        <w:t>Information elements</w:t>
      </w:r>
      <w:bookmarkEnd w:id="657"/>
      <w:bookmarkEnd w:id="658"/>
    </w:p>
    <w:p w14:paraId="1A1D638D" w14:textId="1FE7A82B" w:rsidR="0068198A" w:rsidRPr="00BC0026" w:rsidRDefault="0068198A" w:rsidP="00855F64">
      <w:pPr>
        <w:pStyle w:val="TH"/>
      </w:pPr>
      <w:bookmarkStart w:id="659" w:name="_CRTable8_5_8_21"/>
      <w:r w:rsidRPr="00BC0026">
        <w:t xml:space="preserve">Table </w:t>
      </w:r>
      <w:bookmarkEnd w:id="659"/>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660" w:name="_CR8_5_9"/>
      <w:bookmarkStart w:id="661" w:name="_Toc105572988"/>
      <w:bookmarkStart w:id="662" w:name="_Toc187394644"/>
      <w:bookmarkEnd w:id="660"/>
      <w:r w:rsidRPr="00BC0026">
        <w:t>8.5.</w:t>
      </w:r>
      <w:r w:rsidR="006047C6" w:rsidRPr="00BC0026">
        <w:t>9</w:t>
      </w:r>
      <w:r w:rsidRPr="00BC0026">
        <w:tab/>
      </w:r>
      <w:bookmarkStart w:id="663"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61"/>
      <w:bookmarkEnd w:id="662"/>
      <w:bookmarkEnd w:id="663"/>
    </w:p>
    <w:p w14:paraId="0FF836A5" w14:textId="57BE2DBA" w:rsidR="001671D9" w:rsidRPr="00BC0026" w:rsidRDefault="001671D9" w:rsidP="001671D9">
      <w:pPr>
        <w:pStyle w:val="Heading4"/>
      </w:pPr>
      <w:bookmarkStart w:id="664" w:name="_CR8_5_9_1"/>
      <w:bookmarkStart w:id="665" w:name="_Toc105572989"/>
      <w:bookmarkStart w:id="666" w:name="_Toc187394645"/>
      <w:bookmarkEnd w:id="664"/>
      <w:r w:rsidRPr="00BC0026">
        <w:rPr>
          <w:lang w:eastAsia="zh-CN"/>
        </w:rPr>
        <w:t>8</w:t>
      </w:r>
      <w:r w:rsidRPr="00BC0026">
        <w:t>.5.</w:t>
      </w:r>
      <w:r w:rsidR="006047C6" w:rsidRPr="00BC0026">
        <w:t>9</w:t>
      </w:r>
      <w:r w:rsidRPr="00BC0026">
        <w:t>.1</w:t>
      </w:r>
      <w:r w:rsidRPr="00BC0026">
        <w:tab/>
        <w:t>Definition</w:t>
      </w:r>
      <w:bookmarkEnd w:id="665"/>
      <w:bookmarkEnd w:id="666"/>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667" w:name="_CR8_5_9_2"/>
      <w:bookmarkStart w:id="668" w:name="_Toc105572990"/>
      <w:bookmarkStart w:id="669" w:name="_Toc187394646"/>
      <w:bookmarkEnd w:id="667"/>
      <w:r w:rsidRPr="00BC0026">
        <w:rPr>
          <w:lang w:eastAsia="zh-CN"/>
        </w:rPr>
        <w:t>8</w:t>
      </w:r>
      <w:r w:rsidRPr="00BC0026">
        <w:t>.5.</w:t>
      </w:r>
      <w:r w:rsidR="006047C6" w:rsidRPr="00BC0026">
        <w:t>9</w:t>
      </w:r>
      <w:r w:rsidRPr="00BC0026">
        <w:t>.2</w:t>
      </w:r>
      <w:r w:rsidRPr="00BC0026">
        <w:tab/>
        <w:t>Information elements</w:t>
      </w:r>
      <w:bookmarkEnd w:id="668"/>
      <w:bookmarkEnd w:id="669"/>
    </w:p>
    <w:p w14:paraId="21768118" w14:textId="25FB5F80" w:rsidR="0068198A" w:rsidRPr="00BC0026" w:rsidRDefault="0068198A" w:rsidP="00855F64">
      <w:pPr>
        <w:pStyle w:val="TH"/>
      </w:pPr>
      <w:bookmarkStart w:id="670" w:name="_CRTable8_5_9_21"/>
      <w:r w:rsidRPr="00BC0026">
        <w:t xml:space="preserve">Table </w:t>
      </w:r>
      <w:bookmarkEnd w:id="670"/>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671" w:name="_CR8_5_10"/>
      <w:bookmarkStart w:id="672" w:name="_Toc105572991"/>
      <w:bookmarkStart w:id="673" w:name="_Toc187394647"/>
      <w:bookmarkEnd w:id="671"/>
      <w:r w:rsidRPr="00BC0026">
        <w:t>8.5.</w:t>
      </w:r>
      <w:r w:rsidR="006047C6" w:rsidRPr="00BC0026">
        <w:t>10</w:t>
      </w:r>
      <w:r w:rsidRPr="00BC0026">
        <w:tab/>
      </w:r>
      <w:bookmarkStart w:id="674"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72"/>
      <w:bookmarkEnd w:id="673"/>
      <w:bookmarkEnd w:id="674"/>
    </w:p>
    <w:p w14:paraId="4463DA5F" w14:textId="2868BC95" w:rsidR="0067160A" w:rsidRPr="00BC0026" w:rsidRDefault="0067160A" w:rsidP="0067160A">
      <w:pPr>
        <w:pStyle w:val="Heading4"/>
      </w:pPr>
      <w:bookmarkStart w:id="675" w:name="_CR8_5_10_1"/>
      <w:bookmarkStart w:id="676" w:name="_Toc105572992"/>
      <w:bookmarkStart w:id="677" w:name="_Toc187394648"/>
      <w:bookmarkEnd w:id="675"/>
      <w:r w:rsidRPr="00BC0026">
        <w:rPr>
          <w:lang w:eastAsia="zh-CN"/>
        </w:rPr>
        <w:t>8</w:t>
      </w:r>
      <w:r w:rsidRPr="00BC0026">
        <w:t>.5.</w:t>
      </w:r>
      <w:r w:rsidR="006047C6" w:rsidRPr="00BC0026">
        <w:t>10</w:t>
      </w:r>
      <w:r w:rsidRPr="00BC0026">
        <w:t>.1</w:t>
      </w:r>
      <w:r w:rsidRPr="00BC0026">
        <w:tab/>
        <w:t>Definition</w:t>
      </w:r>
      <w:bookmarkEnd w:id="676"/>
      <w:bookmarkEnd w:id="677"/>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678" w:name="_CR8_5_10_2"/>
      <w:bookmarkStart w:id="679" w:name="_Toc105572993"/>
      <w:bookmarkStart w:id="680" w:name="_Toc187394649"/>
      <w:bookmarkEnd w:id="678"/>
      <w:r w:rsidRPr="00BC0026">
        <w:rPr>
          <w:lang w:eastAsia="zh-CN"/>
        </w:rPr>
        <w:t>8</w:t>
      </w:r>
      <w:r w:rsidRPr="00BC0026">
        <w:t>.5.</w:t>
      </w:r>
      <w:r w:rsidR="006047C6" w:rsidRPr="00BC0026">
        <w:t>10</w:t>
      </w:r>
      <w:r w:rsidRPr="00BC0026">
        <w:t>.2</w:t>
      </w:r>
      <w:r w:rsidRPr="00BC0026">
        <w:tab/>
        <w:t>Information elements</w:t>
      </w:r>
      <w:bookmarkEnd w:id="679"/>
      <w:bookmarkEnd w:id="680"/>
    </w:p>
    <w:p w14:paraId="5C0FCF4C" w14:textId="4BD4BDD9" w:rsidR="0068198A" w:rsidRPr="00BC0026" w:rsidRDefault="0068198A" w:rsidP="00855F64">
      <w:pPr>
        <w:pStyle w:val="TH"/>
      </w:pPr>
      <w:bookmarkStart w:id="681" w:name="_CRTable8_5_10_21"/>
      <w:r w:rsidRPr="00BC0026">
        <w:t xml:space="preserve">Table </w:t>
      </w:r>
      <w:bookmarkEnd w:id="681"/>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682" w:name="_CR8_5_11"/>
      <w:bookmarkStart w:id="683" w:name="_Toc105572994"/>
      <w:bookmarkStart w:id="684" w:name="_Toc187394650"/>
      <w:bookmarkEnd w:id="682"/>
      <w:r w:rsidRPr="00BC0026">
        <w:t>8.5.</w:t>
      </w:r>
      <w:r w:rsidR="006047C6" w:rsidRPr="00BC0026">
        <w:t>11</w:t>
      </w:r>
      <w:r w:rsidRPr="00BC0026">
        <w:tab/>
      </w:r>
      <w:bookmarkStart w:id="685"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83"/>
      <w:bookmarkEnd w:id="684"/>
      <w:bookmarkEnd w:id="685"/>
    </w:p>
    <w:p w14:paraId="1A9DD6B8" w14:textId="043652EE" w:rsidR="0067160A" w:rsidRPr="00BC0026" w:rsidRDefault="0067160A" w:rsidP="0067160A">
      <w:pPr>
        <w:pStyle w:val="Heading4"/>
      </w:pPr>
      <w:bookmarkStart w:id="686" w:name="_CR8_5_11_1"/>
      <w:bookmarkStart w:id="687" w:name="_Toc105572995"/>
      <w:bookmarkStart w:id="688" w:name="_Toc187394651"/>
      <w:bookmarkEnd w:id="686"/>
      <w:r w:rsidRPr="00BC0026">
        <w:rPr>
          <w:lang w:eastAsia="zh-CN"/>
        </w:rPr>
        <w:t>8</w:t>
      </w:r>
      <w:r w:rsidRPr="00BC0026">
        <w:t>.5.</w:t>
      </w:r>
      <w:r w:rsidR="006047C6" w:rsidRPr="00BC0026">
        <w:t>11</w:t>
      </w:r>
      <w:r w:rsidRPr="00BC0026">
        <w:t>.1</w:t>
      </w:r>
      <w:r w:rsidRPr="00BC0026">
        <w:tab/>
        <w:t>Definition</w:t>
      </w:r>
      <w:bookmarkEnd w:id="687"/>
      <w:bookmarkEnd w:id="68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689" w:name="_CR8_5_11_2"/>
      <w:bookmarkStart w:id="690" w:name="_Toc105572996"/>
      <w:bookmarkStart w:id="691" w:name="_Toc187394652"/>
      <w:bookmarkEnd w:id="689"/>
      <w:r w:rsidRPr="00BC0026">
        <w:rPr>
          <w:lang w:eastAsia="zh-CN"/>
        </w:rPr>
        <w:lastRenderedPageBreak/>
        <w:t>8</w:t>
      </w:r>
      <w:r w:rsidRPr="00BC0026">
        <w:t>.5.</w:t>
      </w:r>
      <w:r w:rsidR="006047C6" w:rsidRPr="00BC0026">
        <w:t>11</w:t>
      </w:r>
      <w:r w:rsidRPr="00BC0026">
        <w:t>.2</w:t>
      </w:r>
      <w:r w:rsidRPr="00BC0026">
        <w:tab/>
        <w:t>Information elements</w:t>
      </w:r>
      <w:bookmarkEnd w:id="690"/>
      <w:bookmarkEnd w:id="691"/>
    </w:p>
    <w:p w14:paraId="7DAF9FB7" w14:textId="7C3349DA" w:rsidR="0068198A" w:rsidRPr="00BC0026" w:rsidRDefault="0068198A" w:rsidP="00855F64">
      <w:pPr>
        <w:pStyle w:val="TH"/>
      </w:pPr>
      <w:bookmarkStart w:id="692" w:name="_CRTable8_5_11_21"/>
      <w:r w:rsidRPr="00BC0026">
        <w:t xml:space="preserve">Table </w:t>
      </w:r>
      <w:bookmarkEnd w:id="692"/>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23891AB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BD253E" w:rsidRPr="00BC002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693" w:name="_CR8_5_12"/>
      <w:bookmarkStart w:id="694" w:name="_Toc105572997"/>
      <w:bookmarkStart w:id="695" w:name="_Toc187394653"/>
      <w:bookmarkEnd w:id="693"/>
      <w:r w:rsidRPr="00BC0026">
        <w:t>8.5.</w:t>
      </w:r>
      <w:r w:rsidR="006047C6" w:rsidRPr="00BC0026">
        <w:t>12</w:t>
      </w:r>
      <w:r w:rsidRPr="00BC0026">
        <w:tab/>
      </w:r>
      <w:bookmarkStart w:id="696"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94"/>
      <w:bookmarkEnd w:id="695"/>
      <w:bookmarkEnd w:id="696"/>
    </w:p>
    <w:p w14:paraId="03E6F512" w14:textId="40610D14" w:rsidR="0067160A" w:rsidRPr="00BC0026" w:rsidRDefault="0067160A" w:rsidP="0067160A">
      <w:pPr>
        <w:pStyle w:val="Heading4"/>
      </w:pPr>
      <w:bookmarkStart w:id="697" w:name="_CR8_5_12_1"/>
      <w:bookmarkStart w:id="698" w:name="_Toc105572998"/>
      <w:bookmarkStart w:id="699" w:name="_Toc187394654"/>
      <w:bookmarkEnd w:id="697"/>
      <w:r w:rsidRPr="00BC0026">
        <w:rPr>
          <w:lang w:eastAsia="zh-CN"/>
        </w:rPr>
        <w:t>8</w:t>
      </w:r>
      <w:r w:rsidRPr="00BC0026">
        <w:t>.5.</w:t>
      </w:r>
      <w:r w:rsidR="006047C6" w:rsidRPr="00BC0026">
        <w:t>12</w:t>
      </w:r>
      <w:r w:rsidRPr="00BC0026">
        <w:t>.1</w:t>
      </w:r>
      <w:r w:rsidRPr="00BC0026">
        <w:tab/>
        <w:t>Definition</w:t>
      </w:r>
      <w:bookmarkEnd w:id="698"/>
      <w:bookmarkEnd w:id="699"/>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700" w:name="_CR8_5_12_2"/>
      <w:bookmarkStart w:id="701" w:name="_Toc105572999"/>
      <w:bookmarkStart w:id="702" w:name="_Toc187394655"/>
      <w:bookmarkEnd w:id="700"/>
      <w:r w:rsidRPr="00BC0026">
        <w:rPr>
          <w:lang w:eastAsia="zh-CN"/>
        </w:rPr>
        <w:t>8</w:t>
      </w:r>
      <w:r w:rsidRPr="00BC0026">
        <w:t>.5.</w:t>
      </w:r>
      <w:r w:rsidR="006047C6" w:rsidRPr="00BC0026">
        <w:t>12</w:t>
      </w:r>
      <w:r w:rsidRPr="00BC0026">
        <w:t>.2</w:t>
      </w:r>
      <w:r w:rsidRPr="00BC0026">
        <w:tab/>
        <w:t>Information elements</w:t>
      </w:r>
      <w:bookmarkEnd w:id="701"/>
      <w:bookmarkEnd w:id="702"/>
    </w:p>
    <w:p w14:paraId="48040481" w14:textId="28F259E8" w:rsidR="0068198A" w:rsidRPr="00BC0026" w:rsidRDefault="0068198A" w:rsidP="00855F64">
      <w:pPr>
        <w:pStyle w:val="TH"/>
      </w:pPr>
      <w:bookmarkStart w:id="703" w:name="_CRTable8_5_12_21"/>
      <w:r w:rsidRPr="00BC0026">
        <w:t xml:space="preserve">Table </w:t>
      </w:r>
      <w:bookmarkEnd w:id="703"/>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5DD3D2B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5631ED"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2247EC0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5631ED"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704" w:name="_CR8_5_13"/>
      <w:bookmarkStart w:id="705" w:name="_Toc105573000"/>
      <w:bookmarkStart w:id="706" w:name="_Toc187394656"/>
      <w:bookmarkEnd w:id="704"/>
      <w:r w:rsidRPr="00BC0026">
        <w:lastRenderedPageBreak/>
        <w:t>8.5.13</w:t>
      </w:r>
      <w:r w:rsidRPr="00BC0026">
        <w:tab/>
      </w:r>
      <w:bookmarkStart w:id="707"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05"/>
      <w:bookmarkEnd w:id="706"/>
      <w:bookmarkEnd w:id="707"/>
    </w:p>
    <w:p w14:paraId="4CC9F31A" w14:textId="3E8F28FA" w:rsidR="00F07BD2" w:rsidRPr="00BC0026" w:rsidRDefault="00F07BD2" w:rsidP="000D3A97">
      <w:pPr>
        <w:pStyle w:val="Heading4"/>
      </w:pPr>
      <w:bookmarkStart w:id="708" w:name="_CR8_5_13_1"/>
      <w:bookmarkStart w:id="709" w:name="_Toc105573001"/>
      <w:bookmarkStart w:id="710" w:name="_Toc187394657"/>
      <w:bookmarkEnd w:id="708"/>
      <w:r w:rsidRPr="00BC0026">
        <w:rPr>
          <w:lang w:eastAsia="zh-CN"/>
        </w:rPr>
        <w:t>8</w:t>
      </w:r>
      <w:r w:rsidRPr="00BC0026">
        <w:t>.5.13.1</w:t>
      </w:r>
      <w:r w:rsidRPr="00BC0026">
        <w:tab/>
        <w:t>Definition</w:t>
      </w:r>
      <w:bookmarkEnd w:id="709"/>
      <w:bookmarkEnd w:id="710"/>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711" w:name="_CR8_5_13_2"/>
      <w:bookmarkStart w:id="712" w:name="_Toc187394658"/>
      <w:bookmarkEnd w:id="711"/>
      <w:r w:rsidRPr="00BC0026">
        <w:t>8.5.13.2</w:t>
      </w:r>
      <w:r w:rsidRPr="00BC0026">
        <w:tab/>
        <w:t>Information elements</w:t>
      </w:r>
      <w:bookmarkEnd w:id="712"/>
    </w:p>
    <w:p w14:paraId="7DB572ED" w14:textId="509B52A1" w:rsidR="00B036F6" w:rsidRPr="00BC0026" w:rsidRDefault="00B036F6" w:rsidP="00855F64">
      <w:pPr>
        <w:pStyle w:val="TH"/>
      </w:pPr>
      <w:bookmarkStart w:id="713" w:name="_CRTable8_5_13_21"/>
      <w:r w:rsidRPr="00BC0026">
        <w:t xml:space="preserve">Table </w:t>
      </w:r>
      <w:bookmarkEnd w:id="713"/>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D69B16E" w:rsidR="00F07BD2" w:rsidRPr="00BC0026" w:rsidRDefault="00C73765" w:rsidP="00774DCA">
            <w:pPr>
              <w:pStyle w:val="TAL"/>
              <w:rPr>
                <w:lang w:eastAsia="zh-CN"/>
              </w:rPr>
            </w:pPr>
            <w:proofErr w:type="spellStart"/>
            <w:r>
              <w:rPr>
                <w:lang w:eastAsia="zh-CN"/>
              </w:rPr>
              <w:t>a</w:t>
            </w:r>
            <w:r w:rsidR="00F07BD2" w:rsidRPr="00BC0026">
              <w:rPr>
                <w:lang w:eastAsia="zh-CN"/>
              </w:rPr>
              <w:t>llowedValues</w:t>
            </w:r>
            <w:proofErr w:type="spellEnd"/>
            <w:r w:rsidR="00F07BD2" w:rsidRPr="00BC0026">
              <w:rPr>
                <w:lang w:eastAsia="zh-CN"/>
              </w:rPr>
              <w:t>:</w:t>
            </w:r>
            <w:r w:rsidR="006A012B" w:rsidRPr="00BC0026">
              <w:rPr>
                <w:lang w:eastAsia="zh-CN"/>
              </w:rPr>
              <w:t xml:space="preserve"> </w:t>
            </w:r>
            <w:r w:rsidR="00F07BD2" w:rsidRPr="00BC0026">
              <w:rPr>
                <w:lang w:eastAsia="zh-CN"/>
              </w:rPr>
              <w:t>TRUE</w:t>
            </w:r>
            <w:r w:rsidR="006A012B" w:rsidRPr="00BC0026">
              <w:rPr>
                <w:lang w:eastAsia="zh-CN"/>
              </w:rPr>
              <w:t xml:space="preserve"> </w:t>
            </w:r>
            <w:r w:rsidR="00F07BD2" w:rsidRPr="00BC0026">
              <w:rPr>
                <w:lang w:eastAsia="zh-CN"/>
              </w:rPr>
              <w:t>and</w:t>
            </w:r>
            <w:r w:rsidR="006A012B" w:rsidRPr="00BC0026">
              <w:rPr>
                <w:lang w:eastAsia="zh-CN"/>
              </w:rPr>
              <w:t xml:space="preserve"> </w:t>
            </w:r>
            <w:r w:rsidR="00F07BD2"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714" w:name="_CR8_5_14"/>
      <w:bookmarkStart w:id="715" w:name="_Toc105573002"/>
      <w:bookmarkStart w:id="716" w:name="_Toc187394659"/>
      <w:bookmarkEnd w:id="714"/>
      <w:r w:rsidRPr="00BC0026">
        <w:lastRenderedPageBreak/>
        <w:t>8.5.14</w:t>
      </w:r>
      <w:r w:rsidRPr="00BC0026">
        <w:tab/>
      </w:r>
      <w:bookmarkStart w:id="717"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15"/>
      <w:bookmarkEnd w:id="716"/>
      <w:bookmarkEnd w:id="717"/>
    </w:p>
    <w:p w14:paraId="740A5133" w14:textId="6259D97E" w:rsidR="00F07BD2" w:rsidRPr="00BC0026" w:rsidRDefault="00F07BD2" w:rsidP="000D3A97">
      <w:pPr>
        <w:pStyle w:val="Heading4"/>
      </w:pPr>
      <w:bookmarkStart w:id="718" w:name="_CR8_5_14_1"/>
      <w:bookmarkStart w:id="719" w:name="_Toc105573003"/>
      <w:bookmarkStart w:id="720" w:name="_Toc187394660"/>
      <w:bookmarkEnd w:id="718"/>
      <w:r w:rsidRPr="00BC0026">
        <w:rPr>
          <w:lang w:eastAsia="zh-CN"/>
        </w:rPr>
        <w:t>8</w:t>
      </w:r>
      <w:r w:rsidRPr="00BC0026">
        <w:t>.5.14.1</w:t>
      </w:r>
      <w:r w:rsidRPr="00BC0026">
        <w:tab/>
        <w:t>Definition</w:t>
      </w:r>
      <w:bookmarkEnd w:id="719"/>
      <w:bookmarkEnd w:id="720"/>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721" w:name="_CR8_5_14_2"/>
      <w:bookmarkStart w:id="722" w:name="_Toc105573004"/>
      <w:bookmarkStart w:id="723" w:name="_Toc187394661"/>
      <w:bookmarkEnd w:id="721"/>
      <w:r w:rsidRPr="00BC0026">
        <w:rPr>
          <w:lang w:eastAsia="zh-CN"/>
        </w:rPr>
        <w:t>8</w:t>
      </w:r>
      <w:r w:rsidRPr="00BC0026">
        <w:t>.5.14.2</w:t>
      </w:r>
      <w:r w:rsidRPr="00BC0026">
        <w:tab/>
        <w:t>Information elements</w:t>
      </w:r>
      <w:bookmarkEnd w:id="722"/>
      <w:bookmarkEnd w:id="723"/>
    </w:p>
    <w:p w14:paraId="2979879E" w14:textId="744A710A" w:rsidR="00BA211A" w:rsidRPr="00BC0026" w:rsidRDefault="00BA211A" w:rsidP="00855F64">
      <w:pPr>
        <w:pStyle w:val="TH"/>
      </w:pPr>
      <w:bookmarkStart w:id="724" w:name="_CRTable8_5_14_21"/>
      <w:r w:rsidRPr="00BC0026">
        <w:t xml:space="preserve">Table </w:t>
      </w:r>
      <w:bookmarkEnd w:id="724"/>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725" w:name="_CR8_5_15"/>
      <w:bookmarkStart w:id="726" w:name="_Toc105573005"/>
      <w:bookmarkStart w:id="727" w:name="_Toc187394662"/>
      <w:bookmarkEnd w:id="725"/>
      <w:r w:rsidRPr="00BC0026">
        <w:t>8.5.15</w:t>
      </w:r>
      <w:r w:rsidRPr="00BC0026">
        <w:tab/>
      </w:r>
      <w:bookmarkStart w:id="728"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26"/>
      <w:bookmarkEnd w:id="727"/>
      <w:bookmarkEnd w:id="728"/>
    </w:p>
    <w:p w14:paraId="3FBE93A5" w14:textId="08A4F2D7" w:rsidR="00F07BD2" w:rsidRPr="00BC0026" w:rsidRDefault="00F07BD2" w:rsidP="00F07BD2">
      <w:pPr>
        <w:pStyle w:val="Heading4"/>
      </w:pPr>
      <w:bookmarkStart w:id="729" w:name="_CR8_5_15_1"/>
      <w:bookmarkStart w:id="730" w:name="_Toc105573006"/>
      <w:bookmarkStart w:id="731" w:name="_Toc187394663"/>
      <w:bookmarkEnd w:id="729"/>
      <w:r w:rsidRPr="00BC0026">
        <w:rPr>
          <w:lang w:eastAsia="zh-CN"/>
        </w:rPr>
        <w:t>8</w:t>
      </w:r>
      <w:r w:rsidRPr="00BC0026">
        <w:t>.5.15.1</w:t>
      </w:r>
      <w:r w:rsidRPr="00BC0026">
        <w:tab/>
        <w:t>Definition</w:t>
      </w:r>
      <w:bookmarkEnd w:id="730"/>
      <w:bookmarkEnd w:id="731"/>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732" w:name="_CR8_5_15_2"/>
      <w:bookmarkStart w:id="733" w:name="_Toc105573007"/>
      <w:bookmarkStart w:id="734" w:name="_Toc187394664"/>
      <w:bookmarkEnd w:id="732"/>
      <w:r w:rsidRPr="00BC0026">
        <w:rPr>
          <w:lang w:eastAsia="zh-CN"/>
        </w:rPr>
        <w:t>8</w:t>
      </w:r>
      <w:r w:rsidRPr="00BC0026">
        <w:t>.5.15.2</w:t>
      </w:r>
      <w:r w:rsidRPr="00BC0026">
        <w:tab/>
        <w:t>Information elements</w:t>
      </w:r>
      <w:bookmarkEnd w:id="733"/>
      <w:bookmarkEnd w:id="734"/>
    </w:p>
    <w:p w14:paraId="22006FC0" w14:textId="65B8CA04" w:rsidR="00BA211A" w:rsidRPr="00BC0026" w:rsidRDefault="00BA211A" w:rsidP="00855F64">
      <w:pPr>
        <w:pStyle w:val="TH"/>
      </w:pPr>
      <w:bookmarkStart w:id="735" w:name="_CRTable8_5_15_21"/>
      <w:r w:rsidRPr="00BC0026">
        <w:t xml:space="preserve">Table </w:t>
      </w:r>
      <w:bookmarkEnd w:id="735"/>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736"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736"/>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737" w:name="_CR8_5_16"/>
      <w:bookmarkStart w:id="738" w:name="_Toc105573008"/>
      <w:bookmarkStart w:id="739" w:name="MCCQCTEMPBM_00000127"/>
      <w:bookmarkStart w:id="740" w:name="_Toc187394665"/>
      <w:bookmarkEnd w:id="737"/>
      <w:r w:rsidRPr="00BC0026">
        <w:lastRenderedPageBreak/>
        <w:t>8.5.16</w:t>
      </w:r>
      <w:r w:rsidRPr="00BC0026">
        <w:tab/>
      </w:r>
      <w:bookmarkStart w:id="741"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38"/>
      <w:bookmarkEnd w:id="740"/>
      <w:bookmarkEnd w:id="741"/>
    </w:p>
    <w:p w14:paraId="1DCF406A" w14:textId="355B221A" w:rsidR="00F07BD2" w:rsidRPr="00BC0026" w:rsidRDefault="00F07BD2" w:rsidP="00F07BD2">
      <w:pPr>
        <w:pStyle w:val="Heading4"/>
      </w:pPr>
      <w:bookmarkStart w:id="742" w:name="_CR8_5_16_1"/>
      <w:bookmarkStart w:id="743" w:name="_Toc105573009"/>
      <w:bookmarkStart w:id="744" w:name="_Toc187394666"/>
      <w:bookmarkEnd w:id="739"/>
      <w:bookmarkEnd w:id="742"/>
      <w:r w:rsidRPr="00BC0026">
        <w:rPr>
          <w:lang w:eastAsia="zh-CN"/>
        </w:rPr>
        <w:t>8</w:t>
      </w:r>
      <w:r w:rsidRPr="00BC0026">
        <w:t>.5.16.1</w:t>
      </w:r>
      <w:r w:rsidRPr="00BC0026">
        <w:tab/>
        <w:t>Definition</w:t>
      </w:r>
      <w:bookmarkEnd w:id="743"/>
      <w:bookmarkEnd w:id="74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745" w:name="_CR8_5_16_2"/>
      <w:bookmarkStart w:id="746" w:name="_Toc105573010"/>
      <w:bookmarkStart w:id="747" w:name="_Toc187394667"/>
      <w:bookmarkEnd w:id="745"/>
      <w:r w:rsidRPr="00BC0026">
        <w:rPr>
          <w:lang w:eastAsia="zh-CN"/>
        </w:rPr>
        <w:t>8</w:t>
      </w:r>
      <w:r w:rsidRPr="00BC0026">
        <w:t>.5.16.2</w:t>
      </w:r>
      <w:r w:rsidRPr="00BC0026">
        <w:tab/>
        <w:t>Information elements</w:t>
      </w:r>
      <w:bookmarkEnd w:id="746"/>
      <w:bookmarkEnd w:id="747"/>
    </w:p>
    <w:p w14:paraId="05CDD894" w14:textId="08509D77" w:rsidR="00BA211A" w:rsidRPr="00BC0026" w:rsidRDefault="00BA211A" w:rsidP="00855F64">
      <w:pPr>
        <w:pStyle w:val="TH"/>
      </w:pPr>
      <w:bookmarkStart w:id="748" w:name="_CRTable8_5_16_21"/>
      <w:r w:rsidRPr="00BC0026">
        <w:t xml:space="preserve">Table </w:t>
      </w:r>
      <w:bookmarkEnd w:id="748"/>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749" w:name="_CR8_5_17"/>
      <w:bookmarkStart w:id="750" w:name="_Toc105573011"/>
      <w:bookmarkStart w:id="751" w:name="_Toc187394668"/>
      <w:bookmarkEnd w:id="749"/>
      <w:r w:rsidRPr="00BC0026">
        <w:t>8.5.17</w:t>
      </w:r>
      <w:r w:rsidRPr="00BC0026">
        <w:tab/>
      </w:r>
      <w:bookmarkStart w:id="752"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50"/>
      <w:bookmarkEnd w:id="751"/>
      <w:bookmarkEnd w:id="752"/>
    </w:p>
    <w:p w14:paraId="319D1B55" w14:textId="28D594EE" w:rsidR="00F07BD2" w:rsidRPr="00BC0026" w:rsidRDefault="00F07BD2" w:rsidP="00F07BD2">
      <w:pPr>
        <w:pStyle w:val="Heading4"/>
      </w:pPr>
      <w:bookmarkStart w:id="753" w:name="_CR8_5_17_1"/>
      <w:bookmarkStart w:id="754" w:name="_Toc105573012"/>
      <w:bookmarkStart w:id="755" w:name="_Toc187394669"/>
      <w:bookmarkEnd w:id="753"/>
      <w:r w:rsidRPr="00BC0026">
        <w:rPr>
          <w:lang w:eastAsia="zh-CN"/>
        </w:rPr>
        <w:t>8</w:t>
      </w:r>
      <w:r w:rsidRPr="00BC0026">
        <w:t>.5.17.1</w:t>
      </w:r>
      <w:r w:rsidRPr="00BC0026">
        <w:tab/>
        <w:t>Definition</w:t>
      </w:r>
      <w:bookmarkEnd w:id="754"/>
      <w:bookmarkEnd w:id="75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756" w:name="_CR8_5_17_2"/>
      <w:bookmarkStart w:id="757" w:name="_Toc105573013"/>
      <w:bookmarkStart w:id="758" w:name="_Toc187394670"/>
      <w:bookmarkEnd w:id="756"/>
      <w:r w:rsidRPr="00BC0026">
        <w:rPr>
          <w:lang w:eastAsia="zh-CN"/>
        </w:rPr>
        <w:t>8</w:t>
      </w:r>
      <w:r w:rsidRPr="00BC0026">
        <w:t>.5.17.2</w:t>
      </w:r>
      <w:r w:rsidRPr="00BC0026">
        <w:tab/>
        <w:t>Information elements</w:t>
      </w:r>
      <w:bookmarkEnd w:id="757"/>
      <w:bookmarkEnd w:id="758"/>
    </w:p>
    <w:p w14:paraId="6ED01F44" w14:textId="7EA43D50" w:rsidR="00BA211A" w:rsidRPr="00BC0026" w:rsidRDefault="00BA211A" w:rsidP="00855F64">
      <w:pPr>
        <w:pStyle w:val="TH"/>
      </w:pPr>
      <w:bookmarkStart w:id="759" w:name="_CRTable8_5_17_21"/>
      <w:r w:rsidRPr="00BC0026">
        <w:t xml:space="preserve">Table </w:t>
      </w:r>
      <w:bookmarkEnd w:id="759"/>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Default="00F07BD2" w:rsidP="001049CE">
      <w:pPr>
        <w:rPr>
          <w:rFonts w:eastAsia="Malgun Gothic"/>
          <w:lang w:eastAsia="ko-KR"/>
        </w:rPr>
      </w:pPr>
    </w:p>
    <w:p w14:paraId="464B2F12" w14:textId="11AB360D" w:rsidR="00A91673" w:rsidRPr="00A91673" w:rsidRDefault="00A91673" w:rsidP="00A91673">
      <w:pPr>
        <w:pStyle w:val="Heading3"/>
        <w:rPr>
          <w:rFonts w:eastAsiaTheme="minorEastAsia"/>
          <w:lang w:val="en-US"/>
        </w:rPr>
      </w:pPr>
      <w:bookmarkStart w:id="760" w:name="_Toc187394671"/>
      <w:r>
        <w:rPr>
          <w:rFonts w:eastAsiaTheme="minorEastAsia"/>
          <w:lang w:val="en-US"/>
        </w:rPr>
        <w:lastRenderedPageBreak/>
        <w:t>8.5.</w:t>
      </w:r>
      <w:r w:rsidRPr="00A91673">
        <w:rPr>
          <w:rFonts w:eastAsiaTheme="minorEastAsia" w:hint="eastAsia"/>
          <w:lang w:val="en-US"/>
        </w:rPr>
        <w:t>18</w:t>
      </w:r>
      <w:r>
        <w:rPr>
          <w:rFonts w:eastAsiaTheme="minorEastAsia"/>
          <w:lang w:val="en-US"/>
        </w:rPr>
        <w:tab/>
      </w:r>
      <w:r w:rsidRPr="00A91673">
        <w:rPr>
          <w:rFonts w:eastAsiaTheme="minorEastAsia" w:hint="eastAsia"/>
          <w:lang w:val="en-US"/>
        </w:rPr>
        <w:t>(Void)</w:t>
      </w:r>
      <w:bookmarkEnd w:id="760"/>
    </w:p>
    <w:p w14:paraId="4A7145DA" w14:textId="19940CD0" w:rsidR="00A91673" w:rsidRPr="00A91673" w:rsidRDefault="00A91673" w:rsidP="00A91673">
      <w:pPr>
        <w:pStyle w:val="Heading3"/>
        <w:rPr>
          <w:rFonts w:eastAsiaTheme="minorEastAsia"/>
          <w:lang w:val="en-US"/>
        </w:rPr>
      </w:pPr>
      <w:bookmarkStart w:id="761" w:name="_Toc187394672"/>
      <w:r>
        <w:rPr>
          <w:rFonts w:eastAsiaTheme="minorEastAsia"/>
          <w:lang w:val="en-US"/>
        </w:rPr>
        <w:t>8.5.</w:t>
      </w:r>
      <w:r w:rsidRPr="00A91673">
        <w:rPr>
          <w:rFonts w:eastAsiaTheme="minorEastAsia" w:hint="eastAsia"/>
          <w:lang w:val="en-US"/>
        </w:rPr>
        <w:t>19</w:t>
      </w:r>
      <w:r>
        <w:rPr>
          <w:rFonts w:eastAsiaTheme="minorEastAsia"/>
          <w:lang w:val="en-US"/>
        </w:rPr>
        <w:tab/>
      </w:r>
      <w:r w:rsidRPr="00A91673">
        <w:rPr>
          <w:rFonts w:eastAsiaTheme="minorEastAsia" w:hint="eastAsia"/>
          <w:lang w:val="en-US"/>
        </w:rPr>
        <w:t>(Void)</w:t>
      </w:r>
      <w:bookmarkEnd w:id="761"/>
    </w:p>
    <w:p w14:paraId="51FA1C21" w14:textId="49E88919" w:rsidR="00A91673" w:rsidRPr="00A91673" w:rsidRDefault="00A91673" w:rsidP="00A91673">
      <w:pPr>
        <w:pStyle w:val="Heading3"/>
        <w:rPr>
          <w:rFonts w:eastAsia="Malgun Gothic"/>
          <w:lang w:eastAsia="ko-KR"/>
        </w:rPr>
      </w:pPr>
      <w:bookmarkStart w:id="762" w:name="_Toc187394673"/>
      <w:r>
        <w:rPr>
          <w:rFonts w:eastAsiaTheme="minorEastAsia"/>
          <w:lang w:val="en-US"/>
        </w:rPr>
        <w:t>8.5.</w:t>
      </w:r>
      <w:r w:rsidRPr="00A91673">
        <w:rPr>
          <w:rFonts w:eastAsiaTheme="minorEastAsia" w:hint="eastAsia"/>
          <w:lang w:val="en-US"/>
        </w:rPr>
        <w:t>20</w:t>
      </w:r>
      <w:r>
        <w:rPr>
          <w:rFonts w:eastAsiaTheme="minorEastAsia"/>
          <w:lang w:val="en-US"/>
        </w:rPr>
        <w:tab/>
      </w:r>
      <w:r w:rsidRPr="00A91673">
        <w:rPr>
          <w:rFonts w:eastAsiaTheme="minorEastAsia" w:hint="eastAsia"/>
          <w:lang w:val="en-US"/>
        </w:rPr>
        <w:t>(Void)</w:t>
      </w:r>
      <w:bookmarkEnd w:id="762"/>
    </w:p>
    <w:p w14:paraId="62C4163C" w14:textId="536D1C10" w:rsidR="001C2D0B" w:rsidRDefault="001C2D0B" w:rsidP="001C2D0B">
      <w:pPr>
        <w:pStyle w:val="Heading3"/>
        <w:rPr>
          <w:rFonts w:eastAsiaTheme="minorEastAsia"/>
          <w:lang w:val="en-US"/>
        </w:rPr>
      </w:pPr>
      <w:bookmarkStart w:id="763" w:name="_Toc187394674"/>
      <w:r>
        <w:rPr>
          <w:rFonts w:eastAsiaTheme="minorEastAsia"/>
          <w:lang w:val="en-US"/>
        </w:rPr>
        <w:t>8.5.</w:t>
      </w:r>
      <w:r w:rsidR="00A91673">
        <w:rPr>
          <w:rFonts w:eastAsia="Malgun Gothic" w:hint="eastAsia"/>
          <w:lang w:val="en-US" w:eastAsia="ko-KR"/>
        </w:rPr>
        <w:t>21</w:t>
      </w:r>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bookmarkEnd w:id="763"/>
    </w:p>
    <w:p w14:paraId="1795ED2B" w14:textId="1BDA61EA" w:rsidR="001C2D0B" w:rsidRDefault="001C2D0B" w:rsidP="001C2D0B">
      <w:pPr>
        <w:pStyle w:val="Heading4"/>
        <w:rPr>
          <w:rFonts w:eastAsiaTheme="minorEastAsia"/>
          <w:lang w:val="en-US"/>
        </w:rPr>
      </w:pPr>
      <w:bookmarkStart w:id="764" w:name="_Toc187394675"/>
      <w:r>
        <w:rPr>
          <w:rFonts w:eastAsia="Calibri"/>
        </w:rPr>
        <w:t>8.5.</w:t>
      </w:r>
      <w:r w:rsidR="00A91673">
        <w:rPr>
          <w:rFonts w:eastAsia="Malgun Gothic" w:hint="eastAsia"/>
          <w:lang w:eastAsia="ko-KR"/>
        </w:rPr>
        <w:t>21</w:t>
      </w:r>
      <w:r>
        <w:rPr>
          <w:rFonts w:eastAsia="Calibri"/>
        </w:rPr>
        <w:t>.1</w:t>
      </w:r>
      <w:r>
        <w:rPr>
          <w:rFonts w:eastAsia="Calibri"/>
        </w:rPr>
        <w:tab/>
      </w:r>
      <w:r w:rsidRPr="0029548F">
        <w:t>Definition</w:t>
      </w:r>
      <w:bookmarkEnd w:id="764"/>
    </w:p>
    <w:p w14:paraId="6DB83747" w14:textId="77777777" w:rsidR="001C2D0B" w:rsidRDefault="001C2D0B" w:rsidP="001C2D0B">
      <w:pPr>
        <w:rPr>
          <w:rFonts w:eastAsiaTheme="minorEastAsia"/>
          <w:lang w:val="en-US"/>
        </w:rPr>
      </w:pPr>
      <w:r>
        <w:rPr>
          <w:rFonts w:eastAsiaTheme="minorEastAsia"/>
          <w:lang w:val="en-US"/>
        </w:rPr>
        <w:t>This choice defines the coverage characterization in terms of wither RSRP or SINR.</w:t>
      </w:r>
    </w:p>
    <w:p w14:paraId="4F2D8286" w14:textId="23EB0827" w:rsidR="001C2D0B" w:rsidRPr="00F4448F" w:rsidRDefault="001C2D0B" w:rsidP="001C2D0B">
      <w:pPr>
        <w:pStyle w:val="Heading4"/>
        <w:rPr>
          <w:rFonts w:eastAsiaTheme="minorEastAsia"/>
          <w:lang w:val="fr-FR"/>
        </w:rPr>
      </w:pPr>
      <w:bookmarkStart w:id="765" w:name="_Toc187394676"/>
      <w:r w:rsidRPr="00F4448F">
        <w:rPr>
          <w:rFonts w:eastAsiaTheme="minorEastAsia"/>
          <w:lang w:val="fr-FR"/>
        </w:rPr>
        <w:t>8.5.</w:t>
      </w:r>
      <w:r w:rsidR="00A91673">
        <w:rPr>
          <w:rFonts w:eastAsia="Malgun Gothic" w:hint="eastAsia"/>
          <w:lang w:val="fr-FR" w:eastAsia="ko-KR"/>
        </w:rPr>
        <w:t>21</w:t>
      </w:r>
      <w:r w:rsidRPr="00F4448F">
        <w:rPr>
          <w:rFonts w:eastAsiaTheme="minorEastAsia"/>
          <w:lang w:val="fr-FR"/>
        </w:rPr>
        <w:t>.2</w:t>
      </w:r>
      <w:r w:rsidRPr="00F4448F">
        <w:rPr>
          <w:rFonts w:eastAsiaTheme="minorEastAsia"/>
          <w:lang w:val="fr-FR"/>
        </w:rPr>
        <w:tab/>
      </w:r>
      <w:r w:rsidRPr="00F4448F">
        <w:rPr>
          <w:lang w:val="fr-FR"/>
        </w:rPr>
        <w:t>Information</w:t>
      </w:r>
      <w:r w:rsidRPr="00F4448F">
        <w:rPr>
          <w:rFonts w:eastAsiaTheme="minorEastAsia"/>
          <w:lang w:val="fr-FR"/>
        </w:rPr>
        <w:t xml:space="preserve"> </w:t>
      </w:r>
      <w:proofErr w:type="spellStart"/>
      <w:r w:rsidRPr="00F4448F">
        <w:rPr>
          <w:rFonts w:eastAsiaTheme="minorEastAsia"/>
          <w:lang w:val="fr-FR"/>
        </w:rPr>
        <w:t>elements</w:t>
      </w:r>
      <w:bookmarkEnd w:id="765"/>
      <w:proofErr w:type="spellEnd"/>
    </w:p>
    <w:p w14:paraId="1FF51F88" w14:textId="0AA49836" w:rsidR="001C2D0B" w:rsidRPr="00F4448F" w:rsidRDefault="001C2D0B" w:rsidP="001C2D0B">
      <w:pPr>
        <w:pStyle w:val="TH"/>
        <w:rPr>
          <w:lang w:val="fr-FR"/>
        </w:rPr>
      </w:pPr>
      <w:r w:rsidRPr="00F4448F">
        <w:rPr>
          <w:lang w:val="fr-FR"/>
        </w:rPr>
        <w:t>Table 8.5.</w:t>
      </w:r>
      <w:r w:rsidR="00A91673">
        <w:rPr>
          <w:rFonts w:eastAsia="Malgun Gothic" w:hint="eastAsia"/>
          <w:lang w:val="fr-FR" w:eastAsia="ko-KR"/>
        </w:rPr>
        <w:t>21</w:t>
      </w:r>
      <w:r w:rsidRPr="00F4448F">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C2D0B" w:rsidRPr="00BC0026" w14:paraId="5C8AC75C"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C75783" w14:textId="77777777" w:rsidR="001C2D0B" w:rsidRPr="00BC0026" w:rsidRDefault="001C2D0B" w:rsidP="005203CD">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74EB6C" w14:textId="77777777" w:rsidR="001C2D0B" w:rsidRPr="00BC0026" w:rsidRDefault="001C2D0B" w:rsidP="005203CD">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7855DE" w14:textId="77777777" w:rsidR="001C2D0B" w:rsidRPr="00BC0026" w:rsidRDefault="001C2D0B" w:rsidP="005203C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82F201" w14:textId="77777777" w:rsidR="001C2D0B" w:rsidRPr="00BC0026" w:rsidRDefault="001C2D0B" w:rsidP="005203CD">
            <w:pPr>
              <w:pStyle w:val="TAH"/>
            </w:pPr>
            <w:r w:rsidRPr="00BC0026">
              <w:rPr>
                <w:rFonts w:cs="Arial"/>
                <w:szCs w:val="18"/>
              </w:rPr>
              <w:t>Properties</w:t>
            </w:r>
          </w:p>
        </w:tc>
      </w:tr>
      <w:tr w:rsidR="001C2D0B" w:rsidRPr="00BC0026" w14:paraId="21299422"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tcPr>
          <w:p w14:paraId="530EFAB3" w14:textId="77777777" w:rsidR="001C2D0B" w:rsidRPr="00BC0026" w:rsidRDefault="001C2D0B" w:rsidP="005203CD">
            <w:pPr>
              <w:pStyle w:val="TAL"/>
              <w:rPr>
                <w:lang w:eastAsia="zh-CN"/>
              </w:rPr>
            </w:pPr>
            <w:proofErr w:type="spellStart"/>
            <w:r>
              <w:rPr>
                <w:lang w:eastAsia="zh-CN"/>
              </w:rPr>
              <w:t>rsrp</w:t>
            </w:r>
            <w:proofErr w:type="spellEnd"/>
          </w:p>
        </w:tc>
        <w:tc>
          <w:tcPr>
            <w:tcW w:w="5212" w:type="dxa"/>
            <w:tcBorders>
              <w:top w:val="single" w:sz="4" w:space="0" w:color="auto"/>
              <w:left w:val="single" w:sz="4" w:space="0" w:color="auto"/>
              <w:bottom w:val="single" w:sz="4" w:space="0" w:color="auto"/>
              <w:right w:val="single" w:sz="4" w:space="0" w:color="auto"/>
            </w:tcBorders>
          </w:tcPr>
          <w:p w14:paraId="00B47C8C" w14:textId="77777777" w:rsidR="001C2D0B" w:rsidRPr="00BC0026" w:rsidRDefault="001C2D0B" w:rsidP="005203CD">
            <w:pPr>
              <w:pStyle w:val="TAL"/>
            </w:pPr>
            <w:r w:rsidRPr="00BC0026">
              <w:t xml:space="preserve">This specifies the </w:t>
            </w:r>
            <w:r>
              <w:t>RSRP value.</w:t>
            </w:r>
          </w:p>
        </w:tc>
        <w:tc>
          <w:tcPr>
            <w:tcW w:w="1648" w:type="dxa"/>
            <w:tcBorders>
              <w:top w:val="single" w:sz="4" w:space="0" w:color="auto"/>
              <w:left w:val="single" w:sz="4" w:space="0" w:color="auto"/>
              <w:bottom w:val="single" w:sz="4" w:space="0" w:color="auto"/>
              <w:right w:val="single" w:sz="4" w:space="0" w:color="auto"/>
            </w:tcBorders>
          </w:tcPr>
          <w:p w14:paraId="271AC055" w14:textId="77777777" w:rsidR="001C2D0B" w:rsidRPr="00BC0026" w:rsidRDefault="001C2D0B" w:rsidP="005203C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8513C92"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6F8D7B26"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multiplicity: 1</w:t>
            </w:r>
          </w:p>
          <w:p w14:paraId="21BA5BB0"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55C4496"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3FBFD335"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D16723E"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1C2D0B" w:rsidRPr="00BC0026" w14:paraId="357ABB88"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tcPr>
          <w:p w14:paraId="5324AD80" w14:textId="77777777" w:rsidR="001C2D0B" w:rsidRPr="00BC0026" w:rsidRDefault="001C2D0B" w:rsidP="005203CD">
            <w:pPr>
              <w:pStyle w:val="TAL"/>
              <w:rPr>
                <w:lang w:eastAsia="zh-CN"/>
              </w:rPr>
            </w:pPr>
            <w:proofErr w:type="spellStart"/>
            <w:r>
              <w:rPr>
                <w:lang w:eastAsia="zh-CN"/>
              </w:rPr>
              <w:t>sinr</w:t>
            </w:r>
            <w:proofErr w:type="spellEnd"/>
          </w:p>
        </w:tc>
        <w:tc>
          <w:tcPr>
            <w:tcW w:w="5212" w:type="dxa"/>
            <w:tcBorders>
              <w:top w:val="single" w:sz="4" w:space="0" w:color="auto"/>
              <w:left w:val="single" w:sz="4" w:space="0" w:color="auto"/>
              <w:bottom w:val="single" w:sz="4" w:space="0" w:color="auto"/>
              <w:right w:val="single" w:sz="4" w:space="0" w:color="auto"/>
            </w:tcBorders>
          </w:tcPr>
          <w:p w14:paraId="4120D67A" w14:textId="77777777" w:rsidR="001C2D0B" w:rsidRPr="00BC0026" w:rsidRDefault="001C2D0B" w:rsidP="005203CD">
            <w:pPr>
              <w:pStyle w:val="TAL"/>
            </w:pPr>
            <w:r w:rsidRPr="00BC0026">
              <w:t xml:space="preserve">This specifies the </w:t>
            </w:r>
            <w:r>
              <w:t>SINR value.</w:t>
            </w:r>
          </w:p>
        </w:tc>
        <w:tc>
          <w:tcPr>
            <w:tcW w:w="1648" w:type="dxa"/>
            <w:tcBorders>
              <w:top w:val="single" w:sz="4" w:space="0" w:color="auto"/>
              <w:left w:val="single" w:sz="4" w:space="0" w:color="auto"/>
              <w:bottom w:val="single" w:sz="4" w:space="0" w:color="auto"/>
              <w:right w:val="single" w:sz="4" w:space="0" w:color="auto"/>
            </w:tcBorders>
          </w:tcPr>
          <w:p w14:paraId="23D0CB08" w14:textId="77777777" w:rsidR="001C2D0B" w:rsidRPr="00BC0026" w:rsidRDefault="001C2D0B" w:rsidP="005203C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1C09BB0A"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3C592CE6"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multiplicity: 1</w:t>
            </w:r>
          </w:p>
          <w:p w14:paraId="441C4B39"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C7E911E"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6E91E358"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6DCB90B1"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079132B" w14:textId="67701380" w:rsidR="001C2D0B" w:rsidRDefault="001C2D0B" w:rsidP="001C2D0B">
      <w:pPr>
        <w:pStyle w:val="Heading3"/>
        <w:rPr>
          <w:rFonts w:eastAsia="Calibri"/>
        </w:rPr>
      </w:pPr>
      <w:bookmarkStart w:id="766" w:name="_Toc187394677"/>
      <w:r>
        <w:rPr>
          <w:rFonts w:eastAsia="Calibri"/>
        </w:rPr>
        <w:t>8.5.</w:t>
      </w:r>
      <w:r w:rsidR="00A91673">
        <w:rPr>
          <w:rFonts w:eastAsia="Malgun Gothic" w:hint="eastAsia"/>
          <w:lang w:eastAsia="ko-KR"/>
        </w:rPr>
        <w:t>22</w:t>
      </w:r>
      <w:r>
        <w:rPr>
          <w:rFonts w:eastAsia="Calibri"/>
        </w:rPr>
        <w:tab/>
      </w:r>
      <w:proofErr w:type="spellStart"/>
      <w:r>
        <w:rPr>
          <w:rFonts w:eastAsia="Calibri"/>
        </w:rPr>
        <w:t>RadioEnvironmentMap</w:t>
      </w:r>
      <w:proofErr w:type="spellEnd"/>
      <w:r>
        <w:rPr>
          <w:rFonts w:eastAsia="Calibri"/>
        </w:rPr>
        <w:t xml:space="preserve"> &lt;&lt;datatype&gt;&gt;</w:t>
      </w:r>
      <w:bookmarkEnd w:id="766"/>
    </w:p>
    <w:p w14:paraId="7FE12C63" w14:textId="51A90511" w:rsidR="001C2D0B" w:rsidRDefault="001C2D0B" w:rsidP="001C2D0B">
      <w:pPr>
        <w:pStyle w:val="Heading4"/>
        <w:rPr>
          <w:rFonts w:eastAsia="Calibri"/>
        </w:rPr>
      </w:pPr>
      <w:bookmarkStart w:id="767" w:name="_Toc187394678"/>
      <w:r>
        <w:rPr>
          <w:rFonts w:eastAsia="Calibri"/>
        </w:rPr>
        <w:t>8.5.</w:t>
      </w:r>
      <w:r w:rsidR="00A91673">
        <w:rPr>
          <w:rFonts w:eastAsia="Malgun Gothic" w:hint="eastAsia"/>
          <w:lang w:eastAsia="ko-KR"/>
        </w:rPr>
        <w:t>22</w:t>
      </w:r>
      <w:r>
        <w:rPr>
          <w:rFonts w:eastAsia="Calibri"/>
        </w:rPr>
        <w:t>.1</w:t>
      </w:r>
      <w:r>
        <w:rPr>
          <w:rFonts w:eastAsia="Calibri"/>
        </w:rPr>
        <w:tab/>
      </w:r>
      <w:r w:rsidRPr="0029548F">
        <w:t>Definition</w:t>
      </w:r>
      <w:bookmarkEnd w:id="767"/>
    </w:p>
    <w:p w14:paraId="7C70D503" w14:textId="77777777" w:rsidR="001C2D0B" w:rsidRPr="0029548F" w:rsidRDefault="001C2D0B" w:rsidP="001C2D0B">
      <w:pPr>
        <w:rPr>
          <w:rFonts w:eastAsia="Calibri"/>
        </w:rPr>
      </w:pPr>
      <w:r>
        <w:rPr>
          <w:rFonts w:eastAsia="Calibri"/>
        </w:rPr>
        <w:t xml:space="preserve">This data type specifies the </w:t>
      </w:r>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r>
        <w:rPr>
          <w:rFonts w:eastAsia="Calibri"/>
        </w:rPr>
        <w:t>.</w:t>
      </w:r>
    </w:p>
    <w:p w14:paraId="0FA8C875" w14:textId="5C3448C5" w:rsidR="001C2D0B" w:rsidRPr="00F4448F" w:rsidRDefault="001C2D0B" w:rsidP="001C2D0B">
      <w:pPr>
        <w:pStyle w:val="Heading4"/>
        <w:rPr>
          <w:rFonts w:eastAsiaTheme="minorEastAsia"/>
          <w:lang w:val="fr-FR"/>
        </w:rPr>
      </w:pPr>
      <w:bookmarkStart w:id="768" w:name="_Toc187394679"/>
      <w:r w:rsidRPr="00F4448F">
        <w:rPr>
          <w:rFonts w:eastAsiaTheme="minorEastAsia"/>
          <w:lang w:val="fr-FR"/>
        </w:rPr>
        <w:t>8.5.</w:t>
      </w:r>
      <w:r w:rsidR="00A91673">
        <w:rPr>
          <w:rFonts w:eastAsia="Malgun Gothic" w:hint="eastAsia"/>
          <w:lang w:val="fr-FR" w:eastAsia="ko-KR"/>
        </w:rPr>
        <w:t>22</w:t>
      </w:r>
      <w:r w:rsidRPr="00F4448F">
        <w:rPr>
          <w:rFonts w:eastAsiaTheme="minorEastAsia"/>
          <w:lang w:val="fr-FR"/>
        </w:rPr>
        <w:t>.2</w:t>
      </w:r>
      <w:r w:rsidRPr="00F4448F">
        <w:rPr>
          <w:rFonts w:eastAsiaTheme="minorEastAsia"/>
          <w:lang w:val="fr-FR"/>
        </w:rPr>
        <w:tab/>
      </w:r>
      <w:r w:rsidRPr="00F4448F">
        <w:rPr>
          <w:lang w:val="fr-FR"/>
        </w:rPr>
        <w:t>Information</w:t>
      </w:r>
      <w:r w:rsidRPr="00F4448F">
        <w:rPr>
          <w:rFonts w:eastAsiaTheme="minorEastAsia"/>
          <w:lang w:val="fr-FR"/>
        </w:rPr>
        <w:t xml:space="preserve"> </w:t>
      </w:r>
      <w:proofErr w:type="spellStart"/>
      <w:r w:rsidRPr="00F4448F">
        <w:rPr>
          <w:rFonts w:eastAsiaTheme="minorEastAsia"/>
          <w:lang w:val="fr-FR"/>
        </w:rPr>
        <w:t>elements</w:t>
      </w:r>
      <w:bookmarkEnd w:id="768"/>
      <w:proofErr w:type="spellEnd"/>
    </w:p>
    <w:p w14:paraId="591EE76D" w14:textId="5CD8A779" w:rsidR="001C2D0B" w:rsidRPr="00F4448F" w:rsidRDefault="001C2D0B" w:rsidP="001C2D0B">
      <w:pPr>
        <w:pStyle w:val="TH"/>
        <w:rPr>
          <w:lang w:val="fr-FR"/>
        </w:rPr>
      </w:pPr>
      <w:r w:rsidRPr="00F4448F">
        <w:rPr>
          <w:lang w:val="fr-FR"/>
        </w:rPr>
        <w:t>Table 8.5.</w:t>
      </w:r>
      <w:r w:rsidR="00A91673">
        <w:rPr>
          <w:rFonts w:eastAsia="Malgun Gothic" w:hint="eastAsia"/>
          <w:lang w:val="fr-FR" w:eastAsia="ko-KR"/>
        </w:rPr>
        <w:t>22</w:t>
      </w:r>
      <w:r w:rsidRPr="00F4448F">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C2D0B" w:rsidRPr="00BC0026" w14:paraId="40611DE3"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A11FE9" w14:textId="77777777" w:rsidR="001C2D0B" w:rsidRPr="00BC0026" w:rsidRDefault="001C2D0B" w:rsidP="005203CD">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51E2EB" w14:textId="77777777" w:rsidR="001C2D0B" w:rsidRPr="00BC0026" w:rsidRDefault="001C2D0B" w:rsidP="005203CD">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7B30D4" w14:textId="77777777" w:rsidR="001C2D0B" w:rsidRPr="00BC0026" w:rsidRDefault="001C2D0B" w:rsidP="005203C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0D1EBE" w14:textId="77777777" w:rsidR="001C2D0B" w:rsidRPr="00BC0026" w:rsidRDefault="001C2D0B" w:rsidP="005203CD">
            <w:pPr>
              <w:pStyle w:val="TAH"/>
            </w:pPr>
            <w:r w:rsidRPr="00BC0026">
              <w:rPr>
                <w:rFonts w:cs="Arial"/>
                <w:szCs w:val="18"/>
              </w:rPr>
              <w:t>Properties</w:t>
            </w:r>
          </w:p>
        </w:tc>
      </w:tr>
      <w:tr w:rsidR="001C2D0B" w:rsidRPr="00BC0026" w14:paraId="2B803A46"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tcPr>
          <w:p w14:paraId="68C47683" w14:textId="77777777" w:rsidR="001C2D0B" w:rsidRPr="00BC0026" w:rsidRDefault="001C2D0B" w:rsidP="005203CD">
            <w:pPr>
              <w:pStyle w:val="TAL"/>
              <w:rPr>
                <w:lang w:eastAsia="zh-CN"/>
              </w:rPr>
            </w:pPr>
            <w:proofErr w:type="spellStart"/>
            <w:r>
              <w:rPr>
                <w:lang w:eastAsia="zh-CN"/>
              </w:rPr>
              <w:t>geoCoordinate</w:t>
            </w:r>
            <w:proofErr w:type="spellEnd"/>
          </w:p>
        </w:tc>
        <w:tc>
          <w:tcPr>
            <w:tcW w:w="5212" w:type="dxa"/>
            <w:tcBorders>
              <w:top w:val="single" w:sz="4" w:space="0" w:color="auto"/>
              <w:left w:val="single" w:sz="4" w:space="0" w:color="auto"/>
              <w:bottom w:val="single" w:sz="4" w:space="0" w:color="auto"/>
              <w:right w:val="single" w:sz="4" w:space="0" w:color="auto"/>
            </w:tcBorders>
          </w:tcPr>
          <w:p w14:paraId="540372C1" w14:textId="77777777" w:rsidR="001C2D0B" w:rsidRPr="00BC0026" w:rsidRDefault="001C2D0B" w:rsidP="005203CD">
            <w:pPr>
              <w:pStyle w:val="TAL"/>
            </w:pPr>
            <w:r w:rsidRPr="00BC0026">
              <w:t xml:space="preserve">This specifies the </w:t>
            </w:r>
            <w:r>
              <w:t>geo coordinates of a geographical location.</w:t>
            </w:r>
          </w:p>
        </w:tc>
        <w:tc>
          <w:tcPr>
            <w:tcW w:w="1648" w:type="dxa"/>
            <w:tcBorders>
              <w:top w:val="single" w:sz="4" w:space="0" w:color="auto"/>
              <w:left w:val="single" w:sz="4" w:space="0" w:color="auto"/>
              <w:bottom w:val="single" w:sz="4" w:space="0" w:color="auto"/>
              <w:right w:val="single" w:sz="4" w:space="0" w:color="auto"/>
            </w:tcBorders>
          </w:tcPr>
          <w:p w14:paraId="235636EC" w14:textId="77777777" w:rsidR="001C2D0B" w:rsidRPr="00BC0026" w:rsidRDefault="001C2D0B" w:rsidP="005203C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D85C949"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 xml:space="preserve">type: </w:t>
            </w:r>
            <w:proofErr w:type="spellStart"/>
            <w:r>
              <w:rPr>
                <w:rFonts w:ascii="Arial" w:hAnsi="Arial"/>
                <w:sz w:val="18"/>
                <w:szCs w:val="18"/>
              </w:rPr>
              <w:t>GeoCoordinate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087CF48"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multiplicity: 1</w:t>
            </w:r>
          </w:p>
          <w:p w14:paraId="0527EE3A"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67EADE37"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385BD832"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681C570"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1C2D0B" w:rsidRPr="00BC0026" w14:paraId="0FC79A0B" w14:textId="77777777" w:rsidTr="005203CD">
        <w:trPr>
          <w:jc w:val="center"/>
        </w:trPr>
        <w:tc>
          <w:tcPr>
            <w:tcW w:w="1000" w:type="dxa"/>
            <w:tcBorders>
              <w:top w:val="single" w:sz="4" w:space="0" w:color="auto"/>
              <w:left w:val="single" w:sz="4" w:space="0" w:color="auto"/>
              <w:bottom w:val="single" w:sz="4" w:space="0" w:color="auto"/>
              <w:right w:val="single" w:sz="4" w:space="0" w:color="auto"/>
            </w:tcBorders>
          </w:tcPr>
          <w:p w14:paraId="71484813" w14:textId="77777777" w:rsidR="001C2D0B" w:rsidRPr="00BC0026" w:rsidRDefault="001C2D0B" w:rsidP="005203CD">
            <w:pPr>
              <w:pStyle w:val="TAL"/>
              <w:rPr>
                <w:lang w:eastAsia="zh-CN"/>
              </w:rPr>
            </w:pPr>
            <w:proofErr w:type="spellStart"/>
            <w:r>
              <w:rPr>
                <w:lang w:eastAsia="zh-CN"/>
              </w:rPr>
              <w:t>coverageCharacterization</w:t>
            </w:r>
            <w:proofErr w:type="spellEnd"/>
          </w:p>
        </w:tc>
        <w:tc>
          <w:tcPr>
            <w:tcW w:w="5212" w:type="dxa"/>
            <w:tcBorders>
              <w:top w:val="single" w:sz="4" w:space="0" w:color="auto"/>
              <w:left w:val="single" w:sz="4" w:space="0" w:color="auto"/>
              <w:bottom w:val="single" w:sz="4" w:space="0" w:color="auto"/>
              <w:right w:val="single" w:sz="4" w:space="0" w:color="auto"/>
            </w:tcBorders>
          </w:tcPr>
          <w:p w14:paraId="7D01E707" w14:textId="77777777" w:rsidR="001C2D0B" w:rsidRPr="00BC0026" w:rsidRDefault="001C2D0B" w:rsidP="005203CD">
            <w:pPr>
              <w:pStyle w:val="TAL"/>
            </w:pPr>
            <w:r w:rsidRPr="00BC0026">
              <w:t xml:space="preserve">This specifies the </w:t>
            </w:r>
            <w:r>
              <w:t>coverage characterization using either RSRP or SINR.</w:t>
            </w:r>
          </w:p>
        </w:tc>
        <w:tc>
          <w:tcPr>
            <w:tcW w:w="1648" w:type="dxa"/>
            <w:tcBorders>
              <w:top w:val="single" w:sz="4" w:space="0" w:color="auto"/>
              <w:left w:val="single" w:sz="4" w:space="0" w:color="auto"/>
              <w:bottom w:val="single" w:sz="4" w:space="0" w:color="auto"/>
              <w:right w:val="single" w:sz="4" w:space="0" w:color="auto"/>
            </w:tcBorders>
          </w:tcPr>
          <w:p w14:paraId="4D08E78F" w14:textId="77777777" w:rsidR="001C2D0B" w:rsidRPr="00BC0026" w:rsidRDefault="001C2D0B" w:rsidP="005203C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9A84811"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 xml:space="preserve">type: </w:t>
            </w:r>
            <w:proofErr w:type="spellStart"/>
            <w:r w:rsidRPr="00362CDE">
              <w:rPr>
                <w:rFonts w:ascii="Arial" w:hAnsi="Arial"/>
                <w:sz w:val="18"/>
                <w:szCs w:val="18"/>
              </w:rPr>
              <w:t>CoverageCharacterization</w:t>
            </w:r>
            <w:proofErr w:type="spellEnd"/>
          </w:p>
          <w:p w14:paraId="77E19C53" w14:textId="77777777" w:rsidR="001C2D0B" w:rsidRPr="00BC0026" w:rsidRDefault="001C2D0B" w:rsidP="005203CD">
            <w:pPr>
              <w:keepNext/>
              <w:keepLines/>
              <w:spacing w:after="0"/>
              <w:rPr>
                <w:rFonts w:ascii="Arial" w:hAnsi="Arial"/>
                <w:sz w:val="18"/>
                <w:szCs w:val="18"/>
              </w:rPr>
            </w:pPr>
            <w:r w:rsidRPr="00BC0026">
              <w:rPr>
                <w:rFonts w:ascii="Arial" w:hAnsi="Arial"/>
                <w:sz w:val="18"/>
                <w:szCs w:val="18"/>
              </w:rPr>
              <w:t>multiplicity: 1</w:t>
            </w:r>
          </w:p>
          <w:p w14:paraId="2537086D"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B4B0335"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7C6D848"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4263F555" w14:textId="77777777" w:rsidR="001C2D0B" w:rsidRPr="00BC0026" w:rsidRDefault="001C2D0B" w:rsidP="005203C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3F921889" w14:textId="77777777" w:rsidR="001C2D0B" w:rsidRPr="001C2D0B" w:rsidRDefault="001C2D0B" w:rsidP="001049CE">
      <w:pPr>
        <w:rPr>
          <w:rFonts w:eastAsia="Malgun Gothic"/>
          <w:lang w:eastAsia="ko-KR"/>
        </w:rPr>
      </w:pPr>
    </w:p>
    <w:p w14:paraId="1B8150B9" w14:textId="77777777" w:rsidR="00246B73" w:rsidRPr="00BC0026" w:rsidRDefault="00246B73" w:rsidP="00246B73">
      <w:pPr>
        <w:pStyle w:val="Heading1"/>
      </w:pPr>
      <w:bookmarkStart w:id="769" w:name="_CR9"/>
      <w:bookmarkStart w:id="770" w:name="_Toc105573014"/>
      <w:bookmarkStart w:id="771" w:name="_Toc187394680"/>
      <w:bookmarkEnd w:id="769"/>
      <w:r w:rsidRPr="00BC0026">
        <w:lastRenderedPageBreak/>
        <w:t>9</w:t>
      </w:r>
      <w:r w:rsidRPr="00BC0026">
        <w:tab/>
      </w:r>
      <w:r w:rsidRPr="00BC0026">
        <w:rPr>
          <w:lang w:eastAsia="zh-CN"/>
        </w:rPr>
        <w:t>Information model definitions for MDA</w:t>
      </w:r>
      <w:bookmarkEnd w:id="770"/>
      <w:bookmarkEnd w:id="771"/>
    </w:p>
    <w:p w14:paraId="7E5F0388" w14:textId="77777777" w:rsidR="008420E6" w:rsidRPr="00BC0026" w:rsidRDefault="008420E6" w:rsidP="008420E6">
      <w:pPr>
        <w:pStyle w:val="Heading2"/>
        <w:rPr>
          <w:i/>
          <w:iCs/>
        </w:rPr>
      </w:pPr>
      <w:bookmarkStart w:id="772" w:name="_CR9_1"/>
      <w:bookmarkStart w:id="773" w:name="_Toc105573015"/>
      <w:bookmarkStart w:id="774" w:name="_Toc187394681"/>
      <w:bookmarkEnd w:id="772"/>
      <w:r w:rsidRPr="00BC0026">
        <w:t>9.1</w:t>
      </w:r>
      <w:r w:rsidRPr="00BC0026">
        <w:tab/>
        <w:t>Imported and associated information entities</w:t>
      </w:r>
      <w:bookmarkEnd w:id="774"/>
      <w:r w:rsidRPr="00BC0026">
        <w:rPr>
          <w:i/>
          <w:iCs/>
        </w:rPr>
        <w:t xml:space="preserve"> </w:t>
      </w:r>
      <w:bookmarkEnd w:id="773"/>
    </w:p>
    <w:p w14:paraId="1E1778D6" w14:textId="26DE2239" w:rsidR="008420E6" w:rsidRPr="00BC0026" w:rsidRDefault="008420E6" w:rsidP="008420E6">
      <w:pPr>
        <w:pStyle w:val="Heading3"/>
      </w:pPr>
      <w:bookmarkStart w:id="775" w:name="_CR9_1_1"/>
      <w:bookmarkStart w:id="776" w:name="_Toc105573016"/>
      <w:bookmarkStart w:id="777" w:name="_Toc187394682"/>
      <w:bookmarkEnd w:id="775"/>
      <w:r w:rsidRPr="00BC0026">
        <w:t>9.1.1</w:t>
      </w:r>
      <w:r w:rsidRPr="00BC0026">
        <w:tab/>
        <w:t>Imported information entities and local labels</w:t>
      </w:r>
      <w:bookmarkEnd w:id="776"/>
      <w:bookmarkEnd w:id="777"/>
    </w:p>
    <w:p w14:paraId="32D3BE3F" w14:textId="460CE019" w:rsidR="00BA211A" w:rsidRPr="00BC0026" w:rsidRDefault="00BA211A" w:rsidP="00855F64">
      <w:pPr>
        <w:pStyle w:val="TH"/>
      </w:pPr>
      <w:bookmarkStart w:id="778" w:name="_CRTable9_1_11"/>
      <w:r w:rsidRPr="00BC0026">
        <w:t xml:space="preserve">Table </w:t>
      </w:r>
      <w:bookmarkEnd w:id="778"/>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779" w:name="MCCQCTEMPBM_00000059"/>
            <w:r w:rsidR="008420E6" w:rsidRPr="00BC0026">
              <w:rPr>
                <w:rFonts w:ascii="Courier New" w:hAnsi="Courier New" w:cs="Courier New"/>
                <w:lang w:eastAsia="zh-CN"/>
              </w:rPr>
              <w:t>Top</w:t>
            </w:r>
            <w:bookmarkEnd w:id="779"/>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780" w:name="_CR9_2"/>
      <w:bookmarkStart w:id="781" w:name="_Toc105573018"/>
      <w:bookmarkStart w:id="782" w:name="_Toc187394683"/>
      <w:bookmarkEnd w:id="780"/>
      <w:r w:rsidRPr="00BC0026">
        <w:t>9.2</w:t>
      </w:r>
      <w:r w:rsidR="00302EE2" w:rsidRPr="00BC0026">
        <w:tab/>
      </w:r>
      <w:r w:rsidRPr="00BC0026">
        <w:t>Class diagram</w:t>
      </w:r>
      <w:bookmarkEnd w:id="781"/>
      <w:bookmarkEnd w:id="782"/>
    </w:p>
    <w:p w14:paraId="79B4A4CE" w14:textId="47B44F62" w:rsidR="00246B73" w:rsidRPr="00BC0026" w:rsidRDefault="00246B73" w:rsidP="00246B73">
      <w:pPr>
        <w:pStyle w:val="Heading3"/>
      </w:pPr>
      <w:bookmarkStart w:id="783" w:name="_CR9_2_1"/>
      <w:bookmarkStart w:id="784" w:name="_Toc105573019"/>
      <w:bookmarkStart w:id="785" w:name="_Toc187394684"/>
      <w:bookmarkEnd w:id="783"/>
      <w:r w:rsidRPr="00BC0026">
        <w:t>9.2.1</w:t>
      </w:r>
      <w:r w:rsidR="00302EE2" w:rsidRPr="00BC0026">
        <w:tab/>
      </w:r>
      <w:r w:rsidRPr="00BC0026">
        <w:t>Relationships</w:t>
      </w:r>
      <w:bookmarkEnd w:id="784"/>
      <w:bookmarkEnd w:id="785"/>
    </w:p>
    <w:p w14:paraId="760892B0" w14:textId="77777777" w:rsidR="007F7E9A" w:rsidRPr="00BC0026" w:rsidRDefault="007F7E9A" w:rsidP="007F7E9A">
      <w:r w:rsidRPr="00BC0026">
        <w:t>This clause provides the relationships of relevant classes in UML.</w:t>
      </w:r>
    </w:p>
    <w:p w14:paraId="41F06558" w14:textId="274C5706" w:rsidR="007F7E9A" w:rsidRPr="00BC0026" w:rsidRDefault="00F6184D" w:rsidP="00CE0566">
      <w:pPr>
        <w:pStyle w:val="TH"/>
      </w:pPr>
      <w:r w:rsidRPr="00BC0026">
        <w:object w:dxaOrig="10488" w:dyaOrig="6216" w14:anchorId="607DE569">
          <v:shape id="_x0000_i1027" type="#_x0000_t75" style="width:403.2pt;height:240.2pt" o:ole="">
            <v:imagedata r:id="rId17" o:title=""/>
          </v:shape>
          <o:OLEObject Type="Embed" ProgID="Visio.Drawing.15" ShapeID="_x0000_i1027" DrawAspect="Content" ObjectID="_1798007311" r:id="rId18"/>
        </w:object>
      </w:r>
    </w:p>
    <w:p w14:paraId="6D38DE01" w14:textId="7E791E3C"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786" w:name="MCCQCTEMPBM_00000060"/>
      <w:proofErr w:type="spellStart"/>
      <w:r w:rsidRPr="00BC0026">
        <w:rPr>
          <w:rFonts w:ascii="Courier New" w:hAnsi="Courier New" w:cs="Courier New"/>
          <w:lang w:eastAsia="zh-CN"/>
        </w:rPr>
        <w:t>ManagedElement</w:t>
      </w:r>
      <w:bookmarkEnd w:id="786"/>
      <w:proofErr w:type="spellEnd"/>
      <w:r w:rsidRPr="00BC0026">
        <w:t xml:space="preserve"> or </w:t>
      </w:r>
      <w:bookmarkStart w:id="787" w:name="MCCQCTEMPBM_00000061"/>
      <w:proofErr w:type="spellStart"/>
      <w:r w:rsidRPr="00BC0026">
        <w:rPr>
          <w:rFonts w:ascii="Courier New" w:hAnsi="Courier New" w:cs="Courier New"/>
          <w:lang w:eastAsia="zh-CN"/>
        </w:rPr>
        <w:t>ManagedFunction</w:t>
      </w:r>
      <w:bookmarkEnd w:id="787"/>
      <w:proofErr w:type="spellEnd"/>
      <w:r w:rsidRPr="00BC0026">
        <w:t xml:space="preserve">, it means the </w:t>
      </w:r>
      <w:proofErr w:type="spellStart"/>
      <w:r w:rsidRPr="00BC0026">
        <w:t>MDAF</w:t>
      </w:r>
      <w:r w:rsidR="00F6184D">
        <w:t>unction</w:t>
      </w:r>
      <w:proofErr w:type="spellEnd"/>
      <w:r w:rsidRPr="00BC0026">
        <w:t xml:space="preserve"> is located in the NE/NF that the </w:t>
      </w:r>
      <w:bookmarkStart w:id="788" w:name="MCCQCTEMPBM_00000062"/>
      <w:proofErr w:type="spellStart"/>
      <w:r w:rsidRPr="00BC0026">
        <w:rPr>
          <w:rFonts w:ascii="Courier New" w:hAnsi="Courier New" w:cs="Courier New"/>
          <w:lang w:eastAsia="zh-CN"/>
        </w:rPr>
        <w:t>ManagedElement</w:t>
      </w:r>
      <w:bookmarkEnd w:id="788"/>
      <w:proofErr w:type="spellEnd"/>
      <w:r w:rsidRPr="00BC0026">
        <w:t xml:space="preserve"> or </w:t>
      </w:r>
      <w:bookmarkStart w:id="789"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789"/>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bookmarkStart w:id="790" w:name="_CRFigure9_2_11"/>
      <w:r w:rsidRPr="00BC0026">
        <w:t xml:space="preserve">Figure </w:t>
      </w:r>
      <w:bookmarkEnd w:id="790"/>
      <w:r w:rsidRPr="00BC0026">
        <w:t>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791" w:name="_CR9_2_2"/>
      <w:bookmarkStart w:id="792" w:name="_Toc105573020"/>
      <w:bookmarkStart w:id="793" w:name="_Toc187394685"/>
      <w:bookmarkEnd w:id="791"/>
      <w:r w:rsidRPr="00BC0026">
        <w:lastRenderedPageBreak/>
        <w:t>9.2.2</w:t>
      </w:r>
      <w:r w:rsidR="00302EE2" w:rsidRPr="00BC0026">
        <w:tab/>
      </w:r>
      <w:r w:rsidRPr="00BC0026">
        <w:t>Inheritance</w:t>
      </w:r>
      <w:bookmarkEnd w:id="792"/>
      <w:bookmarkEnd w:id="793"/>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2pt;height:353.65pt" o:ole="">
            <v:imagedata r:id="rId19" o:title=""/>
          </v:shape>
          <o:OLEObject Type="Embed" ProgID="Visio.Drawing.15" ShapeID="_x0000_i1028" DrawAspect="Content" ObjectID="_1798007312" r:id="rId20"/>
        </w:object>
      </w:r>
    </w:p>
    <w:p w14:paraId="64715C9C" w14:textId="77777777" w:rsidR="00647AF1" w:rsidRPr="00BC0026" w:rsidRDefault="00647AF1" w:rsidP="00CE0566">
      <w:pPr>
        <w:pStyle w:val="TF"/>
        <w:rPr>
          <w:lang w:eastAsia="zh-CN"/>
        </w:rPr>
      </w:pPr>
      <w:bookmarkStart w:id="794" w:name="_CRFigure9_2_21"/>
      <w:r w:rsidRPr="00BC0026">
        <w:t xml:space="preserve">Figure </w:t>
      </w:r>
      <w:bookmarkEnd w:id="794"/>
      <w:r w:rsidRPr="00BC0026">
        <w:t>9.2.2-1: Inheritance Hierarchy</w:t>
      </w:r>
    </w:p>
    <w:p w14:paraId="11CC5BDE" w14:textId="3B1EFC8F" w:rsidR="00246B73" w:rsidRPr="00BC0026" w:rsidRDefault="00246B73" w:rsidP="00246B73">
      <w:pPr>
        <w:pStyle w:val="Heading2"/>
      </w:pPr>
      <w:bookmarkStart w:id="795" w:name="_CR9_3"/>
      <w:bookmarkStart w:id="796" w:name="_Toc105573021"/>
      <w:bookmarkStart w:id="797" w:name="_Toc187394686"/>
      <w:bookmarkEnd w:id="795"/>
      <w:r w:rsidRPr="00BC0026">
        <w:t>9.3</w:t>
      </w:r>
      <w:r w:rsidR="00302EE2" w:rsidRPr="00BC0026">
        <w:tab/>
      </w:r>
      <w:r w:rsidRPr="00BC0026">
        <w:t>Class definitions</w:t>
      </w:r>
      <w:bookmarkEnd w:id="796"/>
      <w:bookmarkEnd w:id="797"/>
    </w:p>
    <w:p w14:paraId="18237947" w14:textId="77777777" w:rsidR="009A595E" w:rsidRPr="00BC0026" w:rsidRDefault="009A595E" w:rsidP="009A595E">
      <w:pPr>
        <w:pStyle w:val="Heading3"/>
      </w:pPr>
      <w:bookmarkStart w:id="798" w:name="_CR9_3_1"/>
      <w:bookmarkStart w:id="799" w:name="_Toc105573022"/>
      <w:bookmarkStart w:id="800" w:name="_Toc187394687"/>
      <w:bookmarkEnd w:id="798"/>
      <w:r w:rsidRPr="00BC0026">
        <w:t>9.3.1</w:t>
      </w:r>
      <w:r w:rsidRPr="00BC0026">
        <w:tab/>
      </w:r>
      <w:bookmarkStart w:id="801"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799"/>
      <w:bookmarkEnd w:id="800"/>
      <w:bookmarkEnd w:id="801"/>
      <w:proofErr w:type="spellEnd"/>
    </w:p>
    <w:p w14:paraId="23F06599" w14:textId="77777777" w:rsidR="009A595E" w:rsidRPr="00BC0026" w:rsidRDefault="009A595E" w:rsidP="009A595E">
      <w:pPr>
        <w:pStyle w:val="Heading4"/>
      </w:pPr>
      <w:bookmarkStart w:id="802" w:name="_CR9_3_1_1"/>
      <w:bookmarkStart w:id="803" w:name="_Toc105573023"/>
      <w:bookmarkStart w:id="804" w:name="_Toc187394688"/>
      <w:bookmarkEnd w:id="802"/>
      <w:r w:rsidRPr="00BC0026">
        <w:t>9.3.1.1</w:t>
      </w:r>
      <w:r w:rsidRPr="00BC0026">
        <w:tab/>
        <w:t>Definition</w:t>
      </w:r>
      <w:bookmarkEnd w:id="803"/>
      <w:bookmarkEnd w:id="804"/>
    </w:p>
    <w:p w14:paraId="58765906" w14:textId="38FBA5E9" w:rsidR="009A595E" w:rsidRPr="00BC0026" w:rsidRDefault="009A595E" w:rsidP="009A595E">
      <w:r w:rsidRPr="00BC0026">
        <w:t xml:space="preserve">The IOC </w:t>
      </w:r>
      <w:bookmarkStart w:id="805"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805"/>
      <w:proofErr w:type="spellEnd"/>
      <w:r w:rsidRPr="00BC0026">
        <w:t xml:space="preserve"> represents the MDA function which supports one or more MDA capabilities.</w:t>
      </w:r>
    </w:p>
    <w:p w14:paraId="4F422F18" w14:textId="00C32528" w:rsidR="009A595E" w:rsidRPr="00BC0026" w:rsidRDefault="009A595E" w:rsidP="009A595E">
      <w:pPr>
        <w:pStyle w:val="Heading4"/>
      </w:pPr>
      <w:bookmarkStart w:id="806" w:name="_CR9_3_1_2"/>
      <w:bookmarkStart w:id="807" w:name="_Toc105573024"/>
      <w:bookmarkStart w:id="808" w:name="_Toc187394689"/>
      <w:bookmarkEnd w:id="806"/>
      <w:r w:rsidRPr="00BC0026">
        <w:t>9.3.1.2</w:t>
      </w:r>
      <w:r w:rsidRPr="00BC0026">
        <w:tab/>
        <w:t>Attributes</w:t>
      </w:r>
      <w:bookmarkEnd w:id="807"/>
      <w:bookmarkEnd w:id="808"/>
    </w:p>
    <w:p w14:paraId="597528B3" w14:textId="3AD75EF5" w:rsidR="009C03D6" w:rsidRPr="00BC0026" w:rsidRDefault="009C03D6" w:rsidP="00855F64">
      <w:pPr>
        <w:pStyle w:val="TH"/>
      </w:pPr>
      <w:bookmarkStart w:id="809" w:name="_CRTable9_3_1_21"/>
      <w:r w:rsidRPr="00BC0026">
        <w:t xml:space="preserve">Table </w:t>
      </w:r>
      <w:bookmarkEnd w:id="809"/>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810" w:name="MCCQCTEMPBM_00000066"/>
            <w:proofErr w:type="spellStart"/>
            <w:r w:rsidRPr="00BC0026">
              <w:rPr>
                <w:rFonts w:ascii="Courier New" w:hAnsi="Courier New" w:cs="Courier New"/>
                <w:bCs/>
                <w:color w:val="333333"/>
                <w:sz w:val="18"/>
                <w:szCs w:val="18"/>
              </w:rPr>
              <w:t>supportedMDACapabilities</w:t>
            </w:r>
            <w:bookmarkEnd w:id="810"/>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811" w:name="_CR9_3_1_3"/>
      <w:bookmarkStart w:id="812" w:name="_Toc105573025"/>
      <w:bookmarkStart w:id="813" w:name="_Toc187394690"/>
      <w:bookmarkEnd w:id="811"/>
      <w:r w:rsidRPr="00BC0026">
        <w:t>9.3.1.3</w:t>
      </w:r>
      <w:r w:rsidRPr="00BC0026">
        <w:tab/>
        <w:t>Attribute constraints</w:t>
      </w:r>
      <w:bookmarkEnd w:id="812"/>
      <w:bookmarkEnd w:id="81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814" w:name="_CR9_3_1_4"/>
      <w:bookmarkStart w:id="815" w:name="_Toc105573026"/>
      <w:bookmarkStart w:id="816" w:name="_Toc187394691"/>
      <w:bookmarkEnd w:id="814"/>
      <w:r w:rsidRPr="00BC0026">
        <w:lastRenderedPageBreak/>
        <w:t>9.3.1.4</w:t>
      </w:r>
      <w:r w:rsidRPr="00BC0026">
        <w:tab/>
        <w:t>Notifications</w:t>
      </w:r>
      <w:bookmarkEnd w:id="815"/>
      <w:bookmarkEnd w:id="816"/>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817" w:name="_CR9_3_2"/>
      <w:bookmarkStart w:id="818" w:name="_Toc105573027"/>
      <w:bookmarkStart w:id="819" w:name="_Toc187394692"/>
      <w:bookmarkEnd w:id="817"/>
      <w:r w:rsidRPr="00BC0026">
        <w:t>9.3.2</w:t>
      </w:r>
      <w:r w:rsidRPr="00BC0026">
        <w:tab/>
      </w:r>
      <w:bookmarkStart w:id="820"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818"/>
      <w:bookmarkEnd w:id="819"/>
      <w:bookmarkEnd w:id="820"/>
      <w:proofErr w:type="spellEnd"/>
    </w:p>
    <w:p w14:paraId="17A7830F" w14:textId="71531043" w:rsidR="009A595E" w:rsidRPr="00BC0026" w:rsidRDefault="009A595E" w:rsidP="009A595E">
      <w:pPr>
        <w:pStyle w:val="Heading4"/>
      </w:pPr>
      <w:bookmarkStart w:id="821" w:name="_CR9_3_2_1"/>
      <w:bookmarkStart w:id="822" w:name="_Toc105573028"/>
      <w:bookmarkStart w:id="823" w:name="_Toc187394693"/>
      <w:bookmarkEnd w:id="821"/>
      <w:r w:rsidRPr="00BC0026">
        <w:t>9.3.2.1</w:t>
      </w:r>
      <w:r w:rsidRPr="00BC0026">
        <w:tab/>
        <w:t>Definition</w:t>
      </w:r>
      <w:bookmarkEnd w:id="822"/>
      <w:bookmarkEnd w:id="823"/>
    </w:p>
    <w:p w14:paraId="105B9637" w14:textId="77777777" w:rsidR="009A595E" w:rsidRPr="00BC0026" w:rsidRDefault="009A595E" w:rsidP="009A595E">
      <w:r w:rsidRPr="00BC0026">
        <w:t xml:space="preserve">The IOC </w:t>
      </w:r>
      <w:bookmarkStart w:id="824"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824"/>
      <w:proofErr w:type="spellEnd"/>
      <w:r w:rsidRPr="00BC0026">
        <w:t xml:space="preserve"> represents the MDA output request created by an MnS consumer.</w:t>
      </w:r>
    </w:p>
    <w:p w14:paraId="249E8590" w14:textId="1BE12E36" w:rsidR="009A595E" w:rsidRPr="00BC0026" w:rsidRDefault="009A595E" w:rsidP="009A595E">
      <w:r w:rsidRPr="00BC0026">
        <w:t>The attribute</w:t>
      </w:r>
      <w:bookmarkStart w:id="825"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825"/>
      <w:r w:rsidRPr="00BC0026">
        <w:t xml:space="preserve">contains one or multiple </w:t>
      </w:r>
      <w:bookmarkStart w:id="826"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826"/>
      <w:r w:rsidRPr="00BC0026">
        <w:t>elements, and each</w:t>
      </w:r>
      <w:bookmarkStart w:id="827"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827"/>
      <w:r w:rsidRPr="00BC0026">
        <w:t>element</w:t>
      </w:r>
      <w:bookmarkStart w:id="828" w:name="MCCQCTEMPBM_00000072"/>
      <w:r w:rsidRPr="00BC0026">
        <w:rPr>
          <w:rFonts w:ascii="Courier New" w:hAnsi="Courier New" w:cs="Courier New"/>
          <w:bCs/>
          <w:color w:val="333333"/>
        </w:rPr>
        <w:t xml:space="preserve"> </w:t>
      </w:r>
      <w:bookmarkEnd w:id="828"/>
      <w:r w:rsidRPr="00BC0026">
        <w:t>supports</w:t>
      </w:r>
      <w:bookmarkStart w:id="829" w:name="MCCQCTEMPBM_00000073"/>
      <w:r w:rsidRPr="00BC0026">
        <w:rPr>
          <w:rFonts w:ascii="Courier New" w:hAnsi="Courier New" w:cs="Courier New"/>
          <w:bCs/>
          <w:color w:val="333333"/>
        </w:rPr>
        <w:t xml:space="preserve"> </w:t>
      </w:r>
      <w:bookmarkEnd w:id="829"/>
      <w:r w:rsidRPr="00BC0026">
        <w:t>filtering of MDA output for a certain MDA type.</w:t>
      </w:r>
    </w:p>
    <w:p w14:paraId="7076A706" w14:textId="454AB068" w:rsidR="009A595E" w:rsidRPr="00BC0026" w:rsidRDefault="009A595E" w:rsidP="009A595E">
      <w:pPr>
        <w:pStyle w:val="Heading4"/>
      </w:pPr>
      <w:bookmarkStart w:id="830" w:name="_CR9_3_2_2"/>
      <w:bookmarkStart w:id="831" w:name="_Toc105573029"/>
      <w:bookmarkStart w:id="832" w:name="_Toc187394694"/>
      <w:bookmarkEnd w:id="830"/>
      <w:r w:rsidRPr="00BC0026">
        <w:t>9.3.2.2</w:t>
      </w:r>
      <w:r w:rsidRPr="00BC0026">
        <w:tab/>
        <w:t>Attributes</w:t>
      </w:r>
      <w:bookmarkEnd w:id="831"/>
      <w:bookmarkEnd w:id="832"/>
    </w:p>
    <w:p w14:paraId="5D5E5B59" w14:textId="71418949" w:rsidR="009C03D6" w:rsidRPr="00855F64" w:rsidRDefault="009C03D6" w:rsidP="00855F64">
      <w:pPr>
        <w:pStyle w:val="TH"/>
      </w:pPr>
      <w:bookmarkStart w:id="833" w:name="_CRTable9_3_2_21"/>
      <w:r w:rsidRPr="00BC0026">
        <w:t xml:space="preserve">Table </w:t>
      </w:r>
      <w:bookmarkEnd w:id="833"/>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834" w:name="MCCQCTEMPBM_00000074"/>
            <w:proofErr w:type="spellStart"/>
            <w:r w:rsidRPr="00BC0026">
              <w:rPr>
                <w:rFonts w:ascii="Courier New" w:hAnsi="Courier New" w:cs="Courier New"/>
                <w:bCs/>
                <w:color w:val="333333"/>
                <w:sz w:val="18"/>
                <w:szCs w:val="18"/>
              </w:rPr>
              <w:t>requestedMDAOutputs</w:t>
            </w:r>
            <w:bookmarkEnd w:id="834"/>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835" w:name="_CR9_3_2_3"/>
      <w:bookmarkStart w:id="836" w:name="_Toc105573030"/>
      <w:bookmarkStart w:id="837" w:name="_Toc187394695"/>
      <w:bookmarkEnd w:id="835"/>
      <w:r w:rsidRPr="00BC0026">
        <w:t>9.3.2.3</w:t>
      </w:r>
      <w:r w:rsidRPr="00BC0026">
        <w:tab/>
        <w:t>Attribute constraints</w:t>
      </w:r>
      <w:bookmarkEnd w:id="836"/>
      <w:bookmarkEnd w:id="837"/>
    </w:p>
    <w:p w14:paraId="37852D5E" w14:textId="544ED916" w:rsidR="00A01B52" w:rsidRPr="00BC0026" w:rsidRDefault="00A01B52" w:rsidP="00A01B52">
      <w:pPr>
        <w:pStyle w:val="TH"/>
      </w:pPr>
      <w:bookmarkStart w:id="838" w:name="_CRTable9_3_2_31"/>
      <w:r>
        <w:t>T</w:t>
      </w:r>
      <w:r w:rsidRPr="00BC0026">
        <w:t xml:space="preserve">able </w:t>
      </w:r>
      <w:bookmarkEnd w:id="838"/>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839" w:name="_CR9_3_2_4"/>
      <w:bookmarkStart w:id="840" w:name="_Toc105573031"/>
      <w:bookmarkStart w:id="841" w:name="_Toc187394696"/>
      <w:bookmarkEnd w:id="839"/>
      <w:r w:rsidRPr="00BC0026">
        <w:t>9.3.2.4</w:t>
      </w:r>
      <w:r w:rsidRPr="00BC0026">
        <w:tab/>
        <w:t>Notifications</w:t>
      </w:r>
      <w:bookmarkEnd w:id="840"/>
      <w:bookmarkEnd w:id="841"/>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842" w:name="_CR9_3_3"/>
      <w:bookmarkStart w:id="843" w:name="_Toc105573032"/>
      <w:bookmarkStart w:id="844" w:name="_Toc187394697"/>
      <w:bookmarkEnd w:id="842"/>
      <w:r w:rsidRPr="00BC0026">
        <w:t>9.3.3</w:t>
      </w:r>
      <w:r w:rsidRPr="00BC0026">
        <w:tab/>
      </w:r>
      <w:bookmarkStart w:id="845" w:name="MCCQCTEMPBM_00000075"/>
      <w:proofErr w:type="spellStart"/>
      <w:r w:rsidRPr="00BC0026">
        <w:rPr>
          <w:rFonts w:ascii="Courier New" w:hAnsi="Courier New" w:cs="Courier New"/>
        </w:rPr>
        <w:t>MDAReport</w:t>
      </w:r>
      <w:bookmarkEnd w:id="843"/>
      <w:bookmarkEnd w:id="844"/>
      <w:bookmarkEnd w:id="845"/>
      <w:proofErr w:type="spellEnd"/>
    </w:p>
    <w:p w14:paraId="65CE1827" w14:textId="4B670A7A" w:rsidR="00CA0BA2" w:rsidRPr="00BC0026" w:rsidRDefault="00CA0BA2" w:rsidP="00CA0BA2">
      <w:pPr>
        <w:pStyle w:val="Heading4"/>
      </w:pPr>
      <w:bookmarkStart w:id="846" w:name="_CR9_3_3_1"/>
      <w:bookmarkStart w:id="847" w:name="_Toc105573033"/>
      <w:bookmarkStart w:id="848" w:name="_Toc187394698"/>
      <w:bookmarkEnd w:id="846"/>
      <w:r w:rsidRPr="00BC0026">
        <w:t>9.3.3.1</w:t>
      </w:r>
      <w:r w:rsidRPr="00BC0026">
        <w:tab/>
        <w:t>Definition</w:t>
      </w:r>
      <w:bookmarkEnd w:id="847"/>
      <w:bookmarkEnd w:id="848"/>
    </w:p>
    <w:p w14:paraId="2E8186EE" w14:textId="77777777" w:rsidR="00CA0BA2" w:rsidRPr="00BC0026" w:rsidRDefault="00CA0BA2" w:rsidP="00CA0BA2">
      <w:r w:rsidRPr="00BC0026">
        <w:t xml:space="preserve">The IOC </w:t>
      </w:r>
      <w:bookmarkStart w:id="849" w:name="MCCQCTEMPBM_00000076"/>
      <w:proofErr w:type="spellStart"/>
      <w:r w:rsidRPr="00BC0026">
        <w:rPr>
          <w:rFonts w:ascii="Courier New" w:hAnsi="Courier New" w:cs="Courier New"/>
        </w:rPr>
        <w:t>MDAReport</w:t>
      </w:r>
      <w:bookmarkEnd w:id="849"/>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850" w:name="_CR9_3_3_2"/>
      <w:bookmarkStart w:id="851" w:name="_Toc105573034"/>
      <w:bookmarkStart w:id="852" w:name="_Toc187394699"/>
      <w:bookmarkEnd w:id="850"/>
      <w:r w:rsidRPr="00BC0026">
        <w:t>9.3.3.2</w:t>
      </w:r>
      <w:r w:rsidRPr="00BC0026">
        <w:tab/>
        <w:t>Attributes</w:t>
      </w:r>
      <w:bookmarkEnd w:id="851"/>
      <w:bookmarkEnd w:id="852"/>
    </w:p>
    <w:p w14:paraId="01D6B977" w14:textId="48781EBD" w:rsidR="009C03D6" w:rsidRPr="00855F64" w:rsidRDefault="009C03D6" w:rsidP="00855F64">
      <w:pPr>
        <w:pStyle w:val="TH"/>
      </w:pPr>
      <w:bookmarkStart w:id="853" w:name="_CRTable9_3_3_21"/>
      <w:r w:rsidRPr="00BC0026">
        <w:t xml:space="preserve">Table </w:t>
      </w:r>
      <w:bookmarkEnd w:id="853"/>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854"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854"/>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bCs/>
                <w:lang w:eastAsia="zh-CN"/>
              </w:rPr>
            </w:pPr>
          </w:p>
        </w:tc>
      </w:tr>
      <w:tr w:rsidR="00F6184D" w:rsidRPr="00BC0026" w14:paraId="5AD957D8" w14:textId="77777777" w:rsidTr="009C03D6">
        <w:trPr>
          <w:cantSplit/>
          <w:jc w:val="center"/>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lastRenderedPageBreak/>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855" w:name="_CR9_3_3_3"/>
      <w:bookmarkStart w:id="856" w:name="_Toc105573035"/>
      <w:bookmarkStart w:id="857" w:name="_Toc187394700"/>
      <w:bookmarkEnd w:id="855"/>
      <w:r w:rsidRPr="00BC0026">
        <w:t>9.3.3.3</w:t>
      </w:r>
      <w:r w:rsidRPr="00BC0026">
        <w:tab/>
        <w:t>Attribute constraints</w:t>
      </w:r>
      <w:bookmarkEnd w:id="856"/>
      <w:bookmarkEnd w:id="857"/>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858" w:name="_CR9_3_3_4"/>
      <w:bookmarkStart w:id="859" w:name="_Toc105573036"/>
      <w:bookmarkStart w:id="860" w:name="_Toc187394701"/>
      <w:bookmarkEnd w:id="858"/>
      <w:r w:rsidRPr="00BC0026">
        <w:t>9.3.3.4</w:t>
      </w:r>
      <w:r w:rsidRPr="00BC0026">
        <w:tab/>
        <w:t>Notifications</w:t>
      </w:r>
      <w:bookmarkEnd w:id="859"/>
      <w:bookmarkEnd w:id="860"/>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861" w:name="_CR9_4"/>
      <w:bookmarkStart w:id="862" w:name="_Toc105573037"/>
      <w:bookmarkStart w:id="863" w:name="_Toc187394702"/>
      <w:bookmarkEnd w:id="861"/>
      <w:r w:rsidRPr="00BC0026">
        <w:t>9.4</w:t>
      </w:r>
      <w:r w:rsidRPr="00BC0026">
        <w:tab/>
        <w:t>Data type definitions</w:t>
      </w:r>
      <w:bookmarkEnd w:id="862"/>
      <w:bookmarkEnd w:id="863"/>
    </w:p>
    <w:p w14:paraId="07CB94C3" w14:textId="3AD9272D" w:rsidR="009A595E" w:rsidRPr="00BC0026" w:rsidRDefault="009A595E" w:rsidP="009A595E">
      <w:pPr>
        <w:pStyle w:val="Heading3"/>
      </w:pPr>
      <w:bookmarkStart w:id="864" w:name="_CR9_4_1"/>
      <w:bookmarkStart w:id="865" w:name="_Toc105573038"/>
      <w:bookmarkStart w:id="866" w:name="_Toc187394703"/>
      <w:bookmarkEnd w:id="864"/>
      <w:r w:rsidRPr="00BC0026">
        <w:t>9.4.1</w:t>
      </w:r>
      <w:r w:rsidRPr="00BC0026">
        <w:tab/>
      </w:r>
      <w:bookmarkStart w:id="867"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867"/>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865"/>
      <w:bookmarkEnd w:id="866"/>
    </w:p>
    <w:p w14:paraId="2816A41B" w14:textId="77777777" w:rsidR="009A595E" w:rsidRPr="00BC0026" w:rsidRDefault="009A595E" w:rsidP="009A595E">
      <w:pPr>
        <w:pStyle w:val="Heading4"/>
      </w:pPr>
      <w:bookmarkStart w:id="868" w:name="_CR9_4_1_1"/>
      <w:bookmarkStart w:id="869" w:name="_Toc105573039"/>
      <w:bookmarkStart w:id="870" w:name="_Toc187394704"/>
      <w:bookmarkEnd w:id="868"/>
      <w:r w:rsidRPr="00BC0026">
        <w:t>9.4.1.1</w:t>
      </w:r>
      <w:r w:rsidRPr="00BC0026">
        <w:tab/>
        <w:t>Definition</w:t>
      </w:r>
      <w:bookmarkEnd w:id="869"/>
      <w:bookmarkEnd w:id="870"/>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871" w:name="MCCQCTEMPBM_00000079"/>
      <w:proofErr w:type="spellStart"/>
      <w:r w:rsidRPr="00BC0026">
        <w:rPr>
          <w:rFonts w:ascii="Courier New" w:hAnsi="Courier New" w:cs="Courier New"/>
          <w:bCs/>
          <w:color w:val="333333"/>
        </w:rPr>
        <w:t>mDAType</w:t>
      </w:r>
      <w:bookmarkEnd w:id="871"/>
      <w:proofErr w:type="spellEnd"/>
      <w:r w:rsidRPr="00BC0026">
        <w:t xml:space="preserve"> element is present (</w:t>
      </w:r>
      <w:r w:rsidR="005B3ABC" w:rsidRPr="00BC0026">
        <w:t>i.e.</w:t>
      </w:r>
      <w:bookmarkStart w:id="872"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872"/>
      <w:r w:rsidRPr="00BC0026">
        <w:t xml:space="preserve">element is not present), then all of the MDA output information elements for this </w:t>
      </w:r>
      <w:bookmarkStart w:id="873"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873"/>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874"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874"/>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875" w:name="_CR9_4_1_2"/>
      <w:bookmarkStart w:id="876" w:name="_Toc105573040"/>
      <w:bookmarkStart w:id="877" w:name="_Toc187394705"/>
      <w:bookmarkEnd w:id="875"/>
      <w:r w:rsidRPr="00BC0026">
        <w:t>9.4.1.2</w:t>
      </w:r>
      <w:r w:rsidRPr="00BC0026">
        <w:tab/>
        <w:t>Attributes</w:t>
      </w:r>
      <w:bookmarkEnd w:id="876"/>
      <w:bookmarkEnd w:id="877"/>
    </w:p>
    <w:p w14:paraId="5943A779" w14:textId="1CCD04FA" w:rsidR="009C03D6" w:rsidRPr="00855F64" w:rsidRDefault="009C03D6" w:rsidP="00855F64">
      <w:pPr>
        <w:pStyle w:val="TH"/>
      </w:pPr>
      <w:bookmarkStart w:id="878" w:name="_CRTable9_4_1_21"/>
      <w:r w:rsidRPr="00BC0026">
        <w:t xml:space="preserve">Table </w:t>
      </w:r>
      <w:bookmarkEnd w:id="878"/>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879" w:name="MCCQCTEMPBM_00000083"/>
            <w:proofErr w:type="spellStart"/>
            <w:r w:rsidRPr="00BC0026">
              <w:rPr>
                <w:rFonts w:ascii="Courier New" w:hAnsi="Courier New" w:cs="Courier New"/>
                <w:bCs/>
                <w:color w:val="333333"/>
                <w:sz w:val="18"/>
                <w:szCs w:val="18"/>
              </w:rPr>
              <w:t>mDAType</w:t>
            </w:r>
            <w:bookmarkEnd w:id="879"/>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880" w:name="_CR9_4_1_3"/>
      <w:bookmarkStart w:id="881" w:name="_Toc105573041"/>
      <w:bookmarkStart w:id="882" w:name="_Toc187394706"/>
      <w:bookmarkEnd w:id="880"/>
      <w:r w:rsidRPr="00BC0026">
        <w:t>9.4.1.3</w:t>
      </w:r>
      <w:r w:rsidRPr="00BC0026">
        <w:tab/>
        <w:t>Attribute constraints</w:t>
      </w:r>
      <w:bookmarkEnd w:id="881"/>
      <w:bookmarkEnd w:id="882"/>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883" w:name="_CR9_4_1_4"/>
      <w:bookmarkStart w:id="884" w:name="_Toc105573042"/>
      <w:bookmarkStart w:id="885" w:name="_Toc187394707"/>
      <w:bookmarkEnd w:id="883"/>
      <w:r w:rsidRPr="00BC0026">
        <w:t>9.4.1.4</w:t>
      </w:r>
      <w:r w:rsidRPr="00BC0026">
        <w:tab/>
        <w:t>Notifications</w:t>
      </w:r>
      <w:bookmarkEnd w:id="884"/>
      <w:bookmarkEnd w:id="885"/>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886" w:name="_CR9_4_2"/>
      <w:bookmarkStart w:id="887" w:name="_Toc105573043"/>
      <w:bookmarkStart w:id="888" w:name="_Toc187394708"/>
      <w:bookmarkEnd w:id="886"/>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889" w:name="MCCQCTEMPBM_00000084"/>
      <w:proofErr w:type="spellEnd"/>
      <w:r w:rsidRPr="00BC0026">
        <w:rPr>
          <w:rFonts w:ascii="Courier New" w:hAnsi="Courier New" w:cs="Courier New"/>
          <w:bCs/>
          <w:color w:val="333333"/>
          <w:sz w:val="18"/>
          <w:szCs w:val="18"/>
        </w:rPr>
        <w:t xml:space="preserve"> </w:t>
      </w:r>
      <w:bookmarkEnd w:id="889"/>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887"/>
      <w:bookmarkEnd w:id="888"/>
    </w:p>
    <w:p w14:paraId="572CAE7F" w14:textId="77777777" w:rsidR="009A595E" w:rsidRPr="00BC0026" w:rsidRDefault="009A595E" w:rsidP="009A595E">
      <w:pPr>
        <w:pStyle w:val="Heading4"/>
      </w:pPr>
      <w:bookmarkStart w:id="890" w:name="_CR9_4_2_1"/>
      <w:bookmarkStart w:id="891" w:name="_Toc105573044"/>
      <w:bookmarkStart w:id="892" w:name="_Toc187394709"/>
      <w:bookmarkEnd w:id="890"/>
      <w:r w:rsidRPr="00BC0026">
        <w:t>9.4.2.1</w:t>
      </w:r>
      <w:r w:rsidRPr="00BC0026">
        <w:tab/>
        <w:t>Definition</w:t>
      </w:r>
      <w:bookmarkEnd w:id="891"/>
      <w:bookmarkEnd w:id="892"/>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893" w:name="MCCQCTEMPBM_00000085"/>
      <w:proofErr w:type="spellStart"/>
      <w:r w:rsidRPr="00BC0026">
        <w:rPr>
          <w:rFonts w:ascii="Courier New" w:hAnsi="Courier New" w:cs="Courier New"/>
          <w:bCs/>
          <w:color w:val="333333"/>
        </w:rPr>
        <w:t>mDAOutputIEName</w:t>
      </w:r>
      <w:bookmarkEnd w:id="893"/>
      <w:proofErr w:type="spellEnd"/>
      <w:r w:rsidRPr="00BC0026">
        <w:t xml:space="preserve"> element is present (</w:t>
      </w:r>
      <w:r w:rsidR="005B3ABC" w:rsidRPr="00BC0026">
        <w:t>i.e.</w:t>
      </w:r>
      <w:bookmarkStart w:id="894"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894"/>
      <w:r w:rsidRPr="00BC0026">
        <w:t>and</w:t>
      </w:r>
      <w:bookmarkStart w:id="895" w:name="MCCQCTEMPBM_00000087"/>
      <w:r w:rsidRPr="00BC0026">
        <w:rPr>
          <w:rFonts w:ascii="Courier New" w:hAnsi="Courier New" w:cs="Courier New"/>
          <w:bCs/>
          <w:color w:val="333333"/>
        </w:rPr>
        <w:t xml:space="preserve"> threshold</w:t>
      </w:r>
      <w:bookmarkEnd w:id="895"/>
      <w:r w:rsidRPr="00BC0026">
        <w:t xml:space="preserve"> elements are not present), then the MDA output information element indicated by the </w:t>
      </w:r>
      <w:bookmarkStart w:id="896" w:name="MCCQCTEMPBM_00000088"/>
      <w:proofErr w:type="spellStart"/>
      <w:r w:rsidRPr="00BC0026">
        <w:rPr>
          <w:rFonts w:ascii="Courier New" w:hAnsi="Courier New" w:cs="Courier New"/>
          <w:bCs/>
          <w:color w:val="333333"/>
        </w:rPr>
        <w:t>mDAOutputIEName</w:t>
      </w:r>
      <w:bookmarkEnd w:id="896"/>
      <w:proofErr w:type="spellEnd"/>
      <w:r w:rsidRPr="00BC0026">
        <w:t xml:space="preserve"> is requested and reported without filter or threshold.</w:t>
      </w:r>
    </w:p>
    <w:p w14:paraId="09185185" w14:textId="2B1DFA60" w:rsidR="009A595E" w:rsidRPr="00BC0026" w:rsidRDefault="009A595E" w:rsidP="009A595E">
      <w:r w:rsidRPr="00BC0026">
        <w:lastRenderedPageBreak/>
        <w:t xml:space="preserve">If </w:t>
      </w:r>
      <w:bookmarkStart w:id="897"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897"/>
      <w:r w:rsidRPr="00BC0026">
        <w:t xml:space="preserve">element is present (only applicable when the MDA output information element indicated by </w:t>
      </w:r>
      <w:bookmarkStart w:id="898"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898"/>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899" w:name="MCCQCTEMPBM_00000091"/>
      <w:proofErr w:type="spellStart"/>
      <w:r w:rsidRPr="00BC0026">
        <w:rPr>
          <w:rFonts w:ascii="Courier New" w:hAnsi="Courier New" w:cs="Courier New"/>
          <w:bCs/>
          <w:color w:val="333333"/>
        </w:rPr>
        <w:t>mDAOutputIEName</w:t>
      </w:r>
      <w:bookmarkEnd w:id="899"/>
      <w:proofErr w:type="spellEnd"/>
      <w:r w:rsidRPr="00BC0026">
        <w:t xml:space="preserve"> is only requested and reported when its value equals to the value of</w:t>
      </w:r>
      <w:bookmarkStart w:id="900"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900"/>
      <w:proofErr w:type="spellEnd"/>
      <w:r w:rsidRPr="00BC0026">
        <w:t>.</w:t>
      </w:r>
    </w:p>
    <w:p w14:paraId="04FC18B0" w14:textId="381AF01B" w:rsidR="009A595E" w:rsidRPr="00BC0026" w:rsidRDefault="009A595E" w:rsidP="009A595E">
      <w:pPr>
        <w:rPr>
          <w:rFonts w:eastAsia="Calibri"/>
        </w:rPr>
      </w:pPr>
      <w:r w:rsidRPr="00BC0026">
        <w:t xml:space="preserve">If </w:t>
      </w:r>
      <w:bookmarkStart w:id="901" w:name="MCCQCTEMPBM_00000093"/>
      <w:r w:rsidRPr="00BC0026">
        <w:rPr>
          <w:rFonts w:ascii="Courier New" w:hAnsi="Courier New" w:cs="Courier New"/>
          <w:bCs/>
          <w:color w:val="333333"/>
        </w:rPr>
        <w:t>threshold</w:t>
      </w:r>
      <w:bookmarkEnd w:id="901"/>
      <w:r w:rsidRPr="00BC0026">
        <w:t xml:space="preserve"> element is present (only applicable when the MDA output information element indicated by </w:t>
      </w:r>
      <w:bookmarkStart w:id="902"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902"/>
      <w:r w:rsidRPr="00BC0026">
        <w:t>is numeric type (</w:t>
      </w:r>
      <w:r w:rsidR="005B3ABC" w:rsidRPr="00BC0026">
        <w:t>e.g.</w:t>
      </w:r>
      <w:r w:rsidRPr="00BC0026">
        <w:t xml:space="preserve"> integer, real)), then the MDA output information element indicated by the </w:t>
      </w:r>
      <w:bookmarkStart w:id="903" w:name="MCCQCTEMPBM_00000095"/>
      <w:proofErr w:type="spellStart"/>
      <w:r w:rsidRPr="00BC0026">
        <w:rPr>
          <w:rFonts w:ascii="Courier New" w:hAnsi="Courier New" w:cs="Courier New"/>
          <w:bCs/>
          <w:color w:val="333333"/>
        </w:rPr>
        <w:t>mDAOutputIEName</w:t>
      </w:r>
      <w:bookmarkEnd w:id="903"/>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904" w:name="MCCQCTEMPBM_00000098"/>
      <w:r w:rsidRPr="00BC0026">
        <w:rPr>
          <w:rFonts w:ascii="Courier New" w:hAnsi="Courier New" w:cs="Courier New"/>
          <w:bCs/>
          <w:color w:val="333333"/>
        </w:rPr>
        <w:t xml:space="preserve"> </w:t>
      </w:r>
      <w:bookmarkEnd w:id="904"/>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905" w:name="MCCQCTEMPBM_00000099"/>
      <w:proofErr w:type="spellStart"/>
      <w:r w:rsidRPr="00BC0026">
        <w:rPr>
          <w:rFonts w:ascii="Courier New" w:hAnsi="Courier New" w:cs="Courier New"/>
          <w:bCs/>
          <w:color w:val="333333"/>
        </w:rPr>
        <w:t>mDAOutputIEName</w:t>
      </w:r>
      <w:bookmarkEnd w:id="905"/>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MnS consumer needs an </w:t>
      </w:r>
      <w:bookmarkStart w:id="906" w:name="MCCQCTEMPBM_00000101"/>
      <w:proofErr w:type="spellStart"/>
      <w:r w:rsidR="00554DC8" w:rsidRPr="00BC0026">
        <w:rPr>
          <w:rFonts w:ascii="Courier New" w:hAnsi="Courier New" w:cs="Courier New"/>
          <w:bCs/>
          <w:color w:val="333333"/>
        </w:rPr>
        <w:t>mDAOutputIEName</w:t>
      </w:r>
      <w:bookmarkEnd w:id="906"/>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907" w:name="_CR9_4_2_2"/>
      <w:bookmarkStart w:id="908" w:name="_Toc105573045"/>
      <w:bookmarkStart w:id="909" w:name="_Toc187394710"/>
      <w:bookmarkEnd w:id="907"/>
      <w:r w:rsidRPr="00BC0026">
        <w:t>9.4.2.2</w:t>
      </w:r>
      <w:r w:rsidRPr="00BC0026">
        <w:tab/>
        <w:t>Attributes</w:t>
      </w:r>
      <w:bookmarkEnd w:id="908"/>
      <w:bookmarkEnd w:id="909"/>
    </w:p>
    <w:p w14:paraId="2A2CD025" w14:textId="72319401" w:rsidR="00685CC6" w:rsidRPr="00855F64" w:rsidRDefault="00685CC6" w:rsidP="00855F64">
      <w:pPr>
        <w:pStyle w:val="TH"/>
      </w:pPr>
      <w:bookmarkStart w:id="910" w:name="_CRTable9_4_2_21"/>
      <w:r w:rsidRPr="00BC0026">
        <w:t xml:space="preserve">Table </w:t>
      </w:r>
      <w:bookmarkEnd w:id="910"/>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911" w:name="MCCQCTEMPBM_00000102"/>
            <w:proofErr w:type="spellStart"/>
            <w:r w:rsidRPr="00BC0026">
              <w:rPr>
                <w:rFonts w:ascii="Courier New" w:hAnsi="Courier New" w:cs="Courier New"/>
                <w:bCs/>
                <w:color w:val="333333"/>
                <w:sz w:val="18"/>
                <w:szCs w:val="18"/>
              </w:rPr>
              <w:t>mDAOutputIEName</w:t>
            </w:r>
            <w:bookmarkEnd w:id="911"/>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912" w:name="_CR9_4_2_3"/>
      <w:bookmarkStart w:id="913" w:name="_Toc105573046"/>
      <w:bookmarkStart w:id="914" w:name="_Toc187394711"/>
      <w:bookmarkEnd w:id="912"/>
      <w:r w:rsidRPr="00BC0026">
        <w:t>9.4.2.3</w:t>
      </w:r>
      <w:r w:rsidRPr="00BC0026">
        <w:tab/>
        <w:t>Attribute constraints</w:t>
      </w:r>
      <w:bookmarkEnd w:id="913"/>
      <w:bookmarkEnd w:id="914"/>
    </w:p>
    <w:p w14:paraId="68237549" w14:textId="74D45114" w:rsidR="00685CC6" w:rsidRPr="00BC0026" w:rsidRDefault="00685CC6" w:rsidP="00855F64">
      <w:pPr>
        <w:pStyle w:val="TH"/>
      </w:pPr>
      <w:bookmarkStart w:id="915" w:name="_CRTable9_4_2_31"/>
      <w:r w:rsidRPr="00BC0026">
        <w:t xml:space="preserve">Table </w:t>
      </w:r>
      <w:bookmarkEnd w:id="915"/>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916" w:name="MCCQCTEMPBM_00000103"/>
            <w:proofErr w:type="spellStart"/>
            <w:r w:rsidRPr="00BC0026">
              <w:rPr>
                <w:rFonts w:ascii="Courier New" w:hAnsi="Courier New" w:cs="Courier New"/>
                <w:bCs/>
                <w:color w:val="333333"/>
                <w:szCs w:val="18"/>
              </w:rPr>
              <w:t>filterValue</w:t>
            </w:r>
            <w:bookmarkEnd w:id="916"/>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917" w:name="_CR9_4_2_4"/>
      <w:bookmarkStart w:id="918" w:name="_Toc105573047"/>
      <w:bookmarkStart w:id="919" w:name="_Toc187394712"/>
      <w:bookmarkEnd w:id="917"/>
      <w:r w:rsidRPr="00BC0026">
        <w:t>9.4.2.4</w:t>
      </w:r>
      <w:r w:rsidRPr="00BC0026">
        <w:tab/>
        <w:t>Notifications</w:t>
      </w:r>
      <w:bookmarkEnd w:id="918"/>
      <w:bookmarkEnd w:id="919"/>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920" w:name="_CR9_4_3"/>
      <w:bookmarkStart w:id="921" w:name="_Toc105573048"/>
      <w:bookmarkStart w:id="922" w:name="_Toc187394713"/>
      <w:bookmarkEnd w:id="920"/>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923" w:name="MCCQCTEMPBM_00000104"/>
      <w:r w:rsidRPr="00BC0026">
        <w:rPr>
          <w:rFonts w:ascii="Courier New" w:hAnsi="Courier New" w:cs="Courier New"/>
          <w:lang w:eastAsia="zh-CN"/>
        </w:rPr>
        <w:t>choice</w:t>
      </w:r>
      <w:bookmarkEnd w:id="923"/>
      <w:r w:rsidRPr="00BC0026">
        <w:rPr>
          <w:lang w:eastAsia="zh-CN"/>
        </w:rPr>
        <w:t>&gt;&gt;</w:t>
      </w:r>
      <w:bookmarkEnd w:id="921"/>
      <w:bookmarkEnd w:id="922"/>
    </w:p>
    <w:p w14:paraId="4F086814" w14:textId="77777777" w:rsidR="00CD3A34" w:rsidRPr="00BC0026" w:rsidRDefault="00CD3A34" w:rsidP="00CD3A34">
      <w:pPr>
        <w:pStyle w:val="Heading4"/>
      </w:pPr>
      <w:bookmarkStart w:id="924" w:name="_CR9_4_3_1"/>
      <w:bookmarkStart w:id="925" w:name="_Toc105573049"/>
      <w:bookmarkStart w:id="926" w:name="_Toc187394714"/>
      <w:bookmarkEnd w:id="924"/>
      <w:r w:rsidRPr="00BC0026">
        <w:t>9.4.3.1</w:t>
      </w:r>
      <w:r w:rsidRPr="00BC0026">
        <w:tab/>
        <w:t>Definition</w:t>
      </w:r>
      <w:bookmarkEnd w:id="925"/>
      <w:bookmarkEnd w:id="926"/>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927" w:name="MCCQCTEMPBM_00000105"/>
      <w:proofErr w:type="spellStart"/>
      <w:r w:rsidRPr="00BC0026">
        <w:rPr>
          <w:rFonts w:ascii="Courier New" w:hAnsi="Courier New" w:cs="Courier New"/>
          <w:bCs/>
          <w:color w:val="333333"/>
          <w:sz w:val="18"/>
          <w:szCs w:val="18"/>
        </w:rPr>
        <w:t>managedEntitiesScope</w:t>
      </w:r>
      <w:bookmarkEnd w:id="927"/>
      <w:proofErr w:type="spellEnd"/>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928" w:name="MCCQCTEMPBM_00000106"/>
      <w:proofErr w:type="spellStart"/>
      <w:r w:rsidRPr="00BC0026">
        <w:rPr>
          <w:rFonts w:ascii="Courier New" w:hAnsi="Courier New" w:cs="Courier New"/>
          <w:bCs/>
          <w:color w:val="333333"/>
          <w:sz w:val="18"/>
          <w:szCs w:val="18"/>
        </w:rPr>
        <w:t>areaScope</w:t>
      </w:r>
      <w:bookmarkEnd w:id="928"/>
      <w:proofErr w:type="spellEnd"/>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929" w:name="MCCQCTEMPBM_00000107"/>
      <w:proofErr w:type="spellStart"/>
      <w:r w:rsidRPr="00BC0026">
        <w:rPr>
          <w:rFonts w:ascii="Courier New" w:hAnsi="Courier New" w:cs="Courier New"/>
          <w:bCs/>
          <w:color w:val="333333"/>
          <w:sz w:val="18"/>
          <w:szCs w:val="18"/>
        </w:rPr>
        <w:t>managedEntitiesScope</w:t>
      </w:r>
      <w:bookmarkEnd w:id="929"/>
      <w:proofErr w:type="spellEnd"/>
      <w:r w:rsidRPr="00BC0026">
        <w:t xml:space="preserve"> attribute and </w:t>
      </w:r>
      <w:bookmarkStart w:id="930" w:name="MCCQCTEMPBM_00000108"/>
      <w:proofErr w:type="spellStart"/>
      <w:r w:rsidRPr="00BC0026">
        <w:rPr>
          <w:rFonts w:ascii="Courier New" w:hAnsi="Courier New" w:cs="Courier New"/>
          <w:bCs/>
          <w:color w:val="333333"/>
          <w:sz w:val="18"/>
          <w:szCs w:val="18"/>
        </w:rPr>
        <w:t>areaScope</w:t>
      </w:r>
      <w:bookmarkEnd w:id="930"/>
      <w:proofErr w:type="spellEnd"/>
      <w:r w:rsidRPr="00BC0026">
        <w:t xml:space="preserve"> attribute shall not be present at the same time.</w:t>
      </w:r>
    </w:p>
    <w:p w14:paraId="0D609750" w14:textId="06FBE9FE" w:rsidR="00CD3A34" w:rsidRPr="00BC0026" w:rsidRDefault="00CD3A34" w:rsidP="00CD3A34">
      <w:pPr>
        <w:pStyle w:val="Heading4"/>
      </w:pPr>
      <w:bookmarkStart w:id="931" w:name="_CR9_4_3_2"/>
      <w:bookmarkStart w:id="932" w:name="_Toc105573050"/>
      <w:bookmarkStart w:id="933" w:name="_Toc187394715"/>
      <w:bookmarkEnd w:id="931"/>
      <w:r w:rsidRPr="00BC0026">
        <w:lastRenderedPageBreak/>
        <w:t>9.4.3.2</w:t>
      </w:r>
      <w:r w:rsidRPr="00BC0026">
        <w:tab/>
        <w:t>Attributes</w:t>
      </w:r>
      <w:bookmarkEnd w:id="932"/>
      <w:bookmarkEnd w:id="933"/>
    </w:p>
    <w:p w14:paraId="094C6E4C" w14:textId="2901D8BA" w:rsidR="00685CC6" w:rsidRPr="00855F64" w:rsidRDefault="00685CC6" w:rsidP="00855F64">
      <w:pPr>
        <w:pStyle w:val="TH"/>
      </w:pPr>
      <w:bookmarkStart w:id="934" w:name="_CRTable9_4_3_21"/>
      <w:r w:rsidRPr="00BC0026">
        <w:t xml:space="preserve">Table </w:t>
      </w:r>
      <w:bookmarkEnd w:id="934"/>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935"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935"/>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936" w:name="_CR9_4_3_3"/>
      <w:bookmarkStart w:id="937" w:name="_Toc105573051"/>
      <w:bookmarkStart w:id="938" w:name="_Toc187394716"/>
      <w:bookmarkEnd w:id="936"/>
      <w:r w:rsidRPr="00BC0026">
        <w:t>9.4.3.3</w:t>
      </w:r>
      <w:r w:rsidRPr="00BC0026">
        <w:tab/>
        <w:t>Attribute constraints</w:t>
      </w:r>
      <w:bookmarkEnd w:id="937"/>
      <w:bookmarkEnd w:id="938"/>
    </w:p>
    <w:p w14:paraId="46F699D1" w14:textId="71A6EF9B" w:rsidR="00685CC6" w:rsidRPr="00BC0026" w:rsidRDefault="00685CC6" w:rsidP="00855F64">
      <w:pPr>
        <w:pStyle w:val="TH"/>
      </w:pPr>
      <w:bookmarkStart w:id="939" w:name="_CRTable9_4_3_31"/>
      <w:r w:rsidRPr="00BC0026">
        <w:t xml:space="preserve">Table </w:t>
      </w:r>
      <w:bookmarkEnd w:id="939"/>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940"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940"/>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941" w:name="_CR9_4_3_4"/>
      <w:bookmarkStart w:id="942" w:name="_Toc105573052"/>
      <w:bookmarkStart w:id="943" w:name="_Toc187394717"/>
      <w:bookmarkEnd w:id="941"/>
      <w:r w:rsidRPr="00BC0026">
        <w:t>9.4.3.4</w:t>
      </w:r>
      <w:r w:rsidRPr="00BC0026">
        <w:tab/>
        <w:t>Notifications</w:t>
      </w:r>
      <w:bookmarkEnd w:id="942"/>
      <w:bookmarkEnd w:id="943"/>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944" w:name="_CR9_4_4"/>
      <w:bookmarkStart w:id="945" w:name="_Toc105573053"/>
      <w:bookmarkStart w:id="946" w:name="_Toc187394718"/>
      <w:bookmarkEnd w:id="944"/>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947" w:name="MCCQCTEMPBM_00000111"/>
      <w:proofErr w:type="spellEnd"/>
      <w:r w:rsidRPr="00BC0026">
        <w:rPr>
          <w:rFonts w:ascii="Courier New" w:hAnsi="Courier New" w:cs="Courier New"/>
          <w:bCs/>
          <w:color w:val="333333"/>
          <w:sz w:val="18"/>
          <w:szCs w:val="18"/>
        </w:rPr>
        <w:t xml:space="preserve"> </w:t>
      </w:r>
      <w:bookmarkEnd w:id="947"/>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945"/>
      <w:bookmarkEnd w:id="946"/>
    </w:p>
    <w:p w14:paraId="0EDCC4CF" w14:textId="5E51DDEC" w:rsidR="00244F07" w:rsidRPr="00BC0026" w:rsidRDefault="00244F07" w:rsidP="00244F07">
      <w:pPr>
        <w:pStyle w:val="Heading4"/>
        <w:rPr>
          <w:i/>
          <w:iCs/>
        </w:rPr>
      </w:pPr>
      <w:bookmarkStart w:id="948" w:name="_CR9_4_4_1"/>
      <w:bookmarkStart w:id="949" w:name="_Toc105573054"/>
      <w:bookmarkStart w:id="950" w:name="_Toc187394719"/>
      <w:bookmarkEnd w:id="948"/>
      <w:r w:rsidRPr="00BC0026">
        <w:t>9.4.</w:t>
      </w:r>
      <w:r w:rsidR="004E025D" w:rsidRPr="00BC0026">
        <w:t>4</w:t>
      </w:r>
      <w:r w:rsidRPr="00BC0026">
        <w:t>.1</w:t>
      </w:r>
      <w:r w:rsidRPr="00BC0026">
        <w:tab/>
        <w:t>Definition</w:t>
      </w:r>
      <w:bookmarkEnd w:id="949"/>
      <w:bookmarkEnd w:id="950"/>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951" w:name="_CR9_4_4_2"/>
      <w:bookmarkStart w:id="952" w:name="_Toc105573055"/>
      <w:bookmarkStart w:id="953" w:name="_Toc187394720"/>
      <w:bookmarkEnd w:id="951"/>
      <w:r w:rsidRPr="00BC0026">
        <w:t>9.4.</w:t>
      </w:r>
      <w:r w:rsidR="004E025D" w:rsidRPr="00BC0026">
        <w:t>4</w:t>
      </w:r>
      <w:r w:rsidRPr="00BC0026">
        <w:t>.</w:t>
      </w:r>
      <w:r w:rsidR="004E025D" w:rsidRPr="00BC0026">
        <w:t>2</w:t>
      </w:r>
      <w:r w:rsidRPr="00BC0026">
        <w:tab/>
        <w:t>Attributes</w:t>
      </w:r>
      <w:bookmarkEnd w:id="952"/>
      <w:bookmarkEnd w:id="953"/>
    </w:p>
    <w:p w14:paraId="56C84D09" w14:textId="58561CE7" w:rsidR="00685CC6" w:rsidRPr="00855F64" w:rsidRDefault="00685CC6" w:rsidP="00855F64">
      <w:pPr>
        <w:pStyle w:val="TH"/>
      </w:pPr>
      <w:bookmarkStart w:id="954" w:name="_CRTable9_4_4_21"/>
      <w:r w:rsidRPr="00BC0026">
        <w:t xml:space="preserve">Table </w:t>
      </w:r>
      <w:bookmarkEnd w:id="954"/>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955"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955"/>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956" w:name="_CR9_4_4_3"/>
      <w:bookmarkStart w:id="957" w:name="_Toc105573056"/>
      <w:bookmarkStart w:id="958" w:name="_Toc187394721"/>
      <w:bookmarkEnd w:id="956"/>
      <w:r w:rsidRPr="00BC0026">
        <w:t>9.4.4.3</w:t>
      </w:r>
      <w:r w:rsidRPr="00BC0026">
        <w:tab/>
        <w:t>Attribute constraints</w:t>
      </w:r>
      <w:bookmarkEnd w:id="957"/>
      <w:bookmarkEnd w:id="958"/>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959" w:name="_CR9_4_4_4"/>
      <w:bookmarkStart w:id="960" w:name="_Toc105573057"/>
      <w:bookmarkStart w:id="961" w:name="_Toc187394722"/>
      <w:bookmarkEnd w:id="959"/>
      <w:r w:rsidRPr="00BC0026">
        <w:t>9.4.</w:t>
      </w:r>
      <w:r w:rsidR="004E025D" w:rsidRPr="00BC0026">
        <w:t>4</w:t>
      </w:r>
      <w:r w:rsidRPr="00BC0026">
        <w:t>.</w:t>
      </w:r>
      <w:r w:rsidR="007C3D05" w:rsidRPr="00BC0026">
        <w:t>4</w:t>
      </w:r>
      <w:r w:rsidRPr="00BC0026">
        <w:tab/>
        <w:t>Notifications</w:t>
      </w:r>
      <w:bookmarkEnd w:id="960"/>
      <w:bookmarkEnd w:id="961"/>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962" w:name="_CR9_4_5"/>
      <w:bookmarkStart w:id="963" w:name="_Toc105573058"/>
      <w:bookmarkStart w:id="964" w:name="_Toc187394723"/>
      <w:bookmarkEnd w:id="962"/>
      <w:r w:rsidRPr="00BC0026">
        <w:t>9.4.</w:t>
      </w:r>
      <w:r w:rsidR="00AA3015" w:rsidRPr="00BC0026">
        <w:t>5</w:t>
      </w:r>
      <w:r w:rsidRPr="00BC0026">
        <w:tab/>
      </w:r>
      <w:bookmarkStart w:id="965"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63"/>
      <w:bookmarkEnd w:id="964"/>
      <w:bookmarkEnd w:id="965"/>
    </w:p>
    <w:p w14:paraId="4D018DEB" w14:textId="17E470BA" w:rsidR="002844E8" w:rsidRPr="00BC0026" w:rsidRDefault="002844E8" w:rsidP="002844E8">
      <w:pPr>
        <w:pStyle w:val="Heading4"/>
      </w:pPr>
      <w:bookmarkStart w:id="966" w:name="_CR9_4_5_1"/>
      <w:bookmarkStart w:id="967" w:name="_Toc105573059"/>
      <w:bookmarkStart w:id="968" w:name="_Toc187394724"/>
      <w:bookmarkEnd w:id="966"/>
      <w:r w:rsidRPr="00BC0026">
        <w:t>9.4.</w:t>
      </w:r>
      <w:r w:rsidR="00AA3015" w:rsidRPr="00BC0026">
        <w:t>5</w:t>
      </w:r>
      <w:r w:rsidRPr="00BC0026">
        <w:t>.1</w:t>
      </w:r>
      <w:r w:rsidRPr="00BC0026">
        <w:tab/>
        <w:t>Definition</w:t>
      </w:r>
      <w:bookmarkEnd w:id="967"/>
      <w:bookmarkEnd w:id="968"/>
    </w:p>
    <w:p w14:paraId="4FAE5526" w14:textId="12064B9E" w:rsidR="002844E8" w:rsidRPr="00BC0026" w:rsidRDefault="002844E8" w:rsidP="002844E8">
      <w:r w:rsidRPr="00BC0026">
        <w:t xml:space="preserve">The </w:t>
      </w:r>
      <w:r w:rsidR="007274C6" w:rsidRPr="00F31E94">
        <w:t>&lt;&lt;</w:t>
      </w:r>
      <w:proofErr w:type="spellStart"/>
      <w:r w:rsidR="007274C6" w:rsidRPr="00F31E94">
        <w:t>dataType</w:t>
      </w:r>
      <w:proofErr w:type="spellEnd"/>
      <w:r w:rsidR="007274C6" w:rsidRPr="00F31E94">
        <w:t>&gt;&gt;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969" w:name="_CR9_4_5_2"/>
      <w:bookmarkStart w:id="970" w:name="_Toc105573060"/>
      <w:bookmarkStart w:id="971" w:name="_Toc187394725"/>
      <w:bookmarkEnd w:id="969"/>
      <w:r w:rsidRPr="00BC0026">
        <w:lastRenderedPageBreak/>
        <w:t>9.4.</w:t>
      </w:r>
      <w:r w:rsidR="00AA3015" w:rsidRPr="00BC0026">
        <w:t>5</w:t>
      </w:r>
      <w:r w:rsidRPr="00BC0026">
        <w:t>.2</w:t>
      </w:r>
      <w:r w:rsidRPr="00BC0026">
        <w:tab/>
        <w:t>Attributes</w:t>
      </w:r>
      <w:bookmarkEnd w:id="970"/>
      <w:bookmarkEnd w:id="971"/>
    </w:p>
    <w:p w14:paraId="174FA419" w14:textId="6C99DC52" w:rsidR="00685CC6" w:rsidRPr="00855F64" w:rsidRDefault="00685CC6" w:rsidP="00855F64">
      <w:pPr>
        <w:pStyle w:val="TH"/>
      </w:pPr>
      <w:bookmarkStart w:id="972" w:name="_CRTable9_4_5_21"/>
      <w:r w:rsidRPr="00BC0026">
        <w:t xml:space="preserve">Table </w:t>
      </w:r>
      <w:bookmarkEnd w:id="972"/>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FC05DA"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FC05DA" w:rsidRPr="00BC0026" w:rsidRDefault="00FC05DA" w:rsidP="00FC05DA">
            <w:pPr>
              <w:spacing w:after="0"/>
              <w:rPr>
                <w:rFonts w:ascii="Courier New" w:hAnsi="Courier New" w:cs="Courier New"/>
                <w:b/>
                <w:bCs/>
              </w:rPr>
            </w:pPr>
            <w:bookmarkStart w:id="973" w:name="MCCQCTEMPBM_00000115"/>
            <w:proofErr w:type="spellStart"/>
            <w:r w:rsidRPr="00BC0026">
              <w:rPr>
                <w:rFonts w:ascii="Courier New" w:hAnsi="Courier New" w:cs="Courier New"/>
                <w:bCs/>
                <w:color w:val="333333"/>
                <w:sz w:val="18"/>
                <w:szCs w:val="18"/>
              </w:rPr>
              <w:t>mDAType</w:t>
            </w:r>
            <w:bookmarkEnd w:id="973"/>
            <w:proofErr w:type="spellEnd"/>
          </w:p>
        </w:tc>
        <w:tc>
          <w:tcPr>
            <w:tcW w:w="1269" w:type="dxa"/>
            <w:tcMar>
              <w:top w:w="0" w:type="dxa"/>
              <w:left w:w="28" w:type="dxa"/>
              <w:bottom w:w="0" w:type="dxa"/>
              <w:right w:w="108" w:type="dxa"/>
            </w:tcMar>
          </w:tcPr>
          <w:p w14:paraId="4BF96CCE" w14:textId="77777777" w:rsidR="00FC05DA" w:rsidRPr="00BC0026" w:rsidRDefault="00FC05DA" w:rsidP="00FC05DA">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5701617C" w14:textId="7AC89562"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6B05B0D4" w14:textId="77777777" w:rsidR="00FC05DA" w:rsidRPr="00BC0026" w:rsidRDefault="00FC05DA" w:rsidP="00FC05DA">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FC05DA" w:rsidRPr="00BC0026" w:rsidRDefault="00FC05DA" w:rsidP="00FC05DA">
            <w:pPr>
              <w:pStyle w:val="TAL"/>
              <w:jc w:val="center"/>
            </w:pPr>
            <w:r w:rsidRPr="00BC0026">
              <w:rPr>
                <w:lang w:eastAsia="zh-CN"/>
              </w:rPr>
              <w:t>T</w:t>
            </w:r>
          </w:p>
        </w:tc>
      </w:tr>
      <w:tr w:rsidR="00FC05DA"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FC05DA" w:rsidRPr="00BC0026" w:rsidRDefault="00FC05DA" w:rsidP="00FC05D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FC05DA" w:rsidRPr="00BC0026" w:rsidRDefault="00FC05DA" w:rsidP="00FC05DA">
            <w:pPr>
              <w:pStyle w:val="TAL"/>
              <w:jc w:val="center"/>
            </w:pPr>
            <w:r w:rsidRPr="00BC0026">
              <w:t>M</w:t>
            </w:r>
          </w:p>
        </w:tc>
        <w:tc>
          <w:tcPr>
            <w:tcW w:w="1126" w:type="dxa"/>
            <w:tcMar>
              <w:top w:w="0" w:type="dxa"/>
              <w:left w:w="28" w:type="dxa"/>
              <w:bottom w:w="0" w:type="dxa"/>
              <w:right w:w="108" w:type="dxa"/>
            </w:tcMar>
          </w:tcPr>
          <w:p w14:paraId="3D7E09FC"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2751CB9C" w14:textId="7C17DB4A"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07FCE8F5" w14:textId="77777777" w:rsidR="00FC05DA" w:rsidRPr="00BC0026" w:rsidRDefault="00FC05DA" w:rsidP="00FC05DA">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FC05DA" w:rsidRPr="00BC0026" w:rsidRDefault="00FC05DA" w:rsidP="00FC05DA">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974" w:name="_CR9_4_5_3"/>
      <w:bookmarkStart w:id="975" w:name="_Toc105573061"/>
      <w:bookmarkStart w:id="976" w:name="_Toc187394726"/>
      <w:bookmarkEnd w:id="974"/>
      <w:r w:rsidRPr="00BC0026">
        <w:t>9.4.</w:t>
      </w:r>
      <w:r w:rsidR="00AA3015" w:rsidRPr="00BC0026">
        <w:t>5</w:t>
      </w:r>
      <w:r w:rsidRPr="00BC0026">
        <w:t>.3</w:t>
      </w:r>
      <w:r w:rsidRPr="00BC0026">
        <w:tab/>
        <w:t>Attribute constraints</w:t>
      </w:r>
      <w:bookmarkEnd w:id="975"/>
      <w:bookmarkEnd w:id="97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977" w:name="_CR9_4_5_4"/>
      <w:bookmarkStart w:id="978" w:name="_Toc105573062"/>
      <w:bookmarkStart w:id="979" w:name="_Toc187394727"/>
      <w:bookmarkEnd w:id="977"/>
      <w:r w:rsidRPr="00BC0026">
        <w:t>9.4.</w:t>
      </w:r>
      <w:r w:rsidR="00AA3015" w:rsidRPr="00BC0026">
        <w:t>5</w:t>
      </w:r>
      <w:r w:rsidRPr="00BC0026">
        <w:t>.</w:t>
      </w:r>
      <w:r w:rsidR="00AA3015" w:rsidRPr="00BC0026">
        <w:t>4</w:t>
      </w:r>
      <w:r w:rsidRPr="00BC0026">
        <w:tab/>
        <w:t>Notifications</w:t>
      </w:r>
      <w:bookmarkEnd w:id="978"/>
      <w:bookmarkEnd w:id="979"/>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980" w:name="_CR9_4_6"/>
      <w:bookmarkStart w:id="981" w:name="_Toc105573063"/>
      <w:bookmarkStart w:id="982" w:name="_Toc187394728"/>
      <w:bookmarkEnd w:id="980"/>
      <w:r w:rsidRPr="00BC0026">
        <w:t>9.4.</w:t>
      </w:r>
      <w:r w:rsidR="00AA3015" w:rsidRPr="00BC0026">
        <w:t>6</w:t>
      </w:r>
      <w:bookmarkStart w:id="983"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81"/>
      <w:bookmarkEnd w:id="982"/>
      <w:bookmarkEnd w:id="983"/>
    </w:p>
    <w:p w14:paraId="491F42DB" w14:textId="79B843DB" w:rsidR="002844E8" w:rsidRPr="00BC0026" w:rsidRDefault="002844E8" w:rsidP="002844E8">
      <w:pPr>
        <w:pStyle w:val="Heading4"/>
      </w:pPr>
      <w:bookmarkStart w:id="984" w:name="_CR9_4_6_1"/>
      <w:bookmarkStart w:id="985" w:name="_Toc105573064"/>
      <w:bookmarkStart w:id="986" w:name="_Toc187394729"/>
      <w:bookmarkEnd w:id="984"/>
      <w:r w:rsidRPr="00BC0026">
        <w:t>9.4.</w:t>
      </w:r>
      <w:r w:rsidR="00AA3015" w:rsidRPr="00BC0026">
        <w:t>6</w:t>
      </w:r>
      <w:r w:rsidRPr="00BC0026">
        <w:t>.1</w:t>
      </w:r>
      <w:r w:rsidRPr="00BC0026">
        <w:tab/>
        <w:t>Definition</w:t>
      </w:r>
      <w:bookmarkEnd w:id="985"/>
      <w:bookmarkEnd w:id="986"/>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987" w:name="_CR9_4_6_2"/>
      <w:bookmarkStart w:id="988" w:name="_Toc105573065"/>
      <w:bookmarkStart w:id="989" w:name="_Toc187394730"/>
      <w:bookmarkEnd w:id="987"/>
      <w:r w:rsidRPr="00BC0026">
        <w:t>9.4.</w:t>
      </w:r>
      <w:r w:rsidR="00AA3015" w:rsidRPr="00BC0026">
        <w:t>6</w:t>
      </w:r>
      <w:r w:rsidRPr="00BC0026">
        <w:t>.</w:t>
      </w:r>
      <w:r w:rsidR="00AA3015" w:rsidRPr="00BC0026">
        <w:t>2</w:t>
      </w:r>
      <w:r w:rsidRPr="00BC0026">
        <w:tab/>
        <w:t>Attributes</w:t>
      </w:r>
      <w:bookmarkEnd w:id="988"/>
      <w:bookmarkEnd w:id="989"/>
    </w:p>
    <w:p w14:paraId="2C1A5307" w14:textId="14CD7ABE" w:rsidR="00685CC6" w:rsidRPr="00855F64" w:rsidRDefault="00685CC6" w:rsidP="00855F64">
      <w:pPr>
        <w:pStyle w:val="TH"/>
      </w:pPr>
      <w:bookmarkStart w:id="990" w:name="_CRTable9_4_6_21"/>
      <w:r w:rsidRPr="00BC0026">
        <w:t xml:space="preserve">Table </w:t>
      </w:r>
      <w:bookmarkEnd w:id="990"/>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FC05DA"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FC05DA" w:rsidRPr="00BC0026" w:rsidRDefault="00FC05DA" w:rsidP="00FC05DA">
            <w:pPr>
              <w:spacing w:after="0"/>
              <w:rPr>
                <w:rFonts w:ascii="Courier New" w:hAnsi="Courier New" w:cs="Courier New"/>
                <w:bCs/>
                <w:color w:val="333333"/>
                <w:sz w:val="18"/>
                <w:szCs w:val="18"/>
              </w:rPr>
            </w:pPr>
            <w:bookmarkStart w:id="991"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991"/>
            <w:proofErr w:type="spellEnd"/>
          </w:p>
        </w:tc>
        <w:tc>
          <w:tcPr>
            <w:tcW w:w="1687" w:type="dxa"/>
            <w:shd w:val="clear" w:color="auto" w:fill="auto"/>
            <w:tcMar>
              <w:top w:w="0" w:type="dxa"/>
              <w:left w:w="28" w:type="dxa"/>
              <w:bottom w:w="0" w:type="dxa"/>
              <w:right w:w="108" w:type="dxa"/>
            </w:tcMar>
          </w:tcPr>
          <w:p w14:paraId="416CA8CE" w14:textId="77777777" w:rsidR="00FC05DA" w:rsidRPr="00BC0026" w:rsidRDefault="00FC05DA" w:rsidP="00FC05DA">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FC05DA" w:rsidRPr="00BC0026" w:rsidRDefault="00FC05DA" w:rsidP="00FC05DA">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3A44AE7A" w:rsidR="00FC05DA" w:rsidRPr="00BC0026" w:rsidRDefault="00FC05DA" w:rsidP="00FC05DA">
            <w:pPr>
              <w:pStyle w:val="TAH"/>
              <w:rPr>
                <w:b w:val="0"/>
                <w:bCs/>
                <w:color w:val="000000"/>
              </w:rPr>
            </w:pPr>
            <w:r w:rsidRPr="00A61E58">
              <w:rPr>
                <w:b w:val="0"/>
                <w:bCs/>
              </w:rPr>
              <w:t>F</w:t>
            </w:r>
          </w:p>
        </w:tc>
        <w:tc>
          <w:tcPr>
            <w:tcW w:w="1117" w:type="dxa"/>
            <w:shd w:val="clear" w:color="auto" w:fill="auto"/>
            <w:tcMar>
              <w:top w:w="0" w:type="dxa"/>
              <w:left w:w="28" w:type="dxa"/>
              <w:bottom w:w="0" w:type="dxa"/>
              <w:right w:w="108" w:type="dxa"/>
            </w:tcMar>
          </w:tcPr>
          <w:p w14:paraId="4136C918" w14:textId="77777777" w:rsidR="00FC05DA" w:rsidRPr="00BC0026" w:rsidRDefault="00FC05DA" w:rsidP="00FC05DA">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FC05DA" w:rsidRPr="00BC0026" w:rsidRDefault="00FC05DA" w:rsidP="00FC05DA">
            <w:pPr>
              <w:pStyle w:val="TAH"/>
              <w:rPr>
                <w:b w:val="0"/>
                <w:bCs/>
                <w:color w:val="000000"/>
              </w:rPr>
            </w:pPr>
            <w:r w:rsidRPr="00BC0026">
              <w:rPr>
                <w:b w:val="0"/>
                <w:bCs/>
                <w:lang w:eastAsia="zh-CN"/>
              </w:rPr>
              <w:t>T</w:t>
            </w:r>
          </w:p>
        </w:tc>
      </w:tr>
      <w:tr w:rsidR="00FC05DA"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FC05DA" w:rsidRPr="00BC0026" w:rsidRDefault="00FC05DA" w:rsidP="00FC05DA">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FC05DA" w:rsidRPr="00BC0026" w:rsidRDefault="00FC05DA" w:rsidP="00FC05DA">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FC05DA" w:rsidRPr="00BC0026" w:rsidRDefault="00FC05DA" w:rsidP="00FC05DA">
            <w:pPr>
              <w:pStyle w:val="TAL"/>
              <w:jc w:val="center"/>
            </w:pPr>
            <w:r w:rsidRPr="00BC0026">
              <w:t>T</w:t>
            </w:r>
          </w:p>
        </w:tc>
        <w:tc>
          <w:tcPr>
            <w:tcW w:w="1077" w:type="dxa"/>
            <w:tcMar>
              <w:top w:w="0" w:type="dxa"/>
              <w:left w:w="28" w:type="dxa"/>
              <w:bottom w:w="0" w:type="dxa"/>
              <w:right w:w="108" w:type="dxa"/>
            </w:tcMar>
          </w:tcPr>
          <w:p w14:paraId="524FC605" w14:textId="77E65D40" w:rsidR="00FC05DA" w:rsidRPr="00BC0026" w:rsidRDefault="00FC05DA" w:rsidP="00FC05DA">
            <w:pPr>
              <w:pStyle w:val="TAL"/>
              <w:jc w:val="center"/>
            </w:pPr>
            <w:r w:rsidRPr="00014A5B">
              <w:t>F</w:t>
            </w:r>
          </w:p>
        </w:tc>
        <w:tc>
          <w:tcPr>
            <w:tcW w:w="1117" w:type="dxa"/>
            <w:tcMar>
              <w:top w:w="0" w:type="dxa"/>
              <w:left w:w="28" w:type="dxa"/>
              <w:bottom w:w="0" w:type="dxa"/>
              <w:right w:w="108" w:type="dxa"/>
            </w:tcMar>
          </w:tcPr>
          <w:p w14:paraId="596C8AA7" w14:textId="77777777" w:rsidR="00FC05DA" w:rsidRPr="00BC0026" w:rsidRDefault="00FC05DA" w:rsidP="00FC05DA">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FC05DA" w:rsidRPr="00BC0026" w:rsidRDefault="00FC05DA" w:rsidP="00FC05DA">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992" w:name="_CR9_4_6_3"/>
      <w:bookmarkStart w:id="993" w:name="_Toc105573066"/>
      <w:bookmarkStart w:id="994" w:name="_Toc187394731"/>
      <w:bookmarkEnd w:id="992"/>
      <w:r w:rsidRPr="00BC0026">
        <w:t>9.4.</w:t>
      </w:r>
      <w:r w:rsidR="00AA3015" w:rsidRPr="00BC0026">
        <w:t>6</w:t>
      </w:r>
      <w:r w:rsidRPr="00BC0026">
        <w:t>.3</w:t>
      </w:r>
      <w:r w:rsidRPr="00BC0026">
        <w:tab/>
        <w:t>Attribute constraints</w:t>
      </w:r>
      <w:bookmarkEnd w:id="993"/>
      <w:bookmarkEnd w:id="994"/>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995" w:name="_CR9_4_6_4"/>
      <w:bookmarkStart w:id="996" w:name="_Toc105573067"/>
      <w:bookmarkStart w:id="997" w:name="_Toc187394732"/>
      <w:bookmarkEnd w:id="995"/>
      <w:r w:rsidRPr="00BC0026">
        <w:t>9.4.</w:t>
      </w:r>
      <w:r w:rsidR="00AA3015" w:rsidRPr="00BC0026">
        <w:t>6</w:t>
      </w:r>
      <w:r w:rsidRPr="00BC0026">
        <w:t>.4</w:t>
      </w:r>
      <w:r w:rsidRPr="00BC0026">
        <w:tab/>
        <w:t>Notifications</w:t>
      </w:r>
      <w:bookmarkEnd w:id="996"/>
      <w:bookmarkEnd w:id="997"/>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998" w:name="_CR9_4_7"/>
      <w:bookmarkStart w:id="999" w:name="_Toc105573068"/>
      <w:bookmarkStart w:id="1000" w:name="_Toc187394733"/>
      <w:bookmarkEnd w:id="998"/>
      <w:r w:rsidRPr="00BC0026">
        <w:t>9.4.</w:t>
      </w:r>
      <w:r w:rsidR="00AA3015" w:rsidRPr="00BC0026">
        <w:t>7</w:t>
      </w:r>
      <w:r w:rsidRPr="00BC0026">
        <w:tab/>
      </w:r>
      <w:bookmarkStart w:id="1001"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999"/>
      <w:bookmarkEnd w:id="1000"/>
    </w:p>
    <w:p w14:paraId="3EDE0E65" w14:textId="6F8F7EDB" w:rsidR="002844E8" w:rsidRPr="00BC0026" w:rsidRDefault="002844E8" w:rsidP="002844E8">
      <w:pPr>
        <w:pStyle w:val="Heading4"/>
        <w:rPr>
          <w:i/>
          <w:iCs/>
        </w:rPr>
      </w:pPr>
      <w:bookmarkStart w:id="1002" w:name="_CR9_4_7_1"/>
      <w:bookmarkStart w:id="1003" w:name="_Toc105573069"/>
      <w:bookmarkStart w:id="1004" w:name="_Toc187394734"/>
      <w:bookmarkEnd w:id="1001"/>
      <w:bookmarkEnd w:id="1002"/>
      <w:r w:rsidRPr="00BC0026">
        <w:t>9.4.</w:t>
      </w:r>
      <w:r w:rsidR="00AA3015" w:rsidRPr="00BC0026">
        <w:t>7</w:t>
      </w:r>
      <w:r w:rsidRPr="00BC0026">
        <w:t>.1</w:t>
      </w:r>
      <w:r w:rsidRPr="00BC0026">
        <w:tab/>
        <w:t>Definition</w:t>
      </w:r>
      <w:bookmarkEnd w:id="1003"/>
      <w:bookmarkEnd w:id="1004"/>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proofErr w:type="spellStart"/>
      <w:r w:rsidRPr="00DD070D">
        <w:t>timeDurations</w:t>
      </w:r>
      <w:proofErr w:type="spellEnd"/>
      <w:r>
        <w:t xml:space="preserve"> attribute is present, the MnS producer identifies the analytics schedule by the </w:t>
      </w:r>
      <w:proofErr w:type="spellStart"/>
      <w:r>
        <w:t>TimeWindow</w:t>
      </w:r>
      <w:proofErr w:type="spellEnd"/>
      <w:r>
        <w:t>.</w:t>
      </w:r>
    </w:p>
    <w:p w14:paraId="67DB0916" w14:textId="11FFCA88" w:rsidR="002844E8" w:rsidRPr="00BC0026" w:rsidRDefault="007274C6" w:rsidP="002844E8">
      <w:r>
        <w:t xml:space="preserve">When the </w:t>
      </w:r>
      <w:proofErr w:type="spellStart"/>
      <w:r w:rsidRPr="00DD070D">
        <w:t>granularityPeriod</w:t>
      </w:r>
      <w:proofErr w:type="spellEnd"/>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005" w:name="_CR9_4_7_2"/>
      <w:bookmarkStart w:id="1006" w:name="_Toc105573070"/>
      <w:bookmarkStart w:id="1007" w:name="_Toc187394735"/>
      <w:bookmarkEnd w:id="1005"/>
      <w:r w:rsidRPr="00BC0026">
        <w:lastRenderedPageBreak/>
        <w:t>9.4.</w:t>
      </w:r>
      <w:r w:rsidR="00AA3015" w:rsidRPr="00BC0026">
        <w:t>7</w:t>
      </w:r>
      <w:r w:rsidRPr="00BC0026">
        <w:t>.2</w:t>
      </w:r>
      <w:r w:rsidR="00AB1551" w:rsidRPr="00BC0026">
        <w:tab/>
      </w:r>
      <w:r w:rsidRPr="00BC0026">
        <w:t>Attributes</w:t>
      </w:r>
      <w:bookmarkEnd w:id="1006"/>
      <w:bookmarkEnd w:id="1007"/>
    </w:p>
    <w:p w14:paraId="1CC65DCA" w14:textId="263CB58E" w:rsidR="00685CC6" w:rsidRPr="00855F64" w:rsidRDefault="00685CC6" w:rsidP="00855F64">
      <w:pPr>
        <w:pStyle w:val="TH"/>
      </w:pPr>
      <w:bookmarkStart w:id="1008" w:name="_CRTable9_4_7_21"/>
      <w:r w:rsidRPr="00BC0026">
        <w:t xml:space="preserve">Table </w:t>
      </w:r>
      <w:bookmarkEnd w:id="1008"/>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009"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1009"/>
            <w:proofErr w:type="spellEnd"/>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010" w:name="_CR9_4_7_3"/>
      <w:bookmarkStart w:id="1011" w:name="_Toc105573071"/>
      <w:bookmarkStart w:id="1012" w:name="_Toc187394736"/>
      <w:bookmarkEnd w:id="1010"/>
      <w:r w:rsidRPr="00BC0026">
        <w:t>9.4.</w:t>
      </w:r>
      <w:r w:rsidR="00AA3015" w:rsidRPr="00BC0026">
        <w:t>7</w:t>
      </w:r>
      <w:r w:rsidRPr="00BC0026">
        <w:t>.3</w:t>
      </w:r>
      <w:r w:rsidRPr="00BC0026">
        <w:tab/>
        <w:t>Attribute constraints</w:t>
      </w:r>
      <w:bookmarkEnd w:id="1011"/>
      <w:bookmarkEnd w:id="1012"/>
    </w:p>
    <w:p w14:paraId="258A0273" w14:textId="77777777" w:rsidR="007274C6" w:rsidRPr="00BC0026" w:rsidRDefault="007274C6" w:rsidP="007274C6">
      <w:pPr>
        <w:pStyle w:val="TH"/>
      </w:pPr>
      <w:bookmarkStart w:id="1013" w:name="_CRTable9_4_7_31"/>
      <w:r w:rsidRPr="00BC0026">
        <w:t xml:space="preserve">Table </w:t>
      </w:r>
      <w:bookmarkEnd w:id="1013"/>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MnS producer supports to identify the </w:t>
            </w:r>
            <w:r>
              <w:t>time schedule</w:t>
            </w:r>
            <w:r w:rsidRPr="00BC0026">
              <w:t xml:space="preserve"> by </w:t>
            </w:r>
            <w:proofErr w:type="spellStart"/>
            <w:r>
              <w:t>timeDurations</w:t>
            </w:r>
            <w:proofErr w:type="spellEnd"/>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1014" w:name="_CR9_4_7_4"/>
      <w:bookmarkStart w:id="1015" w:name="_Toc105573072"/>
      <w:bookmarkStart w:id="1016" w:name="_Toc187394737"/>
      <w:bookmarkEnd w:id="1014"/>
      <w:r w:rsidRPr="00855F64">
        <w:t>9.4.</w:t>
      </w:r>
      <w:r w:rsidR="00AA3015" w:rsidRPr="00855F64">
        <w:t>7</w:t>
      </w:r>
      <w:r w:rsidRPr="00855F64">
        <w:t>.</w:t>
      </w:r>
      <w:r w:rsidR="009A61E0" w:rsidRPr="00855F64">
        <w:t>4</w:t>
      </w:r>
      <w:r w:rsidRPr="00BC0026">
        <w:tab/>
        <w:t>Notifications</w:t>
      </w:r>
      <w:bookmarkEnd w:id="1015"/>
      <w:bookmarkEnd w:id="1016"/>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1017" w:name="_CR9_4_8"/>
      <w:bookmarkStart w:id="1018" w:name="_Toc51754699"/>
      <w:bookmarkStart w:id="1019" w:name="_Toc98172461"/>
      <w:bookmarkStart w:id="1020" w:name="_Toc187394738"/>
      <w:bookmarkEnd w:id="1017"/>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018"/>
      <w:bookmarkEnd w:id="1019"/>
      <w:bookmarkEnd w:id="1020"/>
    </w:p>
    <w:p w14:paraId="68C7E192" w14:textId="1248A27E" w:rsidR="000560AE" w:rsidRDefault="000560AE" w:rsidP="000560AE">
      <w:pPr>
        <w:pStyle w:val="Heading4"/>
      </w:pPr>
      <w:bookmarkStart w:id="1021" w:name="_CR9_4_8_1"/>
      <w:bookmarkStart w:id="1022" w:name="_Toc51754700"/>
      <w:bookmarkStart w:id="1023" w:name="_Toc98172462"/>
      <w:bookmarkStart w:id="1024" w:name="_Toc187394739"/>
      <w:bookmarkEnd w:id="1021"/>
      <w:r w:rsidRPr="00BC0026">
        <w:t>9.4.</w:t>
      </w:r>
      <w:r>
        <w:rPr>
          <w:lang w:eastAsia="zh-CN"/>
        </w:rPr>
        <w:t>8</w:t>
      </w:r>
      <w:r>
        <w:t>.1</w:t>
      </w:r>
      <w:r>
        <w:tab/>
        <w:t>Definition</w:t>
      </w:r>
      <w:bookmarkEnd w:id="1022"/>
      <w:bookmarkEnd w:id="1023"/>
      <w:bookmarkEnd w:id="1024"/>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025" w:name="_CR9_4_8_2"/>
      <w:bookmarkStart w:id="1026" w:name="_Toc51754701"/>
      <w:bookmarkStart w:id="1027" w:name="_Toc98172463"/>
      <w:bookmarkStart w:id="1028" w:name="_Toc187394740"/>
      <w:bookmarkEnd w:id="1025"/>
      <w:r w:rsidRPr="00BC0026">
        <w:t>9.4.</w:t>
      </w:r>
      <w:r>
        <w:rPr>
          <w:lang w:eastAsia="zh-CN"/>
        </w:rPr>
        <w:t>8</w:t>
      </w:r>
      <w:r>
        <w:rPr>
          <w:lang w:val="fr-FR"/>
        </w:rPr>
        <w:t>.2</w:t>
      </w:r>
      <w:r>
        <w:rPr>
          <w:lang w:val="fr-FR"/>
        </w:rPr>
        <w:tab/>
      </w:r>
      <w:proofErr w:type="spellStart"/>
      <w:r>
        <w:rPr>
          <w:lang w:val="fr-FR"/>
        </w:rPr>
        <w:t>Attributes</w:t>
      </w:r>
      <w:bookmarkEnd w:id="1026"/>
      <w:bookmarkEnd w:id="1027"/>
      <w:bookmarkEnd w:id="102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029" w:name="_CR9_4_8_3"/>
      <w:bookmarkStart w:id="1030" w:name="_Toc98172464"/>
      <w:bookmarkStart w:id="1031" w:name="_Toc187394741"/>
      <w:bookmarkEnd w:id="1029"/>
      <w:r w:rsidRPr="00BC0026">
        <w:t>9.4.</w:t>
      </w:r>
      <w:r>
        <w:rPr>
          <w:lang w:eastAsia="zh-CN"/>
        </w:rPr>
        <w:t>8</w:t>
      </w:r>
      <w:r w:rsidRPr="00CE6AD3">
        <w:t>.3</w:t>
      </w:r>
      <w:r w:rsidRPr="00CE6AD3">
        <w:tab/>
        <w:t>Attribute constraints</w:t>
      </w:r>
      <w:bookmarkEnd w:id="1030"/>
      <w:bookmarkEnd w:id="1031"/>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032" w:name="_CR9_4_8_4"/>
      <w:bookmarkStart w:id="1033" w:name="_Toc98172465"/>
      <w:bookmarkStart w:id="1034" w:name="_Toc187394742"/>
      <w:bookmarkEnd w:id="1032"/>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033"/>
      <w:bookmarkEnd w:id="1034"/>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1035" w:name="_CR9_5"/>
      <w:bookmarkStart w:id="1036" w:name="_Toc105573073"/>
      <w:bookmarkStart w:id="1037" w:name="_Toc187394743"/>
      <w:bookmarkEnd w:id="1035"/>
      <w:r w:rsidRPr="00BC0026">
        <w:t>9.5</w:t>
      </w:r>
      <w:r w:rsidRPr="00BC0026">
        <w:tab/>
        <w:t>Attribute definitions</w:t>
      </w:r>
      <w:bookmarkEnd w:id="1036"/>
      <w:bookmarkEnd w:id="1037"/>
    </w:p>
    <w:p w14:paraId="5D5FEF33" w14:textId="3E1F3AF1" w:rsidR="004E2A0D" w:rsidRPr="00BC0026" w:rsidRDefault="004E2A0D" w:rsidP="004E2A0D">
      <w:pPr>
        <w:pStyle w:val="Heading3"/>
      </w:pPr>
      <w:bookmarkStart w:id="1038" w:name="_CR9_5_1"/>
      <w:bookmarkStart w:id="1039" w:name="_Toc105573074"/>
      <w:bookmarkStart w:id="1040" w:name="_Toc187394744"/>
      <w:bookmarkEnd w:id="1038"/>
      <w:r w:rsidRPr="00BC0026">
        <w:t>9.5.1</w:t>
      </w:r>
      <w:r w:rsidRPr="00BC0026">
        <w:tab/>
        <w:t>Attribute properties</w:t>
      </w:r>
      <w:bookmarkEnd w:id="1039"/>
      <w:bookmarkEnd w:id="1040"/>
    </w:p>
    <w:p w14:paraId="4F24F502" w14:textId="0E2DC435" w:rsidR="00685CC6" w:rsidRPr="00BC0026" w:rsidRDefault="00685CC6" w:rsidP="00855F64">
      <w:pPr>
        <w:pStyle w:val="TH"/>
      </w:pPr>
      <w:bookmarkStart w:id="1041" w:name="_CRTable9_5_11"/>
      <w:r w:rsidRPr="00BC0026">
        <w:t xml:space="preserve">Table </w:t>
      </w:r>
      <w:bookmarkEnd w:id="1041"/>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042" w:name="MCCQCTEMPBM_00000120"/>
            <w:proofErr w:type="spellStart"/>
            <w:r w:rsidRPr="00BC0026">
              <w:rPr>
                <w:rFonts w:ascii="Courier New" w:hAnsi="Courier New" w:cs="Courier New"/>
                <w:bCs/>
                <w:color w:val="333333"/>
                <w:sz w:val="18"/>
                <w:szCs w:val="18"/>
              </w:rPr>
              <w:t>mDAType</w:t>
            </w:r>
            <w:bookmarkEnd w:id="1042"/>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5B9465C5" w:rsidR="004E2A0D" w:rsidRPr="00BC0026" w:rsidRDefault="00C73765" w:rsidP="00C76939">
            <w:pPr>
              <w:pStyle w:val="TAL"/>
            </w:pPr>
            <w:proofErr w:type="spellStart"/>
            <w:r>
              <w:t>a</w:t>
            </w:r>
            <w:r w:rsidR="004E2A0D" w:rsidRPr="00BC0026">
              <w:t>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value</w:t>
            </w:r>
            <w:r w:rsidR="006A012B" w:rsidRPr="00BC0026">
              <w:t xml:space="preserve"> </w:t>
            </w:r>
            <w:r w:rsidR="004E2A0D" w:rsidRPr="00BC0026">
              <w:t>of</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defined</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capability</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lastRenderedPageBreak/>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67112AC7" w:rsidR="004E2A0D" w:rsidRPr="00BC0026" w:rsidRDefault="00C73765" w:rsidP="00C76939">
            <w:pPr>
              <w:pStyle w:val="TAL"/>
              <w:rPr>
                <w:color w:val="000000"/>
              </w:rPr>
            </w:pPr>
            <w:proofErr w:type="spellStart"/>
            <w:r>
              <w:t>a</w:t>
            </w:r>
            <w:r w:rsidR="004E2A0D" w:rsidRPr="00BC0026">
              <w:t>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8A309E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104AD7E" w:rsidR="00780A79" w:rsidRPr="00BC0026" w:rsidRDefault="00C73765" w:rsidP="00780A79">
            <w:pPr>
              <w:pStyle w:val="TAL"/>
              <w:rPr>
                <w:color w:val="000000"/>
              </w:rPr>
            </w:pPr>
            <w:proofErr w:type="spellStart"/>
            <w:r>
              <w:rPr>
                <w:lang w:eastAsia="zh-CN"/>
              </w:rPr>
              <w:t>a</w:t>
            </w:r>
            <w:r w:rsidR="00780A79" w:rsidRPr="00BC0026">
              <w:rPr>
                <w:lang w:eastAsia="zh-CN"/>
              </w:rPr>
              <w:t>llowed</w:t>
            </w:r>
            <w:r>
              <w:rPr>
                <w:lang w:eastAsia="zh-CN"/>
              </w:rPr>
              <w:t>V</w:t>
            </w:r>
            <w:r w:rsidR="00780A79" w:rsidRPr="00BC0026">
              <w:rPr>
                <w:lang w:eastAsia="zh-CN"/>
              </w:rPr>
              <w:t>alues</w:t>
            </w:r>
            <w:proofErr w:type="spellEnd"/>
            <w:r w:rsidR="00780A79" w:rsidRPr="00BC0026">
              <w:rPr>
                <w:lang w:eastAsia="zh-CN"/>
              </w:rPr>
              <w:t>:</w:t>
            </w:r>
            <w:r w:rsidR="006A012B" w:rsidRPr="00BC0026">
              <w:rPr>
                <w:lang w:eastAsia="zh-CN"/>
              </w:rPr>
              <w:t xml:space="preserve"> </w:t>
            </w:r>
            <w:r w:rsidR="00780A79"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7E9DBB1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D14B64" w:rsidRPr="00BC0026">
              <w:rPr>
                <w:rFonts w:ascii="Arial" w:hAnsi="Arial" w:cs="Arial"/>
                <w:sz w:val="18"/>
                <w:szCs w:val="18"/>
                <w:lang w:eastAsia="zh-CN"/>
              </w:rPr>
              <w:t xml:space="preserve">: </w:t>
            </w:r>
            <w:r w:rsidR="00D14B64"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6B80845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5631ED"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lastRenderedPageBreak/>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3C6258C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23F462F2" w:rsidR="00BB68E1" w:rsidRPr="00BC0026" w:rsidRDefault="00914E2D" w:rsidP="00BB68E1">
            <w:pPr>
              <w:pStyle w:val="TAL"/>
              <w:rPr>
                <w:color w:val="000000"/>
              </w:rPr>
            </w:pPr>
            <w:proofErr w:type="spellStart"/>
            <w:r>
              <w:t>a</w:t>
            </w:r>
            <w:r w:rsidR="00BB68E1" w:rsidRPr="00BC0026">
              <w:t>llowedValues</w:t>
            </w:r>
            <w:proofErr w:type="spellEnd"/>
            <w:r w:rsidR="00BB68E1" w:rsidRPr="00BC0026">
              <w:t>:</w:t>
            </w:r>
            <w:r w:rsidR="006A012B" w:rsidRPr="00BC0026">
              <w:t xml:space="preserve"> </w:t>
            </w:r>
            <w:r w:rsidR="00BB68E1" w:rsidRPr="00BC0026">
              <w:t>the</w:t>
            </w:r>
            <w:r w:rsidR="006A012B" w:rsidRPr="00BC0026">
              <w:t xml:space="preserve"> </w:t>
            </w:r>
            <w:r w:rsidR="00BB68E1" w:rsidRPr="00BC0026">
              <w:t>value</w:t>
            </w:r>
            <w:r w:rsidR="006A012B" w:rsidRPr="00BC0026">
              <w:t xml:space="preserve"> </w:t>
            </w:r>
            <w:r w:rsidR="00BB68E1" w:rsidRPr="00BC0026">
              <w:t>of</w:t>
            </w:r>
            <w:r w:rsidR="006A012B" w:rsidRPr="00BC0026">
              <w:t xml:space="preserve"> </w:t>
            </w:r>
            <w:r w:rsidR="00BB68E1" w:rsidRPr="00BC0026">
              <w:t>MDA</w:t>
            </w:r>
            <w:r w:rsidR="006A012B" w:rsidRPr="00BC0026">
              <w:t xml:space="preserve"> </w:t>
            </w:r>
            <w:r w:rsidR="00BB68E1" w:rsidRPr="00BC0026">
              <w:t>types</w:t>
            </w:r>
            <w:r w:rsidR="006A012B" w:rsidRPr="00BC0026">
              <w:t xml:space="preserve"> </w:t>
            </w:r>
            <w:r w:rsidR="00BB68E1" w:rsidRPr="00BC0026">
              <w:t>defined</w:t>
            </w:r>
            <w:r w:rsidR="006A012B" w:rsidRPr="00BC0026">
              <w:t xml:space="preserve"> </w:t>
            </w:r>
            <w:r w:rsidR="00BB68E1" w:rsidRPr="00BC0026">
              <w:t>for</w:t>
            </w:r>
            <w:r w:rsidR="006A012B" w:rsidRPr="00BC0026">
              <w:t xml:space="preserve"> </w:t>
            </w:r>
            <w:r w:rsidR="00BB68E1" w:rsidRPr="00BC0026">
              <w:t>the</w:t>
            </w:r>
            <w:r w:rsidR="006A012B" w:rsidRPr="00BC0026">
              <w:t xml:space="preserve"> </w:t>
            </w:r>
            <w:r w:rsidR="00BB68E1" w:rsidRPr="00BC0026">
              <w:t>MDA</w:t>
            </w:r>
            <w:r w:rsidR="006A012B" w:rsidRPr="00BC0026">
              <w:t xml:space="preserve"> </w:t>
            </w:r>
            <w:r w:rsidR="00BB68E1" w:rsidRPr="00BC0026">
              <w:t>capabilities</w:t>
            </w:r>
            <w:r w:rsidR="006A012B" w:rsidRPr="00BC0026">
              <w:t xml:space="preserve"> </w:t>
            </w:r>
            <w:r w:rsidR="00BB68E1" w:rsidRPr="00BC0026">
              <w:t>in</w:t>
            </w:r>
            <w:r w:rsidR="006A012B" w:rsidRPr="00BC0026">
              <w:t xml:space="preserve"> </w:t>
            </w:r>
            <w:r w:rsidR="00BB68E1" w:rsidRPr="00BC0026">
              <w:t>clause</w:t>
            </w:r>
            <w:r w:rsidR="006A012B" w:rsidRPr="00BC0026">
              <w:t xml:space="preserve"> </w:t>
            </w:r>
            <w:r w:rsidR="00BB68E1"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lastRenderedPageBreak/>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F204623"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142FAD38"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184AE89" w:rsidR="004E07D4" w:rsidRDefault="00914E2D" w:rsidP="004E07D4">
            <w:pPr>
              <w:pStyle w:val="TAL"/>
              <w:rPr>
                <w:color w:val="000000"/>
              </w:rPr>
            </w:pPr>
            <w:proofErr w:type="spellStart"/>
            <w:r>
              <w:t>a</w:t>
            </w:r>
            <w:r w:rsidR="004E07D4" w:rsidRPr="00BC0026">
              <w:t>llowedValues</w:t>
            </w:r>
            <w:proofErr w:type="spellEnd"/>
            <w:r w:rsidR="004E07D4"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0A28A8B2"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914E2D">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A175385" w14:textId="54DC6FE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189D0895"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4BB8FF85" w14:textId="7529B7E0"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4DF2DA0" w14:textId="27BEF14D"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3BDC491D"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566FD556" w14:textId="4843A176"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199CEC65"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00156B25">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633BE9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914E2D">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043" w:name="_CR9_6"/>
      <w:bookmarkStart w:id="1044" w:name="_Toc105573076"/>
      <w:bookmarkStart w:id="1045" w:name="_Toc187394745"/>
      <w:bookmarkEnd w:id="1043"/>
      <w:r w:rsidRPr="00BC0026">
        <w:t>9.6</w:t>
      </w:r>
      <w:r w:rsidRPr="00BC0026">
        <w:tab/>
        <w:t>Common notifications</w:t>
      </w:r>
      <w:bookmarkEnd w:id="1044"/>
      <w:bookmarkEnd w:id="1045"/>
    </w:p>
    <w:p w14:paraId="0C8AD2A5" w14:textId="50DE1B1F" w:rsidR="00CD3A34" w:rsidRPr="00BC0026" w:rsidRDefault="00CD3A34" w:rsidP="00CD3A34">
      <w:pPr>
        <w:pStyle w:val="Heading3"/>
      </w:pPr>
      <w:bookmarkStart w:id="1046" w:name="_CR9_6_1"/>
      <w:bookmarkStart w:id="1047" w:name="_Toc105573077"/>
      <w:bookmarkStart w:id="1048" w:name="_Toc187394746"/>
      <w:bookmarkEnd w:id="1046"/>
      <w:r w:rsidRPr="00BC0026">
        <w:t>9.6.1</w:t>
      </w:r>
      <w:r w:rsidRPr="00BC0026">
        <w:tab/>
        <w:t>Configuration notifications</w:t>
      </w:r>
      <w:bookmarkEnd w:id="1047"/>
      <w:bookmarkEnd w:id="1048"/>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1049"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1049"/>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050" w:name="_CRTable9_6_11"/>
      <w:r w:rsidRPr="00BC0026">
        <w:t xml:space="preserve">Table </w:t>
      </w:r>
      <w:bookmarkEnd w:id="1050"/>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051" w:name="MCCQCTEMPBM_00000122"/>
            <w:proofErr w:type="spellStart"/>
            <w:r w:rsidRPr="00BC0026">
              <w:rPr>
                <w:rFonts w:ascii="Courier New" w:hAnsi="Courier New" w:cs="Courier New"/>
              </w:rPr>
              <w:t>notifyMOICreation</w:t>
            </w:r>
            <w:bookmarkEnd w:id="1051"/>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052" w:name="_CR10"/>
      <w:bookmarkStart w:id="1053" w:name="_Toc105573078"/>
      <w:bookmarkStart w:id="1054" w:name="_Toc187394747"/>
      <w:bookmarkEnd w:id="1052"/>
      <w:r w:rsidRPr="00BC0026">
        <w:t>10</w:t>
      </w:r>
      <w:r w:rsidRPr="00BC0026">
        <w:tab/>
        <w:t>MDA related service components</w:t>
      </w:r>
      <w:bookmarkEnd w:id="1053"/>
      <w:bookmarkEnd w:id="1054"/>
    </w:p>
    <w:p w14:paraId="098804D9" w14:textId="77777777" w:rsidR="00246B73" w:rsidRPr="00BC0026" w:rsidRDefault="00246B73" w:rsidP="00246B73">
      <w:pPr>
        <w:pStyle w:val="Heading2"/>
      </w:pPr>
      <w:bookmarkStart w:id="1055" w:name="_CR10_1"/>
      <w:bookmarkStart w:id="1056" w:name="_Toc105573079"/>
      <w:bookmarkStart w:id="1057" w:name="_Toc187394748"/>
      <w:bookmarkEnd w:id="1055"/>
      <w:r w:rsidRPr="00BC0026">
        <w:t>10.1</w:t>
      </w:r>
      <w:r w:rsidRPr="00BC0026">
        <w:tab/>
        <w:t>MDA MnS Service components</w:t>
      </w:r>
      <w:bookmarkEnd w:id="1056"/>
      <w:bookmarkEnd w:id="1057"/>
    </w:p>
    <w:p w14:paraId="422EA531" w14:textId="77777777" w:rsidR="00246B73" w:rsidRPr="00BC0026" w:rsidRDefault="00246B73" w:rsidP="00685CC6">
      <w:pPr>
        <w:pStyle w:val="Heading3"/>
      </w:pPr>
      <w:bookmarkStart w:id="1058" w:name="_CR10_1_1"/>
      <w:bookmarkStart w:id="1059" w:name="_Toc105573080"/>
      <w:bookmarkStart w:id="1060" w:name="_Toc187394749"/>
      <w:bookmarkEnd w:id="1058"/>
      <w:r w:rsidRPr="00BC0026">
        <w:t>10.1.1</w:t>
      </w:r>
      <w:r w:rsidRPr="00BC0026">
        <w:tab/>
        <w:t>General</w:t>
      </w:r>
      <w:bookmarkEnd w:id="1059"/>
      <w:bookmarkEnd w:id="1060"/>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061" w:name="_CR10_1_2"/>
      <w:bookmarkStart w:id="1062" w:name="_Toc105573081"/>
      <w:bookmarkStart w:id="1063" w:name="_Toc187394750"/>
      <w:bookmarkEnd w:id="1061"/>
      <w:r w:rsidRPr="00BC0026">
        <w:lastRenderedPageBreak/>
        <w:t>10.1.</w:t>
      </w:r>
      <w:r w:rsidRPr="00BC0026">
        <w:rPr>
          <w:rFonts w:hint="eastAsia"/>
          <w:lang w:eastAsia="zh-CN"/>
        </w:rPr>
        <w:t>2</w:t>
      </w:r>
      <w:r w:rsidRPr="00BC0026">
        <w:tab/>
        <w:t>MDA report request and control</w:t>
      </w:r>
      <w:bookmarkEnd w:id="1062"/>
      <w:bookmarkEnd w:id="1063"/>
    </w:p>
    <w:p w14:paraId="1372D838" w14:textId="77777777" w:rsidR="00246B73" w:rsidRPr="00BC0026" w:rsidRDefault="00246B73" w:rsidP="00246B73">
      <w:pPr>
        <w:pStyle w:val="Heading4"/>
      </w:pPr>
      <w:bookmarkStart w:id="1064" w:name="_CR10_1_2_1"/>
      <w:bookmarkStart w:id="1065" w:name="_Toc105573082"/>
      <w:bookmarkStart w:id="1066" w:name="_Toc187394751"/>
      <w:bookmarkEnd w:id="1064"/>
      <w:r w:rsidRPr="00BC0026">
        <w:t>10.1.2.1</w:t>
      </w:r>
      <w:r w:rsidRPr="00BC0026">
        <w:tab/>
        <w:t>Service components</w:t>
      </w:r>
      <w:bookmarkEnd w:id="1065"/>
      <w:bookmarkEnd w:id="1066"/>
    </w:p>
    <w:p w14:paraId="2A904667" w14:textId="2D041FA7" w:rsidR="008A3DD7" w:rsidRPr="00BC0026" w:rsidRDefault="008A3DD7" w:rsidP="008A3DD7">
      <w:pPr>
        <w:pStyle w:val="TH"/>
      </w:pPr>
      <w:bookmarkStart w:id="1067" w:name="_CRTable10_1_2_11"/>
      <w:r w:rsidRPr="00BC0026">
        <w:t xml:space="preserve">Table </w:t>
      </w:r>
      <w:bookmarkEnd w:id="1067"/>
      <w:r w:rsidRPr="00BC0026">
        <w:t>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068" w:name="_CR10_1_3"/>
      <w:bookmarkStart w:id="1069" w:name="_Toc105573083"/>
      <w:bookmarkStart w:id="1070" w:name="_Toc187394752"/>
      <w:bookmarkEnd w:id="1068"/>
      <w:r w:rsidRPr="00BC0026">
        <w:lastRenderedPageBreak/>
        <w:t>10.1.</w:t>
      </w:r>
      <w:r w:rsidRPr="00BC0026">
        <w:rPr>
          <w:lang w:eastAsia="zh-CN"/>
        </w:rPr>
        <w:t>3</w:t>
      </w:r>
      <w:r w:rsidRPr="00BC0026">
        <w:tab/>
        <w:t>MDA reporting</w:t>
      </w:r>
      <w:bookmarkEnd w:id="1069"/>
      <w:bookmarkEnd w:id="1070"/>
    </w:p>
    <w:p w14:paraId="63665AAE" w14:textId="77777777" w:rsidR="00246B73" w:rsidRPr="00BC0026" w:rsidRDefault="00246B73" w:rsidP="00246B73">
      <w:pPr>
        <w:pStyle w:val="Heading4"/>
      </w:pPr>
      <w:bookmarkStart w:id="1071" w:name="_CR10_1_3_1"/>
      <w:bookmarkStart w:id="1072" w:name="_Toc105573084"/>
      <w:bookmarkStart w:id="1073" w:name="_Toc187394753"/>
      <w:bookmarkEnd w:id="1071"/>
      <w:r w:rsidRPr="00BC0026">
        <w:t>10.1.3.1</w:t>
      </w:r>
      <w:r w:rsidRPr="00BC0026">
        <w:tab/>
        <w:t>Service components</w:t>
      </w:r>
      <w:bookmarkEnd w:id="1072"/>
      <w:bookmarkEnd w:id="1073"/>
    </w:p>
    <w:p w14:paraId="49A57F4E" w14:textId="77777777" w:rsidR="005C4BEA" w:rsidRPr="00BC0026" w:rsidRDefault="005C4BEA" w:rsidP="005C4BEA">
      <w:pPr>
        <w:keepNext/>
        <w:keepLines/>
        <w:spacing w:before="60"/>
        <w:jc w:val="center"/>
        <w:rPr>
          <w:rFonts w:ascii="Arial" w:hAnsi="Arial"/>
          <w:b/>
        </w:rPr>
      </w:pPr>
      <w:bookmarkStart w:id="1074"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074"/>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075" w:name="_CR11"/>
      <w:bookmarkStart w:id="1076" w:name="_Toc105573085"/>
      <w:bookmarkStart w:id="1077" w:name="_Toc187394754"/>
      <w:bookmarkEnd w:id="1075"/>
      <w:r w:rsidRPr="00BC0026">
        <w:lastRenderedPageBreak/>
        <w:t>11</w:t>
      </w:r>
      <w:r w:rsidRPr="00BC0026">
        <w:tab/>
        <w:t>Workflows for MDA management</w:t>
      </w:r>
      <w:bookmarkEnd w:id="1076"/>
      <w:bookmarkEnd w:id="1077"/>
    </w:p>
    <w:p w14:paraId="0E10F121" w14:textId="4E6659E8" w:rsidR="00063DA1" w:rsidRPr="00BC0026" w:rsidRDefault="00063DA1" w:rsidP="00063DA1">
      <w:pPr>
        <w:pStyle w:val="Heading2"/>
        <w:rPr>
          <w:lang w:eastAsia="zh-CN"/>
        </w:rPr>
      </w:pPr>
      <w:bookmarkStart w:id="1078" w:name="_CR11_1"/>
      <w:bookmarkStart w:id="1079" w:name="_Toc105573086"/>
      <w:bookmarkStart w:id="1080" w:name="_Toc187394755"/>
      <w:bookmarkEnd w:id="1078"/>
      <w:r w:rsidRPr="00BC0026">
        <w:t>11.1</w:t>
      </w:r>
      <w:r w:rsidRPr="00BC0026">
        <w:tab/>
        <w:t xml:space="preserve">MDA </w:t>
      </w:r>
      <w:r w:rsidRPr="00BC0026">
        <w:rPr>
          <w:lang w:eastAsia="zh-CN"/>
        </w:rPr>
        <w:t>request and reporting</w:t>
      </w:r>
      <w:r w:rsidRPr="00BC0026">
        <w:t xml:space="preserve"> workflow</w:t>
      </w:r>
      <w:bookmarkEnd w:id="1079"/>
      <w:bookmarkEnd w:id="1080"/>
    </w:p>
    <w:bookmarkStart w:id="1081" w:name="_MON_1724231683"/>
    <w:bookmarkEnd w:id="1081"/>
    <w:p w14:paraId="695726E3" w14:textId="3F383236" w:rsidR="00063DA1" w:rsidRPr="00BC0026" w:rsidRDefault="007D589D" w:rsidP="007D589D">
      <w:pPr>
        <w:pStyle w:val="TH"/>
      </w:pPr>
      <w:r>
        <w:object w:dxaOrig="8341" w:dyaOrig="14285" w14:anchorId="76B6043D">
          <v:shape id="_x0000_i1029" type="#_x0000_t75" style="width:417pt;height:714.25pt" o:ole="">
            <v:imagedata r:id="rId21" o:title=""/>
          </v:shape>
          <o:OLEObject Type="Embed" ProgID="Word.Document.8" ShapeID="_x0000_i1029" DrawAspect="Content" ObjectID="_1798007313" r:id="rId22">
            <o:FieldCodes>\s</o:FieldCodes>
          </o:OLEObject>
        </w:object>
      </w:r>
    </w:p>
    <w:p w14:paraId="4F7BB5E5" w14:textId="155DBB14" w:rsidR="00063DA1" w:rsidRPr="00BC0026" w:rsidRDefault="00063DA1" w:rsidP="00063DA1">
      <w:pPr>
        <w:pStyle w:val="TF"/>
        <w:rPr>
          <w:lang w:eastAsia="zh-CN"/>
        </w:rPr>
      </w:pPr>
      <w:bookmarkStart w:id="1082" w:name="_CRFigure11_11"/>
      <w:r w:rsidRPr="00BC0026">
        <w:lastRenderedPageBreak/>
        <w:t xml:space="preserve">Figure </w:t>
      </w:r>
      <w:bookmarkEnd w:id="1082"/>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083" w:name="_CR12"/>
      <w:bookmarkStart w:id="1084" w:name="_Toc105573087"/>
      <w:bookmarkStart w:id="1085" w:name="_Toc187394756"/>
      <w:bookmarkEnd w:id="1083"/>
      <w:r w:rsidRPr="00BC0026">
        <w:t>12</w:t>
      </w:r>
      <w:r w:rsidRPr="00BC0026">
        <w:tab/>
        <w:t>Solution Set (SS)</w:t>
      </w:r>
      <w:bookmarkEnd w:id="1084"/>
      <w:bookmarkEnd w:id="1085"/>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086" w:name="_CRAnnexAnormative"/>
      <w:bookmarkStart w:id="1087" w:name="_Toc105573088"/>
      <w:bookmarkStart w:id="1088" w:name="_Toc187394757"/>
      <w:bookmarkEnd w:id="1086"/>
      <w:r w:rsidRPr="00BC0026">
        <w:lastRenderedPageBreak/>
        <w:t>Annex A (normative):</w:t>
      </w:r>
      <w:r w:rsidRPr="00BC0026">
        <w:br/>
        <w:t>OpenAPI definition</w:t>
      </w:r>
      <w:r w:rsidR="003440F9" w:rsidRPr="00BC0026">
        <w:t>s</w:t>
      </w:r>
      <w:r w:rsidRPr="00BC0026">
        <w:t xml:space="preserve"> of the MDA NRM and MDA report</w:t>
      </w:r>
      <w:bookmarkEnd w:id="1087"/>
      <w:bookmarkEnd w:id="1088"/>
    </w:p>
    <w:p w14:paraId="69BD2E2A" w14:textId="0C409820" w:rsidR="00FB1CA7" w:rsidRPr="00BC0026" w:rsidRDefault="00FB1CA7" w:rsidP="00FB1CA7">
      <w:pPr>
        <w:pStyle w:val="Heading1"/>
      </w:pPr>
      <w:bookmarkStart w:id="1089" w:name="_CRA_1"/>
      <w:bookmarkStart w:id="1090" w:name="_Toc105573089"/>
      <w:bookmarkStart w:id="1091" w:name="_Toc187394758"/>
      <w:bookmarkEnd w:id="1089"/>
      <w:r w:rsidRPr="00BC0026">
        <w:t>A.1</w:t>
      </w:r>
      <w:r w:rsidRPr="00BC0026">
        <w:tab/>
        <w:t>General</w:t>
      </w:r>
      <w:bookmarkEnd w:id="1090"/>
      <w:bookmarkEnd w:id="1091"/>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092" w:name="_CRA_2"/>
      <w:bookmarkStart w:id="1093" w:name="_Toc105573090"/>
      <w:bookmarkStart w:id="1094" w:name="_Toc187394759"/>
      <w:bookmarkEnd w:id="1092"/>
      <w:r w:rsidRPr="00BC0026">
        <w:t>A.2</w:t>
      </w:r>
      <w:r w:rsidRPr="00BC0026">
        <w:tab/>
        <w:t>Solution Set (SS) definitions</w:t>
      </w:r>
      <w:bookmarkEnd w:id="1093"/>
      <w:bookmarkEnd w:id="1094"/>
    </w:p>
    <w:p w14:paraId="1A9182CD" w14:textId="6408EDAF" w:rsidR="00FB1CA7" w:rsidRPr="00BC0026" w:rsidRDefault="00FB1CA7" w:rsidP="00FB1CA7">
      <w:pPr>
        <w:pStyle w:val="Heading2"/>
        <w:rPr>
          <w:rFonts w:ascii="Courier" w:eastAsia="MS Mincho" w:hAnsi="Courier"/>
          <w:szCs w:val="16"/>
        </w:rPr>
      </w:pPr>
      <w:bookmarkStart w:id="1095" w:name="_CRA_2_1"/>
      <w:bookmarkStart w:id="1096" w:name="_Toc105573091"/>
      <w:bookmarkStart w:id="1097" w:name="_Toc187394760"/>
      <w:bookmarkEnd w:id="1095"/>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1096"/>
      <w:bookmarkEnd w:id="1097"/>
    </w:p>
    <w:p w14:paraId="28927E45" w14:textId="77777777" w:rsidR="00E265C3" w:rsidRDefault="00E265C3" w:rsidP="00E265C3">
      <w:pPr>
        <w:pStyle w:val="PL"/>
      </w:pPr>
      <w:bookmarkStart w:id="1098" w:name="_Hlk123901291"/>
      <w:proofErr w:type="spellStart"/>
      <w:r>
        <w:t>openapi</w:t>
      </w:r>
      <w:proofErr w:type="spellEnd"/>
      <w:r>
        <w:t>: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proofErr w:type="spellStart"/>
      <w:r>
        <w:t>externalDocs</w:t>
      </w:r>
      <w:proofErr w:type="spellEnd"/>
      <w:r>
        <w:t>:</w:t>
      </w:r>
    </w:p>
    <w:p w14:paraId="0F0987C4" w14:textId="77777777" w:rsidR="00E265C3" w:rsidRDefault="00E265C3" w:rsidP="00E265C3">
      <w:pPr>
        <w:pStyle w:val="PL"/>
      </w:pPr>
      <w:r>
        <w:t xml:space="preserve">  description: 3GPP TS 28.104; MDA </w:t>
      </w:r>
    </w:p>
    <w:p w14:paraId="7BAA1A4E" w14:textId="77777777" w:rsidR="00E265C3" w:rsidRPr="00050B7C" w:rsidRDefault="00E265C3" w:rsidP="00E265C3">
      <w:pPr>
        <w:pStyle w:val="PL"/>
        <w:rPr>
          <w:lang w:val="it-IT"/>
        </w:rPr>
      </w:pPr>
      <w:r>
        <w:t xml:space="preserve">  </w:t>
      </w:r>
      <w:r w:rsidRPr="00050B7C">
        <w:rPr>
          <w:lang w:val="it-IT"/>
        </w:rPr>
        <w:t>url: http://www.3gpp.org/ftp/Specs/archive/28_series/28.104/</w:t>
      </w:r>
    </w:p>
    <w:p w14:paraId="47C013B4" w14:textId="77777777" w:rsidR="00E265C3" w:rsidRPr="00050B7C" w:rsidRDefault="00E265C3" w:rsidP="00E265C3">
      <w:pPr>
        <w:pStyle w:val="PL"/>
        <w:rPr>
          <w:lang w:val="it-IT"/>
        </w:rPr>
      </w:pPr>
      <w:r w:rsidRPr="00050B7C">
        <w:rPr>
          <w:lang w:val="it-IT"/>
        </w:rPr>
        <w:t>paths: {}</w:t>
      </w:r>
    </w:p>
    <w:p w14:paraId="2EC0B37D" w14:textId="77777777" w:rsidR="00E265C3" w:rsidRPr="00050B7C" w:rsidRDefault="00E265C3" w:rsidP="00E265C3">
      <w:pPr>
        <w:pStyle w:val="PL"/>
        <w:rPr>
          <w:lang w:val="it-IT"/>
        </w:rPr>
      </w:pPr>
      <w:r w:rsidRPr="00050B7C">
        <w:rPr>
          <w:lang w:val="it-IT"/>
        </w:rPr>
        <w:t>components:</w:t>
      </w:r>
    </w:p>
    <w:p w14:paraId="31B286BF" w14:textId="77777777" w:rsidR="00E265C3" w:rsidRDefault="00E265C3" w:rsidP="00E265C3">
      <w:pPr>
        <w:pStyle w:val="PL"/>
      </w:pPr>
      <w:r w:rsidRPr="00050B7C">
        <w:rPr>
          <w:lang w:val="it-IT"/>
        </w:rPr>
        <w:t xml:space="preserve">  </w:t>
      </w:r>
      <w:r>
        <w:t>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w:t>
      </w:r>
      <w:proofErr w:type="spellStart"/>
      <w:r>
        <w:t>MDATypes</w:t>
      </w:r>
      <w:proofErr w:type="spellEnd"/>
      <w:r>
        <w:t>:</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w:t>
      </w:r>
      <w:proofErr w:type="spellStart"/>
      <w:r>
        <w:t>MDAOutputs</w:t>
      </w:r>
      <w:proofErr w:type="spellEnd"/>
      <w:r>
        <w:t>:</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w:t>
      </w:r>
      <w:proofErr w:type="spellStart"/>
      <w:r>
        <w:t>MDAOutputPerMDAType</w:t>
      </w:r>
      <w:proofErr w:type="spellEnd"/>
      <w:r>
        <w:t>'</w:t>
      </w:r>
    </w:p>
    <w:p w14:paraId="625E8E9B" w14:textId="77777777" w:rsidR="00E265C3" w:rsidRDefault="00E265C3" w:rsidP="00E265C3">
      <w:pPr>
        <w:pStyle w:val="PL"/>
      </w:pPr>
    </w:p>
    <w:p w14:paraId="6091B1B7" w14:textId="77777777" w:rsidR="00E265C3" w:rsidRDefault="00E265C3" w:rsidP="00E265C3">
      <w:pPr>
        <w:pStyle w:val="PL"/>
      </w:pPr>
      <w:r>
        <w:t xml:space="preserve">    </w:t>
      </w:r>
      <w:proofErr w:type="spellStart"/>
      <w:r>
        <w:t>MDAOutputPerMDAType</w:t>
      </w:r>
      <w:proofErr w:type="spellEnd"/>
      <w:r>
        <w:t>:</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w:t>
      </w:r>
      <w:proofErr w:type="spellStart"/>
      <w:r>
        <w:t>mDAType</w:t>
      </w:r>
      <w:proofErr w:type="spellEnd"/>
      <w:r>
        <w:t>:</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w:t>
      </w:r>
      <w:proofErr w:type="spellStart"/>
      <w:r>
        <w:t>mDAOutputIEFilters</w:t>
      </w:r>
      <w:proofErr w:type="spellEnd"/>
      <w:r>
        <w:t>:</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w:t>
      </w:r>
      <w:proofErr w:type="spellStart"/>
      <w:r>
        <w:t>MDAOutputIEFilter</w:t>
      </w:r>
      <w:proofErr w:type="spellEnd"/>
      <w:r>
        <w:t>'</w:t>
      </w:r>
    </w:p>
    <w:p w14:paraId="5A1EA53F" w14:textId="77777777" w:rsidR="00E265C3" w:rsidRDefault="00E265C3" w:rsidP="00E265C3">
      <w:pPr>
        <w:pStyle w:val="PL"/>
      </w:pPr>
    </w:p>
    <w:p w14:paraId="64B6441E" w14:textId="77777777" w:rsidR="00E265C3" w:rsidRDefault="00E265C3" w:rsidP="00E265C3">
      <w:pPr>
        <w:pStyle w:val="PL"/>
      </w:pPr>
      <w:r>
        <w:t xml:space="preserve">    </w:t>
      </w:r>
      <w:proofErr w:type="spellStart"/>
      <w:r>
        <w:t>MDAOutputIEFilter</w:t>
      </w:r>
      <w:proofErr w:type="spellEnd"/>
      <w:r>
        <w:t>:</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w:t>
      </w:r>
      <w:proofErr w:type="spellStart"/>
      <w:r>
        <w:t>mDAOutputIEName</w:t>
      </w:r>
      <w:proofErr w:type="spellEnd"/>
      <w:r>
        <w:t>:</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w:t>
      </w:r>
      <w:proofErr w:type="spellStart"/>
      <w:r>
        <w:t>filterValue</w:t>
      </w:r>
      <w:proofErr w:type="spellEnd"/>
      <w:r>
        <w:t>:</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3180BA29" w14:textId="77777777" w:rsidR="00AC7AE5" w:rsidRDefault="00AC7AE5" w:rsidP="00AC7AE5">
      <w:pPr>
        <w:pStyle w:val="PL"/>
      </w:pPr>
      <w:r>
        <w:t xml:space="preserve">          type: array</w:t>
      </w:r>
    </w:p>
    <w:p w14:paraId="32727696" w14:textId="77777777" w:rsidR="00AC7AE5" w:rsidRDefault="00AC7AE5" w:rsidP="00AC7AE5">
      <w:pPr>
        <w:pStyle w:val="PL"/>
      </w:pPr>
      <w:r>
        <w:t xml:space="preserve">          items:</w:t>
      </w:r>
    </w:p>
    <w:p w14:paraId="6C3C1B1A" w14:textId="77777777" w:rsidR="00AC7AE5" w:rsidRDefault="00AC7AE5" w:rsidP="00AC7AE5">
      <w:pPr>
        <w:pStyle w:val="PL"/>
      </w:pPr>
      <w:r>
        <w:t xml:space="preserve">            $ref: '#/components/schemas/</w:t>
      </w:r>
      <w:proofErr w:type="spellStart"/>
      <w:r>
        <w:t>ThresholdInfo</w:t>
      </w:r>
      <w:proofErr w:type="spellEnd"/>
      <w:r>
        <w:t>'</w:t>
      </w:r>
    </w:p>
    <w:p w14:paraId="737DCDA1" w14:textId="77777777" w:rsidR="00E265C3" w:rsidRDefault="00E265C3" w:rsidP="00E265C3">
      <w:pPr>
        <w:pStyle w:val="PL"/>
      </w:pPr>
      <w:r>
        <w:t xml:space="preserve">        </w:t>
      </w:r>
      <w:proofErr w:type="spellStart"/>
      <w:r>
        <w:t>analyticsPeriod</w:t>
      </w:r>
      <w:proofErr w:type="spellEnd"/>
      <w:r>
        <w:t>:</w:t>
      </w:r>
    </w:p>
    <w:p w14:paraId="3C469917" w14:textId="77777777" w:rsidR="00E265C3" w:rsidRDefault="00E265C3" w:rsidP="00E265C3">
      <w:pPr>
        <w:pStyle w:val="PL"/>
      </w:pPr>
      <w:r>
        <w:t xml:space="preserve">          $ref: '#/components/schemas/</w:t>
      </w:r>
      <w:proofErr w:type="spellStart"/>
      <w:r>
        <w:t>AnalyticsSchedule</w:t>
      </w:r>
      <w:proofErr w:type="spellEnd"/>
      <w:r>
        <w:t>'</w:t>
      </w:r>
    </w:p>
    <w:p w14:paraId="7B6BEE14" w14:textId="77777777" w:rsidR="00E265C3" w:rsidRDefault="00E265C3" w:rsidP="00E265C3">
      <w:pPr>
        <w:pStyle w:val="PL"/>
      </w:pPr>
      <w:r>
        <w:t xml:space="preserve">        </w:t>
      </w:r>
      <w:proofErr w:type="spellStart"/>
      <w:r>
        <w:t>timeOut</w:t>
      </w:r>
      <w:proofErr w:type="spellEnd"/>
      <w:r>
        <w:t>:</w:t>
      </w:r>
    </w:p>
    <w:p w14:paraId="76997697" w14:textId="77777777" w:rsidR="00E265C3" w:rsidRDefault="00E265C3" w:rsidP="00E265C3">
      <w:pPr>
        <w:pStyle w:val="PL"/>
      </w:pPr>
      <w:r>
        <w:t xml:space="preserve">          $ref: 'TS28623_ComDefs.yaml#/components/schemas/</w:t>
      </w:r>
      <w:proofErr w:type="spellStart"/>
      <w:r>
        <w:t>DateTime</w:t>
      </w:r>
      <w:proofErr w:type="spellEnd"/>
      <w:r>
        <w:t>'</w:t>
      </w:r>
    </w:p>
    <w:p w14:paraId="78676C79" w14:textId="77777777" w:rsidR="00E265C3" w:rsidRDefault="00E265C3" w:rsidP="00E265C3">
      <w:pPr>
        <w:pStyle w:val="PL"/>
      </w:pPr>
    </w:p>
    <w:p w14:paraId="32B95445" w14:textId="77777777" w:rsidR="00E265C3" w:rsidRDefault="00E265C3" w:rsidP="00E265C3">
      <w:pPr>
        <w:pStyle w:val="PL"/>
      </w:pPr>
      <w:r>
        <w:t xml:space="preserve">    </w:t>
      </w:r>
      <w:proofErr w:type="spellStart"/>
      <w:r>
        <w:t>ReportingMethod</w:t>
      </w:r>
      <w:proofErr w:type="spellEnd"/>
      <w:r>
        <w:t>:</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w:t>
      </w:r>
      <w:proofErr w:type="spellStart"/>
      <w:r>
        <w:t>enum</w:t>
      </w:r>
      <w:proofErr w:type="spellEnd"/>
      <w:r>
        <w:t>:</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w:t>
      </w:r>
      <w:proofErr w:type="spellStart"/>
      <w:r>
        <w:t>ReportingTarget</w:t>
      </w:r>
      <w:proofErr w:type="spellEnd"/>
      <w:r>
        <w: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w:t>
      </w:r>
      <w:proofErr w:type="spellStart"/>
      <w:r>
        <w:t>AnalyticsScopeType</w:t>
      </w:r>
      <w:proofErr w:type="spellEnd"/>
      <w:r>
        <w:t>:</w:t>
      </w:r>
    </w:p>
    <w:p w14:paraId="13D65568" w14:textId="77777777" w:rsidR="00E265C3" w:rsidRDefault="00E265C3" w:rsidP="00E265C3">
      <w:pPr>
        <w:pStyle w:val="PL"/>
      </w:pPr>
      <w:r>
        <w:t xml:space="preserve">      </w:t>
      </w:r>
      <w:proofErr w:type="spellStart"/>
      <w:r>
        <w:t>oneOf</w:t>
      </w:r>
      <w:proofErr w:type="spellEnd"/>
      <w:r>
        <w:t>:</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w:t>
      </w:r>
      <w:proofErr w:type="spellStart"/>
      <w:r>
        <w:t>managedEntitiesScope</w:t>
      </w:r>
      <w:proofErr w:type="spellEnd"/>
      <w:r>
        <w:t>:</w:t>
      </w:r>
    </w:p>
    <w:p w14:paraId="6608C4FD" w14:textId="77777777" w:rsidR="00E265C3" w:rsidRDefault="00E265C3" w:rsidP="00E265C3">
      <w:pPr>
        <w:pStyle w:val="PL"/>
      </w:pPr>
      <w:r>
        <w:t xml:space="preserve">              $ref: 'TS28623_ComDefs.yaml#/components/schemas/</w:t>
      </w:r>
      <w:proofErr w:type="spellStart"/>
      <w:r>
        <w:t>DnList</w:t>
      </w:r>
      <w:proofErr w:type="spellEnd"/>
      <w:r>
        <w: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w:t>
      </w:r>
      <w:proofErr w:type="spellStart"/>
      <w:r>
        <w:t>areaScope</w:t>
      </w:r>
      <w:proofErr w:type="spellEnd"/>
      <w:r>
        <w:t>:</w:t>
      </w:r>
    </w:p>
    <w:p w14:paraId="3DB886F7" w14:textId="77777777" w:rsidR="00AC7AE5" w:rsidRDefault="00AC7AE5" w:rsidP="00AC7AE5">
      <w:pPr>
        <w:pStyle w:val="PL"/>
      </w:pPr>
      <w:r>
        <w:t xml:space="preserve">              type: array</w:t>
      </w:r>
    </w:p>
    <w:p w14:paraId="6B1E76F6" w14:textId="77777777" w:rsidR="00AC7AE5" w:rsidRDefault="00AC7AE5" w:rsidP="00AC7AE5">
      <w:pPr>
        <w:pStyle w:val="PL"/>
      </w:pPr>
      <w:r>
        <w:t xml:space="preserve">              items:</w:t>
      </w:r>
    </w:p>
    <w:p w14:paraId="0AC6B547" w14:textId="77777777" w:rsidR="00AC7AE5" w:rsidRDefault="00AC7AE5" w:rsidP="00AC7AE5">
      <w:pPr>
        <w:pStyle w:val="PL"/>
      </w:pPr>
      <w:r>
        <w:t xml:space="preserve">                $ref: 'TS28623_ComDefs.yaml#/components/schemas/</w:t>
      </w:r>
      <w:proofErr w:type="spellStart"/>
      <w:r>
        <w:t>GeoArea</w:t>
      </w:r>
      <w:proofErr w:type="spellEnd"/>
      <w:r>
        <w:t>'</w:t>
      </w:r>
    </w:p>
    <w:p w14:paraId="758A49C8" w14:textId="77777777" w:rsidR="00E265C3" w:rsidRDefault="00E265C3" w:rsidP="00E265C3">
      <w:pPr>
        <w:pStyle w:val="PL"/>
      </w:pPr>
    </w:p>
    <w:p w14:paraId="553D86ED" w14:textId="77777777" w:rsidR="00E265C3" w:rsidRDefault="00E265C3" w:rsidP="00E265C3">
      <w:pPr>
        <w:pStyle w:val="PL"/>
      </w:pPr>
      <w:r>
        <w:t xml:space="preserve">    </w:t>
      </w:r>
      <w:proofErr w:type="spellStart"/>
      <w:r>
        <w:t>AnalyticsSchedule</w:t>
      </w:r>
      <w:proofErr w:type="spellEnd"/>
      <w:r>
        <w:t>:</w:t>
      </w:r>
    </w:p>
    <w:p w14:paraId="346E02F2" w14:textId="77777777" w:rsidR="00E265C3" w:rsidRDefault="00E265C3" w:rsidP="00E265C3">
      <w:pPr>
        <w:pStyle w:val="PL"/>
      </w:pPr>
      <w:r>
        <w:t xml:space="preserve">      </w:t>
      </w:r>
      <w:proofErr w:type="spellStart"/>
      <w:r>
        <w:t>oneOf</w:t>
      </w:r>
      <w:proofErr w:type="spellEnd"/>
      <w:r>
        <w:t>:</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w:t>
      </w:r>
      <w:proofErr w:type="spellStart"/>
      <w:r>
        <w:t>timeDurations</w:t>
      </w:r>
      <w:proofErr w:type="spellEnd"/>
      <w:r>
        <w:t>:</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w:t>
      </w:r>
      <w:proofErr w:type="spellStart"/>
      <w:r>
        <w:t>TimeWindow</w:t>
      </w:r>
      <w:proofErr w:type="spellEnd"/>
      <w:r>
        <w:t>'</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w:t>
      </w:r>
      <w:proofErr w:type="spellStart"/>
      <w:r>
        <w:t>granularityPeriod</w:t>
      </w:r>
      <w:proofErr w:type="spellEnd"/>
      <w:r>
        <w:t>:</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w:t>
      </w:r>
      <w:proofErr w:type="spellStart"/>
      <w:r>
        <w:t>ThresholdInfo</w:t>
      </w:r>
      <w:proofErr w:type="spellEnd"/>
      <w:r>
        <w:t>:</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w:t>
      </w:r>
      <w:proofErr w:type="spellStart"/>
      <w:r>
        <w:t>monitoredMDAOutputIE</w:t>
      </w:r>
      <w:proofErr w:type="spellEnd"/>
      <w:r>
        <w:t xml:space="preserv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w:t>
      </w:r>
      <w:proofErr w:type="spellStart"/>
      <w:r>
        <w:t>thresholdDirection</w:t>
      </w:r>
      <w:proofErr w:type="spellEnd"/>
      <w:r>
        <w:t>:</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w:t>
      </w:r>
      <w:proofErr w:type="spellStart"/>
      <w:r>
        <w:t>enum</w:t>
      </w:r>
      <w:proofErr w:type="spellEnd"/>
      <w:r>
        <w:t>:</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w:t>
      </w:r>
      <w:proofErr w:type="spellStart"/>
      <w:r>
        <w:t>thresholdValue</w:t>
      </w:r>
      <w:proofErr w:type="spellEnd"/>
      <w:r>
        <w:t>:</w:t>
      </w:r>
    </w:p>
    <w:p w14:paraId="79568408" w14:textId="77777777" w:rsidR="00E265C3" w:rsidRDefault="00E265C3" w:rsidP="00E265C3">
      <w:pPr>
        <w:pStyle w:val="PL"/>
      </w:pPr>
      <w:r>
        <w:t xml:space="preserve">          </w:t>
      </w:r>
      <w:proofErr w:type="spellStart"/>
      <w:r>
        <w:t>oneOf</w:t>
      </w:r>
      <w:proofErr w:type="spellEnd"/>
      <w:r>
        <w:t>:</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w:t>
      </w:r>
      <w:proofErr w:type="spellStart"/>
      <w:r>
        <w:t>oneOf</w:t>
      </w:r>
      <w:proofErr w:type="spellEnd"/>
      <w:r>
        <w:t>:</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w:t>
      </w:r>
      <w:proofErr w:type="spellStart"/>
      <w:r>
        <w:t>SubNetwork</w:t>
      </w:r>
      <w:proofErr w:type="spellEnd"/>
      <w:r>
        <w:t>-Single:</w:t>
      </w:r>
    </w:p>
    <w:p w14:paraId="1F782D34" w14:textId="77777777" w:rsidR="00E265C3" w:rsidRDefault="00E265C3" w:rsidP="00E265C3">
      <w:pPr>
        <w:pStyle w:val="PL"/>
      </w:pPr>
      <w:r>
        <w:t xml:space="preserve">      </w:t>
      </w:r>
      <w:proofErr w:type="spellStart"/>
      <w:r>
        <w:t>allOf</w:t>
      </w:r>
      <w:proofErr w:type="spellEnd"/>
      <w:r>
        <w:t>:</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w:t>
      </w:r>
      <w:proofErr w:type="spellStart"/>
      <w:r>
        <w:t>SubNetwork-Attr</w:t>
      </w:r>
      <w:proofErr w:type="spellEnd"/>
      <w:r>
        <w:t>'</w:t>
      </w:r>
    </w:p>
    <w:p w14:paraId="7B4575B6" w14:textId="77777777" w:rsidR="00E265C3" w:rsidRDefault="00E265C3" w:rsidP="00E265C3">
      <w:pPr>
        <w:pStyle w:val="PL"/>
      </w:pPr>
      <w:r>
        <w:t xml:space="preserve">        - $ref: 'TS28623_GenericNrm.yaml#/components/schemas/</w:t>
      </w:r>
      <w:proofErr w:type="spellStart"/>
      <w:r>
        <w:t>SubNetwork-ncO</w:t>
      </w:r>
      <w:proofErr w:type="spellEnd"/>
      <w:r>
        <w:t>'</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w:t>
      </w:r>
      <w:proofErr w:type="spellStart"/>
      <w:r>
        <w:t>SubNetwork</w:t>
      </w:r>
      <w:proofErr w:type="spellEnd"/>
      <w:r>
        <w:t>:</w:t>
      </w:r>
    </w:p>
    <w:p w14:paraId="01B89A5D" w14:textId="77777777" w:rsidR="00E265C3" w:rsidRDefault="00E265C3" w:rsidP="00E265C3">
      <w:pPr>
        <w:pStyle w:val="PL"/>
      </w:pPr>
      <w:r>
        <w:t xml:space="preserve">              $ref: '#/components/schemas/</w:t>
      </w:r>
      <w:proofErr w:type="spellStart"/>
      <w:r>
        <w:t>SubNetwork</w:t>
      </w:r>
      <w:proofErr w:type="spellEnd"/>
      <w:r>
        <w:t>-Multiple'</w:t>
      </w:r>
    </w:p>
    <w:p w14:paraId="22068D3F" w14:textId="77777777" w:rsidR="00E265C3" w:rsidRDefault="00E265C3" w:rsidP="00E265C3">
      <w:pPr>
        <w:pStyle w:val="PL"/>
      </w:pPr>
      <w:r>
        <w:lastRenderedPageBreak/>
        <w:t xml:space="preserve">            </w:t>
      </w:r>
      <w:proofErr w:type="spellStart"/>
      <w:r>
        <w:t>ManagedElement</w:t>
      </w:r>
      <w:proofErr w:type="spellEnd"/>
      <w:r>
        <w:t>:</w:t>
      </w:r>
    </w:p>
    <w:p w14:paraId="70656AD9" w14:textId="77777777" w:rsidR="00E265C3" w:rsidRDefault="00E265C3" w:rsidP="00E265C3">
      <w:pPr>
        <w:pStyle w:val="PL"/>
      </w:pPr>
      <w:r>
        <w:t xml:space="preserve">              $ref: '#/components/schemas/</w:t>
      </w:r>
      <w:proofErr w:type="spellStart"/>
      <w:r>
        <w:t>ManagedElement</w:t>
      </w:r>
      <w:proofErr w:type="spellEnd"/>
      <w:r>
        <w:t>-Multiple'</w:t>
      </w:r>
    </w:p>
    <w:p w14:paraId="7DC10A2E" w14:textId="77777777" w:rsidR="00E265C3" w:rsidRDefault="00E265C3" w:rsidP="00E265C3">
      <w:pPr>
        <w:pStyle w:val="PL"/>
      </w:pPr>
      <w:r>
        <w:t xml:space="preserve">            </w:t>
      </w:r>
      <w:proofErr w:type="spellStart"/>
      <w:r>
        <w:t>MDAFunction</w:t>
      </w:r>
      <w:proofErr w:type="spellEnd"/>
      <w:r>
        <w:t>:</w:t>
      </w:r>
    </w:p>
    <w:p w14:paraId="71B07095" w14:textId="77777777" w:rsidR="00E265C3" w:rsidRDefault="00E265C3" w:rsidP="00E265C3">
      <w:pPr>
        <w:pStyle w:val="PL"/>
      </w:pPr>
      <w:r>
        <w:t xml:space="preserve">              $ref: '#/components/schemas/</w:t>
      </w:r>
      <w:proofErr w:type="spellStart"/>
      <w:r>
        <w:t>MDAFunction</w:t>
      </w:r>
      <w:proofErr w:type="spellEnd"/>
      <w:r>
        <w:t>-Multiple'</w:t>
      </w:r>
    </w:p>
    <w:p w14:paraId="18DBF74C" w14:textId="77777777" w:rsidR="00E265C3" w:rsidRDefault="00E265C3" w:rsidP="00E265C3">
      <w:pPr>
        <w:pStyle w:val="PL"/>
      </w:pPr>
      <w:r>
        <w:t xml:space="preserve">            </w:t>
      </w:r>
      <w:proofErr w:type="spellStart"/>
      <w:r>
        <w:t>MDAReport</w:t>
      </w:r>
      <w:proofErr w:type="spellEnd"/>
      <w:r>
        <w:t>:</w:t>
      </w:r>
    </w:p>
    <w:p w14:paraId="49AAD921" w14:textId="77777777" w:rsidR="00E265C3" w:rsidRDefault="00E265C3" w:rsidP="00E265C3">
      <w:pPr>
        <w:pStyle w:val="PL"/>
      </w:pPr>
      <w:r>
        <w:t xml:space="preserve">              $ref: '#/components/schemas/</w:t>
      </w:r>
      <w:proofErr w:type="spellStart"/>
      <w:r>
        <w:t>MDAReport</w:t>
      </w:r>
      <w:proofErr w:type="spellEnd"/>
      <w:r>
        <w: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w:t>
      </w:r>
      <w:proofErr w:type="spellStart"/>
      <w:r>
        <w:t>ManagedElement</w:t>
      </w:r>
      <w:proofErr w:type="spellEnd"/>
      <w:r>
        <w:t>-Single:</w:t>
      </w:r>
    </w:p>
    <w:p w14:paraId="4C1FC17E" w14:textId="77777777" w:rsidR="00E265C3" w:rsidRDefault="00E265C3" w:rsidP="00E265C3">
      <w:pPr>
        <w:pStyle w:val="PL"/>
      </w:pPr>
      <w:r>
        <w:t xml:space="preserve">      </w:t>
      </w:r>
      <w:proofErr w:type="spellStart"/>
      <w:r>
        <w:t>allOf</w:t>
      </w:r>
      <w:proofErr w:type="spellEnd"/>
      <w:r>
        <w:t>:</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w:t>
      </w:r>
      <w:proofErr w:type="spellStart"/>
      <w:r>
        <w:t>ManagedElement-ncO</w:t>
      </w:r>
      <w:proofErr w:type="spellEnd"/>
      <w:r>
        <w:t>'</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w:t>
      </w:r>
      <w:proofErr w:type="spellStart"/>
      <w:r>
        <w:t>MDAFunction</w:t>
      </w:r>
      <w:proofErr w:type="spellEnd"/>
      <w:r>
        <w:t>:</w:t>
      </w:r>
    </w:p>
    <w:p w14:paraId="15990F5F" w14:textId="77777777" w:rsidR="00E265C3" w:rsidRDefault="00E265C3" w:rsidP="00E265C3">
      <w:pPr>
        <w:pStyle w:val="PL"/>
      </w:pPr>
      <w:r>
        <w:t xml:space="preserve">              $ref: '#/components/schemas/</w:t>
      </w:r>
      <w:proofErr w:type="spellStart"/>
      <w:r>
        <w:t>MDAFunction</w:t>
      </w:r>
      <w:proofErr w:type="spellEnd"/>
      <w:r>
        <w:t>-Multiple'</w:t>
      </w:r>
    </w:p>
    <w:p w14:paraId="2BEF6084" w14:textId="77777777" w:rsidR="00E265C3" w:rsidRDefault="00E265C3" w:rsidP="00E265C3">
      <w:pPr>
        <w:pStyle w:val="PL"/>
      </w:pPr>
    </w:p>
    <w:p w14:paraId="195679DA" w14:textId="77777777" w:rsidR="00E265C3" w:rsidRDefault="00E265C3" w:rsidP="00E265C3">
      <w:pPr>
        <w:pStyle w:val="PL"/>
      </w:pPr>
      <w:r>
        <w:t xml:space="preserve">    </w:t>
      </w:r>
      <w:proofErr w:type="spellStart"/>
      <w:r>
        <w:t>MDAFunction</w:t>
      </w:r>
      <w:proofErr w:type="spellEnd"/>
      <w:r>
        <w:t>-Single:</w:t>
      </w:r>
    </w:p>
    <w:p w14:paraId="258D6821" w14:textId="77777777" w:rsidR="00E265C3" w:rsidRDefault="00E265C3" w:rsidP="00E265C3">
      <w:pPr>
        <w:pStyle w:val="PL"/>
      </w:pPr>
      <w:r>
        <w:t xml:space="preserve">      </w:t>
      </w:r>
      <w:proofErr w:type="spellStart"/>
      <w:r>
        <w:t>allOf</w:t>
      </w:r>
      <w:proofErr w:type="spellEnd"/>
      <w:r>
        <w:t>:</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w:t>
      </w:r>
      <w:proofErr w:type="spellStart"/>
      <w:r>
        <w:t>allOf</w:t>
      </w:r>
      <w:proofErr w:type="spellEnd"/>
      <w:r>
        <w:t>:</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w:t>
      </w:r>
      <w:proofErr w:type="spellStart"/>
      <w:r>
        <w:t>supportedMDACapabilities</w:t>
      </w:r>
      <w:proofErr w:type="spellEnd"/>
      <w:r>
        <w:t>:</w:t>
      </w:r>
    </w:p>
    <w:p w14:paraId="483214D2" w14:textId="77777777" w:rsidR="00E265C3" w:rsidRDefault="00E265C3" w:rsidP="00E265C3">
      <w:pPr>
        <w:pStyle w:val="PL"/>
      </w:pPr>
      <w:r>
        <w:t xml:space="preserve">                      $ref: '#/components/schemas/</w:t>
      </w:r>
      <w:proofErr w:type="spellStart"/>
      <w:r>
        <w:t>MDATypes</w:t>
      </w:r>
      <w:proofErr w:type="spellEnd"/>
      <w:r>
        <w:t>'</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w:t>
      </w:r>
      <w:proofErr w:type="spellStart"/>
      <w:r>
        <w:t>MDARequest</w:t>
      </w:r>
      <w:proofErr w:type="spellEnd"/>
      <w:r>
        <w:t>:</w:t>
      </w:r>
    </w:p>
    <w:p w14:paraId="00B44BC7" w14:textId="77777777" w:rsidR="00E265C3" w:rsidRDefault="00E265C3" w:rsidP="00E265C3">
      <w:pPr>
        <w:pStyle w:val="PL"/>
      </w:pPr>
      <w:r>
        <w:t xml:space="preserve">              $ref: '#/components/schemas/</w:t>
      </w:r>
      <w:proofErr w:type="spellStart"/>
      <w:r>
        <w:t>MDARequest</w:t>
      </w:r>
      <w:proofErr w:type="spellEnd"/>
      <w:r>
        <w:t>-Multiple'</w:t>
      </w:r>
    </w:p>
    <w:p w14:paraId="1FCBD016" w14:textId="77777777" w:rsidR="00E265C3" w:rsidRDefault="00E265C3" w:rsidP="00E265C3">
      <w:pPr>
        <w:pStyle w:val="PL"/>
      </w:pPr>
    </w:p>
    <w:p w14:paraId="68FA97B6" w14:textId="77777777" w:rsidR="00E265C3" w:rsidRDefault="00E265C3" w:rsidP="00E265C3">
      <w:pPr>
        <w:pStyle w:val="PL"/>
      </w:pPr>
      <w:r>
        <w:t xml:space="preserve">    </w:t>
      </w:r>
      <w:proofErr w:type="spellStart"/>
      <w:r>
        <w:t>MDARequest</w:t>
      </w:r>
      <w:proofErr w:type="spellEnd"/>
      <w:r>
        <w:t>-Single:</w:t>
      </w:r>
    </w:p>
    <w:p w14:paraId="709AFD8A" w14:textId="77777777" w:rsidR="00E265C3" w:rsidRDefault="00E265C3" w:rsidP="00E265C3">
      <w:pPr>
        <w:pStyle w:val="PL"/>
      </w:pPr>
      <w:r>
        <w:t xml:space="preserve">      </w:t>
      </w:r>
      <w:proofErr w:type="spellStart"/>
      <w:r>
        <w:t>allOf</w:t>
      </w:r>
      <w:proofErr w:type="spellEnd"/>
      <w:r>
        <w:t>:</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w:t>
      </w:r>
      <w:proofErr w:type="spellStart"/>
      <w:r>
        <w:t>allOf</w:t>
      </w:r>
      <w:proofErr w:type="spellEnd"/>
      <w:r>
        <w:t>:</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w:t>
      </w:r>
      <w:proofErr w:type="spellStart"/>
      <w:r>
        <w:t>requestedMDAOutputs</w:t>
      </w:r>
      <w:proofErr w:type="spellEnd"/>
      <w:r>
        <w:t>:</w:t>
      </w:r>
    </w:p>
    <w:p w14:paraId="61C42305" w14:textId="77777777" w:rsidR="00E265C3" w:rsidRDefault="00E265C3" w:rsidP="00E265C3">
      <w:pPr>
        <w:pStyle w:val="PL"/>
      </w:pPr>
      <w:r>
        <w:t xml:space="preserve">                      $ref: '#/components/schemas/</w:t>
      </w:r>
      <w:proofErr w:type="spellStart"/>
      <w:r>
        <w:t>MDAOutputs</w:t>
      </w:r>
      <w:proofErr w:type="spellEnd"/>
      <w:r>
        <w:t>'</w:t>
      </w:r>
    </w:p>
    <w:p w14:paraId="3C806F4D" w14:textId="77777777" w:rsidR="00E265C3" w:rsidRDefault="00E265C3" w:rsidP="00E265C3">
      <w:pPr>
        <w:pStyle w:val="PL"/>
      </w:pPr>
      <w:r>
        <w:t xml:space="preserve">                    </w:t>
      </w:r>
      <w:proofErr w:type="spellStart"/>
      <w:r>
        <w:t>reportingMethod</w:t>
      </w:r>
      <w:proofErr w:type="spellEnd"/>
      <w:r>
        <w:t>:</w:t>
      </w:r>
    </w:p>
    <w:p w14:paraId="263AB9D0" w14:textId="77777777" w:rsidR="00E265C3" w:rsidRDefault="00E265C3" w:rsidP="00E265C3">
      <w:pPr>
        <w:pStyle w:val="PL"/>
      </w:pPr>
      <w:r>
        <w:t xml:space="preserve">                      $ref: '#/components/schemas/</w:t>
      </w:r>
      <w:proofErr w:type="spellStart"/>
      <w:r>
        <w:t>ReportingMethod</w:t>
      </w:r>
      <w:proofErr w:type="spellEnd"/>
      <w:r>
        <w:t>'</w:t>
      </w:r>
    </w:p>
    <w:p w14:paraId="35F71610" w14:textId="77777777" w:rsidR="00E265C3" w:rsidRDefault="00E265C3" w:rsidP="00E265C3">
      <w:pPr>
        <w:pStyle w:val="PL"/>
      </w:pPr>
      <w:r>
        <w:t xml:space="preserve">                    </w:t>
      </w:r>
      <w:proofErr w:type="spellStart"/>
      <w:r>
        <w:t>reportingTarget</w:t>
      </w:r>
      <w:proofErr w:type="spellEnd"/>
      <w:r>
        <w:t>:</w:t>
      </w:r>
    </w:p>
    <w:p w14:paraId="631631D0" w14:textId="77777777" w:rsidR="00E265C3" w:rsidRDefault="00E265C3" w:rsidP="00E265C3">
      <w:pPr>
        <w:pStyle w:val="PL"/>
      </w:pPr>
      <w:r>
        <w:t xml:space="preserve">                      $ref: '#/components/schemas/</w:t>
      </w:r>
      <w:proofErr w:type="spellStart"/>
      <w:r>
        <w:t>ReportingTarget</w:t>
      </w:r>
      <w:proofErr w:type="spellEnd"/>
      <w:r>
        <w:t>'</w:t>
      </w:r>
    </w:p>
    <w:p w14:paraId="6581D5C5" w14:textId="77777777" w:rsidR="00E265C3" w:rsidRDefault="00E265C3" w:rsidP="00E265C3">
      <w:pPr>
        <w:pStyle w:val="PL"/>
      </w:pPr>
      <w:r>
        <w:t xml:space="preserve">                    </w:t>
      </w:r>
      <w:proofErr w:type="spellStart"/>
      <w:r>
        <w:t>analyticsScope</w:t>
      </w:r>
      <w:proofErr w:type="spellEnd"/>
      <w:r>
        <w:t>:</w:t>
      </w:r>
    </w:p>
    <w:p w14:paraId="40F2E545" w14:textId="77777777" w:rsidR="00E265C3" w:rsidRDefault="00E265C3" w:rsidP="00E265C3">
      <w:pPr>
        <w:pStyle w:val="PL"/>
      </w:pPr>
      <w:r>
        <w:t xml:space="preserve">                      $ref: '#/components/schemas/</w:t>
      </w:r>
      <w:proofErr w:type="spellStart"/>
      <w:r>
        <w:t>AnalyticsScopeType</w:t>
      </w:r>
      <w:proofErr w:type="spellEnd"/>
      <w:r>
        <w:t>'</w:t>
      </w:r>
    </w:p>
    <w:p w14:paraId="415267D3" w14:textId="77777777" w:rsidR="00E265C3" w:rsidRDefault="00E265C3" w:rsidP="00E265C3">
      <w:pPr>
        <w:pStyle w:val="PL"/>
      </w:pPr>
      <w:r>
        <w:t xml:space="preserve">                    </w:t>
      </w:r>
      <w:proofErr w:type="spellStart"/>
      <w:r>
        <w:t>startTime</w:t>
      </w:r>
      <w:proofErr w:type="spellEnd"/>
      <w:r>
        <w:t>:</w:t>
      </w:r>
    </w:p>
    <w:p w14:paraId="1165E8BD" w14:textId="77777777" w:rsidR="00E265C3" w:rsidRDefault="00E265C3" w:rsidP="00E265C3">
      <w:pPr>
        <w:pStyle w:val="PL"/>
      </w:pPr>
      <w:r>
        <w:t xml:space="preserve">                      $ref: 'TS28623_ComDefs.yaml#/components/schemas/</w:t>
      </w:r>
      <w:proofErr w:type="spellStart"/>
      <w:r>
        <w:t>DateTime</w:t>
      </w:r>
      <w:proofErr w:type="spellEnd"/>
      <w:r>
        <w:t>'</w:t>
      </w:r>
    </w:p>
    <w:p w14:paraId="0D9E6165" w14:textId="77777777" w:rsidR="00E265C3" w:rsidRDefault="00E265C3" w:rsidP="00E265C3">
      <w:pPr>
        <w:pStyle w:val="PL"/>
      </w:pPr>
      <w:r>
        <w:t xml:space="preserve">                    </w:t>
      </w:r>
      <w:proofErr w:type="spellStart"/>
      <w:r>
        <w:t>stopTime</w:t>
      </w:r>
      <w:proofErr w:type="spellEnd"/>
      <w:r>
        <w:t>:</w:t>
      </w:r>
    </w:p>
    <w:p w14:paraId="100B2527" w14:textId="77777777" w:rsidR="00E265C3" w:rsidRDefault="00E265C3" w:rsidP="00E265C3">
      <w:pPr>
        <w:pStyle w:val="PL"/>
      </w:pPr>
      <w:r>
        <w:t xml:space="preserve">                      $ref: 'TS28623_ComDefs.yaml#/components/schemas/</w:t>
      </w:r>
      <w:proofErr w:type="spellStart"/>
      <w:r>
        <w:t>DateTime</w:t>
      </w:r>
      <w:proofErr w:type="spellEnd"/>
      <w:r>
        <w:t>'</w:t>
      </w:r>
    </w:p>
    <w:p w14:paraId="169D0B42" w14:textId="77777777" w:rsidR="00E265C3" w:rsidRDefault="00E265C3" w:rsidP="00E265C3">
      <w:pPr>
        <w:pStyle w:val="PL"/>
      </w:pPr>
    </w:p>
    <w:p w14:paraId="21C59E66" w14:textId="77777777" w:rsidR="00E265C3" w:rsidRDefault="00E265C3" w:rsidP="00E265C3">
      <w:pPr>
        <w:pStyle w:val="PL"/>
      </w:pPr>
      <w:r>
        <w:t xml:space="preserve">    </w:t>
      </w:r>
      <w:proofErr w:type="spellStart"/>
      <w:r>
        <w:t>MDAReport</w:t>
      </w:r>
      <w:proofErr w:type="spellEnd"/>
      <w:r>
        <w:t>-Single:</w:t>
      </w:r>
    </w:p>
    <w:p w14:paraId="355A641B" w14:textId="77777777" w:rsidR="00E265C3" w:rsidRDefault="00E265C3" w:rsidP="00E265C3">
      <w:pPr>
        <w:pStyle w:val="PL"/>
      </w:pPr>
      <w:r>
        <w:t xml:space="preserve">      $ref: 'TS28104_MdaReport.yaml#/components/schemas/</w:t>
      </w:r>
      <w:proofErr w:type="spellStart"/>
      <w:r>
        <w:t>MDAReport</w:t>
      </w:r>
      <w:proofErr w:type="spellEnd"/>
      <w:r>
        <w: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w:t>
      </w:r>
      <w:proofErr w:type="spellStart"/>
      <w:r>
        <w:t>SubNetwork</w:t>
      </w:r>
      <w:proofErr w:type="spellEnd"/>
      <w:r>
        <w:t>-Multiple: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w:t>
      </w:r>
      <w:proofErr w:type="spellStart"/>
      <w:r>
        <w:t>SubNetwork</w:t>
      </w:r>
      <w:proofErr w:type="spellEnd"/>
      <w:r>
        <w:t>-Single'</w:t>
      </w:r>
    </w:p>
    <w:p w14:paraId="43F30703" w14:textId="77777777" w:rsidR="00E265C3" w:rsidRDefault="00E265C3" w:rsidP="00E265C3">
      <w:pPr>
        <w:pStyle w:val="PL"/>
      </w:pPr>
      <w:r>
        <w:t xml:space="preserve">    </w:t>
      </w:r>
      <w:proofErr w:type="spellStart"/>
      <w:r>
        <w:t>ManagedElement</w:t>
      </w:r>
      <w:proofErr w:type="spellEnd"/>
      <w:r>
        <w: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w:t>
      </w:r>
      <w:proofErr w:type="spellStart"/>
      <w:r>
        <w:t>ManagedElement</w:t>
      </w:r>
      <w:proofErr w:type="spellEnd"/>
      <w:r>
        <w:t>-Single'</w:t>
      </w:r>
    </w:p>
    <w:p w14:paraId="2D35CFBF" w14:textId="77777777" w:rsidR="00E265C3" w:rsidRDefault="00E265C3" w:rsidP="00E265C3">
      <w:pPr>
        <w:pStyle w:val="PL"/>
      </w:pPr>
      <w:r>
        <w:t xml:space="preserve">    </w:t>
      </w:r>
      <w:proofErr w:type="spellStart"/>
      <w:r>
        <w:t>MDAFunction</w:t>
      </w:r>
      <w:proofErr w:type="spellEnd"/>
      <w:r>
        <w:t>-Multiple: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lastRenderedPageBreak/>
        <w:t xml:space="preserve">        $ref: '#/components/schemas/</w:t>
      </w:r>
      <w:proofErr w:type="spellStart"/>
      <w:r>
        <w:t>MDAFunction</w:t>
      </w:r>
      <w:proofErr w:type="spellEnd"/>
      <w:r>
        <w:t>-Single'</w:t>
      </w:r>
    </w:p>
    <w:p w14:paraId="078F63DF" w14:textId="77777777" w:rsidR="00E265C3" w:rsidRDefault="00E265C3" w:rsidP="00E265C3">
      <w:pPr>
        <w:pStyle w:val="PL"/>
      </w:pPr>
      <w:r>
        <w:t xml:space="preserve">    </w:t>
      </w:r>
      <w:proofErr w:type="spellStart"/>
      <w:r>
        <w:t>MDARequest</w:t>
      </w:r>
      <w:proofErr w:type="spellEnd"/>
      <w:r>
        <w: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w:t>
      </w:r>
      <w:proofErr w:type="spellStart"/>
      <w:r>
        <w:t>MDARequest</w:t>
      </w:r>
      <w:proofErr w:type="spellEnd"/>
      <w:r>
        <w:t>-Single'</w:t>
      </w:r>
    </w:p>
    <w:p w14:paraId="0AC6FE16" w14:textId="77777777" w:rsidR="00E265C3" w:rsidRDefault="00E265C3" w:rsidP="00E265C3">
      <w:pPr>
        <w:pStyle w:val="PL"/>
      </w:pPr>
    </w:p>
    <w:p w14:paraId="0F0E59B4" w14:textId="77777777" w:rsidR="00E265C3" w:rsidRDefault="00E265C3" w:rsidP="00E265C3">
      <w:pPr>
        <w:pStyle w:val="PL"/>
      </w:pPr>
      <w:r>
        <w:t xml:space="preserve">    </w:t>
      </w:r>
      <w:proofErr w:type="spellStart"/>
      <w:r>
        <w:t>MDAReport</w:t>
      </w:r>
      <w:proofErr w:type="spellEnd"/>
      <w:r>
        <w: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w:t>
      </w:r>
      <w:proofErr w:type="spellStart"/>
      <w:r>
        <w:t>MDAReport</w:t>
      </w:r>
      <w:proofErr w:type="spellEnd"/>
      <w:r>
        <w: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w:t>
      </w:r>
      <w:proofErr w:type="spellStart"/>
      <w:r>
        <w:t>mdaNrm</w:t>
      </w:r>
      <w:proofErr w:type="spellEnd"/>
      <w:r>
        <w:t>:</w:t>
      </w:r>
    </w:p>
    <w:p w14:paraId="5154124E" w14:textId="77777777" w:rsidR="00E265C3" w:rsidRDefault="00E265C3" w:rsidP="00E265C3">
      <w:pPr>
        <w:pStyle w:val="PL"/>
      </w:pPr>
      <w:r>
        <w:t xml:space="preserve">      </w:t>
      </w:r>
      <w:proofErr w:type="spellStart"/>
      <w:r>
        <w:t>oneOf</w:t>
      </w:r>
      <w:proofErr w:type="spellEnd"/>
      <w:r>
        <w:t>:</w:t>
      </w:r>
    </w:p>
    <w:p w14:paraId="214F28A2" w14:textId="77777777" w:rsidR="00E265C3" w:rsidRDefault="00E265C3" w:rsidP="00E265C3">
      <w:pPr>
        <w:pStyle w:val="PL"/>
      </w:pPr>
      <w:r>
        <w:t xml:space="preserve">        - $ref: '#/components/schemas/</w:t>
      </w:r>
      <w:proofErr w:type="spellStart"/>
      <w:r>
        <w:t>SubNetwork</w:t>
      </w:r>
      <w:proofErr w:type="spellEnd"/>
      <w:r>
        <w:t>-Single'</w:t>
      </w:r>
    </w:p>
    <w:p w14:paraId="74D690B6" w14:textId="77777777" w:rsidR="00E265C3" w:rsidRDefault="00E265C3" w:rsidP="00E265C3">
      <w:pPr>
        <w:pStyle w:val="PL"/>
      </w:pPr>
      <w:r>
        <w:t xml:space="preserve">        - $ref: '#/components/schemas/</w:t>
      </w:r>
      <w:proofErr w:type="spellStart"/>
      <w:r>
        <w:t>ManagedElement</w:t>
      </w:r>
      <w:proofErr w:type="spellEnd"/>
      <w:r>
        <w: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w:t>
      </w:r>
      <w:proofErr w:type="spellStart"/>
      <w:r>
        <w:t>MDAFunction</w:t>
      </w:r>
      <w:proofErr w:type="spellEnd"/>
      <w:r>
        <w:t>-Single'</w:t>
      </w:r>
    </w:p>
    <w:p w14:paraId="08AD4DEB" w14:textId="77777777" w:rsidR="00E265C3" w:rsidRDefault="00E265C3" w:rsidP="00E265C3">
      <w:pPr>
        <w:pStyle w:val="PL"/>
      </w:pPr>
      <w:r>
        <w:t xml:space="preserve">        - $ref: '#/components/schemas/</w:t>
      </w:r>
      <w:proofErr w:type="spellStart"/>
      <w:r>
        <w:t>MDARequest</w:t>
      </w:r>
      <w:proofErr w:type="spellEnd"/>
      <w:r>
        <w:t>-Single'</w:t>
      </w:r>
    </w:p>
    <w:p w14:paraId="7B92DBE7" w14:textId="77777777" w:rsidR="00E265C3" w:rsidRDefault="00E265C3" w:rsidP="00E265C3">
      <w:pPr>
        <w:pStyle w:val="PL"/>
      </w:pPr>
      <w:r>
        <w:t xml:space="preserve">        - $ref: '#/components/schemas/</w:t>
      </w:r>
      <w:proofErr w:type="spellStart"/>
      <w:r>
        <w:t>MDAReport</w:t>
      </w:r>
      <w:proofErr w:type="spellEnd"/>
      <w:r>
        <w:t>-Single'</w:t>
      </w:r>
    </w:p>
    <w:bookmarkEnd w:id="1098"/>
    <w:p w14:paraId="22D4E33E" w14:textId="77777777" w:rsidR="00550334" w:rsidRDefault="00550334" w:rsidP="00CF594A">
      <w:pPr>
        <w:pStyle w:val="PL"/>
      </w:pPr>
    </w:p>
    <w:p w14:paraId="4F8A8047" w14:textId="77777777" w:rsidR="00E500F6" w:rsidRPr="00050B7C" w:rsidRDefault="00E500F6" w:rsidP="00E500F6">
      <w:pPr>
        <w:pStyle w:val="Heading2"/>
        <w:rPr>
          <w:lang w:val="it-IT"/>
        </w:rPr>
      </w:pPr>
      <w:bookmarkStart w:id="1099" w:name="_CRA_2_2"/>
      <w:bookmarkStart w:id="1100" w:name="_Toc105573092"/>
      <w:bookmarkStart w:id="1101" w:name="MCCQCTEMPBM_00000126"/>
      <w:bookmarkStart w:id="1102" w:name="_Toc187394761"/>
      <w:bookmarkEnd w:id="1099"/>
      <w:r w:rsidRPr="00050B7C">
        <w:rPr>
          <w:lang w:val="it-IT" w:eastAsia="zh-CN"/>
        </w:rPr>
        <w:t>A.2.2</w:t>
      </w:r>
      <w:r w:rsidRPr="00050B7C">
        <w:rPr>
          <w:lang w:val="it-IT" w:eastAsia="zh-CN"/>
        </w:rPr>
        <w:tab/>
        <w:t xml:space="preserve">OpenAPI document </w:t>
      </w:r>
      <w:r w:rsidRPr="00050B7C">
        <w:rPr>
          <w:rFonts w:ascii="Courier" w:eastAsia="MS Mincho" w:hAnsi="Courier"/>
          <w:szCs w:val="16"/>
          <w:lang w:val="it-IT"/>
        </w:rPr>
        <w:t>"TS28104_MdaReport.yaml"</w:t>
      </w:r>
      <w:bookmarkEnd w:id="1100"/>
      <w:bookmarkEnd w:id="1102"/>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proofErr w:type="spellStart"/>
      <w:r>
        <w:t>openapi</w:t>
      </w:r>
      <w:proofErr w:type="spellEnd"/>
      <w:r>
        <w:t>: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pPr>
      <w:r>
        <w:t xml:space="preserve">  version: 17.7.0</w:t>
      </w:r>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pPr>
      <w:r>
        <w:t xml:space="preserve">    © 2024, 3GPP Organizational Partners (ARIB, ATIS, CCSA, ETSI, TSDSI, TTA, TTC).</w:t>
      </w:r>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proofErr w:type="spellStart"/>
      <w:r>
        <w:t>externalDocs</w:t>
      </w:r>
      <w:proofErr w:type="spellEnd"/>
      <w:r>
        <w:t>:</w:t>
      </w:r>
    </w:p>
    <w:p w14:paraId="3E8B33F2" w14:textId="77777777" w:rsidR="00E500F6" w:rsidRDefault="00E500F6" w:rsidP="00E500F6">
      <w:pPr>
        <w:pStyle w:val="PL"/>
      </w:pPr>
      <w:r>
        <w:t xml:space="preserve">  description: 3GPP TS 28.104; MDA Report</w:t>
      </w:r>
    </w:p>
    <w:p w14:paraId="7D54AEDE" w14:textId="77777777" w:rsidR="00E500F6" w:rsidRPr="00050B7C" w:rsidRDefault="00E500F6" w:rsidP="00E500F6">
      <w:pPr>
        <w:pStyle w:val="PL"/>
        <w:rPr>
          <w:lang w:val="it-IT"/>
        </w:rPr>
      </w:pPr>
      <w:r>
        <w:t xml:space="preserve">  </w:t>
      </w:r>
      <w:r w:rsidRPr="00050B7C">
        <w:rPr>
          <w:lang w:val="it-IT"/>
        </w:rPr>
        <w:t>url: http://www.3gpp.org/ftp/Specs/archive/28_series/28.104/</w:t>
      </w:r>
    </w:p>
    <w:p w14:paraId="34C57755" w14:textId="77777777" w:rsidR="00E500F6" w:rsidRPr="00050B7C" w:rsidRDefault="00E500F6" w:rsidP="00E500F6">
      <w:pPr>
        <w:pStyle w:val="PL"/>
        <w:rPr>
          <w:lang w:val="it-IT"/>
        </w:rPr>
      </w:pPr>
      <w:r w:rsidRPr="00050B7C">
        <w:rPr>
          <w:lang w:val="it-IT"/>
        </w:rPr>
        <w:t>paths: {}</w:t>
      </w:r>
    </w:p>
    <w:p w14:paraId="167FB4F3" w14:textId="77777777" w:rsidR="00E500F6" w:rsidRPr="00050B7C" w:rsidRDefault="00E500F6" w:rsidP="00E500F6">
      <w:pPr>
        <w:pStyle w:val="PL"/>
        <w:rPr>
          <w:lang w:val="it-IT"/>
        </w:rPr>
      </w:pPr>
      <w:r w:rsidRPr="00050B7C">
        <w:rPr>
          <w:lang w:val="it-IT"/>
        </w:rPr>
        <w:t>components:</w:t>
      </w:r>
    </w:p>
    <w:p w14:paraId="3C4D832D" w14:textId="77777777" w:rsidR="00E500F6" w:rsidRDefault="00E500F6" w:rsidP="00E500F6">
      <w:pPr>
        <w:pStyle w:val="PL"/>
      </w:pPr>
      <w:r w:rsidRPr="00050B7C">
        <w:rPr>
          <w:lang w:val="it-IT"/>
        </w:rPr>
        <w:t xml:space="preserve">  </w:t>
      </w:r>
      <w:r>
        <w:t>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w:t>
      </w:r>
      <w:proofErr w:type="spellStart"/>
      <w:r>
        <w:t>MDAOutputs</w:t>
      </w:r>
      <w:proofErr w:type="spellEnd"/>
      <w:r>
        <w:t>:</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w:t>
      </w:r>
      <w:proofErr w:type="spellStart"/>
      <w:r>
        <w:t>mDAType</w:t>
      </w:r>
      <w:proofErr w:type="spellEnd"/>
      <w:r>
        <w:t>:</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w:t>
      </w:r>
      <w:proofErr w:type="spellStart"/>
      <w:r>
        <w:t>mDAOutputList</w:t>
      </w:r>
      <w:proofErr w:type="spellEnd"/>
      <w:r>
        <w: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w:t>
      </w:r>
      <w:proofErr w:type="spellStart"/>
      <w:r>
        <w:t>MDAOutputEntry</w:t>
      </w:r>
      <w:proofErr w:type="spellEnd"/>
      <w:r>
        <w:t>'</w:t>
      </w:r>
    </w:p>
    <w:p w14:paraId="6E072480" w14:textId="77777777" w:rsidR="00E500F6" w:rsidRDefault="00E500F6" w:rsidP="00E500F6">
      <w:pPr>
        <w:pStyle w:val="PL"/>
      </w:pPr>
      <w:r>
        <w:t xml:space="preserve">        </w:t>
      </w:r>
      <w:proofErr w:type="spellStart"/>
      <w:r>
        <w:t>analyticsWindow</w:t>
      </w:r>
      <w:proofErr w:type="spellEnd"/>
      <w:r>
        <w:t>:</w:t>
      </w:r>
    </w:p>
    <w:p w14:paraId="231023D5" w14:textId="77777777" w:rsidR="00E500F6" w:rsidRDefault="00E500F6" w:rsidP="00E500F6">
      <w:pPr>
        <w:pStyle w:val="PL"/>
      </w:pPr>
      <w:r>
        <w:t xml:space="preserve">          $ref: '#/components/schemas/</w:t>
      </w:r>
      <w:proofErr w:type="spellStart"/>
      <w:r>
        <w:t>TimeWindow</w:t>
      </w:r>
      <w:proofErr w:type="spellEnd"/>
      <w:r>
        <w:t>'</w:t>
      </w:r>
    </w:p>
    <w:p w14:paraId="3D3B7A6C" w14:textId="77777777" w:rsidR="00E500F6" w:rsidRDefault="00E500F6" w:rsidP="00E500F6">
      <w:pPr>
        <w:pStyle w:val="PL"/>
      </w:pPr>
      <w:r>
        <w:t xml:space="preserve">        </w:t>
      </w:r>
      <w:proofErr w:type="spellStart"/>
      <w:r>
        <w:t>confidenceDegree</w:t>
      </w:r>
      <w:proofErr w:type="spellEnd"/>
      <w:r>
        <w:t>:</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w:t>
      </w:r>
      <w:proofErr w:type="spellStart"/>
      <w:r>
        <w:t>MDAOutputEntry</w:t>
      </w:r>
      <w:proofErr w:type="spellEnd"/>
      <w:r>
        <w:t>:</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w:t>
      </w:r>
      <w:proofErr w:type="spellStart"/>
      <w:r>
        <w:t>mDAOutputIEName</w:t>
      </w:r>
      <w:proofErr w:type="spellEnd"/>
      <w:r>
        <w:t>:</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w:t>
      </w:r>
      <w:proofErr w:type="spellStart"/>
      <w:r>
        <w:t>mDAOutputIEValue</w:t>
      </w:r>
      <w:proofErr w:type="spellEnd"/>
      <w:r>
        <w:t>: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w:t>
      </w:r>
      <w:proofErr w:type="spellStart"/>
      <w:r>
        <w:t>TimeWindow</w:t>
      </w:r>
      <w:proofErr w:type="spellEnd"/>
      <w:r>
        <w:t>:</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w:t>
      </w:r>
      <w:proofErr w:type="spellStart"/>
      <w:r>
        <w:t>mDAOutputStartTime</w:t>
      </w:r>
      <w:proofErr w:type="spellEnd"/>
      <w:r>
        <w:t>:</w:t>
      </w:r>
    </w:p>
    <w:p w14:paraId="21494BCF" w14:textId="77777777" w:rsidR="00E500F6" w:rsidRDefault="00E500F6" w:rsidP="00E500F6">
      <w:pPr>
        <w:pStyle w:val="PL"/>
      </w:pPr>
      <w:r>
        <w:t xml:space="preserve">          $ref: 'TS28623_ComDefs.yaml#/components/schemas/</w:t>
      </w:r>
      <w:proofErr w:type="spellStart"/>
      <w:r>
        <w:t>DateTime</w:t>
      </w:r>
      <w:proofErr w:type="spellEnd"/>
      <w:r>
        <w:t>'</w:t>
      </w:r>
    </w:p>
    <w:p w14:paraId="13EE125A" w14:textId="77777777" w:rsidR="00E500F6" w:rsidRDefault="00E500F6" w:rsidP="00E500F6">
      <w:pPr>
        <w:pStyle w:val="PL"/>
      </w:pPr>
      <w:r>
        <w:t xml:space="preserve">        </w:t>
      </w:r>
      <w:proofErr w:type="spellStart"/>
      <w:r>
        <w:t>mDAOutputEndTime</w:t>
      </w:r>
      <w:proofErr w:type="spellEnd"/>
      <w:r>
        <w:t>:</w:t>
      </w:r>
    </w:p>
    <w:p w14:paraId="2F42CB7B" w14:textId="77777777" w:rsidR="00E500F6" w:rsidRDefault="00E500F6" w:rsidP="00E500F6">
      <w:pPr>
        <w:pStyle w:val="PL"/>
      </w:pPr>
      <w:r>
        <w:t xml:space="preserve">          $ref: 'TS28623_ComDefs.yaml#/components/schemas/</w:t>
      </w:r>
      <w:proofErr w:type="spellStart"/>
      <w:r>
        <w:t>DateTime</w:t>
      </w:r>
      <w:proofErr w:type="spellEnd"/>
      <w:r>
        <w:t>'</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lastRenderedPageBreak/>
        <w:t xml:space="preserve">    </w:t>
      </w:r>
      <w:proofErr w:type="spellStart"/>
      <w:r>
        <w:t>MDAReport</w:t>
      </w:r>
      <w:proofErr w:type="spellEnd"/>
      <w:r>
        <w:t>:</w:t>
      </w:r>
    </w:p>
    <w:p w14:paraId="4776C41D" w14:textId="77777777" w:rsidR="00E500F6" w:rsidRDefault="00E500F6" w:rsidP="00E500F6">
      <w:pPr>
        <w:pStyle w:val="PL"/>
      </w:pPr>
      <w:r>
        <w:t xml:space="preserve">      </w:t>
      </w:r>
      <w:proofErr w:type="spellStart"/>
      <w:r>
        <w:t>allOf</w:t>
      </w:r>
      <w:proofErr w:type="spellEnd"/>
      <w:r>
        <w:t>:</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w:t>
      </w:r>
      <w:proofErr w:type="spellStart"/>
      <w:r>
        <w:t>allOf</w:t>
      </w:r>
      <w:proofErr w:type="spellEnd"/>
      <w:r>
        <w:t>:</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w:t>
      </w:r>
      <w:proofErr w:type="spellStart"/>
      <w:r>
        <w:t>mDAReportID</w:t>
      </w:r>
      <w:proofErr w:type="spellEnd"/>
      <w:r>
        <w:t>:</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w:t>
      </w:r>
      <w:proofErr w:type="spellStart"/>
      <w:r>
        <w:t>mDAOutputs</w:t>
      </w:r>
      <w:proofErr w:type="spellEnd"/>
      <w:r>
        <w:t>:</w:t>
      </w:r>
    </w:p>
    <w:p w14:paraId="69E2B2DE" w14:textId="77777777" w:rsidR="00AC7AE5" w:rsidRDefault="00AC7AE5" w:rsidP="00AC7AE5">
      <w:pPr>
        <w:pStyle w:val="PL"/>
      </w:pPr>
      <w:r>
        <w:t xml:space="preserve">                      type: array</w:t>
      </w:r>
    </w:p>
    <w:p w14:paraId="38F4CFAE" w14:textId="77777777" w:rsidR="00AC7AE5" w:rsidRDefault="00AC7AE5" w:rsidP="00AC7AE5">
      <w:pPr>
        <w:pStyle w:val="PL"/>
      </w:pPr>
      <w:r>
        <w:t xml:space="preserve">                      items:</w:t>
      </w:r>
    </w:p>
    <w:p w14:paraId="22D028AB" w14:textId="77777777" w:rsidR="00AC7AE5" w:rsidRDefault="00AC7AE5" w:rsidP="00AC7AE5">
      <w:pPr>
        <w:pStyle w:val="PL"/>
      </w:pPr>
      <w:r>
        <w:t xml:space="preserve">                        $ref: '#/components/schemas/</w:t>
      </w:r>
      <w:proofErr w:type="spellStart"/>
      <w:r>
        <w:t>MDAOutputs</w:t>
      </w:r>
      <w:proofErr w:type="spellEnd"/>
      <w:r>
        <w:t>'</w:t>
      </w:r>
    </w:p>
    <w:p w14:paraId="3FD9642F" w14:textId="77777777" w:rsidR="00E500F6" w:rsidRDefault="00E500F6" w:rsidP="00E500F6">
      <w:pPr>
        <w:pStyle w:val="PL"/>
      </w:pPr>
      <w:r>
        <w:t xml:space="preserve">                    </w:t>
      </w:r>
      <w:proofErr w:type="spellStart"/>
      <w:r>
        <w:t>mDARequestRef</w:t>
      </w:r>
      <w:proofErr w:type="spellEnd"/>
      <w:r>
        <w:t>:</w:t>
      </w:r>
    </w:p>
    <w:p w14:paraId="11E534B8" w14:textId="77777777" w:rsidR="00E500F6" w:rsidRDefault="00E500F6" w:rsidP="00E500F6">
      <w:pPr>
        <w:pStyle w:val="PL"/>
      </w:pPr>
      <w:r>
        <w:t xml:space="preserve">                      $ref: 'TS28623_ComDefs.yaml#/components/schemas/</w:t>
      </w:r>
      <w:proofErr w:type="spellStart"/>
      <w:r>
        <w:t>Dn</w:t>
      </w:r>
      <w:proofErr w:type="spellEnd"/>
      <w:r>
        <w:t>'</w:t>
      </w:r>
    </w:p>
    <w:p w14:paraId="212441ED" w14:textId="77777777" w:rsidR="00E500F6" w:rsidRDefault="00E500F6" w:rsidP="00E500F6">
      <w:pPr>
        <w:pStyle w:val="PL"/>
      </w:pPr>
    </w:p>
    <w:p w14:paraId="0701D4BA" w14:textId="77777777" w:rsidR="00E500F6" w:rsidRPr="00050B7C" w:rsidRDefault="00E500F6" w:rsidP="00E500F6">
      <w:pPr>
        <w:tabs>
          <w:tab w:val="left" w:pos="0"/>
          <w:tab w:val="center" w:pos="4820"/>
          <w:tab w:val="right" w:pos="9638"/>
        </w:tabs>
        <w:spacing w:after="0"/>
        <w:rPr>
          <w:rFonts w:ascii="Courier New" w:hAnsi="Courier New" w:cstheme="minorBidi"/>
          <w:sz w:val="16"/>
          <w:szCs w:val="22"/>
          <w:lang w:val="fr-FR"/>
        </w:rPr>
      </w:pPr>
      <w:r w:rsidRPr="00050B7C">
        <w:rPr>
          <w:rFonts w:ascii="Courier New" w:hAnsi="Courier New" w:cstheme="minorBidi"/>
          <w:sz w:val="16"/>
          <w:szCs w:val="22"/>
          <w:lang w:val="fr-FR"/>
        </w:rPr>
        <w:t>&lt;CODE ENDS&gt;</w:t>
      </w:r>
    </w:p>
    <w:p w14:paraId="7388EF40" w14:textId="49531000" w:rsidR="004608B7" w:rsidRPr="00050B7C" w:rsidRDefault="004608B7">
      <w:pPr>
        <w:overflowPunct/>
        <w:autoSpaceDE/>
        <w:autoSpaceDN/>
        <w:adjustRightInd/>
        <w:spacing w:after="0"/>
        <w:textAlignment w:val="auto"/>
        <w:rPr>
          <w:rFonts w:ascii="Courier New" w:hAnsi="Courier New" w:cs="Courier New"/>
          <w:sz w:val="16"/>
          <w:lang w:val="fr-FR"/>
        </w:rPr>
      </w:pPr>
      <w:r w:rsidRPr="00050B7C">
        <w:rPr>
          <w:rFonts w:cs="Courier New"/>
          <w:lang w:val="fr-FR"/>
        </w:rPr>
        <w:br w:type="page"/>
      </w:r>
    </w:p>
    <w:p w14:paraId="44E4867C" w14:textId="1AA03F1B" w:rsidR="004608B7" w:rsidRPr="00050B7C" w:rsidRDefault="004608B7" w:rsidP="004608B7">
      <w:pPr>
        <w:pStyle w:val="Heading8"/>
        <w:rPr>
          <w:lang w:val="fr-FR"/>
        </w:rPr>
      </w:pPr>
      <w:bookmarkStart w:id="1103" w:name="_CRAnnexBinformative"/>
      <w:bookmarkStart w:id="1104" w:name="_Toc106098554"/>
      <w:bookmarkStart w:id="1105" w:name="_Toc106199463"/>
      <w:bookmarkStart w:id="1106" w:name="_Toc187394762"/>
      <w:bookmarkEnd w:id="1103"/>
      <w:r w:rsidRPr="00050B7C">
        <w:rPr>
          <w:lang w:val="fr-FR"/>
        </w:rPr>
        <w:lastRenderedPageBreak/>
        <w:t>Annex B (informative):</w:t>
      </w:r>
      <w:r w:rsidRPr="00050B7C">
        <w:rPr>
          <w:lang w:val="fr-FR"/>
        </w:rPr>
        <w:br/>
      </w:r>
      <w:proofErr w:type="spellStart"/>
      <w:r w:rsidRPr="00050B7C">
        <w:rPr>
          <w:lang w:val="fr-FR"/>
        </w:rPr>
        <w:t>PlantUML</w:t>
      </w:r>
      <w:proofErr w:type="spellEnd"/>
      <w:r w:rsidRPr="00050B7C">
        <w:rPr>
          <w:lang w:val="fr-FR"/>
        </w:rPr>
        <w:t xml:space="preserve"> source code</w:t>
      </w:r>
      <w:bookmarkEnd w:id="1104"/>
      <w:bookmarkEnd w:id="1105"/>
      <w:bookmarkEnd w:id="1106"/>
    </w:p>
    <w:p w14:paraId="0E0814DF" w14:textId="1517FC1F" w:rsidR="004608B7" w:rsidRDefault="004608B7" w:rsidP="004608B7">
      <w:pPr>
        <w:pStyle w:val="Heading1"/>
      </w:pPr>
      <w:bookmarkStart w:id="1107" w:name="_CRB_1"/>
      <w:bookmarkStart w:id="1108" w:name="_Toc106015916"/>
      <w:bookmarkStart w:id="1109" w:name="_Toc106098555"/>
      <w:bookmarkStart w:id="1110" w:name="_Toc106199464"/>
      <w:bookmarkStart w:id="1111" w:name="_Toc187394763"/>
      <w:bookmarkEnd w:id="1107"/>
      <w:r>
        <w:t>B</w:t>
      </w:r>
      <w:r w:rsidRPr="00F17505">
        <w:t>.1</w:t>
      </w:r>
      <w:r w:rsidRPr="00F17505">
        <w:tab/>
      </w:r>
      <w:bookmarkEnd w:id="1108"/>
      <w:bookmarkEnd w:id="1109"/>
      <w:bookmarkEnd w:id="1110"/>
      <w:proofErr w:type="spellStart"/>
      <w:r w:rsidRPr="00F17505">
        <w:t>PlantUML</w:t>
      </w:r>
      <w:proofErr w:type="spellEnd"/>
      <w:r w:rsidRPr="00F17505">
        <w:t xml:space="preserve"> code</w:t>
      </w:r>
      <w:r>
        <w:t xml:space="preserve"> for MDA workflow</w:t>
      </w:r>
      <w:bookmarkEnd w:id="1111"/>
    </w:p>
    <w:p w14:paraId="542FF00D" w14:textId="611BD04C" w:rsidR="004608B7" w:rsidRPr="004608B7" w:rsidRDefault="004608B7" w:rsidP="004608B7">
      <w:pPr>
        <w:pStyle w:val="Heading2"/>
      </w:pPr>
      <w:bookmarkStart w:id="1112" w:name="_CRB1_0"/>
      <w:bookmarkStart w:id="1113" w:name="_Toc187394764"/>
      <w:bookmarkEnd w:id="1112"/>
      <w:r>
        <w:t>B1.0</w:t>
      </w:r>
      <w:r>
        <w:tab/>
        <w:t>Introduction</w:t>
      </w:r>
      <w:bookmarkEnd w:id="1113"/>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114" w:name="_CRB_1_1"/>
      <w:bookmarkStart w:id="1115" w:name="_Toc187394765"/>
      <w:bookmarkEnd w:id="1114"/>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115"/>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1116" w:name="_CRAnnexCinformative"/>
      <w:bookmarkStart w:id="1117" w:name="_Toc105573093"/>
      <w:bookmarkStart w:id="1118" w:name="_Toc187394766"/>
      <w:bookmarkEnd w:id="1101"/>
      <w:bookmarkEnd w:id="1116"/>
      <w:r w:rsidRPr="00BC0026">
        <w:t xml:space="preserve">Annex </w:t>
      </w:r>
      <w:r w:rsidR="004608B7">
        <w:t>C</w:t>
      </w:r>
      <w:r w:rsidR="004608B7" w:rsidRPr="00BC0026">
        <w:t xml:space="preserve"> </w:t>
      </w:r>
      <w:r w:rsidRPr="00BC0026">
        <w:t>(informative):</w:t>
      </w:r>
      <w:r w:rsidRPr="00BC0026">
        <w:br/>
        <w:t>Change history</w:t>
      </w:r>
      <w:bookmarkEnd w:id="1117"/>
      <w:bookmarkEnd w:id="1118"/>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119" w:name="historyclause"/>
            <w:bookmarkEnd w:id="1119"/>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 xml:space="preserve">Correction of CR </w:t>
            </w:r>
            <w:proofErr w:type="spellStart"/>
            <w:r>
              <w:rPr>
                <w:sz w:val="16"/>
                <w:szCs w:val="16"/>
              </w:rPr>
              <w:t>misimplementation</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205E44" w:rsidRPr="00BC0026" w14:paraId="3F29336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5F49CA8A"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205E44" w:rsidRDefault="00205E44" w:rsidP="00205E44">
            <w:pPr>
              <w:pStyle w:val="TAL"/>
              <w:keepNext w:val="0"/>
              <w:keepLines w:val="0"/>
              <w:rPr>
                <w:sz w:val="16"/>
                <w:szCs w:val="16"/>
              </w:rPr>
            </w:pPr>
            <w:r>
              <w:rPr>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205E44" w:rsidRDefault="00205E44" w:rsidP="00205E44">
            <w:pPr>
              <w:pStyle w:val="TAL"/>
              <w:keepNext w:val="0"/>
              <w:keepLines w:val="0"/>
              <w:rPr>
                <w:sz w:val="16"/>
                <w:szCs w:val="16"/>
              </w:rPr>
            </w:pPr>
            <w:r>
              <w:rPr>
                <w:sz w:val="16"/>
                <w:szCs w:val="16"/>
              </w:rPr>
              <w:t xml:space="preserve">Rel-17 CR 28.104 adding missing </w:t>
            </w:r>
            <w:proofErr w:type="spellStart"/>
            <w:r>
              <w:rPr>
                <w:sz w:val="16"/>
                <w:szCs w:val="16"/>
              </w:rPr>
              <w:t>MDAEntity</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205E44" w:rsidRDefault="00205E44" w:rsidP="00205E44">
            <w:pPr>
              <w:pStyle w:val="TAC"/>
              <w:keepNext w:val="0"/>
              <w:keepLines w:val="0"/>
              <w:rPr>
                <w:sz w:val="16"/>
                <w:szCs w:val="16"/>
              </w:rPr>
            </w:pPr>
            <w:r>
              <w:rPr>
                <w:sz w:val="16"/>
                <w:szCs w:val="16"/>
              </w:rPr>
              <w:t>17.7.0</w:t>
            </w:r>
          </w:p>
        </w:tc>
      </w:tr>
      <w:tr w:rsidR="00205E44" w:rsidRPr="00BC0026" w14:paraId="3F18F54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2CEBEB8C"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205E44" w:rsidRDefault="00205E44" w:rsidP="00205E44">
            <w:pPr>
              <w:pStyle w:val="TAL"/>
              <w:keepNext w:val="0"/>
              <w:keepLines w:val="0"/>
              <w:rPr>
                <w:sz w:val="16"/>
                <w:szCs w:val="16"/>
              </w:rPr>
            </w:pPr>
            <w:r>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205E44" w:rsidRDefault="00205E44" w:rsidP="00205E44">
            <w:pPr>
              <w:pStyle w:val="TAL"/>
              <w:keepNext w:val="0"/>
              <w:keepLines w:val="0"/>
              <w:rPr>
                <w:sz w:val="16"/>
                <w:szCs w:val="16"/>
              </w:rPr>
            </w:pPr>
            <w:r>
              <w:rPr>
                <w:sz w:val="16"/>
                <w:szCs w:val="16"/>
              </w:rPr>
              <w:t xml:space="preserve">Rel-17 CR 28.104 correction on </w:t>
            </w:r>
            <w:proofErr w:type="spellStart"/>
            <w:r>
              <w:rPr>
                <w:sz w:val="16"/>
                <w:szCs w:val="16"/>
              </w:rPr>
              <w:t>MDAReport</w:t>
            </w:r>
            <w:proofErr w:type="spellEnd"/>
            <w:r>
              <w:rPr>
                <w:sz w:val="16"/>
                <w:szCs w:val="16"/>
              </w:rPr>
              <w:t xml:space="preserve">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205E44" w:rsidRDefault="00205E44" w:rsidP="00205E44">
            <w:pPr>
              <w:pStyle w:val="TAC"/>
              <w:keepNext w:val="0"/>
              <w:keepLines w:val="0"/>
              <w:rPr>
                <w:sz w:val="16"/>
                <w:szCs w:val="16"/>
              </w:rPr>
            </w:pPr>
            <w:r>
              <w:rPr>
                <w:sz w:val="16"/>
                <w:szCs w:val="16"/>
              </w:rPr>
              <w:t>17.7.0</w:t>
            </w:r>
          </w:p>
        </w:tc>
      </w:tr>
      <w:tr w:rsidR="00050B7C" w:rsidRPr="00BC0026" w14:paraId="5282FEF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F97A9" w14:textId="37B6CE8E" w:rsidR="00050B7C" w:rsidRDefault="00050B7C"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DA2F92" w14:textId="41FFD4D1" w:rsidR="00050B7C" w:rsidRDefault="00050B7C"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A5FD394" w14:textId="1EA78B60" w:rsidR="00050B7C" w:rsidRPr="007274C6" w:rsidRDefault="00050B7C" w:rsidP="007274C6">
            <w:pPr>
              <w:pStyle w:val="TAC"/>
              <w:keepNext w:val="0"/>
              <w:keepLines w:val="0"/>
              <w:rPr>
                <w:sz w:val="16"/>
                <w:szCs w:val="16"/>
              </w:rPr>
            </w:pPr>
            <w:r w:rsidRPr="00050B7C">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447896" w14:textId="3A93AC62" w:rsidR="00050B7C" w:rsidRDefault="00050B7C" w:rsidP="007274C6">
            <w:pPr>
              <w:pStyle w:val="TAL"/>
              <w:keepNext w:val="0"/>
              <w:keepLines w:val="0"/>
              <w:rPr>
                <w:sz w:val="16"/>
                <w:szCs w:val="16"/>
              </w:rPr>
            </w:pPr>
            <w:r>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BF39" w14:textId="620975BB" w:rsidR="00050B7C" w:rsidRDefault="00050B7C"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ED868" w14:textId="4BBFE885" w:rsidR="00050B7C" w:rsidRDefault="00050B7C"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0C0DA6E" w14:textId="1660E085" w:rsidR="00050B7C" w:rsidRDefault="00050B7C" w:rsidP="007274C6">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88A731" w14:textId="001BB84B" w:rsidR="00050B7C" w:rsidRDefault="00050B7C" w:rsidP="007274C6">
            <w:pPr>
              <w:pStyle w:val="TAC"/>
              <w:keepNext w:val="0"/>
              <w:keepLines w:val="0"/>
              <w:rPr>
                <w:sz w:val="16"/>
                <w:szCs w:val="16"/>
              </w:rPr>
            </w:pPr>
            <w:r>
              <w:rPr>
                <w:sz w:val="16"/>
                <w:szCs w:val="16"/>
              </w:rPr>
              <w:t>17.8.0</w:t>
            </w:r>
          </w:p>
        </w:tc>
      </w:tr>
      <w:tr w:rsidR="00156B25" w:rsidRPr="00BC0026" w14:paraId="5EEF2AB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E70CF" w14:textId="18464749" w:rsidR="00156B25" w:rsidRDefault="00156B25"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A8DFE" w14:textId="5B2973B7" w:rsidR="00156B25" w:rsidRDefault="00156B25"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6061E" w14:textId="400F1C03" w:rsidR="00156B25" w:rsidRPr="00156B25" w:rsidRDefault="00156B25" w:rsidP="007274C6">
            <w:pPr>
              <w:pStyle w:val="TAC"/>
              <w:keepNext w:val="0"/>
              <w:keepLines w:val="0"/>
              <w:rPr>
                <w:sz w:val="16"/>
                <w:szCs w:val="16"/>
              </w:rPr>
            </w:pPr>
            <w:r w:rsidRPr="00156B25">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8957341" w14:textId="703ED7AE" w:rsidR="00156B25" w:rsidRDefault="00156B25" w:rsidP="007274C6">
            <w:pPr>
              <w:pStyle w:val="TAL"/>
              <w:keepNext w:val="0"/>
              <w:keepLines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373F6" w14:textId="31F3841F" w:rsidR="00156B25" w:rsidRDefault="00156B25"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454D9" w14:textId="03EFB503" w:rsidR="00156B25" w:rsidRDefault="00156B25"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2A7D051" w14:textId="7D665737" w:rsidR="00156B25" w:rsidRDefault="00156B25" w:rsidP="007274C6">
            <w:pPr>
              <w:pStyle w:val="TAL"/>
              <w:keepNext w:val="0"/>
              <w:keepLines w:val="0"/>
              <w:rPr>
                <w:sz w:val="16"/>
                <w:szCs w:val="16"/>
              </w:rPr>
            </w:pPr>
            <w:proofErr w:type="spellStart"/>
            <w:r>
              <w:rPr>
                <w:sz w:val="16"/>
                <w:szCs w:val="16"/>
              </w:rPr>
              <w:t>Rel</w:t>
            </w:r>
            <w:proofErr w:type="spellEnd"/>
            <w:r>
              <w:rPr>
                <w:sz w:val="16"/>
                <w:szCs w:val="16"/>
              </w:rPr>
              <w:t xml:space="preserve"> 17 CR TS 28.104 Correct </w:t>
            </w:r>
            <w:proofErr w:type="spellStart"/>
            <w:r>
              <w:rPr>
                <w:sz w:val="16"/>
                <w:szCs w:val="16"/>
              </w:rPr>
              <w:t>timeDurations</w:t>
            </w:r>
            <w:proofErr w:type="spellEnd"/>
            <w:r>
              <w:rPr>
                <w:sz w:val="16"/>
                <w:szCs w:val="16"/>
              </w:rPr>
              <w:t xml:space="preserve">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AEF71D7" w14:textId="31BA520E" w:rsidR="00156B25" w:rsidRDefault="00156B25" w:rsidP="007274C6">
            <w:pPr>
              <w:pStyle w:val="TAC"/>
              <w:keepNext w:val="0"/>
              <w:keepLines w:val="0"/>
              <w:rPr>
                <w:sz w:val="16"/>
                <w:szCs w:val="16"/>
              </w:rPr>
            </w:pPr>
            <w:r>
              <w:rPr>
                <w:sz w:val="16"/>
                <w:szCs w:val="16"/>
              </w:rPr>
              <w:t>17.8.0</w:t>
            </w:r>
          </w:p>
        </w:tc>
      </w:tr>
      <w:tr w:rsidR="000206BE" w:rsidRPr="00BC0026" w14:paraId="22A028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D752C" w14:textId="7531B470" w:rsidR="000206BE" w:rsidRDefault="000206BE"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1F4D334" w14:textId="0EE41D15" w:rsidR="000206BE" w:rsidRDefault="000206BE"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5750E7" w14:textId="50E875E1" w:rsidR="000206BE" w:rsidRPr="00156B25" w:rsidRDefault="000206BE" w:rsidP="007274C6">
            <w:pPr>
              <w:pStyle w:val="TAC"/>
              <w:keepNext w:val="0"/>
              <w:keepLines w:val="0"/>
              <w:rPr>
                <w:sz w:val="16"/>
                <w:szCs w:val="16"/>
              </w:rPr>
            </w:pPr>
            <w:r w:rsidRPr="000206BE">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8C76DB0" w14:textId="603C73C9" w:rsidR="000206BE" w:rsidRDefault="000206BE" w:rsidP="007274C6">
            <w:pPr>
              <w:pStyle w:val="TAL"/>
              <w:keepNext w:val="0"/>
              <w:keepLines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79C27" w14:textId="0A32D8F7" w:rsidR="000206BE" w:rsidRDefault="000206BE"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6C3F" w14:textId="5BBA2145" w:rsidR="000206BE" w:rsidRDefault="000206BE"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4B6BD3" w14:textId="0E9B2DFC" w:rsidR="000206BE" w:rsidRDefault="000206BE" w:rsidP="007274C6">
            <w:pPr>
              <w:pStyle w:val="TAL"/>
              <w:keepNext w:val="0"/>
              <w:keepLines w:val="0"/>
              <w:rPr>
                <w:sz w:val="16"/>
                <w:szCs w:val="16"/>
              </w:rPr>
            </w:pPr>
            <w:r>
              <w:rPr>
                <w:sz w:val="16"/>
                <w:szCs w:val="16"/>
              </w:rPr>
              <w:t xml:space="preserve">Rel-17 CR TS 28.104 correct the </w:t>
            </w:r>
            <w:proofErr w:type="spellStart"/>
            <w:r>
              <w:rPr>
                <w:sz w:val="16"/>
                <w:szCs w:val="16"/>
              </w:rPr>
              <w:t>isWritable</w:t>
            </w:r>
            <w:proofErr w:type="spellEnd"/>
            <w:r>
              <w:rPr>
                <w:sz w:val="16"/>
                <w:szCs w:val="16"/>
              </w:rPr>
              <w:t xml:space="preserve"> value of </w:t>
            </w:r>
            <w:proofErr w:type="spellStart"/>
            <w:r>
              <w:rPr>
                <w:sz w:val="16"/>
                <w:szCs w:val="16"/>
              </w:rPr>
              <w:t>MDAOutputs</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9746DAC" w14:textId="723FCED2" w:rsidR="000206BE" w:rsidRDefault="000206BE" w:rsidP="007274C6">
            <w:pPr>
              <w:pStyle w:val="TAC"/>
              <w:keepNext w:val="0"/>
              <w:keepLines w:val="0"/>
              <w:rPr>
                <w:sz w:val="16"/>
                <w:szCs w:val="16"/>
              </w:rPr>
            </w:pPr>
            <w:r>
              <w:rPr>
                <w:sz w:val="16"/>
                <w:szCs w:val="16"/>
              </w:rPr>
              <w:t>17.9.0</w:t>
            </w:r>
          </w:p>
        </w:tc>
      </w:tr>
      <w:tr w:rsidR="0033372A" w:rsidRPr="00BC0026" w14:paraId="2C9E10D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528BE" w14:textId="46F8F37A" w:rsidR="0033372A" w:rsidRDefault="0033372A"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C8D89E" w14:textId="6F9B3F15" w:rsidR="0033372A" w:rsidRDefault="0033372A"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2AE5D6" w14:textId="2BEA2A0A" w:rsidR="0033372A" w:rsidRPr="000206BE" w:rsidRDefault="0033372A" w:rsidP="007274C6">
            <w:pPr>
              <w:pStyle w:val="TAC"/>
              <w:keepNext w:val="0"/>
              <w:keepLines w:val="0"/>
              <w:rPr>
                <w:sz w:val="16"/>
                <w:szCs w:val="16"/>
              </w:rPr>
            </w:pPr>
            <w:r w:rsidRPr="0033372A">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7C024AC" w14:textId="31D00888" w:rsidR="0033372A" w:rsidRDefault="0033372A" w:rsidP="007274C6">
            <w:pPr>
              <w:pStyle w:val="TAL"/>
              <w:keepNext w:val="0"/>
              <w:keepLines w:val="0"/>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BC3D6" w14:textId="14E425A5" w:rsidR="0033372A" w:rsidRDefault="0033372A"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4AB0E" w14:textId="0F84F56C" w:rsidR="0033372A" w:rsidRDefault="0033372A"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2430869" w14:textId="7AC7F8D6" w:rsidR="0033372A" w:rsidRDefault="0033372A" w:rsidP="007274C6">
            <w:pPr>
              <w:pStyle w:val="TAL"/>
              <w:keepNext w:val="0"/>
              <w:keepLines w:val="0"/>
              <w:rPr>
                <w:sz w:val="16"/>
                <w:szCs w:val="16"/>
              </w:rPr>
            </w:pPr>
            <w:r>
              <w:rPr>
                <w:sz w:val="16"/>
                <w:szCs w:val="16"/>
              </w:rPr>
              <w:t>Rel-17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0A67332" w14:textId="64A22A51" w:rsidR="0033372A" w:rsidRDefault="0033372A" w:rsidP="007274C6">
            <w:pPr>
              <w:pStyle w:val="TAC"/>
              <w:keepNext w:val="0"/>
              <w:keepLines w:val="0"/>
              <w:rPr>
                <w:sz w:val="16"/>
                <w:szCs w:val="16"/>
              </w:rPr>
            </w:pPr>
            <w:r>
              <w:rPr>
                <w:sz w:val="16"/>
                <w:szCs w:val="16"/>
              </w:rPr>
              <w:t>17.9.0</w:t>
            </w:r>
          </w:p>
        </w:tc>
      </w:tr>
      <w:tr w:rsidR="005631ED" w:rsidRPr="00BC0026" w14:paraId="39EC2D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B5ECF" w14:textId="34A30D77" w:rsidR="005631ED" w:rsidRDefault="005631E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8712C60" w14:textId="5FDDE0F8" w:rsidR="005631ED" w:rsidRDefault="005631E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C03E69" w14:textId="289DDC5C" w:rsidR="005631ED" w:rsidRPr="0033372A" w:rsidRDefault="005631ED" w:rsidP="007274C6">
            <w:pPr>
              <w:pStyle w:val="TAC"/>
              <w:keepNext w:val="0"/>
              <w:keepLines w:val="0"/>
              <w:rPr>
                <w:sz w:val="16"/>
                <w:szCs w:val="16"/>
              </w:rPr>
            </w:pPr>
            <w:r w:rsidRPr="005631E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270C53" w14:textId="111AE004" w:rsidR="005631ED" w:rsidRDefault="005631ED" w:rsidP="007274C6">
            <w:pPr>
              <w:pStyle w:val="TAL"/>
              <w:keepNext w:val="0"/>
              <w:keepLines w:val="0"/>
              <w:rPr>
                <w:sz w:val="16"/>
                <w:szCs w:val="16"/>
              </w:rPr>
            </w:pPr>
            <w:r>
              <w:rPr>
                <w:sz w:val="16"/>
                <w:szCs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09F3F" w14:textId="2627C790" w:rsidR="005631ED" w:rsidRDefault="005631ED" w:rsidP="007274C6">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A1E95" w14:textId="2500AD0E" w:rsidR="005631ED" w:rsidRDefault="005631E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E342D24" w14:textId="0EF5EE52" w:rsidR="005631ED" w:rsidRDefault="005631ED" w:rsidP="007274C6">
            <w:pPr>
              <w:pStyle w:val="TAL"/>
              <w:keepNext w:val="0"/>
              <w:keepLines w:val="0"/>
              <w:rPr>
                <w:sz w:val="16"/>
                <w:szCs w:val="16"/>
              </w:rPr>
            </w:pPr>
            <w:r>
              <w:rPr>
                <w:sz w:val="16"/>
                <w:szCs w:val="16"/>
              </w:rPr>
              <w:t>Rel-17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B4B764" w14:textId="4021DC9E" w:rsidR="005631ED" w:rsidRDefault="005631ED" w:rsidP="007274C6">
            <w:pPr>
              <w:pStyle w:val="TAC"/>
              <w:keepNext w:val="0"/>
              <w:keepLines w:val="0"/>
              <w:rPr>
                <w:sz w:val="16"/>
                <w:szCs w:val="16"/>
              </w:rPr>
            </w:pPr>
            <w:r>
              <w:rPr>
                <w:sz w:val="16"/>
                <w:szCs w:val="16"/>
              </w:rPr>
              <w:t>17.9.0</w:t>
            </w:r>
          </w:p>
        </w:tc>
      </w:tr>
      <w:tr w:rsidR="00914E2D" w:rsidRPr="00BC0026" w14:paraId="328AAAC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0F75" w14:textId="0CC7985A" w:rsidR="00914E2D" w:rsidRDefault="00914E2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FFFCF46" w14:textId="156D2995" w:rsidR="00914E2D" w:rsidRDefault="00914E2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BF8D1D" w14:textId="33F0FEF2" w:rsidR="00914E2D" w:rsidRPr="005631ED" w:rsidRDefault="00914E2D" w:rsidP="007274C6">
            <w:pPr>
              <w:pStyle w:val="TAC"/>
              <w:keepNext w:val="0"/>
              <w:keepLines w:val="0"/>
              <w:rPr>
                <w:sz w:val="16"/>
                <w:szCs w:val="16"/>
              </w:rPr>
            </w:pPr>
            <w:r w:rsidRPr="00914E2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69585D4" w14:textId="3568A060" w:rsidR="00914E2D" w:rsidRDefault="00914E2D" w:rsidP="007274C6">
            <w:pPr>
              <w:pStyle w:val="TAL"/>
              <w:keepNext w:val="0"/>
              <w:keepLines w:val="0"/>
              <w:rPr>
                <w:sz w:val="16"/>
                <w:szCs w:val="16"/>
              </w:rPr>
            </w:pPr>
            <w:r>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C5E6" w14:textId="48D1B7BB" w:rsidR="00914E2D" w:rsidRDefault="00914E2D"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BEA7" w14:textId="42D36020" w:rsidR="00914E2D" w:rsidRDefault="00914E2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F55EC0E" w14:textId="6D0F9914" w:rsidR="00914E2D" w:rsidRDefault="00914E2D" w:rsidP="007274C6">
            <w:pPr>
              <w:pStyle w:val="TAL"/>
              <w:keepNext w:val="0"/>
              <w:keepLines w:val="0"/>
              <w:rPr>
                <w:sz w:val="16"/>
                <w:szCs w:val="16"/>
              </w:rPr>
            </w:pPr>
            <w:r>
              <w:rPr>
                <w:sz w:val="16"/>
                <w:szCs w:val="16"/>
              </w:rPr>
              <w:t>Rel-17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4D9CF1" w14:textId="6A16034F" w:rsidR="00914E2D" w:rsidRDefault="00914E2D" w:rsidP="007274C6">
            <w:pPr>
              <w:pStyle w:val="TAC"/>
              <w:keepNext w:val="0"/>
              <w:keepLines w:val="0"/>
              <w:rPr>
                <w:sz w:val="16"/>
                <w:szCs w:val="16"/>
              </w:rPr>
            </w:pPr>
            <w:r>
              <w:rPr>
                <w:sz w:val="16"/>
                <w:szCs w:val="16"/>
              </w:rPr>
              <w:t>17.9.0</w:t>
            </w:r>
          </w:p>
        </w:tc>
      </w:tr>
      <w:tr w:rsidR="001E288F" w:rsidRPr="00BC0026" w14:paraId="78DB975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4E274" w14:textId="73EFB0C7"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E04858" w14:textId="4D5DBF0C"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F442764" w14:textId="207719D6" w:rsidR="001E288F" w:rsidRPr="00914E2D" w:rsidRDefault="001E288F" w:rsidP="001E288F">
            <w:pPr>
              <w:pStyle w:val="TAC"/>
              <w:keepNext w:val="0"/>
              <w:keepLines w:val="0"/>
              <w:rPr>
                <w:sz w:val="16"/>
                <w:szCs w:val="16"/>
              </w:rPr>
            </w:pPr>
            <w:r w:rsidRPr="00E507CB">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A815D9" w14:textId="1426DE7E" w:rsidR="001E288F" w:rsidRDefault="001E288F" w:rsidP="001E288F">
            <w:pPr>
              <w:pStyle w:val="TAL"/>
              <w:keepNext w:val="0"/>
              <w:keepLines w:val="0"/>
              <w:rPr>
                <w:sz w:val="16"/>
                <w:szCs w:val="16"/>
              </w:rPr>
            </w:pPr>
            <w:r w:rsidRPr="00E507CB">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AFCAC" w14:textId="323240A5" w:rsidR="001E288F" w:rsidRDefault="001E288F" w:rsidP="001E288F">
            <w:pPr>
              <w:pStyle w:val="TAR"/>
              <w:keepNext w:val="0"/>
              <w:keepLines w:val="0"/>
              <w:rPr>
                <w:sz w:val="16"/>
                <w:szCs w:val="16"/>
              </w:rPr>
            </w:pPr>
            <w:r w:rsidRPr="00E507CB">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C4054" w14:textId="4CE6CE9C"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5CBB4B" w14:textId="4D911A40" w:rsidR="001E288F" w:rsidRDefault="001E288F" w:rsidP="001E288F">
            <w:pPr>
              <w:pStyle w:val="TAL"/>
              <w:keepNext w:val="0"/>
              <w:keepLines w:val="0"/>
              <w:rPr>
                <w:sz w:val="16"/>
                <w:szCs w:val="16"/>
              </w:rPr>
            </w:pPr>
            <w:r w:rsidRPr="00E507CB">
              <w:rPr>
                <w:rFonts w:cs="Arial"/>
                <w:sz w:val="16"/>
                <w:szCs w:val="16"/>
              </w:rPr>
              <w:t xml:space="preserve">Rel-17 CR TS 28.104 Correct error in attribute properties of </w:t>
            </w:r>
            <w:proofErr w:type="spellStart"/>
            <w:r w:rsidRPr="00E507CB">
              <w:rPr>
                <w:rFonts w:cs="Arial"/>
                <w:sz w:val="16"/>
                <w:szCs w:val="16"/>
              </w:rPr>
              <w:t>analyticsScope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8A11DA" w14:textId="1B200093" w:rsidR="001E288F" w:rsidRPr="001E288F" w:rsidRDefault="001E288F" w:rsidP="001E288F">
            <w:pPr>
              <w:pStyle w:val="TAC"/>
              <w:keepNext w:val="0"/>
              <w:keepLines w:val="0"/>
              <w:rPr>
                <w:rFonts w:eastAsia="Malgun Gothic"/>
                <w:sz w:val="16"/>
                <w:szCs w:val="16"/>
                <w:lang w:eastAsia="ko-KR"/>
              </w:rPr>
            </w:pPr>
            <w:r>
              <w:rPr>
                <w:rFonts w:eastAsia="Malgun Gothic" w:hint="eastAsia"/>
                <w:sz w:val="16"/>
                <w:szCs w:val="16"/>
                <w:lang w:eastAsia="ko-KR"/>
              </w:rPr>
              <w:t>17.10.0</w:t>
            </w:r>
          </w:p>
        </w:tc>
      </w:tr>
      <w:tr w:rsidR="001E288F" w:rsidRPr="00BC0026" w14:paraId="2AA60D9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513A7" w14:textId="52A8F273"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0FC82F" w14:textId="366A0084"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F76BC" w14:textId="1BA2A085" w:rsidR="001E288F" w:rsidRPr="00914E2D" w:rsidRDefault="001E288F" w:rsidP="001E288F">
            <w:pPr>
              <w:pStyle w:val="TAC"/>
              <w:keepNext w:val="0"/>
              <w:keepLines w:val="0"/>
              <w:rPr>
                <w:sz w:val="16"/>
                <w:szCs w:val="16"/>
              </w:rPr>
            </w:pPr>
            <w:r w:rsidRPr="00E507CB">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AE4F5" w14:textId="48F4DC9E" w:rsidR="001E288F" w:rsidRDefault="001E288F" w:rsidP="001E288F">
            <w:pPr>
              <w:pStyle w:val="TAL"/>
              <w:keepNext w:val="0"/>
              <w:keepLines w:val="0"/>
              <w:rPr>
                <w:sz w:val="16"/>
                <w:szCs w:val="16"/>
              </w:rPr>
            </w:pPr>
            <w:r w:rsidRPr="00E507CB">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E82F7" w14:textId="74C06C1E" w:rsidR="001E288F" w:rsidRDefault="001E288F" w:rsidP="001E288F">
            <w:pPr>
              <w:pStyle w:val="TAR"/>
              <w:keepNext w:val="0"/>
              <w:keepLines w:val="0"/>
              <w:rPr>
                <w:sz w:val="16"/>
                <w:szCs w:val="16"/>
              </w:rPr>
            </w:pPr>
            <w:r w:rsidRPr="00E507CB">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3103A" w14:textId="1500A91F"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9725A63" w14:textId="5564C53B" w:rsidR="001E288F" w:rsidRDefault="001E288F" w:rsidP="001E288F">
            <w:pPr>
              <w:pStyle w:val="TAL"/>
              <w:keepNext w:val="0"/>
              <w:keepLines w:val="0"/>
              <w:rPr>
                <w:sz w:val="16"/>
                <w:szCs w:val="16"/>
              </w:rPr>
            </w:pPr>
            <w:r w:rsidRPr="00E507CB">
              <w:rPr>
                <w:rFonts w:cs="Arial"/>
                <w:sz w:val="16"/>
                <w:szCs w:val="16"/>
              </w:rPr>
              <w:t>Rel-17 CR TS 28.104 Clarify MDA in management 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3024F39" w14:textId="3A1CDD97" w:rsidR="001E288F" w:rsidRDefault="001E288F" w:rsidP="001E288F">
            <w:pPr>
              <w:pStyle w:val="TAC"/>
              <w:keepNext w:val="0"/>
              <w:keepLines w:val="0"/>
              <w:rPr>
                <w:sz w:val="16"/>
                <w:szCs w:val="16"/>
              </w:rPr>
            </w:pPr>
            <w:r>
              <w:rPr>
                <w:rFonts w:eastAsia="Malgun Gothic" w:hint="eastAsia"/>
                <w:sz w:val="16"/>
                <w:szCs w:val="16"/>
                <w:lang w:eastAsia="ko-KR"/>
              </w:rPr>
              <w:t>17.10.0</w:t>
            </w:r>
          </w:p>
        </w:tc>
      </w:tr>
      <w:tr w:rsidR="001E288F" w:rsidRPr="00BC0026" w14:paraId="2981C73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B72D64" w14:textId="15EF4067"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5559F3" w14:textId="16866C56"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168AC9A" w14:textId="3DF6EC92" w:rsidR="001E288F" w:rsidRPr="00914E2D" w:rsidRDefault="001E288F" w:rsidP="001E288F">
            <w:pPr>
              <w:pStyle w:val="TAC"/>
              <w:keepNext w:val="0"/>
              <w:keepLines w:val="0"/>
              <w:rPr>
                <w:sz w:val="16"/>
                <w:szCs w:val="16"/>
              </w:rPr>
            </w:pPr>
            <w:r w:rsidRPr="00E507CB">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7B24405" w14:textId="44DE61E6" w:rsidR="001E288F" w:rsidRDefault="001E288F" w:rsidP="001E288F">
            <w:pPr>
              <w:pStyle w:val="TAL"/>
              <w:keepNext w:val="0"/>
              <w:keepLines w:val="0"/>
              <w:rPr>
                <w:sz w:val="16"/>
                <w:szCs w:val="16"/>
              </w:rPr>
            </w:pPr>
            <w:r w:rsidRPr="00E507CB">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56E0" w14:textId="225E8BA0" w:rsidR="001E288F" w:rsidRDefault="001E288F" w:rsidP="001E288F">
            <w:pPr>
              <w:pStyle w:val="TAR"/>
              <w:keepNext w:val="0"/>
              <w:keepLines w:val="0"/>
              <w:rPr>
                <w:sz w:val="16"/>
                <w:szCs w:val="16"/>
              </w:rPr>
            </w:pPr>
            <w:r w:rsidRPr="00E507CB">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87CC" w14:textId="201F2F27"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BB6E55" w14:textId="67609D38" w:rsidR="001E288F" w:rsidRDefault="001E288F" w:rsidP="001E288F">
            <w:pPr>
              <w:pStyle w:val="TAL"/>
              <w:keepNext w:val="0"/>
              <w:keepLines w:val="0"/>
              <w:rPr>
                <w:sz w:val="16"/>
                <w:szCs w:val="16"/>
              </w:rPr>
            </w:pPr>
            <w:r w:rsidRPr="00E507CB">
              <w:rPr>
                <w:rFonts w:cs="Arial"/>
                <w:sz w:val="16"/>
                <w:szCs w:val="16"/>
              </w:rPr>
              <w:t>Rel-17 CR TS 28.104 Clarify Recommended3GPPAction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8488D2" w14:textId="60CEC773" w:rsidR="001E288F" w:rsidRDefault="001E288F" w:rsidP="001E288F">
            <w:pPr>
              <w:pStyle w:val="TAC"/>
              <w:keepNext w:val="0"/>
              <w:keepLines w:val="0"/>
              <w:rPr>
                <w:sz w:val="16"/>
                <w:szCs w:val="16"/>
              </w:rPr>
            </w:pPr>
            <w:r>
              <w:rPr>
                <w:rFonts w:eastAsia="Malgun Gothic" w:hint="eastAsia"/>
                <w:sz w:val="16"/>
                <w:szCs w:val="16"/>
                <w:lang w:eastAsia="ko-KR"/>
              </w:rPr>
              <w:t>17.10.0</w:t>
            </w:r>
          </w:p>
        </w:tc>
      </w:tr>
      <w:tr w:rsidR="001E288F" w:rsidRPr="00BC0026" w14:paraId="66353B4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D31EE" w14:textId="007C5413"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5159C5" w14:textId="3CB21181"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8ED9A08" w14:textId="165648F9" w:rsidR="001E288F" w:rsidRPr="00914E2D" w:rsidRDefault="001E288F" w:rsidP="001E288F">
            <w:pPr>
              <w:pStyle w:val="TAC"/>
              <w:keepNext w:val="0"/>
              <w:keepLines w:val="0"/>
              <w:rPr>
                <w:sz w:val="16"/>
                <w:szCs w:val="16"/>
              </w:rPr>
            </w:pPr>
            <w:r w:rsidRPr="00E507CB">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E3AF8FA" w14:textId="073A45DD" w:rsidR="001E288F" w:rsidRDefault="001E288F" w:rsidP="001E288F">
            <w:pPr>
              <w:pStyle w:val="TAL"/>
              <w:keepNext w:val="0"/>
              <w:keepLines w:val="0"/>
              <w:rPr>
                <w:sz w:val="16"/>
                <w:szCs w:val="16"/>
              </w:rPr>
            </w:pPr>
            <w:r w:rsidRPr="00E507CB">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E6C84" w14:textId="6196D4BF" w:rsidR="001E288F" w:rsidRDefault="001E288F" w:rsidP="001E288F">
            <w:pPr>
              <w:pStyle w:val="TAR"/>
              <w:keepNext w:val="0"/>
              <w:keepLines w:val="0"/>
              <w:rPr>
                <w:sz w:val="16"/>
                <w:szCs w:val="16"/>
              </w:rPr>
            </w:pPr>
            <w:r w:rsidRPr="00E507CB">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5F671" w14:textId="726C9CB1"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0C3BDF" w14:textId="4BC4356D" w:rsidR="001E288F" w:rsidRDefault="001E288F" w:rsidP="001E288F">
            <w:pPr>
              <w:pStyle w:val="TAL"/>
              <w:keepNext w:val="0"/>
              <w:keepLines w:val="0"/>
              <w:rPr>
                <w:sz w:val="16"/>
                <w:szCs w:val="16"/>
              </w:rPr>
            </w:pPr>
            <w:r w:rsidRPr="00E507CB">
              <w:rPr>
                <w:rFonts w:cs="Arial"/>
                <w:sz w:val="16"/>
                <w:szCs w:val="16"/>
              </w:rPr>
              <w:t>Rel-17 CR TS 28.104 Fixing a non-existing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1A64A" w14:textId="4590C711" w:rsidR="001E288F" w:rsidRDefault="001E288F" w:rsidP="001E288F">
            <w:pPr>
              <w:pStyle w:val="TAC"/>
              <w:keepNext w:val="0"/>
              <w:keepLines w:val="0"/>
              <w:rPr>
                <w:sz w:val="16"/>
                <w:szCs w:val="16"/>
              </w:rPr>
            </w:pPr>
            <w:r>
              <w:rPr>
                <w:rFonts w:eastAsia="Malgun Gothic" w:hint="eastAsia"/>
                <w:sz w:val="16"/>
                <w:szCs w:val="16"/>
                <w:lang w:eastAsia="ko-KR"/>
              </w:rPr>
              <w:t>17.10.0</w:t>
            </w:r>
          </w:p>
        </w:tc>
      </w:tr>
      <w:tr w:rsidR="001E288F" w:rsidRPr="00BC0026" w14:paraId="56F9AEE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6E277" w14:textId="41426BA4"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B3A9B83" w14:textId="2C2852A3"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CD7D8" w14:textId="21F70BD0" w:rsidR="001E288F" w:rsidRPr="00914E2D" w:rsidRDefault="001E288F" w:rsidP="001E288F">
            <w:pPr>
              <w:pStyle w:val="TAC"/>
              <w:keepNext w:val="0"/>
              <w:keepLines w:val="0"/>
              <w:rPr>
                <w:sz w:val="16"/>
                <w:szCs w:val="16"/>
              </w:rPr>
            </w:pPr>
            <w:r w:rsidRPr="00E507CB">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A138A1" w14:textId="1D8CE0D0" w:rsidR="001E288F" w:rsidRDefault="001E288F" w:rsidP="001E288F">
            <w:pPr>
              <w:pStyle w:val="TAL"/>
              <w:keepNext w:val="0"/>
              <w:keepLines w:val="0"/>
              <w:rPr>
                <w:sz w:val="16"/>
                <w:szCs w:val="16"/>
              </w:rPr>
            </w:pPr>
            <w:r w:rsidRPr="00E507CB">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67D69" w14:textId="40995285" w:rsidR="001E288F" w:rsidRDefault="001E288F" w:rsidP="001E288F">
            <w:pPr>
              <w:pStyle w:val="TAR"/>
              <w:keepNext w:val="0"/>
              <w:keepLines w:val="0"/>
              <w:rPr>
                <w:sz w:val="16"/>
                <w:szCs w:val="16"/>
              </w:rPr>
            </w:pPr>
            <w:r w:rsidRPr="00E507CB">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607F9" w14:textId="54FF92AE"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6CCBB2" w14:textId="6BAAF94C" w:rsidR="001E288F" w:rsidRDefault="001E288F" w:rsidP="001E288F">
            <w:pPr>
              <w:pStyle w:val="TAL"/>
              <w:keepNext w:val="0"/>
              <w:keepLines w:val="0"/>
              <w:rPr>
                <w:sz w:val="16"/>
                <w:szCs w:val="16"/>
              </w:rPr>
            </w:pPr>
            <w:r w:rsidRPr="00E507CB">
              <w:rPr>
                <w:rFonts w:cs="Arial"/>
                <w:sz w:val="16"/>
                <w:szCs w:val="16"/>
              </w:rPr>
              <w:t>Rel-17 CR TS 28.104 Aligning ENUM literals as per the guidelines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CF6F9C" w14:textId="341248E2" w:rsidR="001E288F" w:rsidRDefault="001E288F" w:rsidP="001E288F">
            <w:pPr>
              <w:pStyle w:val="TAC"/>
              <w:keepNext w:val="0"/>
              <w:keepLines w:val="0"/>
              <w:rPr>
                <w:sz w:val="16"/>
                <w:szCs w:val="16"/>
              </w:rPr>
            </w:pPr>
            <w:r>
              <w:rPr>
                <w:rFonts w:eastAsia="Malgun Gothic" w:hint="eastAsia"/>
                <w:sz w:val="16"/>
                <w:szCs w:val="16"/>
                <w:lang w:eastAsia="ko-KR"/>
              </w:rPr>
              <w:t>17.10.0</w:t>
            </w:r>
          </w:p>
        </w:tc>
      </w:tr>
      <w:tr w:rsidR="001E288F" w:rsidRPr="00BC0026" w14:paraId="25D0556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4AAA6" w14:textId="192ABB84" w:rsidR="001E288F" w:rsidRDefault="001E288F" w:rsidP="001E288F">
            <w:pPr>
              <w:pStyle w:val="TAC"/>
              <w:keepNext w:val="0"/>
              <w:keepLines w:val="0"/>
              <w:rPr>
                <w:sz w:val="16"/>
                <w:szCs w:val="16"/>
              </w:rPr>
            </w:pPr>
            <w:r w:rsidRPr="00E507CB">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0378B3" w14:textId="176887CE" w:rsidR="001E288F" w:rsidRDefault="001E288F" w:rsidP="001E288F">
            <w:pPr>
              <w:pStyle w:val="TAC"/>
              <w:keepNext w:val="0"/>
              <w:keepLines w:val="0"/>
              <w:rPr>
                <w:sz w:val="16"/>
                <w:szCs w:val="16"/>
              </w:rPr>
            </w:pPr>
            <w:r w:rsidRPr="00E507CB">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2F10" w14:textId="202E9CF0" w:rsidR="001E288F" w:rsidRPr="00914E2D" w:rsidRDefault="001E288F" w:rsidP="001E288F">
            <w:pPr>
              <w:pStyle w:val="TAC"/>
              <w:keepNext w:val="0"/>
              <w:keepLines w:val="0"/>
              <w:rPr>
                <w:sz w:val="16"/>
                <w:szCs w:val="16"/>
              </w:rPr>
            </w:pPr>
            <w:r w:rsidRPr="00E507CB">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E2C4FF3" w14:textId="37477862" w:rsidR="001E288F" w:rsidRDefault="001E288F" w:rsidP="001E288F">
            <w:pPr>
              <w:pStyle w:val="TAL"/>
              <w:keepNext w:val="0"/>
              <w:keepLines w:val="0"/>
              <w:rPr>
                <w:sz w:val="16"/>
                <w:szCs w:val="16"/>
              </w:rPr>
            </w:pPr>
            <w:r w:rsidRPr="00E507CB">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42700" w14:textId="4BE20F3C" w:rsidR="001E288F" w:rsidRDefault="001E288F" w:rsidP="001E288F">
            <w:pPr>
              <w:pStyle w:val="TAR"/>
              <w:keepNext w:val="0"/>
              <w:keepLines w:val="0"/>
              <w:rPr>
                <w:sz w:val="16"/>
                <w:szCs w:val="16"/>
              </w:rPr>
            </w:pPr>
            <w:r w:rsidRPr="00E507CB">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8D916" w14:textId="3A6F3D26" w:rsidR="001E288F" w:rsidRDefault="001E288F" w:rsidP="001E288F">
            <w:pPr>
              <w:pStyle w:val="TAC"/>
              <w:keepNext w:val="0"/>
              <w:keepLines w:val="0"/>
              <w:rPr>
                <w:sz w:val="16"/>
                <w:szCs w:val="16"/>
              </w:rPr>
            </w:pPr>
            <w:r w:rsidRPr="00E507CB">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8CC94D" w14:textId="5889B82A" w:rsidR="001E288F" w:rsidRDefault="001E288F" w:rsidP="001E288F">
            <w:pPr>
              <w:pStyle w:val="TAL"/>
              <w:keepNext w:val="0"/>
              <w:keepLines w:val="0"/>
              <w:rPr>
                <w:sz w:val="16"/>
                <w:szCs w:val="16"/>
              </w:rPr>
            </w:pPr>
            <w:r w:rsidRPr="00E507CB">
              <w:rPr>
                <w:rFonts w:cs="Arial"/>
                <w:sz w:val="16"/>
                <w:szCs w:val="16"/>
              </w:rPr>
              <w:t>Rel-17 CR 28.104 Fix mismatch between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6138489" w14:textId="6E283BEF" w:rsidR="001E288F" w:rsidRDefault="001E288F" w:rsidP="001E288F">
            <w:pPr>
              <w:pStyle w:val="TAC"/>
              <w:keepNext w:val="0"/>
              <w:keepLines w:val="0"/>
              <w:rPr>
                <w:sz w:val="16"/>
                <w:szCs w:val="16"/>
              </w:rPr>
            </w:pPr>
            <w:r>
              <w:rPr>
                <w:rFonts w:eastAsia="Malgun Gothic" w:hint="eastAsia"/>
                <w:sz w:val="16"/>
                <w:szCs w:val="16"/>
                <w:lang w:eastAsia="ko-KR"/>
              </w:rPr>
              <w:t>17.10.0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DF6C" w14:textId="77777777" w:rsidR="009C726A" w:rsidRDefault="009C726A">
      <w:r>
        <w:separator/>
      </w:r>
    </w:p>
  </w:endnote>
  <w:endnote w:type="continuationSeparator" w:id="0">
    <w:p w14:paraId="3A3E5746" w14:textId="77777777" w:rsidR="009C726A" w:rsidRDefault="009C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E44C" w14:textId="77777777" w:rsidR="009C726A" w:rsidRDefault="009C726A">
      <w:r>
        <w:separator/>
      </w:r>
    </w:p>
  </w:footnote>
  <w:footnote w:type="continuationSeparator" w:id="0">
    <w:p w14:paraId="551DEA8F" w14:textId="77777777" w:rsidR="009C726A" w:rsidRDefault="009C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9CE365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CAE">
      <w:rPr>
        <w:rFonts w:ascii="Arial" w:hAnsi="Arial" w:cs="Arial"/>
        <w:b/>
        <w:noProof/>
        <w:sz w:val="18"/>
        <w:szCs w:val="18"/>
      </w:rPr>
      <w:t>3GPP TS 28.104 V17.10.0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2732D9"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CA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NKgFACA3380tAAAA"/>
  </w:docVars>
  <w:rsids>
    <w:rsidRoot w:val="004E213A"/>
    <w:rsid w:val="0000390F"/>
    <w:rsid w:val="0000416F"/>
    <w:rsid w:val="00005EB3"/>
    <w:rsid w:val="00006048"/>
    <w:rsid w:val="0000635E"/>
    <w:rsid w:val="00006ED8"/>
    <w:rsid w:val="00006F98"/>
    <w:rsid w:val="000070B3"/>
    <w:rsid w:val="0001696D"/>
    <w:rsid w:val="000206BE"/>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0B7C"/>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60B9"/>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810"/>
    <w:rsid w:val="00145DC3"/>
    <w:rsid w:val="00150A80"/>
    <w:rsid w:val="00151DA1"/>
    <w:rsid w:val="00152CE4"/>
    <w:rsid w:val="00153293"/>
    <w:rsid w:val="00154E43"/>
    <w:rsid w:val="00156B25"/>
    <w:rsid w:val="001575B6"/>
    <w:rsid w:val="00164E32"/>
    <w:rsid w:val="001658B9"/>
    <w:rsid w:val="001671D9"/>
    <w:rsid w:val="001712BB"/>
    <w:rsid w:val="00171D1A"/>
    <w:rsid w:val="00172095"/>
    <w:rsid w:val="001755C1"/>
    <w:rsid w:val="0017683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1C33"/>
    <w:rsid w:val="001C21C3"/>
    <w:rsid w:val="001C2C6E"/>
    <w:rsid w:val="001C2D0B"/>
    <w:rsid w:val="001C6562"/>
    <w:rsid w:val="001C7BA1"/>
    <w:rsid w:val="001D00AC"/>
    <w:rsid w:val="001D02C2"/>
    <w:rsid w:val="001D0473"/>
    <w:rsid w:val="001D1325"/>
    <w:rsid w:val="001D228B"/>
    <w:rsid w:val="001D662F"/>
    <w:rsid w:val="001D7A9E"/>
    <w:rsid w:val="001E288F"/>
    <w:rsid w:val="001E560A"/>
    <w:rsid w:val="001E71D9"/>
    <w:rsid w:val="001F0C1D"/>
    <w:rsid w:val="001F1132"/>
    <w:rsid w:val="001F168B"/>
    <w:rsid w:val="001F2DCA"/>
    <w:rsid w:val="001F381C"/>
    <w:rsid w:val="001F39B2"/>
    <w:rsid w:val="001F4AA4"/>
    <w:rsid w:val="001F6835"/>
    <w:rsid w:val="00205399"/>
    <w:rsid w:val="00205AF1"/>
    <w:rsid w:val="00205E44"/>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5C04"/>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372A"/>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0BD2"/>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87A78"/>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41B"/>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3CAE"/>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31ED"/>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0689F"/>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2E8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0DD4"/>
    <w:rsid w:val="00861377"/>
    <w:rsid w:val="0086434B"/>
    <w:rsid w:val="008710A9"/>
    <w:rsid w:val="00872FA7"/>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2EFF"/>
    <w:rsid w:val="008C384C"/>
    <w:rsid w:val="008C5872"/>
    <w:rsid w:val="008C76F7"/>
    <w:rsid w:val="008C77EB"/>
    <w:rsid w:val="008D0ACB"/>
    <w:rsid w:val="008D12A3"/>
    <w:rsid w:val="008D1802"/>
    <w:rsid w:val="008D2EBE"/>
    <w:rsid w:val="008D3988"/>
    <w:rsid w:val="008D3AA1"/>
    <w:rsid w:val="008D6CC5"/>
    <w:rsid w:val="008D7680"/>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4E2D"/>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26A"/>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1E58"/>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1673"/>
    <w:rsid w:val="00A925DE"/>
    <w:rsid w:val="00A92BA1"/>
    <w:rsid w:val="00A93D6D"/>
    <w:rsid w:val="00A94CC6"/>
    <w:rsid w:val="00A952E1"/>
    <w:rsid w:val="00AA3015"/>
    <w:rsid w:val="00AA345A"/>
    <w:rsid w:val="00AA7280"/>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AE5"/>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253E"/>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379E"/>
    <w:rsid w:val="00C1496A"/>
    <w:rsid w:val="00C150DC"/>
    <w:rsid w:val="00C15158"/>
    <w:rsid w:val="00C1545C"/>
    <w:rsid w:val="00C16038"/>
    <w:rsid w:val="00C1629E"/>
    <w:rsid w:val="00C17497"/>
    <w:rsid w:val="00C20435"/>
    <w:rsid w:val="00C20BEB"/>
    <w:rsid w:val="00C23F69"/>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3765"/>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4B64"/>
    <w:rsid w:val="00D16665"/>
    <w:rsid w:val="00D21A5D"/>
    <w:rsid w:val="00D22235"/>
    <w:rsid w:val="00D224B3"/>
    <w:rsid w:val="00D23479"/>
    <w:rsid w:val="00D243E7"/>
    <w:rsid w:val="00D244E4"/>
    <w:rsid w:val="00D27999"/>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223"/>
    <w:rsid w:val="00DE0503"/>
    <w:rsid w:val="00DE055F"/>
    <w:rsid w:val="00DE13FC"/>
    <w:rsid w:val="00DE2502"/>
    <w:rsid w:val="00DE4D15"/>
    <w:rsid w:val="00DE4E2B"/>
    <w:rsid w:val="00DE6799"/>
    <w:rsid w:val="00DF0F9E"/>
    <w:rsid w:val="00DF2B1F"/>
    <w:rsid w:val="00DF4739"/>
    <w:rsid w:val="00DF5DD7"/>
    <w:rsid w:val="00DF6094"/>
    <w:rsid w:val="00DF62CD"/>
    <w:rsid w:val="00E00512"/>
    <w:rsid w:val="00E006C3"/>
    <w:rsid w:val="00E0116E"/>
    <w:rsid w:val="00E02632"/>
    <w:rsid w:val="00E052DC"/>
    <w:rsid w:val="00E0549E"/>
    <w:rsid w:val="00E07DCB"/>
    <w:rsid w:val="00E1007F"/>
    <w:rsid w:val="00E1175A"/>
    <w:rsid w:val="00E1242B"/>
    <w:rsid w:val="00E1530A"/>
    <w:rsid w:val="00E15655"/>
    <w:rsid w:val="00E1618C"/>
    <w:rsid w:val="00E16509"/>
    <w:rsid w:val="00E20DDA"/>
    <w:rsid w:val="00E22075"/>
    <w:rsid w:val="00E223D9"/>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5DA"/>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D7C27"/>
    <w:rsid w:val="00FE0147"/>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47594">
      <w:bodyDiv w:val="1"/>
      <w:marLeft w:val="0"/>
      <w:marRight w:val="0"/>
      <w:marTop w:val="0"/>
      <w:marBottom w:val="0"/>
      <w:divBdr>
        <w:top w:val="none" w:sz="0" w:space="0" w:color="auto"/>
        <w:left w:val="none" w:sz="0" w:space="0" w:color="auto"/>
        <w:bottom w:val="none" w:sz="0" w:space="0" w:color="auto"/>
        <w:right w:val="none" w:sz="0" w:space="0" w:color="auto"/>
      </w:divBdr>
    </w:div>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28027</Words>
  <Characters>159758</Characters>
  <Application>Microsoft Office Word</Application>
  <DocSecurity>0</DocSecurity>
  <Lines>1331</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2024-09-24T08:58:00Z</dcterms:created>
  <dcterms:modified xsi:type="dcterms:W3CDTF">2025-01-10T08:42:00Z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