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0ABD4943"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8E63C2">
              <w:rPr>
                <w:noProof w:val="0"/>
              </w:rPr>
              <w:t>10</w:t>
            </w:r>
            <w:r w:rsidR="009466C2" w:rsidRPr="006436AF">
              <w:rPr>
                <w:noProof w:val="0"/>
              </w:rPr>
              <w:t>.</w:t>
            </w:r>
            <w:r w:rsidR="008E63C2">
              <w:rPr>
                <w:noProof w:val="0"/>
              </w:rPr>
              <w:t>0</w:t>
            </w:r>
            <w:r w:rsidR="000E4D94" w:rsidRPr="006436AF">
              <w:rPr>
                <w:noProof w:val="0"/>
              </w:rPr>
              <w:t xml:space="preserve"> </w:t>
            </w:r>
            <w:r w:rsidRPr="006436AF">
              <w:rPr>
                <w:noProof w:val="0"/>
                <w:sz w:val="32"/>
              </w:rPr>
              <w:t>(</w:t>
            </w:r>
            <w:r w:rsidR="009D5856" w:rsidRPr="006436AF">
              <w:rPr>
                <w:noProof w:val="0"/>
                <w:sz w:val="32"/>
              </w:rPr>
              <w:t>202</w:t>
            </w:r>
            <w:r w:rsidR="008E63C2">
              <w:rPr>
                <w:noProof w:val="0"/>
                <w:sz w:val="32"/>
              </w:rPr>
              <w:t>5</w:t>
            </w:r>
            <w:r w:rsidRPr="006436AF">
              <w:rPr>
                <w:noProof w:val="0"/>
                <w:sz w:val="32"/>
              </w:rPr>
              <w:t>-</w:t>
            </w:r>
            <w:r w:rsidR="0020679A">
              <w:rPr>
                <w:noProof w:val="0"/>
                <w:sz w:val="32"/>
              </w:rPr>
              <w:t>0</w:t>
            </w:r>
            <w:r w:rsidR="008E63C2">
              <w:rPr>
                <w:noProof w:val="0"/>
                <w:sz w:val="32"/>
              </w:rPr>
              <w:t>1</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4408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A55D350" w:rsidR="00E16509" w:rsidRPr="006436AF" w:rsidRDefault="00E16509" w:rsidP="00133525">
            <w:pPr>
              <w:pStyle w:val="FP"/>
              <w:jc w:val="center"/>
              <w:rPr>
                <w:sz w:val="18"/>
              </w:rPr>
            </w:pPr>
            <w:r w:rsidRPr="006436AF">
              <w:rPr>
                <w:sz w:val="18"/>
              </w:rPr>
              <w:t xml:space="preserve">© </w:t>
            </w:r>
            <w:r w:rsidR="009D5856" w:rsidRPr="006436AF">
              <w:rPr>
                <w:sz w:val="18"/>
              </w:rPr>
              <w:t>202</w:t>
            </w:r>
            <w:r w:rsidR="008E63C2">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1E0BFD9E" w14:textId="324CD725" w:rsidR="00FC05F8"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FC05F8">
        <w:rPr>
          <w:noProof/>
        </w:rPr>
        <w:t>Foreword</w:t>
      </w:r>
      <w:r w:rsidR="00FC05F8">
        <w:rPr>
          <w:noProof/>
        </w:rPr>
        <w:tab/>
      </w:r>
      <w:r w:rsidR="00FC05F8">
        <w:rPr>
          <w:noProof/>
        </w:rPr>
        <w:fldChar w:fldCharType="begin" w:fldLock="1"/>
      </w:r>
      <w:r w:rsidR="00FC05F8">
        <w:rPr>
          <w:noProof/>
        </w:rPr>
        <w:instrText xml:space="preserve"> PAGEREF _Toc187845756 \h </w:instrText>
      </w:r>
      <w:r w:rsidR="00FC05F8">
        <w:rPr>
          <w:noProof/>
        </w:rPr>
      </w:r>
      <w:r w:rsidR="00FC05F8">
        <w:rPr>
          <w:noProof/>
        </w:rPr>
        <w:fldChar w:fldCharType="separate"/>
      </w:r>
      <w:r w:rsidR="00FC05F8">
        <w:rPr>
          <w:noProof/>
        </w:rPr>
        <w:t>10</w:t>
      </w:r>
      <w:r w:rsidR="00FC05F8">
        <w:rPr>
          <w:noProof/>
        </w:rPr>
        <w:fldChar w:fldCharType="end"/>
      </w:r>
    </w:p>
    <w:p w14:paraId="4D0D5B08" w14:textId="47F34962"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_Toc187845757 \h </w:instrText>
      </w:r>
      <w:r>
        <w:rPr>
          <w:noProof/>
        </w:rPr>
      </w:r>
      <w:r>
        <w:rPr>
          <w:noProof/>
        </w:rPr>
        <w:fldChar w:fldCharType="separate"/>
      </w:r>
      <w:r>
        <w:rPr>
          <w:noProof/>
        </w:rPr>
        <w:t>12</w:t>
      </w:r>
      <w:r>
        <w:rPr>
          <w:noProof/>
        </w:rPr>
        <w:fldChar w:fldCharType="end"/>
      </w:r>
    </w:p>
    <w:p w14:paraId="146A2A6F" w14:textId="419B0F77"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_Toc187845758 \h </w:instrText>
      </w:r>
      <w:r>
        <w:rPr>
          <w:noProof/>
        </w:rPr>
      </w:r>
      <w:r>
        <w:rPr>
          <w:noProof/>
        </w:rPr>
        <w:fldChar w:fldCharType="separate"/>
      </w:r>
      <w:r>
        <w:rPr>
          <w:noProof/>
        </w:rPr>
        <w:t>12</w:t>
      </w:r>
      <w:r>
        <w:rPr>
          <w:noProof/>
        </w:rPr>
        <w:fldChar w:fldCharType="end"/>
      </w:r>
    </w:p>
    <w:p w14:paraId="47EAA6B6" w14:textId="7355C46A"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_Toc187845759 \h </w:instrText>
      </w:r>
      <w:r>
        <w:rPr>
          <w:noProof/>
        </w:rPr>
      </w:r>
      <w:r>
        <w:rPr>
          <w:noProof/>
        </w:rPr>
        <w:fldChar w:fldCharType="separate"/>
      </w:r>
      <w:r>
        <w:rPr>
          <w:noProof/>
        </w:rPr>
        <w:t>14</w:t>
      </w:r>
      <w:r>
        <w:rPr>
          <w:noProof/>
        </w:rPr>
        <w:fldChar w:fldCharType="end"/>
      </w:r>
    </w:p>
    <w:p w14:paraId="100A6B69" w14:textId="37B72CE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_Toc187845760 \h </w:instrText>
      </w:r>
      <w:r>
        <w:rPr>
          <w:noProof/>
        </w:rPr>
      </w:r>
      <w:r>
        <w:rPr>
          <w:noProof/>
        </w:rPr>
        <w:fldChar w:fldCharType="separate"/>
      </w:r>
      <w:r>
        <w:rPr>
          <w:noProof/>
        </w:rPr>
        <w:t>14</w:t>
      </w:r>
      <w:r>
        <w:rPr>
          <w:noProof/>
        </w:rPr>
        <w:fldChar w:fldCharType="end"/>
      </w:r>
    </w:p>
    <w:p w14:paraId="7AC76612" w14:textId="6EDA786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_Toc187845761 \h </w:instrText>
      </w:r>
      <w:r>
        <w:rPr>
          <w:noProof/>
        </w:rPr>
      </w:r>
      <w:r>
        <w:rPr>
          <w:noProof/>
        </w:rPr>
        <w:fldChar w:fldCharType="separate"/>
      </w:r>
      <w:r>
        <w:rPr>
          <w:noProof/>
        </w:rPr>
        <w:t>14</w:t>
      </w:r>
      <w:r>
        <w:rPr>
          <w:noProof/>
        </w:rPr>
        <w:fldChar w:fldCharType="end"/>
      </w:r>
    </w:p>
    <w:p w14:paraId="4EA3B2F4" w14:textId="7843AEF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_Toc187845762 \h </w:instrText>
      </w:r>
      <w:r>
        <w:rPr>
          <w:noProof/>
        </w:rPr>
      </w:r>
      <w:r>
        <w:rPr>
          <w:noProof/>
        </w:rPr>
        <w:fldChar w:fldCharType="separate"/>
      </w:r>
      <w:r>
        <w:rPr>
          <w:noProof/>
        </w:rPr>
        <w:t>14</w:t>
      </w:r>
      <w:r>
        <w:rPr>
          <w:noProof/>
        </w:rPr>
        <w:fldChar w:fldCharType="end"/>
      </w:r>
    </w:p>
    <w:p w14:paraId="79152290" w14:textId="1626E015"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_Toc187845763 \h </w:instrText>
      </w:r>
      <w:r>
        <w:rPr>
          <w:noProof/>
        </w:rPr>
      </w:r>
      <w:r>
        <w:rPr>
          <w:noProof/>
        </w:rPr>
        <w:fldChar w:fldCharType="separate"/>
      </w:r>
      <w:r>
        <w:rPr>
          <w:noProof/>
        </w:rPr>
        <w:t>15</w:t>
      </w:r>
      <w:r>
        <w:rPr>
          <w:noProof/>
        </w:rPr>
        <w:fldChar w:fldCharType="end"/>
      </w:r>
    </w:p>
    <w:p w14:paraId="3ADBEC0B" w14:textId="051156D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_Toc187845764 \h </w:instrText>
      </w:r>
      <w:r>
        <w:rPr>
          <w:noProof/>
        </w:rPr>
      </w:r>
      <w:r>
        <w:rPr>
          <w:noProof/>
        </w:rPr>
        <w:fldChar w:fldCharType="separate"/>
      </w:r>
      <w:r>
        <w:rPr>
          <w:noProof/>
        </w:rPr>
        <w:t>15</w:t>
      </w:r>
      <w:r>
        <w:rPr>
          <w:noProof/>
        </w:rPr>
        <w:fldChar w:fldCharType="end"/>
      </w:r>
    </w:p>
    <w:p w14:paraId="21FB340B" w14:textId="0D3391F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_Toc187845765 \h </w:instrText>
      </w:r>
      <w:r>
        <w:rPr>
          <w:noProof/>
        </w:rPr>
      </w:r>
      <w:r>
        <w:rPr>
          <w:noProof/>
        </w:rPr>
        <w:fldChar w:fldCharType="separate"/>
      </w:r>
      <w:r>
        <w:rPr>
          <w:noProof/>
        </w:rPr>
        <w:t>16</w:t>
      </w:r>
      <w:r>
        <w:rPr>
          <w:noProof/>
        </w:rPr>
        <w:fldChar w:fldCharType="end"/>
      </w:r>
    </w:p>
    <w:p w14:paraId="3D085FDD" w14:textId="134D4A4A"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_Toc187845766 \h </w:instrText>
      </w:r>
      <w:r>
        <w:rPr>
          <w:noProof/>
        </w:rPr>
      </w:r>
      <w:r>
        <w:rPr>
          <w:noProof/>
        </w:rPr>
        <w:fldChar w:fldCharType="separate"/>
      </w:r>
      <w:r>
        <w:rPr>
          <w:noProof/>
        </w:rPr>
        <w:t>17</w:t>
      </w:r>
      <w:r>
        <w:rPr>
          <w:noProof/>
        </w:rPr>
        <w:fldChar w:fldCharType="end"/>
      </w:r>
    </w:p>
    <w:p w14:paraId="05528146" w14:textId="25313958"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_Toc187845767 \h </w:instrText>
      </w:r>
      <w:r>
        <w:rPr>
          <w:noProof/>
        </w:rPr>
      </w:r>
      <w:r>
        <w:rPr>
          <w:noProof/>
        </w:rPr>
        <w:fldChar w:fldCharType="separate"/>
      </w:r>
      <w:r>
        <w:rPr>
          <w:noProof/>
        </w:rPr>
        <w:t>17</w:t>
      </w:r>
      <w:r>
        <w:rPr>
          <w:noProof/>
        </w:rPr>
        <w:fldChar w:fldCharType="end"/>
      </w:r>
    </w:p>
    <w:p w14:paraId="493601B1" w14:textId="536D30A9"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_Toc187845768 \h </w:instrText>
      </w:r>
      <w:r>
        <w:rPr>
          <w:noProof/>
        </w:rPr>
      </w:r>
      <w:r>
        <w:rPr>
          <w:noProof/>
        </w:rPr>
        <w:fldChar w:fldCharType="separate"/>
      </w:r>
      <w:r>
        <w:rPr>
          <w:noProof/>
        </w:rPr>
        <w:t>17</w:t>
      </w:r>
      <w:r>
        <w:rPr>
          <w:noProof/>
        </w:rPr>
        <w:fldChar w:fldCharType="end"/>
      </w:r>
    </w:p>
    <w:p w14:paraId="37EBC409" w14:textId="2151403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_Toc187845769 \h </w:instrText>
      </w:r>
      <w:r>
        <w:rPr>
          <w:noProof/>
        </w:rPr>
      </w:r>
      <w:r>
        <w:rPr>
          <w:noProof/>
        </w:rPr>
        <w:fldChar w:fldCharType="separate"/>
      </w:r>
      <w:r>
        <w:rPr>
          <w:noProof/>
        </w:rPr>
        <w:t>17</w:t>
      </w:r>
      <w:r>
        <w:rPr>
          <w:noProof/>
        </w:rPr>
        <w:fldChar w:fldCharType="end"/>
      </w:r>
    </w:p>
    <w:p w14:paraId="6ACC53DA" w14:textId="1807F5E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_Toc187845770 \h </w:instrText>
      </w:r>
      <w:r>
        <w:rPr>
          <w:noProof/>
        </w:rPr>
      </w:r>
      <w:r>
        <w:rPr>
          <w:noProof/>
        </w:rPr>
        <w:fldChar w:fldCharType="separate"/>
      </w:r>
      <w:r>
        <w:rPr>
          <w:noProof/>
        </w:rPr>
        <w:t>17</w:t>
      </w:r>
      <w:r>
        <w:rPr>
          <w:noProof/>
        </w:rPr>
        <w:fldChar w:fldCharType="end"/>
      </w:r>
    </w:p>
    <w:p w14:paraId="3BB9B015" w14:textId="4042138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_Toc187845771 \h </w:instrText>
      </w:r>
      <w:r>
        <w:rPr>
          <w:noProof/>
        </w:rPr>
      </w:r>
      <w:r>
        <w:rPr>
          <w:noProof/>
        </w:rPr>
        <w:fldChar w:fldCharType="separate"/>
      </w:r>
      <w:r>
        <w:rPr>
          <w:noProof/>
        </w:rPr>
        <w:t>17</w:t>
      </w:r>
      <w:r>
        <w:rPr>
          <w:noProof/>
        </w:rPr>
        <w:fldChar w:fldCharType="end"/>
      </w:r>
    </w:p>
    <w:p w14:paraId="5DA4E008" w14:textId="697DD48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_Toc187845772 \h </w:instrText>
      </w:r>
      <w:r>
        <w:rPr>
          <w:noProof/>
        </w:rPr>
      </w:r>
      <w:r>
        <w:rPr>
          <w:noProof/>
        </w:rPr>
        <w:fldChar w:fldCharType="separate"/>
      </w:r>
      <w:r>
        <w:rPr>
          <w:noProof/>
        </w:rPr>
        <w:t>17</w:t>
      </w:r>
      <w:r>
        <w:rPr>
          <w:noProof/>
        </w:rPr>
        <w:fldChar w:fldCharType="end"/>
      </w:r>
    </w:p>
    <w:p w14:paraId="19337AE9" w14:textId="25E819D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_Toc187845773 \h </w:instrText>
      </w:r>
      <w:r>
        <w:rPr>
          <w:noProof/>
        </w:rPr>
      </w:r>
      <w:r>
        <w:rPr>
          <w:noProof/>
        </w:rPr>
        <w:fldChar w:fldCharType="separate"/>
      </w:r>
      <w:r>
        <w:rPr>
          <w:noProof/>
        </w:rPr>
        <w:t>18</w:t>
      </w:r>
      <w:r>
        <w:rPr>
          <w:noProof/>
        </w:rPr>
        <w:fldChar w:fldCharType="end"/>
      </w:r>
    </w:p>
    <w:p w14:paraId="66FEF49D" w14:textId="650114E9"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_Toc187845774 \h </w:instrText>
      </w:r>
      <w:r>
        <w:rPr>
          <w:noProof/>
        </w:rPr>
      </w:r>
      <w:r>
        <w:rPr>
          <w:noProof/>
        </w:rPr>
        <w:fldChar w:fldCharType="separate"/>
      </w:r>
      <w:r>
        <w:rPr>
          <w:noProof/>
        </w:rPr>
        <w:t>18</w:t>
      </w:r>
      <w:r>
        <w:rPr>
          <w:noProof/>
        </w:rPr>
        <w:fldChar w:fldCharType="end"/>
      </w:r>
    </w:p>
    <w:p w14:paraId="5DFB1F2C" w14:textId="3F82BFE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_Toc187845775 \h </w:instrText>
      </w:r>
      <w:r>
        <w:rPr>
          <w:noProof/>
        </w:rPr>
      </w:r>
      <w:r>
        <w:rPr>
          <w:noProof/>
        </w:rPr>
        <w:fldChar w:fldCharType="separate"/>
      </w:r>
      <w:r>
        <w:rPr>
          <w:noProof/>
        </w:rPr>
        <w:t>18</w:t>
      </w:r>
      <w:r>
        <w:rPr>
          <w:noProof/>
        </w:rPr>
        <w:fldChar w:fldCharType="end"/>
      </w:r>
    </w:p>
    <w:p w14:paraId="05E7C9A8" w14:textId="2DAE086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_Toc187845776 \h </w:instrText>
      </w:r>
      <w:r>
        <w:rPr>
          <w:noProof/>
        </w:rPr>
      </w:r>
      <w:r>
        <w:rPr>
          <w:noProof/>
        </w:rPr>
        <w:fldChar w:fldCharType="separate"/>
      </w:r>
      <w:r>
        <w:rPr>
          <w:noProof/>
        </w:rPr>
        <w:t>18</w:t>
      </w:r>
      <w:r>
        <w:rPr>
          <w:noProof/>
        </w:rPr>
        <w:fldChar w:fldCharType="end"/>
      </w:r>
    </w:p>
    <w:p w14:paraId="282FF060" w14:textId="7E6CCAA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_Toc187845777 \h </w:instrText>
      </w:r>
      <w:r>
        <w:rPr>
          <w:noProof/>
        </w:rPr>
      </w:r>
      <w:r>
        <w:rPr>
          <w:noProof/>
        </w:rPr>
        <w:fldChar w:fldCharType="separate"/>
      </w:r>
      <w:r>
        <w:rPr>
          <w:noProof/>
        </w:rPr>
        <w:t>18</w:t>
      </w:r>
      <w:r>
        <w:rPr>
          <w:noProof/>
        </w:rPr>
        <w:fldChar w:fldCharType="end"/>
      </w:r>
    </w:p>
    <w:p w14:paraId="52254B25" w14:textId="793C6DA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_Toc187845778 \h </w:instrText>
      </w:r>
      <w:r>
        <w:rPr>
          <w:noProof/>
        </w:rPr>
      </w:r>
      <w:r>
        <w:rPr>
          <w:noProof/>
        </w:rPr>
        <w:fldChar w:fldCharType="separate"/>
      </w:r>
      <w:r>
        <w:rPr>
          <w:noProof/>
        </w:rPr>
        <w:t>19</w:t>
      </w:r>
      <w:r>
        <w:rPr>
          <w:noProof/>
        </w:rPr>
        <w:fldChar w:fldCharType="end"/>
      </w:r>
    </w:p>
    <w:p w14:paraId="7BC0B416" w14:textId="77A951C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_Toc187845779 \h </w:instrText>
      </w:r>
      <w:r>
        <w:rPr>
          <w:noProof/>
        </w:rPr>
      </w:r>
      <w:r>
        <w:rPr>
          <w:noProof/>
        </w:rPr>
        <w:fldChar w:fldCharType="separate"/>
      </w:r>
      <w:r>
        <w:rPr>
          <w:noProof/>
        </w:rPr>
        <w:t>19</w:t>
      </w:r>
      <w:r>
        <w:rPr>
          <w:noProof/>
        </w:rPr>
        <w:fldChar w:fldCharType="end"/>
      </w:r>
    </w:p>
    <w:p w14:paraId="2AC9B48B" w14:textId="25D0889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_Toc187845780 \h </w:instrText>
      </w:r>
      <w:r>
        <w:rPr>
          <w:noProof/>
        </w:rPr>
      </w:r>
      <w:r>
        <w:rPr>
          <w:noProof/>
        </w:rPr>
        <w:fldChar w:fldCharType="separate"/>
      </w:r>
      <w:r>
        <w:rPr>
          <w:noProof/>
        </w:rPr>
        <w:t>19</w:t>
      </w:r>
      <w:r>
        <w:rPr>
          <w:noProof/>
        </w:rPr>
        <w:fldChar w:fldCharType="end"/>
      </w:r>
    </w:p>
    <w:p w14:paraId="171FF86A" w14:textId="3110467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_Toc187845781 \h </w:instrText>
      </w:r>
      <w:r>
        <w:rPr>
          <w:noProof/>
        </w:rPr>
      </w:r>
      <w:r>
        <w:rPr>
          <w:noProof/>
        </w:rPr>
        <w:fldChar w:fldCharType="separate"/>
      </w:r>
      <w:r>
        <w:rPr>
          <w:noProof/>
        </w:rPr>
        <w:t>19</w:t>
      </w:r>
      <w:r>
        <w:rPr>
          <w:noProof/>
        </w:rPr>
        <w:fldChar w:fldCharType="end"/>
      </w:r>
    </w:p>
    <w:p w14:paraId="4089ABA9" w14:textId="3F04FE8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_Toc187845782 \h </w:instrText>
      </w:r>
      <w:r>
        <w:rPr>
          <w:noProof/>
        </w:rPr>
      </w:r>
      <w:r>
        <w:rPr>
          <w:noProof/>
        </w:rPr>
        <w:fldChar w:fldCharType="separate"/>
      </w:r>
      <w:r>
        <w:rPr>
          <w:noProof/>
        </w:rPr>
        <w:t>19</w:t>
      </w:r>
      <w:r>
        <w:rPr>
          <w:noProof/>
        </w:rPr>
        <w:fldChar w:fldCharType="end"/>
      </w:r>
    </w:p>
    <w:p w14:paraId="7C8B5239" w14:textId="735A43D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_Toc187845783 \h </w:instrText>
      </w:r>
      <w:r>
        <w:rPr>
          <w:noProof/>
        </w:rPr>
      </w:r>
      <w:r>
        <w:rPr>
          <w:noProof/>
        </w:rPr>
        <w:fldChar w:fldCharType="separate"/>
      </w:r>
      <w:r>
        <w:rPr>
          <w:noProof/>
        </w:rPr>
        <w:t>19</w:t>
      </w:r>
      <w:r>
        <w:rPr>
          <w:noProof/>
        </w:rPr>
        <w:fldChar w:fldCharType="end"/>
      </w:r>
    </w:p>
    <w:p w14:paraId="07DE6120" w14:textId="00C71EA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Read Content Protocols</w:t>
      </w:r>
      <w:r>
        <w:rPr>
          <w:noProof/>
        </w:rPr>
        <w:tab/>
      </w:r>
      <w:r>
        <w:rPr>
          <w:noProof/>
        </w:rPr>
        <w:fldChar w:fldCharType="begin" w:fldLock="1"/>
      </w:r>
      <w:r>
        <w:rPr>
          <w:noProof/>
        </w:rPr>
        <w:instrText xml:space="preserve"> PAGEREF _Toc187845784 \h </w:instrText>
      </w:r>
      <w:r>
        <w:rPr>
          <w:noProof/>
        </w:rPr>
      </w:r>
      <w:r>
        <w:rPr>
          <w:noProof/>
        </w:rPr>
        <w:fldChar w:fldCharType="separate"/>
      </w:r>
      <w:r>
        <w:rPr>
          <w:noProof/>
        </w:rPr>
        <w:t>19</w:t>
      </w:r>
      <w:r>
        <w:rPr>
          <w:noProof/>
        </w:rPr>
        <w:fldChar w:fldCharType="end"/>
      </w:r>
    </w:p>
    <w:p w14:paraId="7940CB62" w14:textId="2EAA926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_Toc187845785 \h </w:instrText>
      </w:r>
      <w:r>
        <w:rPr>
          <w:noProof/>
        </w:rPr>
      </w:r>
      <w:r>
        <w:rPr>
          <w:noProof/>
        </w:rPr>
        <w:fldChar w:fldCharType="separate"/>
      </w:r>
      <w:r>
        <w:rPr>
          <w:noProof/>
        </w:rPr>
        <w:t>20</w:t>
      </w:r>
      <w:r>
        <w:rPr>
          <w:noProof/>
        </w:rPr>
        <w:fldChar w:fldCharType="end"/>
      </w:r>
    </w:p>
    <w:p w14:paraId="45C768BC" w14:textId="06A49AB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_Toc187845786 \h </w:instrText>
      </w:r>
      <w:r>
        <w:rPr>
          <w:noProof/>
        </w:rPr>
      </w:r>
      <w:r>
        <w:rPr>
          <w:noProof/>
        </w:rPr>
        <w:fldChar w:fldCharType="separate"/>
      </w:r>
      <w:r>
        <w:rPr>
          <w:noProof/>
        </w:rPr>
        <w:t>20</w:t>
      </w:r>
      <w:r>
        <w:rPr>
          <w:noProof/>
        </w:rPr>
        <w:fldChar w:fldCharType="end"/>
      </w:r>
    </w:p>
    <w:p w14:paraId="0E09D123" w14:textId="57CAB306"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_Toc187845787 \h </w:instrText>
      </w:r>
      <w:r>
        <w:rPr>
          <w:noProof/>
        </w:rPr>
      </w:r>
      <w:r>
        <w:rPr>
          <w:noProof/>
        </w:rPr>
        <w:fldChar w:fldCharType="separate"/>
      </w:r>
      <w:r>
        <w:rPr>
          <w:noProof/>
        </w:rPr>
        <w:t>20</w:t>
      </w:r>
      <w:r>
        <w:rPr>
          <w:noProof/>
        </w:rPr>
        <w:fldChar w:fldCharType="end"/>
      </w:r>
    </w:p>
    <w:p w14:paraId="29A8E137" w14:textId="79F1F65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_Toc187845788 \h </w:instrText>
      </w:r>
      <w:r>
        <w:rPr>
          <w:noProof/>
        </w:rPr>
      </w:r>
      <w:r>
        <w:rPr>
          <w:noProof/>
        </w:rPr>
        <w:fldChar w:fldCharType="separate"/>
      </w:r>
      <w:r>
        <w:rPr>
          <w:noProof/>
        </w:rPr>
        <w:t>20</w:t>
      </w:r>
      <w:r>
        <w:rPr>
          <w:noProof/>
        </w:rPr>
        <w:fldChar w:fldCharType="end"/>
      </w:r>
    </w:p>
    <w:p w14:paraId="4ED4C8FB" w14:textId="0A2EB7F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_Toc187845789 \h </w:instrText>
      </w:r>
      <w:r>
        <w:rPr>
          <w:noProof/>
        </w:rPr>
      </w:r>
      <w:r>
        <w:rPr>
          <w:noProof/>
        </w:rPr>
        <w:fldChar w:fldCharType="separate"/>
      </w:r>
      <w:r>
        <w:rPr>
          <w:noProof/>
        </w:rPr>
        <w:t>20</w:t>
      </w:r>
      <w:r>
        <w:rPr>
          <w:noProof/>
        </w:rPr>
        <w:fldChar w:fldCharType="end"/>
      </w:r>
    </w:p>
    <w:p w14:paraId="542F2265" w14:textId="074A0DE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_Toc187845790 \h </w:instrText>
      </w:r>
      <w:r>
        <w:rPr>
          <w:noProof/>
        </w:rPr>
      </w:r>
      <w:r>
        <w:rPr>
          <w:noProof/>
        </w:rPr>
        <w:fldChar w:fldCharType="separate"/>
      </w:r>
      <w:r>
        <w:rPr>
          <w:noProof/>
        </w:rPr>
        <w:t>20</w:t>
      </w:r>
      <w:r>
        <w:rPr>
          <w:noProof/>
        </w:rPr>
        <w:fldChar w:fldCharType="end"/>
      </w:r>
    </w:p>
    <w:p w14:paraId="2F475509" w14:textId="2248281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_Toc187845791 \h </w:instrText>
      </w:r>
      <w:r>
        <w:rPr>
          <w:noProof/>
        </w:rPr>
      </w:r>
      <w:r>
        <w:rPr>
          <w:noProof/>
        </w:rPr>
        <w:fldChar w:fldCharType="separate"/>
      </w:r>
      <w:r>
        <w:rPr>
          <w:noProof/>
        </w:rPr>
        <w:t>20</w:t>
      </w:r>
      <w:r>
        <w:rPr>
          <w:noProof/>
        </w:rPr>
        <w:fldChar w:fldCharType="end"/>
      </w:r>
    </w:p>
    <w:p w14:paraId="5E95F3AA" w14:textId="23596A1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_Toc187845792 \h </w:instrText>
      </w:r>
      <w:r>
        <w:rPr>
          <w:noProof/>
        </w:rPr>
      </w:r>
      <w:r>
        <w:rPr>
          <w:noProof/>
        </w:rPr>
        <w:fldChar w:fldCharType="separate"/>
      </w:r>
      <w:r>
        <w:rPr>
          <w:noProof/>
        </w:rPr>
        <w:t>21</w:t>
      </w:r>
      <w:r>
        <w:rPr>
          <w:noProof/>
        </w:rPr>
        <w:fldChar w:fldCharType="end"/>
      </w:r>
    </w:p>
    <w:p w14:paraId="39B19FD8" w14:textId="6489F84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_Toc187845793 \h </w:instrText>
      </w:r>
      <w:r>
        <w:rPr>
          <w:noProof/>
        </w:rPr>
      </w:r>
      <w:r>
        <w:rPr>
          <w:noProof/>
        </w:rPr>
        <w:fldChar w:fldCharType="separate"/>
      </w:r>
      <w:r>
        <w:rPr>
          <w:noProof/>
        </w:rPr>
        <w:t>21</w:t>
      </w:r>
      <w:r>
        <w:rPr>
          <w:noProof/>
        </w:rPr>
        <w:fldChar w:fldCharType="end"/>
      </w:r>
    </w:p>
    <w:p w14:paraId="6E4DE833" w14:textId="61666B4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_Toc187845794 \h </w:instrText>
      </w:r>
      <w:r>
        <w:rPr>
          <w:noProof/>
        </w:rPr>
      </w:r>
      <w:r>
        <w:rPr>
          <w:noProof/>
        </w:rPr>
        <w:fldChar w:fldCharType="separate"/>
      </w:r>
      <w:r>
        <w:rPr>
          <w:noProof/>
        </w:rPr>
        <w:t>21</w:t>
      </w:r>
      <w:r>
        <w:rPr>
          <w:noProof/>
        </w:rPr>
        <w:fldChar w:fldCharType="end"/>
      </w:r>
    </w:p>
    <w:p w14:paraId="3DD1D85A" w14:textId="023EA54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_Toc187845795 \h </w:instrText>
      </w:r>
      <w:r>
        <w:rPr>
          <w:noProof/>
        </w:rPr>
      </w:r>
      <w:r>
        <w:rPr>
          <w:noProof/>
        </w:rPr>
        <w:fldChar w:fldCharType="separate"/>
      </w:r>
      <w:r>
        <w:rPr>
          <w:noProof/>
        </w:rPr>
        <w:t>21</w:t>
      </w:r>
      <w:r>
        <w:rPr>
          <w:noProof/>
        </w:rPr>
        <w:fldChar w:fldCharType="end"/>
      </w:r>
    </w:p>
    <w:p w14:paraId="3665B6DC" w14:textId="1409E611"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_Toc187845796 \h </w:instrText>
      </w:r>
      <w:r>
        <w:rPr>
          <w:noProof/>
        </w:rPr>
      </w:r>
      <w:r>
        <w:rPr>
          <w:noProof/>
        </w:rPr>
        <w:fldChar w:fldCharType="separate"/>
      </w:r>
      <w:r>
        <w:rPr>
          <w:noProof/>
        </w:rPr>
        <w:t>22</w:t>
      </w:r>
      <w:r>
        <w:rPr>
          <w:noProof/>
        </w:rPr>
        <w:fldChar w:fldCharType="end"/>
      </w:r>
    </w:p>
    <w:p w14:paraId="7724D84E" w14:textId="64C094A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_Toc187845797 \h </w:instrText>
      </w:r>
      <w:r>
        <w:rPr>
          <w:noProof/>
        </w:rPr>
      </w:r>
      <w:r>
        <w:rPr>
          <w:noProof/>
        </w:rPr>
        <w:fldChar w:fldCharType="separate"/>
      </w:r>
      <w:r>
        <w:rPr>
          <w:noProof/>
        </w:rPr>
        <w:t>22</w:t>
      </w:r>
      <w:r>
        <w:rPr>
          <w:noProof/>
        </w:rPr>
        <w:fldChar w:fldCharType="end"/>
      </w:r>
    </w:p>
    <w:p w14:paraId="5B8B25FD" w14:textId="2124CB0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4.3.6.5</w:t>
      </w:r>
      <w:r>
        <w:rPr>
          <w:rFonts w:asciiTheme="minorHAnsi" w:eastAsiaTheme="minorEastAsia" w:hAnsiTheme="minorHAnsi" w:cstheme="minorBidi"/>
          <w:noProof/>
          <w:kern w:val="2"/>
          <w:sz w:val="24"/>
          <w:szCs w:val="24"/>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_Toc187845798 \h </w:instrText>
      </w:r>
      <w:r>
        <w:rPr>
          <w:noProof/>
        </w:rPr>
      </w:r>
      <w:r>
        <w:rPr>
          <w:noProof/>
        </w:rPr>
        <w:fldChar w:fldCharType="separate"/>
      </w:r>
      <w:r>
        <w:rPr>
          <w:noProof/>
        </w:rPr>
        <w:t>22</w:t>
      </w:r>
      <w:r>
        <w:rPr>
          <w:noProof/>
        </w:rPr>
        <w:fldChar w:fldCharType="end"/>
      </w:r>
    </w:p>
    <w:p w14:paraId="043D4C48" w14:textId="5F92FE8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4.3.6.6</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_Toc187845799 \h </w:instrText>
      </w:r>
      <w:r>
        <w:rPr>
          <w:noProof/>
        </w:rPr>
      </w:r>
      <w:r>
        <w:rPr>
          <w:noProof/>
        </w:rPr>
        <w:fldChar w:fldCharType="separate"/>
      </w:r>
      <w:r>
        <w:rPr>
          <w:noProof/>
        </w:rPr>
        <w:t>23</w:t>
      </w:r>
      <w:r>
        <w:rPr>
          <w:noProof/>
        </w:rPr>
        <w:fldChar w:fldCharType="end"/>
      </w:r>
    </w:p>
    <w:p w14:paraId="3EA412D0" w14:textId="50DF5208"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4.3.6.7</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_Toc187845800 \h </w:instrText>
      </w:r>
      <w:r>
        <w:rPr>
          <w:noProof/>
        </w:rPr>
      </w:r>
      <w:r>
        <w:rPr>
          <w:noProof/>
        </w:rPr>
        <w:fldChar w:fldCharType="separate"/>
      </w:r>
      <w:r>
        <w:rPr>
          <w:noProof/>
        </w:rPr>
        <w:t>23</w:t>
      </w:r>
      <w:r>
        <w:rPr>
          <w:noProof/>
        </w:rPr>
        <w:fldChar w:fldCharType="end"/>
      </w:r>
    </w:p>
    <w:p w14:paraId="3772994B" w14:textId="7BFDACE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_Toc187845801 \h </w:instrText>
      </w:r>
      <w:r>
        <w:rPr>
          <w:noProof/>
        </w:rPr>
      </w:r>
      <w:r>
        <w:rPr>
          <w:noProof/>
        </w:rPr>
        <w:fldChar w:fldCharType="separate"/>
      </w:r>
      <w:r>
        <w:rPr>
          <w:noProof/>
        </w:rPr>
        <w:t>24</w:t>
      </w:r>
      <w:r>
        <w:rPr>
          <w:noProof/>
        </w:rPr>
        <w:fldChar w:fldCharType="end"/>
      </w:r>
    </w:p>
    <w:p w14:paraId="426FA305" w14:textId="763A928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_Toc187845802 \h </w:instrText>
      </w:r>
      <w:r>
        <w:rPr>
          <w:noProof/>
        </w:rPr>
      </w:r>
      <w:r>
        <w:rPr>
          <w:noProof/>
        </w:rPr>
        <w:fldChar w:fldCharType="separate"/>
      </w:r>
      <w:r>
        <w:rPr>
          <w:noProof/>
        </w:rPr>
        <w:t>24</w:t>
      </w:r>
      <w:r>
        <w:rPr>
          <w:noProof/>
        </w:rPr>
        <w:fldChar w:fldCharType="end"/>
      </w:r>
    </w:p>
    <w:p w14:paraId="4FCDC950" w14:textId="23A1E2EF"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Create Policy Template</w:t>
      </w:r>
      <w:r>
        <w:rPr>
          <w:noProof/>
        </w:rPr>
        <w:tab/>
      </w:r>
      <w:r>
        <w:rPr>
          <w:noProof/>
        </w:rPr>
        <w:fldChar w:fldCharType="begin" w:fldLock="1"/>
      </w:r>
      <w:r>
        <w:rPr>
          <w:noProof/>
        </w:rPr>
        <w:instrText xml:space="preserve"> PAGEREF _Toc187845803 \h </w:instrText>
      </w:r>
      <w:r>
        <w:rPr>
          <w:noProof/>
        </w:rPr>
      </w:r>
      <w:r>
        <w:rPr>
          <w:noProof/>
        </w:rPr>
        <w:fldChar w:fldCharType="separate"/>
      </w:r>
      <w:r>
        <w:rPr>
          <w:noProof/>
        </w:rPr>
        <w:t>24</w:t>
      </w:r>
      <w:r>
        <w:rPr>
          <w:noProof/>
        </w:rPr>
        <w:fldChar w:fldCharType="end"/>
      </w:r>
    </w:p>
    <w:p w14:paraId="24B0DB61" w14:textId="50AF4E8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Read Policy Template</w:t>
      </w:r>
      <w:r>
        <w:rPr>
          <w:noProof/>
        </w:rPr>
        <w:tab/>
      </w:r>
      <w:r>
        <w:rPr>
          <w:noProof/>
        </w:rPr>
        <w:fldChar w:fldCharType="begin" w:fldLock="1"/>
      </w:r>
      <w:r>
        <w:rPr>
          <w:noProof/>
        </w:rPr>
        <w:instrText xml:space="preserve"> PAGEREF _Toc187845804 \h </w:instrText>
      </w:r>
      <w:r>
        <w:rPr>
          <w:noProof/>
        </w:rPr>
      </w:r>
      <w:r>
        <w:rPr>
          <w:noProof/>
        </w:rPr>
        <w:fldChar w:fldCharType="separate"/>
      </w:r>
      <w:r>
        <w:rPr>
          <w:noProof/>
        </w:rPr>
        <w:t>25</w:t>
      </w:r>
      <w:r>
        <w:rPr>
          <w:noProof/>
        </w:rPr>
        <w:fldChar w:fldCharType="end"/>
      </w:r>
    </w:p>
    <w:p w14:paraId="2FDCDF7F" w14:textId="4E79BC4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Update Policy Template</w:t>
      </w:r>
      <w:r>
        <w:rPr>
          <w:noProof/>
        </w:rPr>
        <w:tab/>
      </w:r>
      <w:r>
        <w:rPr>
          <w:noProof/>
        </w:rPr>
        <w:fldChar w:fldCharType="begin" w:fldLock="1"/>
      </w:r>
      <w:r>
        <w:rPr>
          <w:noProof/>
        </w:rPr>
        <w:instrText xml:space="preserve"> PAGEREF _Toc187845805 \h </w:instrText>
      </w:r>
      <w:r>
        <w:rPr>
          <w:noProof/>
        </w:rPr>
      </w:r>
      <w:r>
        <w:rPr>
          <w:noProof/>
        </w:rPr>
        <w:fldChar w:fldCharType="separate"/>
      </w:r>
      <w:r>
        <w:rPr>
          <w:noProof/>
        </w:rPr>
        <w:t>25</w:t>
      </w:r>
      <w:r>
        <w:rPr>
          <w:noProof/>
        </w:rPr>
        <w:fldChar w:fldCharType="end"/>
      </w:r>
    </w:p>
    <w:p w14:paraId="4776DB03" w14:textId="7C1F735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_Toc187845806 \h </w:instrText>
      </w:r>
      <w:r>
        <w:rPr>
          <w:noProof/>
        </w:rPr>
      </w:r>
      <w:r>
        <w:rPr>
          <w:noProof/>
        </w:rPr>
        <w:fldChar w:fldCharType="separate"/>
      </w:r>
      <w:r>
        <w:rPr>
          <w:noProof/>
        </w:rPr>
        <w:t>25</w:t>
      </w:r>
      <w:r>
        <w:rPr>
          <w:noProof/>
        </w:rPr>
        <w:fldChar w:fldCharType="end"/>
      </w:r>
    </w:p>
    <w:p w14:paraId="35BCCDB2" w14:textId="71673261"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_Toc187845807 \h </w:instrText>
      </w:r>
      <w:r>
        <w:rPr>
          <w:noProof/>
        </w:rPr>
      </w:r>
      <w:r>
        <w:rPr>
          <w:noProof/>
        </w:rPr>
        <w:fldChar w:fldCharType="separate"/>
      </w:r>
      <w:r>
        <w:rPr>
          <w:noProof/>
        </w:rPr>
        <w:t>25</w:t>
      </w:r>
      <w:r>
        <w:rPr>
          <w:noProof/>
        </w:rPr>
        <w:fldChar w:fldCharType="end"/>
      </w:r>
    </w:p>
    <w:p w14:paraId="272BE3B5" w14:textId="4FC0010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_Toc187845808 \h </w:instrText>
      </w:r>
      <w:r>
        <w:rPr>
          <w:noProof/>
        </w:rPr>
      </w:r>
      <w:r>
        <w:rPr>
          <w:noProof/>
        </w:rPr>
        <w:fldChar w:fldCharType="separate"/>
      </w:r>
      <w:r>
        <w:rPr>
          <w:noProof/>
        </w:rPr>
        <w:t>25</w:t>
      </w:r>
      <w:r>
        <w:rPr>
          <w:noProof/>
        </w:rPr>
        <w:fldChar w:fldCharType="end"/>
      </w:r>
    </w:p>
    <w:p w14:paraId="59CB5984" w14:textId="56514BD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_Toc187845809 \h </w:instrText>
      </w:r>
      <w:r>
        <w:rPr>
          <w:noProof/>
        </w:rPr>
      </w:r>
      <w:r>
        <w:rPr>
          <w:noProof/>
        </w:rPr>
        <w:fldChar w:fldCharType="separate"/>
      </w:r>
      <w:r>
        <w:rPr>
          <w:noProof/>
        </w:rPr>
        <w:t>25</w:t>
      </w:r>
      <w:r>
        <w:rPr>
          <w:noProof/>
        </w:rPr>
        <w:fldChar w:fldCharType="end"/>
      </w:r>
    </w:p>
    <w:p w14:paraId="6935F0B9" w14:textId="5062B09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_Toc187845810 \h </w:instrText>
      </w:r>
      <w:r>
        <w:rPr>
          <w:noProof/>
        </w:rPr>
      </w:r>
      <w:r>
        <w:rPr>
          <w:noProof/>
        </w:rPr>
        <w:fldChar w:fldCharType="separate"/>
      </w:r>
      <w:r>
        <w:rPr>
          <w:noProof/>
        </w:rPr>
        <w:t>26</w:t>
      </w:r>
      <w:r>
        <w:rPr>
          <w:noProof/>
        </w:rPr>
        <w:fldChar w:fldCharType="end"/>
      </w:r>
    </w:p>
    <w:p w14:paraId="5560C5E4" w14:textId="2B70BE21"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_Toc187845811 \h </w:instrText>
      </w:r>
      <w:r>
        <w:rPr>
          <w:noProof/>
        </w:rPr>
      </w:r>
      <w:r>
        <w:rPr>
          <w:noProof/>
        </w:rPr>
        <w:fldChar w:fldCharType="separate"/>
      </w:r>
      <w:r>
        <w:rPr>
          <w:noProof/>
        </w:rPr>
        <w:t>26</w:t>
      </w:r>
      <w:r>
        <w:rPr>
          <w:noProof/>
        </w:rPr>
        <w:fldChar w:fldCharType="end"/>
      </w:r>
    </w:p>
    <w:p w14:paraId="7C94B01D" w14:textId="6E0CCF4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_Toc187845812 \h </w:instrText>
      </w:r>
      <w:r>
        <w:rPr>
          <w:noProof/>
        </w:rPr>
      </w:r>
      <w:r>
        <w:rPr>
          <w:noProof/>
        </w:rPr>
        <w:fldChar w:fldCharType="separate"/>
      </w:r>
      <w:r>
        <w:rPr>
          <w:noProof/>
        </w:rPr>
        <w:t>26</w:t>
      </w:r>
      <w:r>
        <w:rPr>
          <w:noProof/>
        </w:rPr>
        <w:fldChar w:fldCharType="end"/>
      </w:r>
    </w:p>
    <w:p w14:paraId="6F354523" w14:textId="2ED55BA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_Toc187845813 \h </w:instrText>
      </w:r>
      <w:r>
        <w:rPr>
          <w:noProof/>
        </w:rPr>
      </w:r>
      <w:r>
        <w:rPr>
          <w:noProof/>
        </w:rPr>
        <w:fldChar w:fldCharType="separate"/>
      </w:r>
      <w:r>
        <w:rPr>
          <w:noProof/>
        </w:rPr>
        <w:t>26</w:t>
      </w:r>
      <w:r>
        <w:rPr>
          <w:noProof/>
        </w:rPr>
        <w:fldChar w:fldCharType="end"/>
      </w:r>
    </w:p>
    <w:p w14:paraId="69AA529D" w14:textId="3E8FD36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_Toc187845814 \h </w:instrText>
      </w:r>
      <w:r>
        <w:rPr>
          <w:noProof/>
        </w:rPr>
      </w:r>
      <w:r>
        <w:rPr>
          <w:noProof/>
        </w:rPr>
        <w:fldChar w:fldCharType="separate"/>
      </w:r>
      <w:r>
        <w:rPr>
          <w:noProof/>
        </w:rPr>
        <w:t>26</w:t>
      </w:r>
      <w:r>
        <w:rPr>
          <w:noProof/>
        </w:rPr>
        <w:fldChar w:fldCharType="end"/>
      </w:r>
    </w:p>
    <w:p w14:paraId="46303776" w14:textId="3F44C2A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_Toc187845815 \h </w:instrText>
      </w:r>
      <w:r>
        <w:rPr>
          <w:noProof/>
        </w:rPr>
      </w:r>
      <w:r>
        <w:rPr>
          <w:noProof/>
        </w:rPr>
        <w:fldChar w:fldCharType="separate"/>
      </w:r>
      <w:r>
        <w:rPr>
          <w:noProof/>
        </w:rPr>
        <w:t>26</w:t>
      </w:r>
      <w:r>
        <w:rPr>
          <w:noProof/>
        </w:rPr>
        <w:fldChar w:fldCharType="end"/>
      </w:r>
    </w:p>
    <w:p w14:paraId="42CC8F52" w14:textId="0759F36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_Toc187845816 \h </w:instrText>
      </w:r>
      <w:r>
        <w:rPr>
          <w:noProof/>
        </w:rPr>
      </w:r>
      <w:r>
        <w:rPr>
          <w:noProof/>
        </w:rPr>
        <w:fldChar w:fldCharType="separate"/>
      </w:r>
      <w:r>
        <w:rPr>
          <w:noProof/>
        </w:rPr>
        <w:t>27</w:t>
      </w:r>
      <w:r>
        <w:rPr>
          <w:noProof/>
        </w:rPr>
        <w:fldChar w:fldCharType="end"/>
      </w:r>
    </w:p>
    <w:p w14:paraId="3CA31461" w14:textId="6EA1D39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_Toc187845817 \h </w:instrText>
      </w:r>
      <w:r>
        <w:rPr>
          <w:noProof/>
        </w:rPr>
      </w:r>
      <w:r>
        <w:rPr>
          <w:noProof/>
        </w:rPr>
        <w:fldChar w:fldCharType="separate"/>
      </w:r>
      <w:r>
        <w:rPr>
          <w:noProof/>
        </w:rPr>
        <w:t>27</w:t>
      </w:r>
      <w:r>
        <w:rPr>
          <w:noProof/>
        </w:rPr>
        <w:fldChar w:fldCharType="end"/>
      </w:r>
    </w:p>
    <w:p w14:paraId="5751B40A" w14:textId="21B8529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_Toc187845818 \h </w:instrText>
      </w:r>
      <w:r>
        <w:rPr>
          <w:noProof/>
        </w:rPr>
      </w:r>
      <w:r>
        <w:rPr>
          <w:noProof/>
        </w:rPr>
        <w:fldChar w:fldCharType="separate"/>
      </w:r>
      <w:r>
        <w:rPr>
          <w:noProof/>
        </w:rPr>
        <w:t>27</w:t>
      </w:r>
      <w:r>
        <w:rPr>
          <w:noProof/>
        </w:rPr>
        <w:fldChar w:fldCharType="end"/>
      </w:r>
    </w:p>
    <w:p w14:paraId="7474C590" w14:textId="23C6BD0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_Toc187845819 \h </w:instrText>
      </w:r>
      <w:r>
        <w:rPr>
          <w:noProof/>
        </w:rPr>
      </w:r>
      <w:r>
        <w:rPr>
          <w:noProof/>
        </w:rPr>
        <w:fldChar w:fldCharType="separate"/>
      </w:r>
      <w:r>
        <w:rPr>
          <w:noProof/>
        </w:rPr>
        <w:t>27</w:t>
      </w:r>
      <w:r>
        <w:rPr>
          <w:noProof/>
        </w:rPr>
        <w:fldChar w:fldCharType="end"/>
      </w:r>
    </w:p>
    <w:p w14:paraId="3ECC0EA9" w14:textId="5C2525F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_Toc187845820 \h </w:instrText>
      </w:r>
      <w:r>
        <w:rPr>
          <w:noProof/>
        </w:rPr>
      </w:r>
      <w:r>
        <w:rPr>
          <w:noProof/>
        </w:rPr>
        <w:fldChar w:fldCharType="separate"/>
      </w:r>
      <w:r>
        <w:rPr>
          <w:noProof/>
        </w:rPr>
        <w:t>27</w:t>
      </w:r>
      <w:r>
        <w:rPr>
          <w:noProof/>
        </w:rPr>
        <w:fldChar w:fldCharType="end"/>
      </w:r>
    </w:p>
    <w:p w14:paraId="355B5238" w14:textId="0EF57A1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_Toc187845821 \h </w:instrText>
      </w:r>
      <w:r>
        <w:rPr>
          <w:noProof/>
        </w:rPr>
      </w:r>
      <w:r>
        <w:rPr>
          <w:noProof/>
        </w:rPr>
        <w:fldChar w:fldCharType="separate"/>
      </w:r>
      <w:r>
        <w:rPr>
          <w:noProof/>
        </w:rPr>
        <w:t>27</w:t>
      </w:r>
      <w:r>
        <w:rPr>
          <w:noProof/>
        </w:rPr>
        <w:fldChar w:fldCharType="end"/>
      </w:r>
    </w:p>
    <w:p w14:paraId="0B6E0C9B" w14:textId="238BA46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_Toc187845822 \h </w:instrText>
      </w:r>
      <w:r>
        <w:rPr>
          <w:noProof/>
        </w:rPr>
      </w:r>
      <w:r>
        <w:rPr>
          <w:noProof/>
        </w:rPr>
        <w:fldChar w:fldCharType="separate"/>
      </w:r>
      <w:r>
        <w:rPr>
          <w:noProof/>
        </w:rPr>
        <w:t>28</w:t>
      </w:r>
      <w:r>
        <w:rPr>
          <w:noProof/>
        </w:rPr>
        <w:fldChar w:fldCharType="end"/>
      </w:r>
    </w:p>
    <w:p w14:paraId="17E65D1E" w14:textId="0FB5039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_Toc187845823 \h </w:instrText>
      </w:r>
      <w:r>
        <w:rPr>
          <w:noProof/>
        </w:rPr>
      </w:r>
      <w:r>
        <w:rPr>
          <w:noProof/>
        </w:rPr>
        <w:fldChar w:fldCharType="separate"/>
      </w:r>
      <w:r>
        <w:rPr>
          <w:noProof/>
        </w:rPr>
        <w:t>28</w:t>
      </w:r>
      <w:r>
        <w:rPr>
          <w:noProof/>
        </w:rPr>
        <w:fldChar w:fldCharType="end"/>
      </w:r>
    </w:p>
    <w:p w14:paraId="7B8F1452" w14:textId="25B8DE1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_Toc187845824 \h </w:instrText>
      </w:r>
      <w:r>
        <w:rPr>
          <w:noProof/>
        </w:rPr>
      </w:r>
      <w:r>
        <w:rPr>
          <w:noProof/>
        </w:rPr>
        <w:fldChar w:fldCharType="separate"/>
      </w:r>
      <w:r>
        <w:rPr>
          <w:noProof/>
        </w:rPr>
        <w:t>28</w:t>
      </w:r>
      <w:r>
        <w:rPr>
          <w:noProof/>
        </w:rPr>
        <w:fldChar w:fldCharType="end"/>
      </w:r>
    </w:p>
    <w:p w14:paraId="3B0B987B" w14:textId="5989A7A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_Toc187845825 \h </w:instrText>
      </w:r>
      <w:r>
        <w:rPr>
          <w:noProof/>
        </w:rPr>
      </w:r>
      <w:r>
        <w:rPr>
          <w:noProof/>
        </w:rPr>
        <w:fldChar w:fldCharType="separate"/>
      </w:r>
      <w:r>
        <w:rPr>
          <w:noProof/>
        </w:rPr>
        <w:t>28</w:t>
      </w:r>
      <w:r>
        <w:rPr>
          <w:noProof/>
        </w:rPr>
        <w:fldChar w:fldCharType="end"/>
      </w:r>
    </w:p>
    <w:p w14:paraId="46E588EA" w14:textId="4E4BD04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_Toc187845826 \h </w:instrText>
      </w:r>
      <w:r>
        <w:rPr>
          <w:noProof/>
        </w:rPr>
      </w:r>
      <w:r>
        <w:rPr>
          <w:noProof/>
        </w:rPr>
        <w:fldChar w:fldCharType="separate"/>
      </w:r>
      <w:r>
        <w:rPr>
          <w:noProof/>
        </w:rPr>
        <w:t>28</w:t>
      </w:r>
      <w:r>
        <w:rPr>
          <w:noProof/>
        </w:rPr>
        <w:fldChar w:fldCharType="end"/>
      </w:r>
    </w:p>
    <w:p w14:paraId="6EC257DD" w14:textId="6462D72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_Toc187845827 \h </w:instrText>
      </w:r>
      <w:r>
        <w:rPr>
          <w:noProof/>
        </w:rPr>
      </w:r>
      <w:r>
        <w:rPr>
          <w:noProof/>
        </w:rPr>
        <w:fldChar w:fldCharType="separate"/>
      </w:r>
      <w:r>
        <w:rPr>
          <w:noProof/>
        </w:rPr>
        <w:t>28</w:t>
      </w:r>
      <w:r>
        <w:rPr>
          <w:noProof/>
        </w:rPr>
        <w:fldChar w:fldCharType="end"/>
      </w:r>
    </w:p>
    <w:p w14:paraId="30B1B7D7" w14:textId="28CCC4C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_Toc187845828 \h </w:instrText>
      </w:r>
      <w:r>
        <w:rPr>
          <w:noProof/>
        </w:rPr>
      </w:r>
      <w:r>
        <w:rPr>
          <w:noProof/>
        </w:rPr>
        <w:fldChar w:fldCharType="separate"/>
      </w:r>
      <w:r>
        <w:rPr>
          <w:noProof/>
        </w:rPr>
        <w:t>29</w:t>
      </w:r>
      <w:r>
        <w:rPr>
          <w:noProof/>
        </w:rPr>
        <w:fldChar w:fldCharType="end"/>
      </w:r>
    </w:p>
    <w:p w14:paraId="2CE68501" w14:textId="1A108061"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_Toc187845829 \h </w:instrText>
      </w:r>
      <w:r>
        <w:rPr>
          <w:noProof/>
        </w:rPr>
      </w:r>
      <w:r>
        <w:rPr>
          <w:noProof/>
        </w:rPr>
        <w:fldChar w:fldCharType="separate"/>
      </w:r>
      <w:r>
        <w:rPr>
          <w:noProof/>
        </w:rPr>
        <w:t>29</w:t>
      </w:r>
      <w:r>
        <w:rPr>
          <w:noProof/>
        </w:rPr>
        <w:fldChar w:fldCharType="end"/>
      </w:r>
    </w:p>
    <w:p w14:paraId="22893F4C" w14:textId="743E40F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_Toc187845830 \h </w:instrText>
      </w:r>
      <w:r>
        <w:rPr>
          <w:noProof/>
        </w:rPr>
      </w:r>
      <w:r>
        <w:rPr>
          <w:noProof/>
        </w:rPr>
        <w:fldChar w:fldCharType="separate"/>
      </w:r>
      <w:r>
        <w:rPr>
          <w:noProof/>
        </w:rPr>
        <w:t>29</w:t>
      </w:r>
      <w:r>
        <w:rPr>
          <w:noProof/>
        </w:rPr>
        <w:fldChar w:fldCharType="end"/>
      </w:r>
    </w:p>
    <w:p w14:paraId="064E087A" w14:textId="52D3543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_Toc187845831 \h </w:instrText>
      </w:r>
      <w:r>
        <w:rPr>
          <w:noProof/>
        </w:rPr>
      </w:r>
      <w:r>
        <w:rPr>
          <w:noProof/>
        </w:rPr>
        <w:fldChar w:fldCharType="separate"/>
      </w:r>
      <w:r>
        <w:rPr>
          <w:noProof/>
        </w:rPr>
        <w:t>29</w:t>
      </w:r>
      <w:r>
        <w:rPr>
          <w:noProof/>
        </w:rPr>
        <w:fldChar w:fldCharType="end"/>
      </w:r>
    </w:p>
    <w:p w14:paraId="7AA7D6D5" w14:textId="1E2057A4"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_Toc187845832 \h </w:instrText>
      </w:r>
      <w:r>
        <w:rPr>
          <w:noProof/>
        </w:rPr>
      </w:r>
      <w:r>
        <w:rPr>
          <w:noProof/>
        </w:rPr>
        <w:fldChar w:fldCharType="separate"/>
      </w:r>
      <w:r>
        <w:rPr>
          <w:noProof/>
        </w:rPr>
        <w:t>29</w:t>
      </w:r>
      <w:r>
        <w:rPr>
          <w:noProof/>
        </w:rPr>
        <w:fldChar w:fldCharType="end"/>
      </w:r>
    </w:p>
    <w:p w14:paraId="13E99128" w14:textId="3357C75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_Toc187845833 \h </w:instrText>
      </w:r>
      <w:r>
        <w:rPr>
          <w:noProof/>
        </w:rPr>
      </w:r>
      <w:r>
        <w:rPr>
          <w:noProof/>
        </w:rPr>
        <w:fldChar w:fldCharType="separate"/>
      </w:r>
      <w:r>
        <w:rPr>
          <w:noProof/>
        </w:rPr>
        <w:t>29</w:t>
      </w:r>
      <w:r>
        <w:rPr>
          <w:noProof/>
        </w:rPr>
        <w:fldChar w:fldCharType="end"/>
      </w:r>
    </w:p>
    <w:p w14:paraId="0272750A" w14:textId="0ADC6ED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_Toc187845834 \h </w:instrText>
      </w:r>
      <w:r>
        <w:rPr>
          <w:noProof/>
        </w:rPr>
      </w:r>
      <w:r>
        <w:rPr>
          <w:noProof/>
        </w:rPr>
        <w:fldChar w:fldCharType="separate"/>
      </w:r>
      <w:r>
        <w:rPr>
          <w:noProof/>
        </w:rPr>
        <w:t>29</w:t>
      </w:r>
      <w:r>
        <w:rPr>
          <w:noProof/>
        </w:rPr>
        <w:fldChar w:fldCharType="end"/>
      </w:r>
    </w:p>
    <w:p w14:paraId="7C00BB60" w14:textId="4FB86D0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_Toc187845835 \h </w:instrText>
      </w:r>
      <w:r>
        <w:rPr>
          <w:noProof/>
        </w:rPr>
      </w:r>
      <w:r>
        <w:rPr>
          <w:noProof/>
        </w:rPr>
        <w:fldChar w:fldCharType="separate"/>
      </w:r>
      <w:r>
        <w:rPr>
          <w:noProof/>
        </w:rPr>
        <w:t>30</w:t>
      </w:r>
      <w:r>
        <w:rPr>
          <w:noProof/>
        </w:rPr>
        <w:fldChar w:fldCharType="end"/>
      </w:r>
    </w:p>
    <w:p w14:paraId="43213B4D" w14:textId="19545423"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_Toc187845836 \h </w:instrText>
      </w:r>
      <w:r>
        <w:rPr>
          <w:noProof/>
        </w:rPr>
      </w:r>
      <w:r>
        <w:rPr>
          <w:noProof/>
        </w:rPr>
        <w:fldChar w:fldCharType="separate"/>
      </w:r>
      <w:r>
        <w:rPr>
          <w:noProof/>
        </w:rPr>
        <w:t>30</w:t>
      </w:r>
      <w:r>
        <w:rPr>
          <w:noProof/>
        </w:rPr>
        <w:fldChar w:fldCharType="end"/>
      </w:r>
    </w:p>
    <w:p w14:paraId="6CECD941" w14:textId="5D2AA23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_Toc187845837 \h </w:instrText>
      </w:r>
      <w:r>
        <w:rPr>
          <w:noProof/>
        </w:rPr>
      </w:r>
      <w:r>
        <w:rPr>
          <w:noProof/>
        </w:rPr>
        <w:fldChar w:fldCharType="separate"/>
      </w:r>
      <w:r>
        <w:rPr>
          <w:noProof/>
        </w:rPr>
        <w:t>30</w:t>
      </w:r>
      <w:r>
        <w:rPr>
          <w:noProof/>
        </w:rPr>
        <w:fldChar w:fldCharType="end"/>
      </w:r>
    </w:p>
    <w:p w14:paraId="55577C1D" w14:textId="4265DD0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_Toc187845838 \h </w:instrText>
      </w:r>
      <w:r>
        <w:rPr>
          <w:noProof/>
        </w:rPr>
      </w:r>
      <w:r>
        <w:rPr>
          <w:noProof/>
        </w:rPr>
        <w:fldChar w:fldCharType="separate"/>
      </w:r>
      <w:r>
        <w:rPr>
          <w:noProof/>
        </w:rPr>
        <w:t>30</w:t>
      </w:r>
      <w:r>
        <w:rPr>
          <w:noProof/>
        </w:rPr>
        <w:fldChar w:fldCharType="end"/>
      </w:r>
    </w:p>
    <w:p w14:paraId="184134C9" w14:textId="11EEDEF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_Toc187845839 \h </w:instrText>
      </w:r>
      <w:r>
        <w:rPr>
          <w:noProof/>
        </w:rPr>
      </w:r>
      <w:r>
        <w:rPr>
          <w:noProof/>
        </w:rPr>
        <w:fldChar w:fldCharType="separate"/>
      </w:r>
      <w:r>
        <w:rPr>
          <w:noProof/>
        </w:rPr>
        <w:t>30</w:t>
      </w:r>
      <w:r>
        <w:rPr>
          <w:noProof/>
        </w:rPr>
        <w:fldChar w:fldCharType="end"/>
      </w:r>
    </w:p>
    <w:p w14:paraId="1892CB1A" w14:textId="15F9D39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_Toc187845840 \h </w:instrText>
      </w:r>
      <w:r>
        <w:rPr>
          <w:noProof/>
        </w:rPr>
      </w:r>
      <w:r>
        <w:rPr>
          <w:noProof/>
        </w:rPr>
        <w:fldChar w:fldCharType="separate"/>
      </w:r>
      <w:r>
        <w:rPr>
          <w:noProof/>
        </w:rPr>
        <w:t>31</w:t>
      </w:r>
      <w:r>
        <w:rPr>
          <w:noProof/>
        </w:rPr>
        <w:fldChar w:fldCharType="end"/>
      </w:r>
    </w:p>
    <w:p w14:paraId="5286743E" w14:textId="5866529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_Toc187845841 \h </w:instrText>
      </w:r>
      <w:r>
        <w:rPr>
          <w:noProof/>
        </w:rPr>
      </w:r>
      <w:r>
        <w:rPr>
          <w:noProof/>
        </w:rPr>
        <w:fldChar w:fldCharType="separate"/>
      </w:r>
      <w:r>
        <w:rPr>
          <w:noProof/>
        </w:rPr>
        <w:t>31</w:t>
      </w:r>
      <w:r>
        <w:rPr>
          <w:noProof/>
        </w:rPr>
        <w:fldChar w:fldCharType="end"/>
      </w:r>
    </w:p>
    <w:p w14:paraId="0B265986" w14:textId="38FED7EF"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_Toc187845842 \h </w:instrText>
      </w:r>
      <w:r>
        <w:rPr>
          <w:noProof/>
        </w:rPr>
      </w:r>
      <w:r>
        <w:rPr>
          <w:noProof/>
        </w:rPr>
        <w:fldChar w:fldCharType="separate"/>
      </w:r>
      <w:r>
        <w:rPr>
          <w:noProof/>
        </w:rPr>
        <w:t>31</w:t>
      </w:r>
      <w:r>
        <w:rPr>
          <w:noProof/>
        </w:rPr>
        <w:fldChar w:fldCharType="end"/>
      </w:r>
    </w:p>
    <w:p w14:paraId="59452BD7" w14:textId="78C49C2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_Toc187845843 \h </w:instrText>
      </w:r>
      <w:r>
        <w:rPr>
          <w:noProof/>
        </w:rPr>
      </w:r>
      <w:r>
        <w:rPr>
          <w:noProof/>
        </w:rPr>
        <w:fldChar w:fldCharType="separate"/>
      </w:r>
      <w:r>
        <w:rPr>
          <w:noProof/>
        </w:rPr>
        <w:t>31</w:t>
      </w:r>
      <w:r>
        <w:rPr>
          <w:noProof/>
        </w:rPr>
        <w:fldChar w:fldCharType="end"/>
      </w:r>
    </w:p>
    <w:p w14:paraId="4DAFBFDB" w14:textId="3D8EEF5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_Toc187845844 \h </w:instrText>
      </w:r>
      <w:r>
        <w:rPr>
          <w:noProof/>
        </w:rPr>
      </w:r>
      <w:r>
        <w:rPr>
          <w:noProof/>
        </w:rPr>
        <w:fldChar w:fldCharType="separate"/>
      </w:r>
      <w:r>
        <w:rPr>
          <w:noProof/>
        </w:rPr>
        <w:t>31</w:t>
      </w:r>
      <w:r>
        <w:rPr>
          <w:noProof/>
        </w:rPr>
        <w:fldChar w:fldCharType="end"/>
      </w:r>
    </w:p>
    <w:p w14:paraId="6A600BD9" w14:textId="36D9FA86"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_Toc187845845 \h </w:instrText>
      </w:r>
      <w:r>
        <w:rPr>
          <w:noProof/>
        </w:rPr>
      </w:r>
      <w:r>
        <w:rPr>
          <w:noProof/>
        </w:rPr>
        <w:fldChar w:fldCharType="separate"/>
      </w:r>
      <w:r>
        <w:rPr>
          <w:noProof/>
        </w:rPr>
        <w:t>32</w:t>
      </w:r>
      <w:r>
        <w:rPr>
          <w:noProof/>
        </w:rPr>
        <w:fldChar w:fldCharType="end"/>
      </w:r>
    </w:p>
    <w:p w14:paraId="01B37521" w14:textId="31753D91"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_Toc187845846 \h </w:instrText>
      </w:r>
      <w:r>
        <w:rPr>
          <w:noProof/>
        </w:rPr>
      </w:r>
      <w:r>
        <w:rPr>
          <w:noProof/>
        </w:rPr>
        <w:fldChar w:fldCharType="separate"/>
      </w:r>
      <w:r>
        <w:rPr>
          <w:noProof/>
        </w:rPr>
        <w:t>33</w:t>
      </w:r>
      <w:r>
        <w:rPr>
          <w:noProof/>
        </w:rPr>
        <w:fldChar w:fldCharType="end"/>
      </w:r>
    </w:p>
    <w:p w14:paraId="5CA118AD" w14:textId="77CE64C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_Toc187845847 \h </w:instrText>
      </w:r>
      <w:r>
        <w:rPr>
          <w:noProof/>
        </w:rPr>
      </w:r>
      <w:r>
        <w:rPr>
          <w:noProof/>
        </w:rPr>
        <w:fldChar w:fldCharType="separate"/>
      </w:r>
      <w:r>
        <w:rPr>
          <w:noProof/>
        </w:rPr>
        <w:t>34</w:t>
      </w:r>
      <w:r>
        <w:rPr>
          <w:noProof/>
        </w:rPr>
        <w:fldChar w:fldCharType="end"/>
      </w:r>
    </w:p>
    <w:p w14:paraId="2B3C8CB4" w14:textId="1078CAC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_Toc187845848 \h </w:instrText>
      </w:r>
      <w:r>
        <w:rPr>
          <w:noProof/>
        </w:rPr>
      </w:r>
      <w:r>
        <w:rPr>
          <w:noProof/>
        </w:rPr>
        <w:fldChar w:fldCharType="separate"/>
      </w:r>
      <w:r>
        <w:rPr>
          <w:noProof/>
        </w:rPr>
        <w:t>35</w:t>
      </w:r>
      <w:r>
        <w:rPr>
          <w:noProof/>
        </w:rPr>
        <w:fldChar w:fldCharType="end"/>
      </w:r>
    </w:p>
    <w:p w14:paraId="4CEE966E" w14:textId="3C25549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_Toc187845849 \h </w:instrText>
      </w:r>
      <w:r>
        <w:rPr>
          <w:noProof/>
        </w:rPr>
      </w:r>
      <w:r>
        <w:rPr>
          <w:noProof/>
        </w:rPr>
        <w:fldChar w:fldCharType="separate"/>
      </w:r>
      <w:r>
        <w:rPr>
          <w:noProof/>
        </w:rPr>
        <w:t>35</w:t>
      </w:r>
      <w:r>
        <w:rPr>
          <w:noProof/>
        </w:rPr>
        <w:fldChar w:fldCharType="end"/>
      </w:r>
    </w:p>
    <w:p w14:paraId="780DC6E9" w14:textId="609BD48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_Toc187845850 \h </w:instrText>
      </w:r>
      <w:r>
        <w:rPr>
          <w:noProof/>
        </w:rPr>
      </w:r>
      <w:r>
        <w:rPr>
          <w:noProof/>
        </w:rPr>
        <w:fldChar w:fldCharType="separate"/>
      </w:r>
      <w:r>
        <w:rPr>
          <w:noProof/>
        </w:rPr>
        <w:t>35</w:t>
      </w:r>
      <w:r>
        <w:rPr>
          <w:noProof/>
        </w:rPr>
        <w:fldChar w:fldCharType="end"/>
      </w:r>
    </w:p>
    <w:p w14:paraId="4394C763" w14:textId="297A4ED4"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_Toc187845851 \h </w:instrText>
      </w:r>
      <w:r>
        <w:rPr>
          <w:noProof/>
        </w:rPr>
      </w:r>
      <w:r>
        <w:rPr>
          <w:noProof/>
        </w:rPr>
        <w:fldChar w:fldCharType="separate"/>
      </w:r>
      <w:r>
        <w:rPr>
          <w:noProof/>
        </w:rPr>
        <w:t>35</w:t>
      </w:r>
      <w:r>
        <w:rPr>
          <w:noProof/>
        </w:rPr>
        <w:fldChar w:fldCharType="end"/>
      </w:r>
    </w:p>
    <w:p w14:paraId="3DB20CCA" w14:textId="065B078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_Toc187845852 \h </w:instrText>
      </w:r>
      <w:r>
        <w:rPr>
          <w:noProof/>
        </w:rPr>
      </w:r>
      <w:r>
        <w:rPr>
          <w:noProof/>
        </w:rPr>
        <w:fldChar w:fldCharType="separate"/>
      </w:r>
      <w:r>
        <w:rPr>
          <w:noProof/>
        </w:rPr>
        <w:t>35</w:t>
      </w:r>
      <w:r>
        <w:rPr>
          <w:noProof/>
        </w:rPr>
        <w:fldChar w:fldCharType="end"/>
      </w:r>
    </w:p>
    <w:p w14:paraId="72A16378" w14:textId="68986CA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_Toc187845853 \h </w:instrText>
      </w:r>
      <w:r>
        <w:rPr>
          <w:noProof/>
        </w:rPr>
      </w:r>
      <w:r>
        <w:rPr>
          <w:noProof/>
        </w:rPr>
        <w:fldChar w:fldCharType="separate"/>
      </w:r>
      <w:r>
        <w:rPr>
          <w:noProof/>
        </w:rPr>
        <w:t>35</w:t>
      </w:r>
      <w:r>
        <w:rPr>
          <w:noProof/>
        </w:rPr>
        <w:fldChar w:fldCharType="end"/>
      </w:r>
    </w:p>
    <w:p w14:paraId="3471D460" w14:textId="054946C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_Toc187845854 \h </w:instrText>
      </w:r>
      <w:r>
        <w:rPr>
          <w:noProof/>
        </w:rPr>
      </w:r>
      <w:r>
        <w:rPr>
          <w:noProof/>
        </w:rPr>
        <w:fldChar w:fldCharType="separate"/>
      </w:r>
      <w:r>
        <w:rPr>
          <w:noProof/>
        </w:rPr>
        <w:t>36</w:t>
      </w:r>
      <w:r>
        <w:rPr>
          <w:noProof/>
        </w:rPr>
        <w:fldChar w:fldCharType="end"/>
      </w:r>
    </w:p>
    <w:p w14:paraId="0DED425E" w14:textId="68B35B0C"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_Toc187845855 \h </w:instrText>
      </w:r>
      <w:r>
        <w:rPr>
          <w:noProof/>
        </w:rPr>
      </w:r>
      <w:r>
        <w:rPr>
          <w:noProof/>
        </w:rPr>
        <w:fldChar w:fldCharType="separate"/>
      </w:r>
      <w:r>
        <w:rPr>
          <w:noProof/>
        </w:rPr>
        <w:t>36</w:t>
      </w:r>
      <w:r>
        <w:rPr>
          <w:noProof/>
        </w:rPr>
        <w:fldChar w:fldCharType="end"/>
      </w:r>
    </w:p>
    <w:p w14:paraId="6217BB4E" w14:textId="3878FA0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_Toc187845856 \h </w:instrText>
      </w:r>
      <w:r>
        <w:rPr>
          <w:noProof/>
        </w:rPr>
      </w:r>
      <w:r>
        <w:rPr>
          <w:noProof/>
        </w:rPr>
        <w:fldChar w:fldCharType="separate"/>
      </w:r>
      <w:r>
        <w:rPr>
          <w:noProof/>
        </w:rPr>
        <w:t>36</w:t>
      </w:r>
      <w:r>
        <w:rPr>
          <w:noProof/>
        </w:rPr>
        <w:fldChar w:fldCharType="end"/>
      </w:r>
    </w:p>
    <w:p w14:paraId="43799127" w14:textId="7053D40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_Toc187845857 \h </w:instrText>
      </w:r>
      <w:r>
        <w:rPr>
          <w:noProof/>
        </w:rPr>
      </w:r>
      <w:r>
        <w:rPr>
          <w:noProof/>
        </w:rPr>
        <w:fldChar w:fldCharType="separate"/>
      </w:r>
      <w:r>
        <w:rPr>
          <w:noProof/>
        </w:rPr>
        <w:t>36</w:t>
      </w:r>
      <w:r>
        <w:rPr>
          <w:noProof/>
        </w:rPr>
        <w:fldChar w:fldCharType="end"/>
      </w:r>
    </w:p>
    <w:p w14:paraId="29C25BA3" w14:textId="2F12B26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_Toc187845858 \h </w:instrText>
      </w:r>
      <w:r>
        <w:rPr>
          <w:noProof/>
        </w:rPr>
      </w:r>
      <w:r>
        <w:rPr>
          <w:noProof/>
        </w:rPr>
        <w:fldChar w:fldCharType="separate"/>
      </w:r>
      <w:r>
        <w:rPr>
          <w:noProof/>
        </w:rPr>
        <w:t>37</w:t>
      </w:r>
      <w:r>
        <w:rPr>
          <w:noProof/>
        </w:rPr>
        <w:fldChar w:fldCharType="end"/>
      </w:r>
    </w:p>
    <w:p w14:paraId="20424738" w14:textId="5D14FBE3"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_Toc187845859 \h </w:instrText>
      </w:r>
      <w:r>
        <w:rPr>
          <w:noProof/>
        </w:rPr>
      </w:r>
      <w:r>
        <w:rPr>
          <w:noProof/>
        </w:rPr>
        <w:fldChar w:fldCharType="separate"/>
      </w:r>
      <w:r>
        <w:rPr>
          <w:noProof/>
        </w:rPr>
        <w:t>37</w:t>
      </w:r>
      <w:r>
        <w:rPr>
          <w:noProof/>
        </w:rPr>
        <w:fldChar w:fldCharType="end"/>
      </w:r>
    </w:p>
    <w:p w14:paraId="29B3025E" w14:textId="0ACA5E5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_Toc187845860 \h </w:instrText>
      </w:r>
      <w:r>
        <w:rPr>
          <w:noProof/>
        </w:rPr>
      </w:r>
      <w:r>
        <w:rPr>
          <w:noProof/>
        </w:rPr>
        <w:fldChar w:fldCharType="separate"/>
      </w:r>
      <w:r>
        <w:rPr>
          <w:noProof/>
        </w:rPr>
        <w:t>37</w:t>
      </w:r>
      <w:r>
        <w:rPr>
          <w:noProof/>
        </w:rPr>
        <w:fldChar w:fldCharType="end"/>
      </w:r>
    </w:p>
    <w:p w14:paraId="536E8D84" w14:textId="45104A9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_Toc187845861 \h </w:instrText>
      </w:r>
      <w:r>
        <w:rPr>
          <w:noProof/>
        </w:rPr>
      </w:r>
      <w:r>
        <w:rPr>
          <w:noProof/>
        </w:rPr>
        <w:fldChar w:fldCharType="separate"/>
      </w:r>
      <w:r>
        <w:rPr>
          <w:noProof/>
        </w:rPr>
        <w:t>38</w:t>
      </w:r>
      <w:r>
        <w:rPr>
          <w:noProof/>
        </w:rPr>
        <w:fldChar w:fldCharType="end"/>
      </w:r>
    </w:p>
    <w:p w14:paraId="5337D1BA" w14:textId="3431713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_Toc187845862 \h </w:instrText>
      </w:r>
      <w:r>
        <w:rPr>
          <w:noProof/>
        </w:rPr>
      </w:r>
      <w:r>
        <w:rPr>
          <w:noProof/>
        </w:rPr>
        <w:fldChar w:fldCharType="separate"/>
      </w:r>
      <w:r>
        <w:rPr>
          <w:noProof/>
        </w:rPr>
        <w:t>38</w:t>
      </w:r>
      <w:r>
        <w:rPr>
          <w:noProof/>
        </w:rPr>
        <w:fldChar w:fldCharType="end"/>
      </w:r>
    </w:p>
    <w:p w14:paraId="1F759F12" w14:textId="033736F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_Toc187845863 \h </w:instrText>
      </w:r>
      <w:r>
        <w:rPr>
          <w:noProof/>
        </w:rPr>
      </w:r>
      <w:r>
        <w:rPr>
          <w:noProof/>
        </w:rPr>
        <w:fldChar w:fldCharType="separate"/>
      </w:r>
      <w:r>
        <w:rPr>
          <w:noProof/>
        </w:rPr>
        <w:t>38</w:t>
      </w:r>
      <w:r>
        <w:rPr>
          <w:noProof/>
        </w:rPr>
        <w:fldChar w:fldCharType="end"/>
      </w:r>
    </w:p>
    <w:p w14:paraId="7E64287D" w14:textId="2DB5E30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_Toc187845864 \h </w:instrText>
      </w:r>
      <w:r>
        <w:rPr>
          <w:noProof/>
        </w:rPr>
      </w:r>
      <w:r>
        <w:rPr>
          <w:noProof/>
        </w:rPr>
        <w:fldChar w:fldCharType="separate"/>
      </w:r>
      <w:r>
        <w:rPr>
          <w:noProof/>
        </w:rPr>
        <w:t>38</w:t>
      </w:r>
      <w:r>
        <w:rPr>
          <w:noProof/>
        </w:rPr>
        <w:fldChar w:fldCharType="end"/>
      </w:r>
    </w:p>
    <w:p w14:paraId="63723107" w14:textId="6629285D"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_Toc187845865 \h </w:instrText>
      </w:r>
      <w:r>
        <w:rPr>
          <w:noProof/>
        </w:rPr>
      </w:r>
      <w:r>
        <w:rPr>
          <w:noProof/>
        </w:rPr>
        <w:fldChar w:fldCharType="separate"/>
      </w:r>
      <w:r>
        <w:rPr>
          <w:noProof/>
        </w:rPr>
        <w:t>39</w:t>
      </w:r>
      <w:r>
        <w:rPr>
          <w:noProof/>
        </w:rPr>
        <w:fldChar w:fldCharType="end"/>
      </w:r>
    </w:p>
    <w:p w14:paraId="2ECFCFDB" w14:textId="481A4CC9"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_Toc187845866 \h </w:instrText>
      </w:r>
      <w:r>
        <w:rPr>
          <w:noProof/>
        </w:rPr>
      </w:r>
      <w:r>
        <w:rPr>
          <w:noProof/>
        </w:rPr>
        <w:fldChar w:fldCharType="separate"/>
      </w:r>
      <w:r>
        <w:rPr>
          <w:noProof/>
        </w:rPr>
        <w:t>39</w:t>
      </w:r>
      <w:r>
        <w:rPr>
          <w:noProof/>
        </w:rPr>
        <w:fldChar w:fldCharType="end"/>
      </w:r>
    </w:p>
    <w:p w14:paraId="7565D720" w14:textId="35A4A2F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_Toc187845867 \h </w:instrText>
      </w:r>
      <w:r>
        <w:rPr>
          <w:noProof/>
        </w:rPr>
      </w:r>
      <w:r>
        <w:rPr>
          <w:noProof/>
        </w:rPr>
        <w:fldChar w:fldCharType="separate"/>
      </w:r>
      <w:r>
        <w:rPr>
          <w:noProof/>
        </w:rPr>
        <w:t>40</w:t>
      </w:r>
      <w:r>
        <w:rPr>
          <w:noProof/>
        </w:rPr>
        <w:fldChar w:fldCharType="end"/>
      </w:r>
    </w:p>
    <w:p w14:paraId="5EFAED45" w14:textId="6A0B123C"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_Toc187845868 \h </w:instrText>
      </w:r>
      <w:r>
        <w:rPr>
          <w:noProof/>
        </w:rPr>
      </w:r>
      <w:r>
        <w:rPr>
          <w:noProof/>
        </w:rPr>
        <w:fldChar w:fldCharType="separate"/>
      </w:r>
      <w:r>
        <w:rPr>
          <w:noProof/>
        </w:rPr>
        <w:t>41</w:t>
      </w:r>
      <w:r>
        <w:rPr>
          <w:noProof/>
        </w:rPr>
        <w:fldChar w:fldCharType="end"/>
      </w:r>
    </w:p>
    <w:p w14:paraId="5B6D59A4" w14:textId="2C43209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007D86">
        <w:rPr>
          <w:rFonts w:eastAsia="Calibri"/>
          <w:noProof/>
        </w:rPr>
        <w:t>HTTP resource URIs and paths</w:t>
      </w:r>
      <w:r>
        <w:rPr>
          <w:noProof/>
        </w:rPr>
        <w:tab/>
      </w:r>
      <w:r>
        <w:rPr>
          <w:noProof/>
        </w:rPr>
        <w:fldChar w:fldCharType="begin" w:fldLock="1"/>
      </w:r>
      <w:r>
        <w:rPr>
          <w:noProof/>
        </w:rPr>
        <w:instrText xml:space="preserve"> PAGEREF _Toc187845869 \h </w:instrText>
      </w:r>
      <w:r>
        <w:rPr>
          <w:noProof/>
        </w:rPr>
      </w:r>
      <w:r>
        <w:rPr>
          <w:noProof/>
        </w:rPr>
        <w:fldChar w:fldCharType="separate"/>
      </w:r>
      <w:r>
        <w:rPr>
          <w:noProof/>
        </w:rPr>
        <w:t>41</w:t>
      </w:r>
      <w:r>
        <w:rPr>
          <w:noProof/>
        </w:rPr>
        <w:fldChar w:fldCharType="end"/>
      </w:r>
    </w:p>
    <w:p w14:paraId="0D14BFCC" w14:textId="791571F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007D86">
        <w:rPr>
          <w:rFonts w:eastAsia="Calibri"/>
          <w:noProof/>
        </w:rPr>
        <w:t>Usage of HTTP</w:t>
      </w:r>
      <w:r>
        <w:rPr>
          <w:noProof/>
        </w:rPr>
        <w:tab/>
      </w:r>
      <w:r>
        <w:rPr>
          <w:noProof/>
        </w:rPr>
        <w:fldChar w:fldCharType="begin" w:fldLock="1"/>
      </w:r>
      <w:r>
        <w:rPr>
          <w:noProof/>
        </w:rPr>
        <w:instrText xml:space="preserve"> PAGEREF _Toc187845870 \h </w:instrText>
      </w:r>
      <w:r>
        <w:rPr>
          <w:noProof/>
        </w:rPr>
      </w:r>
      <w:r>
        <w:rPr>
          <w:noProof/>
        </w:rPr>
        <w:fldChar w:fldCharType="separate"/>
      </w:r>
      <w:r>
        <w:rPr>
          <w:noProof/>
        </w:rPr>
        <w:t>41</w:t>
      </w:r>
      <w:r>
        <w:rPr>
          <w:noProof/>
        </w:rPr>
        <w:fldChar w:fldCharType="end"/>
      </w:r>
    </w:p>
    <w:p w14:paraId="700EB911" w14:textId="160619A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_Toc187845871 \h </w:instrText>
      </w:r>
      <w:r>
        <w:rPr>
          <w:noProof/>
        </w:rPr>
      </w:r>
      <w:r>
        <w:rPr>
          <w:noProof/>
        </w:rPr>
        <w:fldChar w:fldCharType="separate"/>
      </w:r>
      <w:r>
        <w:rPr>
          <w:noProof/>
        </w:rPr>
        <w:t>41</w:t>
      </w:r>
      <w:r>
        <w:rPr>
          <w:noProof/>
        </w:rPr>
        <w:fldChar w:fldCharType="end"/>
      </w:r>
    </w:p>
    <w:p w14:paraId="7FDEB7B5" w14:textId="49C6C488"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_Toc187845872 \h </w:instrText>
      </w:r>
      <w:r>
        <w:rPr>
          <w:noProof/>
        </w:rPr>
      </w:r>
      <w:r>
        <w:rPr>
          <w:noProof/>
        </w:rPr>
        <w:fldChar w:fldCharType="separate"/>
      </w:r>
      <w:r>
        <w:rPr>
          <w:noProof/>
        </w:rPr>
        <w:t>41</w:t>
      </w:r>
      <w:r>
        <w:rPr>
          <w:noProof/>
        </w:rPr>
        <w:fldChar w:fldCharType="end"/>
      </w:r>
    </w:p>
    <w:p w14:paraId="1E3AA8BF" w14:textId="01BC3C1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_Toc187845873 \h </w:instrText>
      </w:r>
      <w:r>
        <w:rPr>
          <w:noProof/>
        </w:rPr>
      </w:r>
      <w:r>
        <w:rPr>
          <w:noProof/>
        </w:rPr>
        <w:fldChar w:fldCharType="separate"/>
      </w:r>
      <w:r>
        <w:rPr>
          <w:noProof/>
        </w:rPr>
        <w:t>41</w:t>
      </w:r>
      <w:r>
        <w:rPr>
          <w:noProof/>
        </w:rPr>
        <w:fldChar w:fldCharType="end"/>
      </w:r>
    </w:p>
    <w:p w14:paraId="4B6862F4" w14:textId="76CB528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_Toc187845874 \h </w:instrText>
      </w:r>
      <w:r>
        <w:rPr>
          <w:noProof/>
        </w:rPr>
      </w:r>
      <w:r>
        <w:rPr>
          <w:noProof/>
        </w:rPr>
        <w:fldChar w:fldCharType="separate"/>
      </w:r>
      <w:r>
        <w:rPr>
          <w:noProof/>
        </w:rPr>
        <w:t>41</w:t>
      </w:r>
      <w:r>
        <w:rPr>
          <w:noProof/>
        </w:rPr>
        <w:fldChar w:fldCharType="end"/>
      </w:r>
    </w:p>
    <w:p w14:paraId="7EA913FC" w14:textId="4D5C183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_Toc187845875 \h </w:instrText>
      </w:r>
      <w:r>
        <w:rPr>
          <w:noProof/>
        </w:rPr>
      </w:r>
      <w:r>
        <w:rPr>
          <w:noProof/>
        </w:rPr>
        <w:fldChar w:fldCharType="separate"/>
      </w:r>
      <w:r>
        <w:rPr>
          <w:noProof/>
        </w:rPr>
        <w:t>42</w:t>
      </w:r>
      <w:r>
        <w:rPr>
          <w:noProof/>
        </w:rPr>
        <w:fldChar w:fldCharType="end"/>
      </w:r>
    </w:p>
    <w:p w14:paraId="3770B996" w14:textId="2E21174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_Toc187845876 \h </w:instrText>
      </w:r>
      <w:r>
        <w:rPr>
          <w:noProof/>
        </w:rPr>
      </w:r>
      <w:r>
        <w:rPr>
          <w:noProof/>
        </w:rPr>
        <w:fldChar w:fldCharType="separate"/>
      </w:r>
      <w:r>
        <w:rPr>
          <w:noProof/>
        </w:rPr>
        <w:t>42</w:t>
      </w:r>
      <w:r>
        <w:rPr>
          <w:noProof/>
        </w:rPr>
        <w:fldChar w:fldCharType="end"/>
      </w:r>
    </w:p>
    <w:p w14:paraId="7A8C7FE3" w14:textId="01CF3EF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_Toc187845877 \h </w:instrText>
      </w:r>
      <w:r>
        <w:rPr>
          <w:noProof/>
        </w:rPr>
      </w:r>
      <w:r>
        <w:rPr>
          <w:noProof/>
        </w:rPr>
        <w:fldChar w:fldCharType="separate"/>
      </w:r>
      <w:r>
        <w:rPr>
          <w:noProof/>
        </w:rPr>
        <w:t>42</w:t>
      </w:r>
      <w:r>
        <w:rPr>
          <w:noProof/>
        </w:rPr>
        <w:fldChar w:fldCharType="end"/>
      </w:r>
    </w:p>
    <w:p w14:paraId="7B1323D8" w14:textId="596C1BE3" w:rsidR="00FC05F8" w:rsidRDefault="00FC05F8">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_Toc187845878 \h </w:instrText>
      </w:r>
      <w:r>
        <w:rPr>
          <w:noProof/>
        </w:rPr>
      </w:r>
      <w:r>
        <w:rPr>
          <w:noProof/>
        </w:rPr>
        <w:fldChar w:fldCharType="separate"/>
      </w:r>
      <w:r>
        <w:rPr>
          <w:noProof/>
        </w:rPr>
        <w:t>42</w:t>
      </w:r>
      <w:r>
        <w:rPr>
          <w:noProof/>
        </w:rPr>
        <w:fldChar w:fldCharType="end"/>
      </w:r>
    </w:p>
    <w:p w14:paraId="28530364" w14:textId="42AB5FD3" w:rsidR="00FC05F8" w:rsidRDefault="00FC05F8">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_Toc187845879 \h </w:instrText>
      </w:r>
      <w:r>
        <w:rPr>
          <w:noProof/>
        </w:rPr>
      </w:r>
      <w:r>
        <w:rPr>
          <w:noProof/>
        </w:rPr>
        <w:fldChar w:fldCharType="separate"/>
      </w:r>
      <w:r>
        <w:rPr>
          <w:noProof/>
        </w:rPr>
        <w:t>42</w:t>
      </w:r>
      <w:r>
        <w:rPr>
          <w:noProof/>
        </w:rPr>
        <w:fldChar w:fldCharType="end"/>
      </w:r>
    </w:p>
    <w:p w14:paraId="13B5D8CA" w14:textId="340C15A1"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_Toc187845880 \h </w:instrText>
      </w:r>
      <w:r>
        <w:rPr>
          <w:noProof/>
        </w:rPr>
      </w:r>
      <w:r>
        <w:rPr>
          <w:noProof/>
        </w:rPr>
        <w:fldChar w:fldCharType="separate"/>
      </w:r>
      <w:r>
        <w:rPr>
          <w:noProof/>
        </w:rPr>
        <w:t>42</w:t>
      </w:r>
      <w:r>
        <w:rPr>
          <w:noProof/>
        </w:rPr>
        <w:fldChar w:fldCharType="end"/>
      </w:r>
    </w:p>
    <w:p w14:paraId="424A7F78" w14:textId="2D0870EB" w:rsidR="00FC05F8" w:rsidRDefault="00FC05F8">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_Toc187845881 \h </w:instrText>
      </w:r>
      <w:r>
        <w:rPr>
          <w:noProof/>
        </w:rPr>
      </w:r>
      <w:r>
        <w:rPr>
          <w:noProof/>
        </w:rPr>
        <w:fldChar w:fldCharType="separate"/>
      </w:r>
      <w:r>
        <w:rPr>
          <w:noProof/>
        </w:rPr>
        <w:t>42</w:t>
      </w:r>
      <w:r>
        <w:rPr>
          <w:noProof/>
        </w:rPr>
        <w:fldChar w:fldCharType="end"/>
      </w:r>
    </w:p>
    <w:p w14:paraId="3F090060" w14:textId="67A360A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_Toc187845882 \h </w:instrText>
      </w:r>
      <w:r>
        <w:rPr>
          <w:noProof/>
        </w:rPr>
      </w:r>
      <w:r>
        <w:rPr>
          <w:noProof/>
        </w:rPr>
        <w:fldChar w:fldCharType="separate"/>
      </w:r>
      <w:r>
        <w:rPr>
          <w:noProof/>
        </w:rPr>
        <w:t>43</w:t>
      </w:r>
      <w:r>
        <w:rPr>
          <w:noProof/>
        </w:rPr>
        <w:fldChar w:fldCharType="end"/>
      </w:r>
    </w:p>
    <w:p w14:paraId="57603E49" w14:textId="0201742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_Toc187845883 \h </w:instrText>
      </w:r>
      <w:r>
        <w:rPr>
          <w:noProof/>
        </w:rPr>
      </w:r>
      <w:r>
        <w:rPr>
          <w:noProof/>
        </w:rPr>
        <w:fldChar w:fldCharType="separate"/>
      </w:r>
      <w:r>
        <w:rPr>
          <w:noProof/>
        </w:rPr>
        <w:t>43</w:t>
      </w:r>
      <w:r>
        <w:rPr>
          <w:noProof/>
        </w:rPr>
        <w:fldChar w:fldCharType="end"/>
      </w:r>
    </w:p>
    <w:p w14:paraId="22426770" w14:textId="78CA002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007D86">
        <w:rPr>
          <w:rFonts w:eastAsia="Calibri"/>
          <w:noProof/>
        </w:rPr>
        <w:t>HTTP response codes</w:t>
      </w:r>
      <w:r>
        <w:rPr>
          <w:noProof/>
        </w:rPr>
        <w:tab/>
      </w:r>
      <w:r>
        <w:rPr>
          <w:noProof/>
        </w:rPr>
        <w:fldChar w:fldCharType="begin" w:fldLock="1"/>
      </w:r>
      <w:r>
        <w:rPr>
          <w:noProof/>
        </w:rPr>
        <w:instrText xml:space="preserve"> PAGEREF _Toc187845884 \h </w:instrText>
      </w:r>
      <w:r>
        <w:rPr>
          <w:noProof/>
        </w:rPr>
      </w:r>
      <w:r>
        <w:rPr>
          <w:noProof/>
        </w:rPr>
        <w:fldChar w:fldCharType="separate"/>
      </w:r>
      <w:r>
        <w:rPr>
          <w:noProof/>
        </w:rPr>
        <w:t>43</w:t>
      </w:r>
      <w:r>
        <w:rPr>
          <w:noProof/>
        </w:rPr>
        <w:fldChar w:fldCharType="end"/>
      </w:r>
    </w:p>
    <w:p w14:paraId="68870342" w14:textId="6E82880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007D86">
        <w:rPr>
          <w:rFonts w:eastAsia="Calibri"/>
          <w:noProof/>
        </w:rPr>
        <w:t xml:space="preserve">Common API </w:t>
      </w:r>
      <w:r>
        <w:rPr>
          <w:noProof/>
        </w:rPr>
        <w:t>data types</w:t>
      </w:r>
      <w:r>
        <w:rPr>
          <w:noProof/>
        </w:rPr>
        <w:tab/>
      </w:r>
      <w:r>
        <w:rPr>
          <w:noProof/>
        </w:rPr>
        <w:fldChar w:fldCharType="begin" w:fldLock="1"/>
      </w:r>
      <w:r>
        <w:rPr>
          <w:noProof/>
        </w:rPr>
        <w:instrText xml:space="preserve"> PAGEREF _Toc187845885 \h </w:instrText>
      </w:r>
      <w:r>
        <w:rPr>
          <w:noProof/>
        </w:rPr>
      </w:r>
      <w:r>
        <w:rPr>
          <w:noProof/>
        </w:rPr>
        <w:fldChar w:fldCharType="separate"/>
      </w:r>
      <w:r>
        <w:rPr>
          <w:noProof/>
        </w:rPr>
        <w:t>44</w:t>
      </w:r>
      <w:r>
        <w:rPr>
          <w:noProof/>
        </w:rPr>
        <w:fldChar w:fldCharType="end"/>
      </w:r>
    </w:p>
    <w:p w14:paraId="1E94F76F" w14:textId="1A99C93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_Toc187845886 \h </w:instrText>
      </w:r>
      <w:r>
        <w:rPr>
          <w:noProof/>
        </w:rPr>
      </w:r>
      <w:r>
        <w:rPr>
          <w:noProof/>
        </w:rPr>
        <w:fldChar w:fldCharType="separate"/>
      </w:r>
      <w:r>
        <w:rPr>
          <w:noProof/>
        </w:rPr>
        <w:t>44</w:t>
      </w:r>
      <w:r>
        <w:rPr>
          <w:noProof/>
        </w:rPr>
        <w:fldChar w:fldCharType="end"/>
      </w:r>
    </w:p>
    <w:p w14:paraId="53E52BD9" w14:textId="3A7F078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_Toc187845887 \h </w:instrText>
      </w:r>
      <w:r>
        <w:rPr>
          <w:noProof/>
        </w:rPr>
      </w:r>
      <w:r>
        <w:rPr>
          <w:noProof/>
        </w:rPr>
        <w:fldChar w:fldCharType="separate"/>
      </w:r>
      <w:r>
        <w:rPr>
          <w:noProof/>
        </w:rPr>
        <w:t>44</w:t>
      </w:r>
      <w:r>
        <w:rPr>
          <w:noProof/>
        </w:rPr>
        <w:fldChar w:fldCharType="end"/>
      </w:r>
    </w:p>
    <w:p w14:paraId="19D00B76" w14:textId="722139F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_Toc187845888 \h </w:instrText>
      </w:r>
      <w:r>
        <w:rPr>
          <w:noProof/>
        </w:rPr>
      </w:r>
      <w:r>
        <w:rPr>
          <w:noProof/>
        </w:rPr>
        <w:fldChar w:fldCharType="separate"/>
      </w:r>
      <w:r>
        <w:rPr>
          <w:noProof/>
        </w:rPr>
        <w:t>44</w:t>
      </w:r>
      <w:r>
        <w:rPr>
          <w:noProof/>
        </w:rPr>
        <w:fldChar w:fldCharType="end"/>
      </w:r>
    </w:p>
    <w:p w14:paraId="5D54695C" w14:textId="34D69AC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fldLock="1"/>
      </w:r>
      <w:r>
        <w:rPr>
          <w:noProof/>
        </w:rPr>
        <w:instrText xml:space="preserve"> PAGEREF _Toc187845889 \h </w:instrText>
      </w:r>
      <w:r>
        <w:rPr>
          <w:noProof/>
        </w:rPr>
      </w:r>
      <w:r>
        <w:rPr>
          <w:noProof/>
        </w:rPr>
        <w:fldChar w:fldCharType="separate"/>
      </w:r>
      <w:r>
        <w:rPr>
          <w:noProof/>
        </w:rPr>
        <w:t>44</w:t>
      </w:r>
      <w:r>
        <w:rPr>
          <w:noProof/>
        </w:rPr>
        <w:fldChar w:fldCharType="end"/>
      </w:r>
    </w:p>
    <w:p w14:paraId="0A5AD0CE" w14:textId="02A11F5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_Toc187845890 \h </w:instrText>
      </w:r>
      <w:r>
        <w:rPr>
          <w:noProof/>
        </w:rPr>
      </w:r>
      <w:r>
        <w:rPr>
          <w:noProof/>
        </w:rPr>
        <w:fldChar w:fldCharType="separate"/>
      </w:r>
      <w:r>
        <w:rPr>
          <w:noProof/>
        </w:rPr>
        <w:t>45</w:t>
      </w:r>
      <w:r>
        <w:rPr>
          <w:noProof/>
        </w:rPr>
        <w:fldChar w:fldCharType="end"/>
      </w:r>
    </w:p>
    <w:p w14:paraId="59093544" w14:textId="41E2E6B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_Toc187845891 \h </w:instrText>
      </w:r>
      <w:r>
        <w:rPr>
          <w:noProof/>
        </w:rPr>
      </w:r>
      <w:r>
        <w:rPr>
          <w:noProof/>
        </w:rPr>
        <w:fldChar w:fldCharType="separate"/>
      </w:r>
      <w:r>
        <w:rPr>
          <w:noProof/>
        </w:rPr>
        <w:t>45</w:t>
      </w:r>
      <w:r>
        <w:rPr>
          <w:noProof/>
        </w:rPr>
        <w:fldChar w:fldCharType="end"/>
      </w:r>
    </w:p>
    <w:p w14:paraId="514D6804" w14:textId="27B15FB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_Toc187845892 \h </w:instrText>
      </w:r>
      <w:r>
        <w:rPr>
          <w:noProof/>
        </w:rPr>
      </w:r>
      <w:r>
        <w:rPr>
          <w:noProof/>
        </w:rPr>
        <w:fldChar w:fldCharType="separate"/>
      </w:r>
      <w:r>
        <w:rPr>
          <w:noProof/>
        </w:rPr>
        <w:t>45</w:t>
      </w:r>
      <w:r>
        <w:rPr>
          <w:noProof/>
        </w:rPr>
        <w:fldChar w:fldCharType="end"/>
      </w:r>
    </w:p>
    <w:p w14:paraId="219C3407" w14:textId="435F2A2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_Toc187845893 \h </w:instrText>
      </w:r>
      <w:r>
        <w:rPr>
          <w:noProof/>
        </w:rPr>
      </w:r>
      <w:r>
        <w:rPr>
          <w:noProof/>
        </w:rPr>
        <w:fldChar w:fldCharType="separate"/>
      </w:r>
      <w:r>
        <w:rPr>
          <w:noProof/>
        </w:rPr>
        <w:t>45</w:t>
      </w:r>
      <w:r>
        <w:rPr>
          <w:noProof/>
        </w:rPr>
        <w:fldChar w:fldCharType="end"/>
      </w:r>
    </w:p>
    <w:p w14:paraId="0084AA77" w14:textId="636860A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fldLock="1"/>
      </w:r>
      <w:r>
        <w:rPr>
          <w:noProof/>
        </w:rPr>
        <w:instrText xml:space="preserve"> PAGEREF _Toc187845894 \h </w:instrText>
      </w:r>
      <w:r>
        <w:rPr>
          <w:noProof/>
        </w:rPr>
      </w:r>
      <w:r>
        <w:rPr>
          <w:noProof/>
        </w:rPr>
        <w:fldChar w:fldCharType="separate"/>
      </w:r>
      <w:r>
        <w:rPr>
          <w:noProof/>
        </w:rPr>
        <w:t>45</w:t>
      </w:r>
      <w:r>
        <w:rPr>
          <w:noProof/>
        </w:rPr>
        <w:fldChar w:fldCharType="end"/>
      </w:r>
    </w:p>
    <w:p w14:paraId="7C8C5A5D" w14:textId="5ED95CE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_Toc187845895 \h </w:instrText>
      </w:r>
      <w:r>
        <w:rPr>
          <w:noProof/>
        </w:rPr>
      </w:r>
      <w:r>
        <w:rPr>
          <w:noProof/>
        </w:rPr>
        <w:fldChar w:fldCharType="separate"/>
      </w:r>
      <w:r>
        <w:rPr>
          <w:noProof/>
        </w:rPr>
        <w:t>46</w:t>
      </w:r>
      <w:r>
        <w:rPr>
          <w:noProof/>
        </w:rPr>
        <w:fldChar w:fldCharType="end"/>
      </w:r>
    </w:p>
    <w:p w14:paraId="2F739866" w14:textId="2EE76E1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_Toc187845896 \h </w:instrText>
      </w:r>
      <w:r>
        <w:rPr>
          <w:noProof/>
        </w:rPr>
      </w:r>
      <w:r>
        <w:rPr>
          <w:noProof/>
        </w:rPr>
        <w:fldChar w:fldCharType="separate"/>
      </w:r>
      <w:r>
        <w:rPr>
          <w:noProof/>
        </w:rPr>
        <w:t>46</w:t>
      </w:r>
      <w:r>
        <w:rPr>
          <w:noProof/>
        </w:rPr>
        <w:fldChar w:fldCharType="end"/>
      </w:r>
    </w:p>
    <w:p w14:paraId="00AA54C1" w14:textId="571FCEA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fldLock="1"/>
      </w:r>
      <w:r>
        <w:rPr>
          <w:noProof/>
        </w:rPr>
        <w:instrText xml:space="preserve"> PAGEREF _Toc187845897 \h </w:instrText>
      </w:r>
      <w:r>
        <w:rPr>
          <w:noProof/>
        </w:rPr>
      </w:r>
      <w:r>
        <w:rPr>
          <w:noProof/>
        </w:rPr>
        <w:fldChar w:fldCharType="separate"/>
      </w:r>
      <w:r>
        <w:rPr>
          <w:noProof/>
        </w:rPr>
        <w:t>47</w:t>
      </w:r>
      <w:r>
        <w:rPr>
          <w:noProof/>
        </w:rPr>
        <w:fldChar w:fldCharType="end"/>
      </w:r>
    </w:p>
    <w:p w14:paraId="21821F78" w14:textId="5B7FD64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_Toc187845898 \h </w:instrText>
      </w:r>
      <w:r>
        <w:rPr>
          <w:noProof/>
        </w:rPr>
      </w:r>
      <w:r>
        <w:rPr>
          <w:noProof/>
        </w:rPr>
        <w:fldChar w:fldCharType="separate"/>
      </w:r>
      <w:r>
        <w:rPr>
          <w:noProof/>
        </w:rPr>
        <w:t>47</w:t>
      </w:r>
      <w:r>
        <w:rPr>
          <w:noProof/>
        </w:rPr>
        <w:fldChar w:fldCharType="end"/>
      </w:r>
    </w:p>
    <w:p w14:paraId="17FE10A5" w14:textId="4A1673C8"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_Toc187845899 \h </w:instrText>
      </w:r>
      <w:r>
        <w:rPr>
          <w:noProof/>
        </w:rPr>
      </w:r>
      <w:r>
        <w:rPr>
          <w:noProof/>
        </w:rPr>
        <w:fldChar w:fldCharType="separate"/>
      </w:r>
      <w:r>
        <w:rPr>
          <w:noProof/>
        </w:rPr>
        <w:t>47</w:t>
      </w:r>
      <w:r>
        <w:rPr>
          <w:noProof/>
        </w:rPr>
        <w:fldChar w:fldCharType="end"/>
      </w:r>
    </w:p>
    <w:p w14:paraId="08D144F3" w14:textId="6B024D8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fldLock="1"/>
      </w:r>
      <w:r>
        <w:rPr>
          <w:noProof/>
        </w:rPr>
        <w:instrText xml:space="preserve"> PAGEREF _Toc187845900 \h </w:instrText>
      </w:r>
      <w:r>
        <w:rPr>
          <w:noProof/>
        </w:rPr>
      </w:r>
      <w:r>
        <w:rPr>
          <w:noProof/>
        </w:rPr>
        <w:fldChar w:fldCharType="separate"/>
      </w:r>
      <w:r>
        <w:rPr>
          <w:noProof/>
        </w:rPr>
        <w:t>47</w:t>
      </w:r>
      <w:r>
        <w:rPr>
          <w:noProof/>
        </w:rPr>
        <w:fldChar w:fldCharType="end"/>
      </w:r>
    </w:p>
    <w:p w14:paraId="5F4EE68B" w14:textId="51FB8D0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_Toc187845901 \h </w:instrText>
      </w:r>
      <w:r>
        <w:rPr>
          <w:noProof/>
        </w:rPr>
      </w:r>
      <w:r>
        <w:rPr>
          <w:noProof/>
        </w:rPr>
        <w:fldChar w:fldCharType="separate"/>
      </w:r>
      <w:r>
        <w:rPr>
          <w:noProof/>
        </w:rPr>
        <w:t>47</w:t>
      </w:r>
      <w:r>
        <w:rPr>
          <w:noProof/>
        </w:rPr>
        <w:fldChar w:fldCharType="end"/>
      </w:r>
    </w:p>
    <w:p w14:paraId="70EF56E5" w14:textId="6E0863E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_Toc187845902 \h </w:instrText>
      </w:r>
      <w:r>
        <w:rPr>
          <w:noProof/>
        </w:rPr>
      </w:r>
      <w:r>
        <w:rPr>
          <w:noProof/>
        </w:rPr>
        <w:fldChar w:fldCharType="separate"/>
      </w:r>
      <w:r>
        <w:rPr>
          <w:noProof/>
        </w:rPr>
        <w:t>48</w:t>
      </w:r>
      <w:r>
        <w:rPr>
          <w:noProof/>
        </w:rPr>
        <w:fldChar w:fldCharType="end"/>
      </w:r>
    </w:p>
    <w:p w14:paraId="28E58308" w14:textId="17F2758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_Toc187845903 \h </w:instrText>
      </w:r>
      <w:r>
        <w:rPr>
          <w:noProof/>
        </w:rPr>
      </w:r>
      <w:r>
        <w:rPr>
          <w:noProof/>
        </w:rPr>
        <w:fldChar w:fldCharType="separate"/>
      </w:r>
      <w:r>
        <w:rPr>
          <w:noProof/>
        </w:rPr>
        <w:t>48</w:t>
      </w:r>
      <w:r>
        <w:rPr>
          <w:noProof/>
        </w:rPr>
        <w:fldChar w:fldCharType="end"/>
      </w:r>
    </w:p>
    <w:p w14:paraId="07E09CDB" w14:textId="3A803C19"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_Toc187845904 \h </w:instrText>
      </w:r>
      <w:r>
        <w:rPr>
          <w:noProof/>
        </w:rPr>
      </w:r>
      <w:r>
        <w:rPr>
          <w:noProof/>
        </w:rPr>
        <w:fldChar w:fldCharType="separate"/>
      </w:r>
      <w:r>
        <w:rPr>
          <w:noProof/>
        </w:rPr>
        <w:t>48</w:t>
      </w:r>
      <w:r>
        <w:rPr>
          <w:noProof/>
        </w:rPr>
        <w:fldChar w:fldCharType="end"/>
      </w:r>
    </w:p>
    <w:p w14:paraId="4EEE33F5" w14:textId="448A7267"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_Toc187845905 \h </w:instrText>
      </w:r>
      <w:r>
        <w:rPr>
          <w:noProof/>
        </w:rPr>
      </w:r>
      <w:r>
        <w:rPr>
          <w:noProof/>
        </w:rPr>
        <w:fldChar w:fldCharType="separate"/>
      </w:r>
      <w:r>
        <w:rPr>
          <w:noProof/>
        </w:rPr>
        <w:t>49</w:t>
      </w:r>
      <w:r>
        <w:rPr>
          <w:noProof/>
        </w:rPr>
        <w:fldChar w:fldCharType="end"/>
      </w:r>
    </w:p>
    <w:p w14:paraId="234C12E6" w14:textId="6CEFCDD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_Toc187845906 \h </w:instrText>
      </w:r>
      <w:r>
        <w:rPr>
          <w:noProof/>
        </w:rPr>
      </w:r>
      <w:r>
        <w:rPr>
          <w:noProof/>
        </w:rPr>
        <w:fldChar w:fldCharType="separate"/>
      </w:r>
      <w:r>
        <w:rPr>
          <w:noProof/>
        </w:rPr>
        <w:t>49</w:t>
      </w:r>
      <w:r>
        <w:rPr>
          <w:noProof/>
        </w:rPr>
        <w:fldChar w:fldCharType="end"/>
      </w:r>
    </w:p>
    <w:p w14:paraId="387DD3AD" w14:textId="0E1C3260"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_Toc187845907 \h </w:instrText>
      </w:r>
      <w:r>
        <w:rPr>
          <w:noProof/>
        </w:rPr>
      </w:r>
      <w:r>
        <w:rPr>
          <w:noProof/>
        </w:rPr>
        <w:fldChar w:fldCharType="separate"/>
      </w:r>
      <w:r>
        <w:rPr>
          <w:noProof/>
        </w:rPr>
        <w:t>49</w:t>
      </w:r>
      <w:r>
        <w:rPr>
          <w:noProof/>
        </w:rPr>
        <w:fldChar w:fldCharType="end"/>
      </w:r>
    </w:p>
    <w:p w14:paraId="4E2E70AF" w14:textId="3A00D26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_Toc187845908 \h </w:instrText>
      </w:r>
      <w:r>
        <w:rPr>
          <w:noProof/>
        </w:rPr>
      </w:r>
      <w:r>
        <w:rPr>
          <w:noProof/>
        </w:rPr>
        <w:fldChar w:fldCharType="separate"/>
      </w:r>
      <w:r>
        <w:rPr>
          <w:noProof/>
        </w:rPr>
        <w:t>49</w:t>
      </w:r>
      <w:r>
        <w:rPr>
          <w:noProof/>
        </w:rPr>
        <w:fldChar w:fldCharType="end"/>
      </w:r>
    </w:p>
    <w:p w14:paraId="66A5C56F" w14:textId="1AE260B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_Toc187845909 \h </w:instrText>
      </w:r>
      <w:r>
        <w:rPr>
          <w:noProof/>
        </w:rPr>
      </w:r>
      <w:r>
        <w:rPr>
          <w:noProof/>
        </w:rPr>
        <w:fldChar w:fldCharType="separate"/>
      </w:r>
      <w:r>
        <w:rPr>
          <w:noProof/>
        </w:rPr>
        <w:t>49</w:t>
      </w:r>
      <w:r>
        <w:rPr>
          <w:noProof/>
        </w:rPr>
        <w:fldChar w:fldCharType="end"/>
      </w:r>
    </w:p>
    <w:p w14:paraId="009427B1" w14:textId="1FCBF05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_Toc187845910 \h </w:instrText>
      </w:r>
      <w:r>
        <w:rPr>
          <w:noProof/>
        </w:rPr>
      </w:r>
      <w:r>
        <w:rPr>
          <w:noProof/>
        </w:rPr>
        <w:fldChar w:fldCharType="separate"/>
      </w:r>
      <w:r>
        <w:rPr>
          <w:noProof/>
        </w:rPr>
        <w:t>50</w:t>
      </w:r>
      <w:r>
        <w:rPr>
          <w:noProof/>
        </w:rPr>
        <w:fldChar w:fldCharType="end"/>
      </w:r>
    </w:p>
    <w:p w14:paraId="4EC36826" w14:textId="01A163F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_Toc187845911 \h </w:instrText>
      </w:r>
      <w:r>
        <w:rPr>
          <w:noProof/>
        </w:rPr>
      </w:r>
      <w:r>
        <w:rPr>
          <w:noProof/>
        </w:rPr>
        <w:fldChar w:fldCharType="separate"/>
      </w:r>
      <w:r>
        <w:rPr>
          <w:noProof/>
        </w:rPr>
        <w:t>50</w:t>
      </w:r>
      <w:r>
        <w:rPr>
          <w:noProof/>
        </w:rPr>
        <w:fldChar w:fldCharType="end"/>
      </w:r>
    </w:p>
    <w:p w14:paraId="397F5226" w14:textId="43C47F39"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_Toc187845912 \h </w:instrText>
      </w:r>
      <w:r>
        <w:rPr>
          <w:noProof/>
        </w:rPr>
      </w:r>
      <w:r>
        <w:rPr>
          <w:noProof/>
        </w:rPr>
        <w:fldChar w:fldCharType="separate"/>
      </w:r>
      <w:r>
        <w:rPr>
          <w:noProof/>
        </w:rPr>
        <w:t>52</w:t>
      </w:r>
      <w:r>
        <w:rPr>
          <w:noProof/>
        </w:rPr>
        <w:fldChar w:fldCharType="end"/>
      </w:r>
    </w:p>
    <w:p w14:paraId="647F40A9" w14:textId="5D8B181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_Toc187845913 \h </w:instrText>
      </w:r>
      <w:r>
        <w:rPr>
          <w:noProof/>
        </w:rPr>
      </w:r>
      <w:r>
        <w:rPr>
          <w:noProof/>
        </w:rPr>
        <w:fldChar w:fldCharType="separate"/>
      </w:r>
      <w:r>
        <w:rPr>
          <w:noProof/>
        </w:rPr>
        <w:t>52</w:t>
      </w:r>
      <w:r>
        <w:rPr>
          <w:noProof/>
        </w:rPr>
        <w:fldChar w:fldCharType="end"/>
      </w:r>
    </w:p>
    <w:p w14:paraId="00E090D4" w14:textId="705678E4"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_Toc187845914 \h </w:instrText>
      </w:r>
      <w:r>
        <w:rPr>
          <w:noProof/>
        </w:rPr>
      </w:r>
      <w:r>
        <w:rPr>
          <w:noProof/>
        </w:rPr>
        <w:fldChar w:fldCharType="separate"/>
      </w:r>
      <w:r>
        <w:rPr>
          <w:noProof/>
        </w:rPr>
        <w:t>52</w:t>
      </w:r>
      <w:r>
        <w:rPr>
          <w:noProof/>
        </w:rPr>
        <w:fldChar w:fldCharType="end"/>
      </w:r>
    </w:p>
    <w:p w14:paraId="4220CB0A" w14:textId="1A4A31D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_Toc187845915 \h </w:instrText>
      </w:r>
      <w:r>
        <w:rPr>
          <w:noProof/>
        </w:rPr>
      </w:r>
      <w:r>
        <w:rPr>
          <w:noProof/>
        </w:rPr>
        <w:fldChar w:fldCharType="separate"/>
      </w:r>
      <w:r>
        <w:rPr>
          <w:noProof/>
        </w:rPr>
        <w:t>53</w:t>
      </w:r>
      <w:r>
        <w:rPr>
          <w:noProof/>
        </w:rPr>
        <w:fldChar w:fldCharType="end"/>
      </w:r>
    </w:p>
    <w:p w14:paraId="7F1A170C" w14:textId="71DB095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_Toc187845916 \h </w:instrText>
      </w:r>
      <w:r>
        <w:rPr>
          <w:noProof/>
        </w:rPr>
      </w:r>
      <w:r>
        <w:rPr>
          <w:noProof/>
        </w:rPr>
        <w:fldChar w:fldCharType="separate"/>
      </w:r>
      <w:r>
        <w:rPr>
          <w:noProof/>
        </w:rPr>
        <w:t>53</w:t>
      </w:r>
      <w:r>
        <w:rPr>
          <w:noProof/>
        </w:rPr>
        <w:fldChar w:fldCharType="end"/>
      </w:r>
    </w:p>
    <w:p w14:paraId="26F3198D" w14:textId="7F4E544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_Toc187845917 \h </w:instrText>
      </w:r>
      <w:r>
        <w:rPr>
          <w:noProof/>
        </w:rPr>
      </w:r>
      <w:r>
        <w:rPr>
          <w:noProof/>
        </w:rPr>
        <w:fldChar w:fldCharType="separate"/>
      </w:r>
      <w:r>
        <w:rPr>
          <w:noProof/>
        </w:rPr>
        <w:t>53</w:t>
      </w:r>
      <w:r>
        <w:rPr>
          <w:noProof/>
        </w:rPr>
        <w:fldChar w:fldCharType="end"/>
      </w:r>
    </w:p>
    <w:p w14:paraId="5728092B" w14:textId="17E4554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_Toc187845918 \h </w:instrText>
      </w:r>
      <w:r>
        <w:rPr>
          <w:noProof/>
        </w:rPr>
      </w:r>
      <w:r>
        <w:rPr>
          <w:noProof/>
        </w:rPr>
        <w:fldChar w:fldCharType="separate"/>
      </w:r>
      <w:r>
        <w:rPr>
          <w:noProof/>
        </w:rPr>
        <w:t>53</w:t>
      </w:r>
      <w:r>
        <w:rPr>
          <w:noProof/>
        </w:rPr>
        <w:fldChar w:fldCharType="end"/>
      </w:r>
    </w:p>
    <w:p w14:paraId="35F49362" w14:textId="392C4F20"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_Toc187845919 \h </w:instrText>
      </w:r>
      <w:r>
        <w:rPr>
          <w:noProof/>
        </w:rPr>
      </w:r>
      <w:r>
        <w:rPr>
          <w:noProof/>
        </w:rPr>
        <w:fldChar w:fldCharType="separate"/>
      </w:r>
      <w:r>
        <w:rPr>
          <w:noProof/>
        </w:rPr>
        <w:t>54</w:t>
      </w:r>
      <w:r>
        <w:rPr>
          <w:noProof/>
        </w:rPr>
        <w:fldChar w:fldCharType="end"/>
      </w:r>
    </w:p>
    <w:p w14:paraId="02C6EB80" w14:textId="1985770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_Toc187845920 \h </w:instrText>
      </w:r>
      <w:r>
        <w:rPr>
          <w:noProof/>
        </w:rPr>
      </w:r>
      <w:r>
        <w:rPr>
          <w:noProof/>
        </w:rPr>
        <w:fldChar w:fldCharType="separate"/>
      </w:r>
      <w:r>
        <w:rPr>
          <w:noProof/>
        </w:rPr>
        <w:t>54</w:t>
      </w:r>
      <w:r>
        <w:rPr>
          <w:noProof/>
        </w:rPr>
        <w:fldChar w:fldCharType="end"/>
      </w:r>
    </w:p>
    <w:p w14:paraId="24453943" w14:textId="0BEE5F3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_Toc187845921 \h </w:instrText>
      </w:r>
      <w:r>
        <w:rPr>
          <w:noProof/>
        </w:rPr>
      </w:r>
      <w:r>
        <w:rPr>
          <w:noProof/>
        </w:rPr>
        <w:fldChar w:fldCharType="separate"/>
      </w:r>
      <w:r>
        <w:rPr>
          <w:noProof/>
        </w:rPr>
        <w:t>54</w:t>
      </w:r>
      <w:r>
        <w:rPr>
          <w:noProof/>
        </w:rPr>
        <w:fldChar w:fldCharType="end"/>
      </w:r>
    </w:p>
    <w:p w14:paraId="0EB275D2" w14:textId="2BB9CCE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_Toc187845922 \h </w:instrText>
      </w:r>
      <w:r>
        <w:rPr>
          <w:noProof/>
        </w:rPr>
      </w:r>
      <w:r>
        <w:rPr>
          <w:noProof/>
        </w:rPr>
        <w:fldChar w:fldCharType="separate"/>
      </w:r>
      <w:r>
        <w:rPr>
          <w:noProof/>
        </w:rPr>
        <w:t>54</w:t>
      </w:r>
      <w:r>
        <w:rPr>
          <w:noProof/>
        </w:rPr>
        <w:fldChar w:fldCharType="end"/>
      </w:r>
    </w:p>
    <w:p w14:paraId="6F5E9F6D" w14:textId="0339886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_Toc187845923 \h </w:instrText>
      </w:r>
      <w:r>
        <w:rPr>
          <w:noProof/>
        </w:rPr>
      </w:r>
      <w:r>
        <w:rPr>
          <w:noProof/>
        </w:rPr>
        <w:fldChar w:fldCharType="separate"/>
      </w:r>
      <w:r>
        <w:rPr>
          <w:noProof/>
        </w:rPr>
        <w:t>54</w:t>
      </w:r>
      <w:r>
        <w:rPr>
          <w:noProof/>
        </w:rPr>
        <w:fldChar w:fldCharType="end"/>
      </w:r>
    </w:p>
    <w:p w14:paraId="1C1703E6" w14:textId="0955DCD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_Toc187845924 \h </w:instrText>
      </w:r>
      <w:r>
        <w:rPr>
          <w:noProof/>
        </w:rPr>
      </w:r>
      <w:r>
        <w:rPr>
          <w:noProof/>
        </w:rPr>
        <w:fldChar w:fldCharType="separate"/>
      </w:r>
      <w:r>
        <w:rPr>
          <w:noProof/>
        </w:rPr>
        <w:t>55</w:t>
      </w:r>
      <w:r>
        <w:rPr>
          <w:noProof/>
        </w:rPr>
        <w:fldChar w:fldCharType="end"/>
      </w:r>
    </w:p>
    <w:p w14:paraId="39FD463A" w14:textId="7C91B6C4"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_Toc187845925 \h </w:instrText>
      </w:r>
      <w:r>
        <w:rPr>
          <w:noProof/>
        </w:rPr>
      </w:r>
      <w:r>
        <w:rPr>
          <w:noProof/>
        </w:rPr>
        <w:fldChar w:fldCharType="separate"/>
      </w:r>
      <w:r>
        <w:rPr>
          <w:noProof/>
        </w:rPr>
        <w:t>55</w:t>
      </w:r>
      <w:r>
        <w:rPr>
          <w:noProof/>
        </w:rPr>
        <w:fldChar w:fldCharType="end"/>
      </w:r>
    </w:p>
    <w:p w14:paraId="447BF756" w14:textId="32EAC456"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_Toc187845926 \h </w:instrText>
      </w:r>
      <w:r>
        <w:rPr>
          <w:noProof/>
        </w:rPr>
      </w:r>
      <w:r>
        <w:rPr>
          <w:noProof/>
        </w:rPr>
        <w:fldChar w:fldCharType="separate"/>
      </w:r>
      <w:r>
        <w:rPr>
          <w:noProof/>
        </w:rPr>
        <w:t>55</w:t>
      </w:r>
      <w:r>
        <w:rPr>
          <w:noProof/>
        </w:rPr>
        <w:fldChar w:fldCharType="end"/>
      </w:r>
    </w:p>
    <w:p w14:paraId="62CC7708" w14:textId="24CEF12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_Toc187845927 \h </w:instrText>
      </w:r>
      <w:r>
        <w:rPr>
          <w:noProof/>
        </w:rPr>
      </w:r>
      <w:r>
        <w:rPr>
          <w:noProof/>
        </w:rPr>
        <w:fldChar w:fldCharType="separate"/>
      </w:r>
      <w:r>
        <w:rPr>
          <w:noProof/>
        </w:rPr>
        <w:t>55</w:t>
      </w:r>
      <w:r>
        <w:rPr>
          <w:noProof/>
        </w:rPr>
        <w:fldChar w:fldCharType="end"/>
      </w:r>
    </w:p>
    <w:p w14:paraId="58FF511C" w14:textId="63F0321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_Toc187845928 \h </w:instrText>
      </w:r>
      <w:r>
        <w:rPr>
          <w:noProof/>
        </w:rPr>
      </w:r>
      <w:r>
        <w:rPr>
          <w:noProof/>
        </w:rPr>
        <w:fldChar w:fldCharType="separate"/>
      </w:r>
      <w:r>
        <w:rPr>
          <w:noProof/>
        </w:rPr>
        <w:t>55</w:t>
      </w:r>
      <w:r>
        <w:rPr>
          <w:noProof/>
        </w:rPr>
        <w:fldChar w:fldCharType="end"/>
      </w:r>
    </w:p>
    <w:p w14:paraId="55D78BE4" w14:textId="3B4D9CB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sidRPr="00007D86">
        <w:rPr>
          <w:rFonts w:eastAsia="Arial"/>
          <w:noProof/>
        </w:rPr>
        <w:t>7.5.3.2</w:t>
      </w:r>
      <w:r>
        <w:rPr>
          <w:rFonts w:asciiTheme="minorHAnsi" w:eastAsiaTheme="minorEastAsia" w:hAnsiTheme="minorHAnsi" w:cstheme="minorBidi"/>
          <w:noProof/>
          <w:kern w:val="2"/>
          <w:sz w:val="24"/>
          <w:szCs w:val="24"/>
          <w:lang w:eastAsia="en-GB"/>
          <w14:ligatures w14:val="standardContextual"/>
        </w:rPr>
        <w:tab/>
      </w:r>
      <w:r w:rsidRPr="00007D86">
        <w:rPr>
          <w:rFonts w:eastAsia="Arial"/>
          <w:noProof/>
        </w:rPr>
        <w:t>ContentProtocolDescriptor type</w:t>
      </w:r>
      <w:r>
        <w:rPr>
          <w:noProof/>
        </w:rPr>
        <w:tab/>
      </w:r>
      <w:r>
        <w:rPr>
          <w:noProof/>
        </w:rPr>
        <w:fldChar w:fldCharType="begin" w:fldLock="1"/>
      </w:r>
      <w:r>
        <w:rPr>
          <w:noProof/>
        </w:rPr>
        <w:instrText xml:space="preserve"> PAGEREF _Toc187845929 \h </w:instrText>
      </w:r>
      <w:r>
        <w:rPr>
          <w:noProof/>
        </w:rPr>
      </w:r>
      <w:r>
        <w:rPr>
          <w:noProof/>
        </w:rPr>
        <w:fldChar w:fldCharType="separate"/>
      </w:r>
      <w:r>
        <w:rPr>
          <w:noProof/>
        </w:rPr>
        <w:t>56</w:t>
      </w:r>
      <w:r>
        <w:rPr>
          <w:noProof/>
        </w:rPr>
        <w:fldChar w:fldCharType="end"/>
      </w:r>
    </w:p>
    <w:p w14:paraId="491E992C" w14:textId="6980F94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_Toc187845930 \h </w:instrText>
      </w:r>
      <w:r>
        <w:rPr>
          <w:noProof/>
        </w:rPr>
      </w:r>
      <w:r>
        <w:rPr>
          <w:noProof/>
        </w:rPr>
        <w:fldChar w:fldCharType="separate"/>
      </w:r>
      <w:r>
        <w:rPr>
          <w:noProof/>
        </w:rPr>
        <w:t>56</w:t>
      </w:r>
      <w:r>
        <w:rPr>
          <w:noProof/>
        </w:rPr>
        <w:fldChar w:fldCharType="end"/>
      </w:r>
    </w:p>
    <w:p w14:paraId="35E703AD" w14:textId="66618304"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_Toc187845931 \h </w:instrText>
      </w:r>
      <w:r>
        <w:rPr>
          <w:noProof/>
        </w:rPr>
      </w:r>
      <w:r>
        <w:rPr>
          <w:noProof/>
        </w:rPr>
        <w:fldChar w:fldCharType="separate"/>
      </w:r>
      <w:r>
        <w:rPr>
          <w:noProof/>
        </w:rPr>
        <w:t>56</w:t>
      </w:r>
      <w:r>
        <w:rPr>
          <w:noProof/>
        </w:rPr>
        <w:fldChar w:fldCharType="end"/>
      </w:r>
    </w:p>
    <w:p w14:paraId="7A84E3C1" w14:textId="7AD479B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_Toc187845932 \h </w:instrText>
      </w:r>
      <w:r>
        <w:rPr>
          <w:noProof/>
        </w:rPr>
      </w:r>
      <w:r>
        <w:rPr>
          <w:noProof/>
        </w:rPr>
        <w:fldChar w:fldCharType="separate"/>
      </w:r>
      <w:r>
        <w:rPr>
          <w:noProof/>
        </w:rPr>
        <w:t>56</w:t>
      </w:r>
      <w:r>
        <w:rPr>
          <w:noProof/>
        </w:rPr>
        <w:fldChar w:fldCharType="end"/>
      </w:r>
    </w:p>
    <w:p w14:paraId="57225022" w14:textId="4BDCC9D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_Toc187845933 \h </w:instrText>
      </w:r>
      <w:r>
        <w:rPr>
          <w:noProof/>
        </w:rPr>
      </w:r>
      <w:r>
        <w:rPr>
          <w:noProof/>
        </w:rPr>
        <w:fldChar w:fldCharType="separate"/>
      </w:r>
      <w:r>
        <w:rPr>
          <w:noProof/>
        </w:rPr>
        <w:t>57</w:t>
      </w:r>
      <w:r>
        <w:rPr>
          <w:noProof/>
        </w:rPr>
        <w:fldChar w:fldCharType="end"/>
      </w:r>
    </w:p>
    <w:p w14:paraId="5A690D47" w14:textId="1CDB481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_Toc187845934 \h </w:instrText>
      </w:r>
      <w:r>
        <w:rPr>
          <w:noProof/>
        </w:rPr>
      </w:r>
      <w:r>
        <w:rPr>
          <w:noProof/>
        </w:rPr>
        <w:fldChar w:fldCharType="separate"/>
      </w:r>
      <w:r>
        <w:rPr>
          <w:noProof/>
        </w:rPr>
        <w:t>57</w:t>
      </w:r>
      <w:r>
        <w:rPr>
          <w:noProof/>
        </w:rPr>
        <w:fldChar w:fldCharType="end"/>
      </w:r>
    </w:p>
    <w:p w14:paraId="0B2F5056" w14:textId="060F8D84"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_Toc187845935 \h </w:instrText>
      </w:r>
      <w:r>
        <w:rPr>
          <w:noProof/>
        </w:rPr>
      </w:r>
      <w:r>
        <w:rPr>
          <w:noProof/>
        </w:rPr>
        <w:fldChar w:fldCharType="separate"/>
      </w:r>
      <w:r>
        <w:rPr>
          <w:noProof/>
        </w:rPr>
        <w:t>61</w:t>
      </w:r>
      <w:r>
        <w:rPr>
          <w:noProof/>
        </w:rPr>
        <w:fldChar w:fldCharType="end"/>
      </w:r>
    </w:p>
    <w:p w14:paraId="3129AA2A" w14:textId="51B330AF"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_Toc187845936 \h </w:instrText>
      </w:r>
      <w:r>
        <w:rPr>
          <w:noProof/>
        </w:rPr>
      </w:r>
      <w:r>
        <w:rPr>
          <w:noProof/>
        </w:rPr>
        <w:fldChar w:fldCharType="separate"/>
      </w:r>
      <w:r>
        <w:rPr>
          <w:noProof/>
        </w:rPr>
        <w:t>61</w:t>
      </w:r>
      <w:r>
        <w:rPr>
          <w:noProof/>
        </w:rPr>
        <w:fldChar w:fldCharType="end"/>
      </w:r>
    </w:p>
    <w:p w14:paraId="2671EC92" w14:textId="4E04E94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_Toc187845937 \h </w:instrText>
      </w:r>
      <w:r>
        <w:rPr>
          <w:noProof/>
        </w:rPr>
      </w:r>
      <w:r>
        <w:rPr>
          <w:noProof/>
        </w:rPr>
        <w:fldChar w:fldCharType="separate"/>
      </w:r>
      <w:r>
        <w:rPr>
          <w:noProof/>
        </w:rPr>
        <w:t>62</w:t>
      </w:r>
      <w:r>
        <w:rPr>
          <w:noProof/>
        </w:rPr>
        <w:fldChar w:fldCharType="end"/>
      </w:r>
    </w:p>
    <w:p w14:paraId="7B8D524F" w14:textId="0563CF9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_Toc187845938 \h </w:instrText>
      </w:r>
      <w:r>
        <w:rPr>
          <w:noProof/>
        </w:rPr>
      </w:r>
      <w:r>
        <w:rPr>
          <w:noProof/>
        </w:rPr>
        <w:fldChar w:fldCharType="separate"/>
      </w:r>
      <w:r>
        <w:rPr>
          <w:noProof/>
        </w:rPr>
        <w:t>62</w:t>
      </w:r>
      <w:r>
        <w:rPr>
          <w:noProof/>
        </w:rPr>
        <w:fldChar w:fldCharType="end"/>
      </w:r>
    </w:p>
    <w:p w14:paraId="779BA685" w14:textId="675B052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_Toc187845939 \h </w:instrText>
      </w:r>
      <w:r>
        <w:rPr>
          <w:noProof/>
        </w:rPr>
      </w:r>
      <w:r>
        <w:rPr>
          <w:noProof/>
        </w:rPr>
        <w:fldChar w:fldCharType="separate"/>
      </w:r>
      <w:r>
        <w:rPr>
          <w:noProof/>
        </w:rPr>
        <w:t>62</w:t>
      </w:r>
      <w:r>
        <w:rPr>
          <w:noProof/>
        </w:rPr>
        <w:fldChar w:fldCharType="end"/>
      </w:r>
    </w:p>
    <w:p w14:paraId="2950260B" w14:textId="1AA0949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_Toc187845940 \h </w:instrText>
      </w:r>
      <w:r>
        <w:rPr>
          <w:noProof/>
        </w:rPr>
      </w:r>
      <w:r>
        <w:rPr>
          <w:noProof/>
        </w:rPr>
        <w:fldChar w:fldCharType="separate"/>
      </w:r>
      <w:r>
        <w:rPr>
          <w:noProof/>
        </w:rPr>
        <w:t>62</w:t>
      </w:r>
      <w:r>
        <w:rPr>
          <w:noProof/>
        </w:rPr>
        <w:fldChar w:fldCharType="end"/>
      </w:r>
    </w:p>
    <w:p w14:paraId="02D032DD" w14:textId="0BE5806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_Toc187845941 \h </w:instrText>
      </w:r>
      <w:r>
        <w:rPr>
          <w:noProof/>
        </w:rPr>
      </w:r>
      <w:r>
        <w:rPr>
          <w:noProof/>
        </w:rPr>
        <w:fldChar w:fldCharType="separate"/>
      </w:r>
      <w:r>
        <w:rPr>
          <w:noProof/>
        </w:rPr>
        <w:t>63</w:t>
      </w:r>
      <w:r>
        <w:rPr>
          <w:noProof/>
        </w:rPr>
        <w:fldChar w:fldCharType="end"/>
      </w:r>
    </w:p>
    <w:p w14:paraId="083C0AFA" w14:textId="2B203FEF"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_Toc187845942 \h </w:instrText>
      </w:r>
      <w:r>
        <w:rPr>
          <w:noProof/>
        </w:rPr>
      </w:r>
      <w:r>
        <w:rPr>
          <w:noProof/>
        </w:rPr>
        <w:fldChar w:fldCharType="separate"/>
      </w:r>
      <w:r>
        <w:rPr>
          <w:noProof/>
        </w:rPr>
        <w:t>63</w:t>
      </w:r>
      <w:r>
        <w:rPr>
          <w:noProof/>
        </w:rPr>
        <w:fldChar w:fldCharType="end"/>
      </w:r>
    </w:p>
    <w:p w14:paraId="027DBF44" w14:textId="149D734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_Toc187845943 \h </w:instrText>
      </w:r>
      <w:r>
        <w:rPr>
          <w:noProof/>
        </w:rPr>
      </w:r>
      <w:r>
        <w:rPr>
          <w:noProof/>
        </w:rPr>
        <w:fldChar w:fldCharType="separate"/>
      </w:r>
      <w:r>
        <w:rPr>
          <w:noProof/>
        </w:rPr>
        <w:t>64</w:t>
      </w:r>
      <w:r>
        <w:rPr>
          <w:noProof/>
        </w:rPr>
        <w:fldChar w:fldCharType="end"/>
      </w:r>
    </w:p>
    <w:p w14:paraId="2D1F3EC7" w14:textId="331E16C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_Toc187845944 \h </w:instrText>
      </w:r>
      <w:r>
        <w:rPr>
          <w:noProof/>
        </w:rPr>
      </w:r>
      <w:r>
        <w:rPr>
          <w:noProof/>
        </w:rPr>
        <w:fldChar w:fldCharType="separate"/>
      </w:r>
      <w:r>
        <w:rPr>
          <w:noProof/>
        </w:rPr>
        <w:t>65</w:t>
      </w:r>
      <w:r>
        <w:rPr>
          <w:noProof/>
        </w:rPr>
        <w:fldChar w:fldCharType="end"/>
      </w:r>
    </w:p>
    <w:p w14:paraId="22B833E3" w14:textId="13AF65B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_Toc187845945 \h </w:instrText>
      </w:r>
      <w:r>
        <w:rPr>
          <w:noProof/>
        </w:rPr>
      </w:r>
      <w:r>
        <w:rPr>
          <w:noProof/>
        </w:rPr>
        <w:fldChar w:fldCharType="separate"/>
      </w:r>
      <w:r>
        <w:rPr>
          <w:noProof/>
        </w:rPr>
        <w:t>65</w:t>
      </w:r>
      <w:r>
        <w:rPr>
          <w:noProof/>
        </w:rPr>
        <w:fldChar w:fldCharType="end"/>
      </w:r>
    </w:p>
    <w:p w14:paraId="0FAB5C04" w14:textId="31F4F30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_Toc187845946 \h </w:instrText>
      </w:r>
      <w:r>
        <w:rPr>
          <w:noProof/>
        </w:rPr>
      </w:r>
      <w:r>
        <w:rPr>
          <w:noProof/>
        </w:rPr>
        <w:fldChar w:fldCharType="separate"/>
      </w:r>
      <w:r>
        <w:rPr>
          <w:noProof/>
        </w:rPr>
        <w:t>65</w:t>
      </w:r>
      <w:r>
        <w:rPr>
          <w:noProof/>
        </w:rPr>
        <w:fldChar w:fldCharType="end"/>
      </w:r>
    </w:p>
    <w:p w14:paraId="3BF5C30B" w14:textId="3EA9E43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_Toc187845947 \h </w:instrText>
      </w:r>
      <w:r>
        <w:rPr>
          <w:noProof/>
        </w:rPr>
      </w:r>
      <w:r>
        <w:rPr>
          <w:noProof/>
        </w:rPr>
        <w:fldChar w:fldCharType="separate"/>
      </w:r>
      <w:r>
        <w:rPr>
          <w:noProof/>
        </w:rPr>
        <w:t>66</w:t>
      </w:r>
      <w:r>
        <w:rPr>
          <w:noProof/>
        </w:rPr>
        <w:fldChar w:fldCharType="end"/>
      </w:r>
    </w:p>
    <w:p w14:paraId="5E4862AC" w14:textId="0B63F63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_Toc187845948 \h </w:instrText>
      </w:r>
      <w:r>
        <w:rPr>
          <w:noProof/>
        </w:rPr>
      </w:r>
      <w:r>
        <w:rPr>
          <w:noProof/>
        </w:rPr>
        <w:fldChar w:fldCharType="separate"/>
      </w:r>
      <w:r>
        <w:rPr>
          <w:noProof/>
        </w:rPr>
        <w:t>66</w:t>
      </w:r>
      <w:r>
        <w:rPr>
          <w:noProof/>
        </w:rPr>
        <w:fldChar w:fldCharType="end"/>
      </w:r>
    </w:p>
    <w:p w14:paraId="19FE4CFC" w14:textId="6E3DA87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_Toc187845949 \h </w:instrText>
      </w:r>
      <w:r>
        <w:rPr>
          <w:noProof/>
        </w:rPr>
      </w:r>
      <w:r>
        <w:rPr>
          <w:noProof/>
        </w:rPr>
        <w:fldChar w:fldCharType="separate"/>
      </w:r>
      <w:r>
        <w:rPr>
          <w:noProof/>
        </w:rPr>
        <w:t>66</w:t>
      </w:r>
      <w:r>
        <w:rPr>
          <w:noProof/>
        </w:rPr>
        <w:fldChar w:fldCharType="end"/>
      </w:r>
    </w:p>
    <w:p w14:paraId="4BDC139F" w14:textId="614C5E19"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_Toc187845950 \h </w:instrText>
      </w:r>
      <w:r>
        <w:rPr>
          <w:noProof/>
        </w:rPr>
      </w:r>
      <w:r>
        <w:rPr>
          <w:noProof/>
        </w:rPr>
        <w:fldChar w:fldCharType="separate"/>
      </w:r>
      <w:r>
        <w:rPr>
          <w:noProof/>
        </w:rPr>
        <w:t>66</w:t>
      </w:r>
      <w:r>
        <w:rPr>
          <w:noProof/>
        </w:rPr>
        <w:fldChar w:fldCharType="end"/>
      </w:r>
    </w:p>
    <w:p w14:paraId="54E99DD1" w14:textId="33AF659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_Toc187845951 \h </w:instrText>
      </w:r>
      <w:r>
        <w:rPr>
          <w:noProof/>
        </w:rPr>
      </w:r>
      <w:r>
        <w:rPr>
          <w:noProof/>
        </w:rPr>
        <w:fldChar w:fldCharType="separate"/>
      </w:r>
      <w:r>
        <w:rPr>
          <w:noProof/>
        </w:rPr>
        <w:t>66</w:t>
      </w:r>
      <w:r>
        <w:rPr>
          <w:noProof/>
        </w:rPr>
        <w:fldChar w:fldCharType="end"/>
      </w:r>
    </w:p>
    <w:p w14:paraId="215839B6" w14:textId="397E9C0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_Toc187845952 \h </w:instrText>
      </w:r>
      <w:r>
        <w:rPr>
          <w:noProof/>
        </w:rPr>
      </w:r>
      <w:r>
        <w:rPr>
          <w:noProof/>
        </w:rPr>
        <w:fldChar w:fldCharType="separate"/>
      </w:r>
      <w:r>
        <w:rPr>
          <w:noProof/>
        </w:rPr>
        <w:t>67</w:t>
      </w:r>
      <w:r>
        <w:rPr>
          <w:noProof/>
        </w:rPr>
        <w:fldChar w:fldCharType="end"/>
      </w:r>
    </w:p>
    <w:p w14:paraId="50AACC57" w14:textId="2C9FEF2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7.8.3.1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_Toc187845953 \h </w:instrText>
      </w:r>
      <w:r>
        <w:rPr>
          <w:noProof/>
        </w:rPr>
      </w:r>
      <w:r>
        <w:rPr>
          <w:noProof/>
        </w:rPr>
        <w:fldChar w:fldCharType="separate"/>
      </w:r>
      <w:r>
        <w:rPr>
          <w:noProof/>
        </w:rPr>
        <w:t>67</w:t>
      </w:r>
      <w:r>
        <w:rPr>
          <w:noProof/>
        </w:rPr>
        <w:fldChar w:fldCharType="end"/>
      </w:r>
    </w:p>
    <w:p w14:paraId="436DFB8C" w14:textId="55894FD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_Toc187845954 \h </w:instrText>
      </w:r>
      <w:r>
        <w:rPr>
          <w:noProof/>
        </w:rPr>
      </w:r>
      <w:r>
        <w:rPr>
          <w:noProof/>
        </w:rPr>
        <w:fldChar w:fldCharType="separate"/>
      </w:r>
      <w:r>
        <w:rPr>
          <w:noProof/>
        </w:rPr>
        <w:t>68</w:t>
      </w:r>
      <w:r>
        <w:rPr>
          <w:noProof/>
        </w:rPr>
        <w:fldChar w:fldCharType="end"/>
      </w:r>
    </w:p>
    <w:p w14:paraId="6D5810CF" w14:textId="030417DF"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_Toc187845955 \h </w:instrText>
      </w:r>
      <w:r>
        <w:rPr>
          <w:noProof/>
        </w:rPr>
      </w:r>
      <w:r>
        <w:rPr>
          <w:noProof/>
        </w:rPr>
        <w:fldChar w:fldCharType="separate"/>
      </w:r>
      <w:r>
        <w:rPr>
          <w:noProof/>
        </w:rPr>
        <w:t>68</w:t>
      </w:r>
      <w:r>
        <w:rPr>
          <w:noProof/>
        </w:rPr>
        <w:fldChar w:fldCharType="end"/>
      </w:r>
    </w:p>
    <w:p w14:paraId="6689C511" w14:textId="511C2D1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_Toc187845956 \h </w:instrText>
      </w:r>
      <w:r>
        <w:rPr>
          <w:noProof/>
        </w:rPr>
      </w:r>
      <w:r>
        <w:rPr>
          <w:noProof/>
        </w:rPr>
        <w:fldChar w:fldCharType="separate"/>
      </w:r>
      <w:r>
        <w:rPr>
          <w:noProof/>
        </w:rPr>
        <w:t>70</w:t>
      </w:r>
      <w:r>
        <w:rPr>
          <w:noProof/>
        </w:rPr>
        <w:fldChar w:fldCharType="end"/>
      </w:r>
    </w:p>
    <w:p w14:paraId="4E59FE5B" w14:textId="0D03CAE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_Toc187845957 \h </w:instrText>
      </w:r>
      <w:r>
        <w:rPr>
          <w:noProof/>
        </w:rPr>
      </w:r>
      <w:r>
        <w:rPr>
          <w:noProof/>
        </w:rPr>
        <w:fldChar w:fldCharType="separate"/>
      </w:r>
      <w:r>
        <w:rPr>
          <w:noProof/>
        </w:rPr>
        <w:t>70</w:t>
      </w:r>
      <w:r>
        <w:rPr>
          <w:noProof/>
        </w:rPr>
        <w:fldChar w:fldCharType="end"/>
      </w:r>
    </w:p>
    <w:p w14:paraId="6D7FD973" w14:textId="7623197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_Toc187845958 \h </w:instrText>
      </w:r>
      <w:r>
        <w:rPr>
          <w:noProof/>
        </w:rPr>
      </w:r>
      <w:r>
        <w:rPr>
          <w:noProof/>
        </w:rPr>
        <w:fldChar w:fldCharType="separate"/>
      </w:r>
      <w:r>
        <w:rPr>
          <w:noProof/>
        </w:rPr>
        <w:t>70</w:t>
      </w:r>
      <w:r>
        <w:rPr>
          <w:noProof/>
        </w:rPr>
        <w:fldChar w:fldCharType="end"/>
      </w:r>
    </w:p>
    <w:p w14:paraId="5CC5FC4C" w14:textId="51B8421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_Toc187845959 \h </w:instrText>
      </w:r>
      <w:r>
        <w:rPr>
          <w:noProof/>
        </w:rPr>
      </w:r>
      <w:r>
        <w:rPr>
          <w:noProof/>
        </w:rPr>
        <w:fldChar w:fldCharType="separate"/>
      </w:r>
      <w:r>
        <w:rPr>
          <w:noProof/>
        </w:rPr>
        <w:t>71</w:t>
      </w:r>
      <w:r>
        <w:rPr>
          <w:noProof/>
        </w:rPr>
        <w:fldChar w:fldCharType="end"/>
      </w:r>
    </w:p>
    <w:p w14:paraId="326CE2A0" w14:textId="7ED4849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_Toc187845960 \h </w:instrText>
      </w:r>
      <w:r>
        <w:rPr>
          <w:noProof/>
        </w:rPr>
      </w:r>
      <w:r>
        <w:rPr>
          <w:noProof/>
        </w:rPr>
        <w:fldChar w:fldCharType="separate"/>
      </w:r>
      <w:r>
        <w:rPr>
          <w:noProof/>
        </w:rPr>
        <w:t>71</w:t>
      </w:r>
      <w:r>
        <w:rPr>
          <w:noProof/>
        </w:rPr>
        <w:fldChar w:fldCharType="end"/>
      </w:r>
    </w:p>
    <w:p w14:paraId="163EE700" w14:textId="2E1D8E61"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_Toc187845961 \h </w:instrText>
      </w:r>
      <w:r>
        <w:rPr>
          <w:noProof/>
        </w:rPr>
      </w:r>
      <w:r>
        <w:rPr>
          <w:noProof/>
        </w:rPr>
        <w:fldChar w:fldCharType="separate"/>
      </w:r>
      <w:r>
        <w:rPr>
          <w:noProof/>
        </w:rPr>
        <w:t>71</w:t>
      </w:r>
      <w:r>
        <w:rPr>
          <w:noProof/>
        </w:rPr>
        <w:fldChar w:fldCharType="end"/>
      </w:r>
    </w:p>
    <w:p w14:paraId="06309A6F" w14:textId="165D822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_Toc187845962 \h </w:instrText>
      </w:r>
      <w:r>
        <w:rPr>
          <w:noProof/>
        </w:rPr>
      </w:r>
      <w:r>
        <w:rPr>
          <w:noProof/>
        </w:rPr>
        <w:fldChar w:fldCharType="separate"/>
      </w:r>
      <w:r>
        <w:rPr>
          <w:noProof/>
        </w:rPr>
        <w:t>72</w:t>
      </w:r>
      <w:r>
        <w:rPr>
          <w:noProof/>
        </w:rPr>
        <w:fldChar w:fldCharType="end"/>
      </w:r>
    </w:p>
    <w:p w14:paraId="11A146FB" w14:textId="55D3AC5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_Toc187845963 \h </w:instrText>
      </w:r>
      <w:r>
        <w:rPr>
          <w:noProof/>
        </w:rPr>
      </w:r>
      <w:r>
        <w:rPr>
          <w:noProof/>
        </w:rPr>
        <w:fldChar w:fldCharType="separate"/>
      </w:r>
      <w:r>
        <w:rPr>
          <w:noProof/>
        </w:rPr>
        <w:t>72</w:t>
      </w:r>
      <w:r>
        <w:rPr>
          <w:noProof/>
        </w:rPr>
        <w:fldChar w:fldCharType="end"/>
      </w:r>
    </w:p>
    <w:p w14:paraId="732CB690" w14:textId="67B7D96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7.10.3.2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_Toc187845964 \h </w:instrText>
      </w:r>
      <w:r>
        <w:rPr>
          <w:noProof/>
        </w:rPr>
      </w:r>
      <w:r>
        <w:rPr>
          <w:noProof/>
        </w:rPr>
        <w:fldChar w:fldCharType="separate"/>
      </w:r>
      <w:r>
        <w:rPr>
          <w:noProof/>
        </w:rPr>
        <w:t>73</w:t>
      </w:r>
      <w:r>
        <w:rPr>
          <w:noProof/>
        </w:rPr>
        <w:fldChar w:fldCharType="end"/>
      </w:r>
    </w:p>
    <w:p w14:paraId="1564B909" w14:textId="5F6C1DB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7.10.3.3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fldLock="1"/>
      </w:r>
      <w:r>
        <w:rPr>
          <w:noProof/>
        </w:rPr>
        <w:instrText xml:space="preserve"> PAGEREF _Toc187845965 \h </w:instrText>
      </w:r>
      <w:r>
        <w:rPr>
          <w:noProof/>
        </w:rPr>
      </w:r>
      <w:r>
        <w:rPr>
          <w:noProof/>
        </w:rPr>
        <w:fldChar w:fldCharType="separate"/>
      </w:r>
      <w:r>
        <w:rPr>
          <w:noProof/>
        </w:rPr>
        <w:t>73</w:t>
      </w:r>
      <w:r>
        <w:rPr>
          <w:noProof/>
        </w:rPr>
        <w:fldChar w:fldCharType="end"/>
      </w:r>
    </w:p>
    <w:p w14:paraId="541B5886" w14:textId="1ED5825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7.10.3.4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_Toc187845966 \h </w:instrText>
      </w:r>
      <w:r>
        <w:rPr>
          <w:noProof/>
        </w:rPr>
      </w:r>
      <w:r>
        <w:rPr>
          <w:noProof/>
        </w:rPr>
        <w:fldChar w:fldCharType="separate"/>
      </w:r>
      <w:r>
        <w:rPr>
          <w:noProof/>
        </w:rPr>
        <w:t>74</w:t>
      </w:r>
      <w:r>
        <w:rPr>
          <w:noProof/>
        </w:rPr>
        <w:fldChar w:fldCharType="end"/>
      </w:r>
    </w:p>
    <w:p w14:paraId="381FE6BF" w14:textId="719C6523"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_Toc187845967 \h </w:instrText>
      </w:r>
      <w:r>
        <w:rPr>
          <w:noProof/>
        </w:rPr>
      </w:r>
      <w:r>
        <w:rPr>
          <w:noProof/>
        </w:rPr>
        <w:fldChar w:fldCharType="separate"/>
      </w:r>
      <w:r>
        <w:rPr>
          <w:noProof/>
        </w:rPr>
        <w:t>74</w:t>
      </w:r>
      <w:r>
        <w:rPr>
          <w:noProof/>
        </w:rPr>
        <w:fldChar w:fldCharType="end"/>
      </w:r>
    </w:p>
    <w:p w14:paraId="3AE3ED9A" w14:textId="6606EB38"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_Toc187845968 \h </w:instrText>
      </w:r>
      <w:r>
        <w:rPr>
          <w:noProof/>
        </w:rPr>
      </w:r>
      <w:r>
        <w:rPr>
          <w:noProof/>
        </w:rPr>
        <w:fldChar w:fldCharType="separate"/>
      </w:r>
      <w:r>
        <w:rPr>
          <w:noProof/>
        </w:rPr>
        <w:t>74</w:t>
      </w:r>
      <w:r>
        <w:rPr>
          <w:noProof/>
        </w:rPr>
        <w:fldChar w:fldCharType="end"/>
      </w:r>
    </w:p>
    <w:p w14:paraId="551EF9F8" w14:textId="10FBB55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_Toc187845969 \h </w:instrText>
      </w:r>
      <w:r>
        <w:rPr>
          <w:noProof/>
        </w:rPr>
      </w:r>
      <w:r>
        <w:rPr>
          <w:noProof/>
        </w:rPr>
        <w:fldChar w:fldCharType="separate"/>
      </w:r>
      <w:r>
        <w:rPr>
          <w:noProof/>
        </w:rPr>
        <w:t>75</w:t>
      </w:r>
      <w:r>
        <w:rPr>
          <w:noProof/>
        </w:rPr>
        <w:fldChar w:fldCharType="end"/>
      </w:r>
    </w:p>
    <w:p w14:paraId="206894CF" w14:textId="0D0CB0E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_Toc187845970 \h </w:instrText>
      </w:r>
      <w:r>
        <w:rPr>
          <w:noProof/>
        </w:rPr>
      </w:r>
      <w:r>
        <w:rPr>
          <w:noProof/>
        </w:rPr>
        <w:fldChar w:fldCharType="separate"/>
      </w:r>
      <w:r>
        <w:rPr>
          <w:noProof/>
        </w:rPr>
        <w:t>75</w:t>
      </w:r>
      <w:r>
        <w:rPr>
          <w:noProof/>
        </w:rPr>
        <w:fldChar w:fldCharType="end"/>
      </w:r>
    </w:p>
    <w:p w14:paraId="67218A63" w14:textId="2E62682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_Toc187845971 \h </w:instrText>
      </w:r>
      <w:r>
        <w:rPr>
          <w:noProof/>
        </w:rPr>
      </w:r>
      <w:r>
        <w:rPr>
          <w:noProof/>
        </w:rPr>
        <w:fldChar w:fldCharType="separate"/>
      </w:r>
      <w:r>
        <w:rPr>
          <w:noProof/>
        </w:rPr>
        <w:t>75</w:t>
      </w:r>
      <w:r>
        <w:rPr>
          <w:noProof/>
        </w:rPr>
        <w:fldChar w:fldCharType="end"/>
      </w:r>
    </w:p>
    <w:p w14:paraId="0CC6D2DB" w14:textId="663B896C"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_Toc187845972 \h </w:instrText>
      </w:r>
      <w:r>
        <w:rPr>
          <w:noProof/>
        </w:rPr>
      </w:r>
      <w:r>
        <w:rPr>
          <w:noProof/>
        </w:rPr>
        <w:fldChar w:fldCharType="separate"/>
      </w:r>
      <w:r>
        <w:rPr>
          <w:noProof/>
        </w:rPr>
        <w:t>76</w:t>
      </w:r>
      <w:r>
        <w:rPr>
          <w:noProof/>
        </w:rPr>
        <w:fldChar w:fldCharType="end"/>
      </w:r>
    </w:p>
    <w:p w14:paraId="4293DBB3" w14:textId="692245F8"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_Toc187845973 \h </w:instrText>
      </w:r>
      <w:r>
        <w:rPr>
          <w:noProof/>
        </w:rPr>
      </w:r>
      <w:r>
        <w:rPr>
          <w:noProof/>
        </w:rPr>
        <w:fldChar w:fldCharType="separate"/>
      </w:r>
      <w:r>
        <w:rPr>
          <w:noProof/>
        </w:rPr>
        <w:t>76</w:t>
      </w:r>
      <w:r>
        <w:rPr>
          <w:noProof/>
        </w:rPr>
        <w:fldChar w:fldCharType="end"/>
      </w:r>
    </w:p>
    <w:p w14:paraId="3D602816" w14:textId="029F045C"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_Toc187845974 \h </w:instrText>
      </w:r>
      <w:r>
        <w:rPr>
          <w:noProof/>
        </w:rPr>
      </w:r>
      <w:r>
        <w:rPr>
          <w:noProof/>
        </w:rPr>
        <w:fldChar w:fldCharType="separate"/>
      </w:r>
      <w:r>
        <w:rPr>
          <w:noProof/>
        </w:rPr>
        <w:t>76</w:t>
      </w:r>
      <w:r>
        <w:rPr>
          <w:noProof/>
        </w:rPr>
        <w:fldChar w:fldCharType="end"/>
      </w:r>
    </w:p>
    <w:p w14:paraId="2CEEA777" w14:textId="715A417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_Toc187845975 \h </w:instrText>
      </w:r>
      <w:r>
        <w:rPr>
          <w:noProof/>
        </w:rPr>
      </w:r>
      <w:r>
        <w:rPr>
          <w:noProof/>
        </w:rPr>
        <w:fldChar w:fldCharType="separate"/>
      </w:r>
      <w:r>
        <w:rPr>
          <w:noProof/>
        </w:rPr>
        <w:t>76</w:t>
      </w:r>
      <w:r>
        <w:rPr>
          <w:noProof/>
        </w:rPr>
        <w:fldChar w:fldCharType="end"/>
      </w:r>
    </w:p>
    <w:p w14:paraId="5A9B410B" w14:textId="6EF3DE5D"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Internal (M3) APIs</w:t>
      </w:r>
      <w:r>
        <w:rPr>
          <w:noProof/>
        </w:rPr>
        <w:tab/>
      </w:r>
      <w:r>
        <w:rPr>
          <w:noProof/>
        </w:rPr>
        <w:fldChar w:fldCharType="begin" w:fldLock="1"/>
      </w:r>
      <w:r>
        <w:rPr>
          <w:noProof/>
        </w:rPr>
        <w:instrText xml:space="preserve"> PAGEREF _Toc187845976 \h </w:instrText>
      </w:r>
      <w:r>
        <w:rPr>
          <w:noProof/>
        </w:rPr>
      </w:r>
      <w:r>
        <w:rPr>
          <w:noProof/>
        </w:rPr>
        <w:fldChar w:fldCharType="separate"/>
      </w:r>
      <w:r>
        <w:rPr>
          <w:noProof/>
        </w:rPr>
        <w:t>77</w:t>
      </w:r>
      <w:r>
        <w:rPr>
          <w:noProof/>
        </w:rPr>
        <w:fldChar w:fldCharType="end"/>
      </w:r>
    </w:p>
    <w:p w14:paraId="111B2169" w14:textId="1AAC9EAB"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_Toc187845977 \h </w:instrText>
      </w:r>
      <w:r>
        <w:rPr>
          <w:noProof/>
        </w:rPr>
      </w:r>
      <w:r>
        <w:rPr>
          <w:noProof/>
        </w:rPr>
        <w:fldChar w:fldCharType="separate"/>
      </w:r>
      <w:r>
        <w:rPr>
          <w:noProof/>
        </w:rPr>
        <w:t>77</w:t>
      </w:r>
      <w:r>
        <w:rPr>
          <w:noProof/>
        </w:rPr>
        <w:fldChar w:fldCharType="end"/>
      </w:r>
    </w:p>
    <w:p w14:paraId="58DD6786" w14:textId="4034288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_Toc187845978 \h </w:instrText>
      </w:r>
      <w:r>
        <w:rPr>
          <w:noProof/>
        </w:rPr>
      </w:r>
      <w:r>
        <w:rPr>
          <w:noProof/>
        </w:rPr>
        <w:fldChar w:fldCharType="separate"/>
      </w:r>
      <w:r>
        <w:rPr>
          <w:noProof/>
        </w:rPr>
        <w:t>77</w:t>
      </w:r>
      <w:r>
        <w:rPr>
          <w:noProof/>
        </w:rPr>
        <w:fldChar w:fldCharType="end"/>
      </w:r>
    </w:p>
    <w:p w14:paraId="40D96A3A" w14:textId="7FEA73B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_Toc187845979 \h </w:instrText>
      </w:r>
      <w:r>
        <w:rPr>
          <w:noProof/>
        </w:rPr>
      </w:r>
      <w:r>
        <w:rPr>
          <w:noProof/>
        </w:rPr>
        <w:fldChar w:fldCharType="separate"/>
      </w:r>
      <w:r>
        <w:rPr>
          <w:noProof/>
        </w:rPr>
        <w:t>77</w:t>
      </w:r>
      <w:r>
        <w:rPr>
          <w:noProof/>
        </w:rPr>
        <w:fldChar w:fldCharType="end"/>
      </w:r>
    </w:p>
    <w:p w14:paraId="6FCD1825" w14:textId="443DE403"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_Toc187845980 \h </w:instrText>
      </w:r>
      <w:r>
        <w:rPr>
          <w:noProof/>
        </w:rPr>
      </w:r>
      <w:r>
        <w:rPr>
          <w:noProof/>
        </w:rPr>
        <w:fldChar w:fldCharType="separate"/>
      </w:r>
      <w:r>
        <w:rPr>
          <w:noProof/>
        </w:rPr>
        <w:t>78</w:t>
      </w:r>
      <w:r>
        <w:rPr>
          <w:noProof/>
        </w:rPr>
        <w:fldChar w:fldCharType="end"/>
      </w:r>
    </w:p>
    <w:p w14:paraId="2A2444EB" w14:textId="08698FD5"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_Toc187845981 \h </w:instrText>
      </w:r>
      <w:r>
        <w:rPr>
          <w:noProof/>
        </w:rPr>
      </w:r>
      <w:r>
        <w:rPr>
          <w:noProof/>
        </w:rPr>
        <w:fldChar w:fldCharType="separate"/>
      </w:r>
      <w:r>
        <w:rPr>
          <w:noProof/>
        </w:rPr>
        <w:t>78</w:t>
      </w:r>
      <w:r>
        <w:rPr>
          <w:noProof/>
        </w:rPr>
        <w:fldChar w:fldCharType="end"/>
      </w:r>
    </w:p>
    <w:p w14:paraId="4C74C06A" w14:textId="2B896E3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_Toc187845982 \h </w:instrText>
      </w:r>
      <w:r>
        <w:rPr>
          <w:noProof/>
        </w:rPr>
      </w:r>
      <w:r>
        <w:rPr>
          <w:noProof/>
        </w:rPr>
        <w:fldChar w:fldCharType="separate"/>
      </w:r>
      <w:r>
        <w:rPr>
          <w:noProof/>
        </w:rPr>
        <w:t>79</w:t>
      </w:r>
      <w:r>
        <w:rPr>
          <w:noProof/>
        </w:rPr>
        <w:fldChar w:fldCharType="end"/>
      </w:r>
    </w:p>
    <w:p w14:paraId="36068291" w14:textId="5F59F6F1"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_Toc187845983 \h </w:instrText>
      </w:r>
      <w:r>
        <w:rPr>
          <w:noProof/>
        </w:rPr>
      </w:r>
      <w:r>
        <w:rPr>
          <w:noProof/>
        </w:rPr>
        <w:fldChar w:fldCharType="separate"/>
      </w:r>
      <w:r>
        <w:rPr>
          <w:noProof/>
        </w:rPr>
        <w:t>79</w:t>
      </w:r>
      <w:r>
        <w:rPr>
          <w:noProof/>
        </w:rPr>
        <w:fldChar w:fldCharType="end"/>
      </w:r>
    </w:p>
    <w:p w14:paraId="32CBC945" w14:textId="1AD51F8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_Toc187845984 \h </w:instrText>
      </w:r>
      <w:r>
        <w:rPr>
          <w:noProof/>
        </w:rPr>
      </w:r>
      <w:r>
        <w:rPr>
          <w:noProof/>
        </w:rPr>
        <w:fldChar w:fldCharType="separate"/>
      </w:r>
      <w:r>
        <w:rPr>
          <w:noProof/>
        </w:rPr>
        <w:t>79</w:t>
      </w:r>
      <w:r>
        <w:rPr>
          <w:noProof/>
        </w:rPr>
        <w:fldChar w:fldCharType="end"/>
      </w:r>
    </w:p>
    <w:p w14:paraId="4EF538AD" w14:textId="4C83B24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_Toc187845985 \h </w:instrText>
      </w:r>
      <w:r>
        <w:rPr>
          <w:noProof/>
        </w:rPr>
      </w:r>
      <w:r>
        <w:rPr>
          <w:noProof/>
        </w:rPr>
        <w:fldChar w:fldCharType="separate"/>
      </w:r>
      <w:r>
        <w:rPr>
          <w:noProof/>
        </w:rPr>
        <w:t>79</w:t>
      </w:r>
      <w:r>
        <w:rPr>
          <w:noProof/>
        </w:rPr>
        <w:fldChar w:fldCharType="end"/>
      </w:r>
    </w:p>
    <w:p w14:paraId="308C322B" w14:textId="2C82657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_Toc187845986 \h </w:instrText>
      </w:r>
      <w:r>
        <w:rPr>
          <w:noProof/>
        </w:rPr>
      </w:r>
      <w:r>
        <w:rPr>
          <w:noProof/>
        </w:rPr>
        <w:fldChar w:fldCharType="separate"/>
      </w:r>
      <w:r>
        <w:rPr>
          <w:noProof/>
        </w:rPr>
        <w:t>79</w:t>
      </w:r>
      <w:r>
        <w:rPr>
          <w:noProof/>
        </w:rPr>
        <w:fldChar w:fldCharType="end"/>
      </w:r>
    </w:p>
    <w:p w14:paraId="0D6D75FD" w14:textId="6808D20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_Toc187845987 \h </w:instrText>
      </w:r>
      <w:r>
        <w:rPr>
          <w:noProof/>
        </w:rPr>
      </w:r>
      <w:r>
        <w:rPr>
          <w:noProof/>
        </w:rPr>
        <w:fldChar w:fldCharType="separate"/>
      </w:r>
      <w:r>
        <w:rPr>
          <w:noProof/>
        </w:rPr>
        <w:t>85</w:t>
      </w:r>
      <w:r>
        <w:rPr>
          <w:noProof/>
        </w:rPr>
        <w:fldChar w:fldCharType="end"/>
      </w:r>
    </w:p>
    <w:p w14:paraId="3B5420A2" w14:textId="123BFFF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_Toc187845988 \h </w:instrText>
      </w:r>
      <w:r>
        <w:rPr>
          <w:noProof/>
        </w:rPr>
      </w:r>
      <w:r>
        <w:rPr>
          <w:noProof/>
        </w:rPr>
        <w:fldChar w:fldCharType="separate"/>
      </w:r>
      <w:r>
        <w:rPr>
          <w:noProof/>
        </w:rPr>
        <w:t>86</w:t>
      </w:r>
      <w:r>
        <w:rPr>
          <w:noProof/>
        </w:rPr>
        <w:fldChar w:fldCharType="end"/>
      </w:r>
    </w:p>
    <w:p w14:paraId="2574C9C2" w14:textId="769B516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_Toc187845989 \h </w:instrText>
      </w:r>
      <w:r>
        <w:rPr>
          <w:noProof/>
        </w:rPr>
      </w:r>
      <w:r>
        <w:rPr>
          <w:noProof/>
        </w:rPr>
        <w:fldChar w:fldCharType="separate"/>
      </w:r>
      <w:r>
        <w:rPr>
          <w:noProof/>
        </w:rPr>
        <w:t>86</w:t>
      </w:r>
      <w:r>
        <w:rPr>
          <w:noProof/>
        </w:rPr>
        <w:fldChar w:fldCharType="end"/>
      </w:r>
    </w:p>
    <w:p w14:paraId="0C6CE854" w14:textId="04D8831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_Toc187845990 \h </w:instrText>
      </w:r>
      <w:r>
        <w:rPr>
          <w:noProof/>
        </w:rPr>
      </w:r>
      <w:r>
        <w:rPr>
          <w:noProof/>
        </w:rPr>
        <w:fldChar w:fldCharType="separate"/>
      </w:r>
      <w:r>
        <w:rPr>
          <w:noProof/>
        </w:rPr>
        <w:t>86</w:t>
      </w:r>
      <w:r>
        <w:rPr>
          <w:noProof/>
        </w:rPr>
        <w:fldChar w:fldCharType="end"/>
      </w:r>
    </w:p>
    <w:p w14:paraId="4919919E" w14:textId="70F1D844"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_Toc187845991 \h </w:instrText>
      </w:r>
      <w:r>
        <w:rPr>
          <w:noProof/>
        </w:rPr>
      </w:r>
      <w:r>
        <w:rPr>
          <w:noProof/>
        </w:rPr>
        <w:fldChar w:fldCharType="separate"/>
      </w:r>
      <w:r>
        <w:rPr>
          <w:noProof/>
        </w:rPr>
        <w:t>86</w:t>
      </w:r>
      <w:r>
        <w:rPr>
          <w:noProof/>
        </w:rPr>
        <w:fldChar w:fldCharType="end"/>
      </w:r>
    </w:p>
    <w:p w14:paraId="74F42F97" w14:textId="3828221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_Toc187845992 \h </w:instrText>
      </w:r>
      <w:r>
        <w:rPr>
          <w:noProof/>
        </w:rPr>
      </w:r>
      <w:r>
        <w:rPr>
          <w:noProof/>
        </w:rPr>
        <w:fldChar w:fldCharType="separate"/>
      </w:r>
      <w:r>
        <w:rPr>
          <w:noProof/>
        </w:rPr>
        <w:t>86</w:t>
      </w:r>
      <w:r>
        <w:rPr>
          <w:noProof/>
        </w:rPr>
        <w:fldChar w:fldCharType="end"/>
      </w:r>
    </w:p>
    <w:p w14:paraId="56D2A1D9" w14:textId="548D636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_Toc187845993 \h </w:instrText>
      </w:r>
      <w:r>
        <w:rPr>
          <w:noProof/>
        </w:rPr>
      </w:r>
      <w:r>
        <w:rPr>
          <w:noProof/>
        </w:rPr>
        <w:fldChar w:fldCharType="separate"/>
      </w:r>
      <w:r>
        <w:rPr>
          <w:noProof/>
        </w:rPr>
        <w:t>87</w:t>
      </w:r>
      <w:r>
        <w:rPr>
          <w:noProof/>
        </w:rPr>
        <w:fldChar w:fldCharType="end"/>
      </w:r>
    </w:p>
    <w:p w14:paraId="6997F48C" w14:textId="54B200C2"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_Toc187845994 \h </w:instrText>
      </w:r>
      <w:r>
        <w:rPr>
          <w:noProof/>
        </w:rPr>
      </w:r>
      <w:r>
        <w:rPr>
          <w:noProof/>
        </w:rPr>
        <w:fldChar w:fldCharType="separate"/>
      </w:r>
      <w:r>
        <w:rPr>
          <w:noProof/>
        </w:rPr>
        <w:t>87</w:t>
      </w:r>
      <w:r>
        <w:rPr>
          <w:noProof/>
        </w:rPr>
        <w:fldChar w:fldCharType="end"/>
      </w:r>
    </w:p>
    <w:p w14:paraId="058D7C39" w14:textId="04D4060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_Toc187845995 \h </w:instrText>
      </w:r>
      <w:r>
        <w:rPr>
          <w:noProof/>
        </w:rPr>
      </w:r>
      <w:r>
        <w:rPr>
          <w:noProof/>
        </w:rPr>
        <w:fldChar w:fldCharType="separate"/>
      </w:r>
      <w:r>
        <w:rPr>
          <w:noProof/>
        </w:rPr>
        <w:t>88</w:t>
      </w:r>
      <w:r>
        <w:rPr>
          <w:noProof/>
        </w:rPr>
        <w:fldChar w:fldCharType="end"/>
      </w:r>
    </w:p>
    <w:p w14:paraId="1FE356A0" w14:textId="1D50FDA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_Toc187845996 \h </w:instrText>
      </w:r>
      <w:r>
        <w:rPr>
          <w:noProof/>
        </w:rPr>
      </w:r>
      <w:r>
        <w:rPr>
          <w:noProof/>
        </w:rPr>
        <w:fldChar w:fldCharType="separate"/>
      </w:r>
      <w:r>
        <w:rPr>
          <w:noProof/>
        </w:rPr>
        <w:t>88</w:t>
      </w:r>
      <w:r>
        <w:rPr>
          <w:noProof/>
        </w:rPr>
        <w:fldChar w:fldCharType="end"/>
      </w:r>
    </w:p>
    <w:p w14:paraId="6F7EE947" w14:textId="5D8CC59E"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_Toc187845997 \h </w:instrText>
      </w:r>
      <w:r>
        <w:rPr>
          <w:noProof/>
        </w:rPr>
      </w:r>
      <w:r>
        <w:rPr>
          <w:noProof/>
        </w:rPr>
        <w:fldChar w:fldCharType="separate"/>
      </w:r>
      <w:r>
        <w:rPr>
          <w:noProof/>
        </w:rPr>
        <w:t>88</w:t>
      </w:r>
      <w:r>
        <w:rPr>
          <w:noProof/>
        </w:rPr>
        <w:fldChar w:fldCharType="end"/>
      </w:r>
    </w:p>
    <w:p w14:paraId="72C828A0" w14:textId="320D87B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fldLock="1"/>
      </w:r>
      <w:r>
        <w:rPr>
          <w:noProof/>
        </w:rPr>
        <w:instrText xml:space="preserve"> PAGEREF _Toc187845998 \h </w:instrText>
      </w:r>
      <w:r>
        <w:rPr>
          <w:noProof/>
        </w:rPr>
      </w:r>
      <w:r>
        <w:rPr>
          <w:noProof/>
        </w:rPr>
        <w:fldChar w:fldCharType="separate"/>
      </w:r>
      <w:r>
        <w:rPr>
          <w:noProof/>
        </w:rPr>
        <w:t>88</w:t>
      </w:r>
      <w:r>
        <w:rPr>
          <w:noProof/>
        </w:rPr>
        <w:fldChar w:fldCharType="end"/>
      </w:r>
    </w:p>
    <w:p w14:paraId="03CB6842" w14:textId="7D66844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_Toc187845999 \h </w:instrText>
      </w:r>
      <w:r>
        <w:rPr>
          <w:noProof/>
        </w:rPr>
      </w:r>
      <w:r>
        <w:rPr>
          <w:noProof/>
        </w:rPr>
        <w:fldChar w:fldCharType="separate"/>
      </w:r>
      <w:r>
        <w:rPr>
          <w:noProof/>
        </w:rPr>
        <w:t>89</w:t>
      </w:r>
      <w:r>
        <w:rPr>
          <w:noProof/>
        </w:rPr>
        <w:fldChar w:fldCharType="end"/>
      </w:r>
    </w:p>
    <w:p w14:paraId="2D6B4F45" w14:textId="3E67BE5F"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_Toc187846000 \h </w:instrText>
      </w:r>
      <w:r>
        <w:rPr>
          <w:noProof/>
        </w:rPr>
      </w:r>
      <w:r>
        <w:rPr>
          <w:noProof/>
        </w:rPr>
        <w:fldChar w:fldCharType="separate"/>
      </w:r>
      <w:r>
        <w:rPr>
          <w:noProof/>
        </w:rPr>
        <w:t>89</w:t>
      </w:r>
      <w:r>
        <w:rPr>
          <w:noProof/>
        </w:rPr>
        <w:fldChar w:fldCharType="end"/>
      </w:r>
    </w:p>
    <w:p w14:paraId="08CCD2C0" w14:textId="281DB13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_Toc187846001 \h </w:instrText>
      </w:r>
      <w:r>
        <w:rPr>
          <w:noProof/>
        </w:rPr>
      </w:r>
      <w:r>
        <w:rPr>
          <w:noProof/>
        </w:rPr>
        <w:fldChar w:fldCharType="separate"/>
      </w:r>
      <w:r>
        <w:rPr>
          <w:noProof/>
        </w:rPr>
        <w:t>89</w:t>
      </w:r>
      <w:r>
        <w:rPr>
          <w:noProof/>
        </w:rPr>
        <w:fldChar w:fldCharType="end"/>
      </w:r>
    </w:p>
    <w:p w14:paraId="34BDCA92" w14:textId="7BE32936"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_Toc187846002 \h </w:instrText>
      </w:r>
      <w:r>
        <w:rPr>
          <w:noProof/>
        </w:rPr>
      </w:r>
      <w:r>
        <w:rPr>
          <w:noProof/>
        </w:rPr>
        <w:fldChar w:fldCharType="separate"/>
      </w:r>
      <w:r>
        <w:rPr>
          <w:noProof/>
        </w:rPr>
        <w:t>89</w:t>
      </w:r>
      <w:r>
        <w:rPr>
          <w:noProof/>
        </w:rPr>
        <w:fldChar w:fldCharType="end"/>
      </w:r>
    </w:p>
    <w:p w14:paraId="70110D11" w14:textId="7748A18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_Toc187846003 \h </w:instrText>
      </w:r>
      <w:r>
        <w:rPr>
          <w:noProof/>
        </w:rPr>
      </w:r>
      <w:r>
        <w:rPr>
          <w:noProof/>
        </w:rPr>
        <w:fldChar w:fldCharType="separate"/>
      </w:r>
      <w:r>
        <w:rPr>
          <w:noProof/>
        </w:rPr>
        <w:t>90</w:t>
      </w:r>
      <w:r>
        <w:rPr>
          <w:noProof/>
        </w:rPr>
        <w:fldChar w:fldCharType="end"/>
      </w:r>
    </w:p>
    <w:p w14:paraId="592F30B2" w14:textId="28ADD5B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fldLock="1"/>
      </w:r>
      <w:r>
        <w:rPr>
          <w:noProof/>
        </w:rPr>
        <w:instrText xml:space="preserve"> PAGEREF _Toc187846004 \h </w:instrText>
      </w:r>
      <w:r>
        <w:rPr>
          <w:noProof/>
        </w:rPr>
      </w:r>
      <w:r>
        <w:rPr>
          <w:noProof/>
        </w:rPr>
        <w:fldChar w:fldCharType="separate"/>
      </w:r>
      <w:r>
        <w:rPr>
          <w:noProof/>
        </w:rPr>
        <w:t>90</w:t>
      </w:r>
      <w:r>
        <w:rPr>
          <w:noProof/>
        </w:rPr>
        <w:fldChar w:fldCharType="end"/>
      </w:r>
    </w:p>
    <w:p w14:paraId="026C0FAF" w14:textId="07C4FFB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_Toc187846005 \h </w:instrText>
      </w:r>
      <w:r>
        <w:rPr>
          <w:noProof/>
        </w:rPr>
      </w:r>
      <w:r>
        <w:rPr>
          <w:noProof/>
        </w:rPr>
        <w:fldChar w:fldCharType="separate"/>
      </w:r>
      <w:r>
        <w:rPr>
          <w:noProof/>
        </w:rPr>
        <w:t>90</w:t>
      </w:r>
      <w:r>
        <w:rPr>
          <w:noProof/>
        </w:rPr>
        <w:fldChar w:fldCharType="end"/>
      </w:r>
    </w:p>
    <w:p w14:paraId="06A25916" w14:textId="21903280"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_Toc187846006 \h </w:instrText>
      </w:r>
      <w:r>
        <w:rPr>
          <w:noProof/>
        </w:rPr>
      </w:r>
      <w:r>
        <w:rPr>
          <w:noProof/>
        </w:rPr>
        <w:fldChar w:fldCharType="separate"/>
      </w:r>
      <w:r>
        <w:rPr>
          <w:noProof/>
        </w:rPr>
        <w:t>91</w:t>
      </w:r>
      <w:r>
        <w:rPr>
          <w:noProof/>
        </w:rPr>
        <w:fldChar w:fldCharType="end"/>
      </w:r>
    </w:p>
    <w:p w14:paraId="1D40506D" w14:textId="5C9EB49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_Toc187846007 \h </w:instrText>
      </w:r>
      <w:r>
        <w:rPr>
          <w:noProof/>
        </w:rPr>
      </w:r>
      <w:r>
        <w:rPr>
          <w:noProof/>
        </w:rPr>
        <w:fldChar w:fldCharType="separate"/>
      </w:r>
      <w:r>
        <w:rPr>
          <w:noProof/>
        </w:rPr>
        <w:t>91</w:t>
      </w:r>
      <w:r>
        <w:rPr>
          <w:noProof/>
        </w:rPr>
        <w:fldChar w:fldCharType="end"/>
      </w:r>
    </w:p>
    <w:p w14:paraId="475A2F3E" w14:textId="573FF3E5"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_Toc187846008 \h </w:instrText>
      </w:r>
      <w:r>
        <w:rPr>
          <w:noProof/>
        </w:rPr>
      </w:r>
      <w:r>
        <w:rPr>
          <w:noProof/>
        </w:rPr>
        <w:fldChar w:fldCharType="separate"/>
      </w:r>
      <w:r>
        <w:rPr>
          <w:noProof/>
        </w:rPr>
        <w:t>91</w:t>
      </w:r>
      <w:r>
        <w:rPr>
          <w:noProof/>
        </w:rPr>
        <w:fldChar w:fldCharType="end"/>
      </w:r>
    </w:p>
    <w:p w14:paraId="69D33D51" w14:textId="0AAA57D4"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_Toc187846009 \h </w:instrText>
      </w:r>
      <w:r>
        <w:rPr>
          <w:noProof/>
        </w:rPr>
      </w:r>
      <w:r>
        <w:rPr>
          <w:noProof/>
        </w:rPr>
        <w:fldChar w:fldCharType="separate"/>
      </w:r>
      <w:r>
        <w:rPr>
          <w:noProof/>
        </w:rPr>
        <w:t>92</w:t>
      </w:r>
      <w:r>
        <w:rPr>
          <w:noProof/>
        </w:rPr>
        <w:fldChar w:fldCharType="end"/>
      </w:r>
    </w:p>
    <w:p w14:paraId="67E44236" w14:textId="13BE310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_Toc187846010 \h </w:instrText>
      </w:r>
      <w:r>
        <w:rPr>
          <w:noProof/>
        </w:rPr>
      </w:r>
      <w:r>
        <w:rPr>
          <w:noProof/>
        </w:rPr>
        <w:fldChar w:fldCharType="separate"/>
      </w:r>
      <w:r>
        <w:rPr>
          <w:noProof/>
        </w:rPr>
        <w:t>92</w:t>
      </w:r>
      <w:r>
        <w:rPr>
          <w:noProof/>
        </w:rPr>
        <w:fldChar w:fldCharType="end"/>
      </w:r>
    </w:p>
    <w:p w14:paraId="3ACD0023" w14:textId="7D788B09"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Operations</w:t>
      </w:r>
      <w:r>
        <w:rPr>
          <w:noProof/>
        </w:rPr>
        <w:tab/>
      </w:r>
      <w:r>
        <w:rPr>
          <w:noProof/>
        </w:rPr>
        <w:fldChar w:fldCharType="begin" w:fldLock="1"/>
      </w:r>
      <w:r>
        <w:rPr>
          <w:noProof/>
        </w:rPr>
        <w:instrText xml:space="preserve"> PAGEREF _Toc187846011 \h </w:instrText>
      </w:r>
      <w:r>
        <w:rPr>
          <w:noProof/>
        </w:rPr>
      </w:r>
      <w:r>
        <w:rPr>
          <w:noProof/>
        </w:rPr>
        <w:fldChar w:fldCharType="separate"/>
      </w:r>
      <w:r>
        <w:rPr>
          <w:noProof/>
        </w:rPr>
        <w:t>92</w:t>
      </w:r>
      <w:r>
        <w:rPr>
          <w:noProof/>
        </w:rPr>
        <w:fldChar w:fldCharType="end"/>
      </w:r>
    </w:p>
    <w:p w14:paraId="658B157B" w14:textId="34F9D4B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11.6.4.1</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_Toc187846012 \h </w:instrText>
      </w:r>
      <w:r>
        <w:rPr>
          <w:noProof/>
        </w:rPr>
      </w:r>
      <w:r>
        <w:rPr>
          <w:noProof/>
        </w:rPr>
        <w:fldChar w:fldCharType="separate"/>
      </w:r>
      <w:r>
        <w:rPr>
          <w:noProof/>
        </w:rPr>
        <w:t>92</w:t>
      </w:r>
      <w:r>
        <w:rPr>
          <w:noProof/>
        </w:rPr>
        <w:fldChar w:fldCharType="end"/>
      </w:r>
    </w:p>
    <w:p w14:paraId="23C3F690" w14:textId="05AB2859"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11.6.4.2</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_Toc187846013 \h </w:instrText>
      </w:r>
      <w:r>
        <w:rPr>
          <w:noProof/>
        </w:rPr>
      </w:r>
      <w:r>
        <w:rPr>
          <w:noProof/>
        </w:rPr>
        <w:fldChar w:fldCharType="separate"/>
      </w:r>
      <w:r>
        <w:rPr>
          <w:noProof/>
        </w:rPr>
        <w:t>93</w:t>
      </w:r>
      <w:r>
        <w:rPr>
          <w:noProof/>
        </w:rPr>
        <w:fldChar w:fldCharType="end"/>
      </w:r>
    </w:p>
    <w:p w14:paraId="2FD6B4DA" w14:textId="4D2DE13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11.6.4.3</w:t>
      </w:r>
      <w:r>
        <w:rPr>
          <w:rFonts w:asciiTheme="minorHAnsi" w:eastAsiaTheme="minorEastAsia" w:hAnsiTheme="minorHAnsi" w:cstheme="minorBidi"/>
          <w:noProof/>
          <w:kern w:val="2"/>
          <w:sz w:val="24"/>
          <w:szCs w:val="24"/>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_Toc187846014 \h </w:instrText>
      </w:r>
      <w:r>
        <w:rPr>
          <w:noProof/>
        </w:rPr>
      </w:r>
      <w:r>
        <w:rPr>
          <w:noProof/>
        </w:rPr>
        <w:fldChar w:fldCharType="separate"/>
      </w:r>
      <w:r>
        <w:rPr>
          <w:noProof/>
        </w:rPr>
        <w:t>93</w:t>
      </w:r>
      <w:r>
        <w:rPr>
          <w:noProof/>
        </w:rPr>
        <w:fldChar w:fldCharType="end"/>
      </w:r>
    </w:p>
    <w:p w14:paraId="5AE4CE0F" w14:textId="69898FC6"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11.6.4.4</w:t>
      </w:r>
      <w:r>
        <w:rPr>
          <w:rFonts w:asciiTheme="minorHAnsi" w:eastAsiaTheme="minorEastAsia" w:hAnsiTheme="minorHAnsi" w:cstheme="minorBidi"/>
          <w:noProof/>
          <w:kern w:val="2"/>
          <w:sz w:val="24"/>
          <w:szCs w:val="24"/>
          <w:lang w:eastAsia="en-GB"/>
          <w14:ligatures w14:val="standardContextual"/>
        </w:rPr>
        <w:tab/>
      </w:r>
      <w:r>
        <w:rPr>
          <w:noProof/>
        </w:rPr>
        <w:t>Request delivery boost</w:t>
      </w:r>
      <w:r>
        <w:rPr>
          <w:noProof/>
        </w:rPr>
        <w:tab/>
      </w:r>
      <w:r>
        <w:rPr>
          <w:noProof/>
        </w:rPr>
        <w:fldChar w:fldCharType="begin" w:fldLock="1"/>
      </w:r>
      <w:r>
        <w:rPr>
          <w:noProof/>
        </w:rPr>
        <w:instrText xml:space="preserve"> PAGEREF _Toc187846015 \h </w:instrText>
      </w:r>
      <w:r>
        <w:rPr>
          <w:noProof/>
        </w:rPr>
      </w:r>
      <w:r>
        <w:rPr>
          <w:noProof/>
        </w:rPr>
        <w:fldChar w:fldCharType="separate"/>
      </w:r>
      <w:r>
        <w:rPr>
          <w:noProof/>
        </w:rPr>
        <w:t>94</w:t>
      </w:r>
      <w:r>
        <w:rPr>
          <w:noProof/>
        </w:rPr>
        <w:fldChar w:fldCharType="end"/>
      </w:r>
    </w:p>
    <w:p w14:paraId="16C1FE80" w14:textId="31CB12DA"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11.6.4.5</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_Toc187846016 \h </w:instrText>
      </w:r>
      <w:r>
        <w:rPr>
          <w:noProof/>
        </w:rPr>
      </w:r>
      <w:r>
        <w:rPr>
          <w:noProof/>
        </w:rPr>
        <w:fldChar w:fldCharType="separate"/>
      </w:r>
      <w:r>
        <w:rPr>
          <w:noProof/>
        </w:rPr>
        <w:t>94</w:t>
      </w:r>
      <w:r>
        <w:rPr>
          <w:noProof/>
        </w:rPr>
        <w:fldChar w:fldCharType="end"/>
      </w:r>
    </w:p>
    <w:p w14:paraId="2B4D414E" w14:textId="4F39665F"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11.6.4.6</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_Toc187846017 \h </w:instrText>
      </w:r>
      <w:r>
        <w:rPr>
          <w:noProof/>
        </w:rPr>
      </w:r>
      <w:r>
        <w:rPr>
          <w:noProof/>
        </w:rPr>
        <w:fldChar w:fldCharType="separate"/>
      </w:r>
      <w:r>
        <w:rPr>
          <w:noProof/>
        </w:rPr>
        <w:t>94</w:t>
      </w:r>
      <w:r>
        <w:rPr>
          <w:noProof/>
        </w:rPr>
        <w:fldChar w:fldCharType="end"/>
      </w:r>
    </w:p>
    <w:p w14:paraId="4DCF07C8" w14:textId="0A0AFCB1"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_Toc187846018 \h </w:instrText>
      </w:r>
      <w:r>
        <w:rPr>
          <w:noProof/>
        </w:rPr>
      </w:r>
      <w:r>
        <w:rPr>
          <w:noProof/>
        </w:rPr>
        <w:fldChar w:fldCharType="separate"/>
      </w:r>
      <w:r>
        <w:rPr>
          <w:noProof/>
        </w:rPr>
        <w:t>94</w:t>
      </w:r>
      <w:r>
        <w:rPr>
          <w:noProof/>
        </w:rPr>
        <w:fldChar w:fldCharType="end"/>
      </w:r>
    </w:p>
    <w:p w14:paraId="1A6A5136" w14:textId="5DFD53C5"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_Toc187846019 \h </w:instrText>
      </w:r>
      <w:r>
        <w:rPr>
          <w:noProof/>
        </w:rPr>
      </w:r>
      <w:r>
        <w:rPr>
          <w:noProof/>
        </w:rPr>
        <w:fldChar w:fldCharType="separate"/>
      </w:r>
      <w:r>
        <w:rPr>
          <w:noProof/>
        </w:rPr>
        <w:t>94</w:t>
      </w:r>
      <w:r>
        <w:rPr>
          <w:noProof/>
        </w:rPr>
        <w:fldChar w:fldCharType="end"/>
      </w:r>
    </w:p>
    <w:p w14:paraId="7BBA3804" w14:textId="09A82CC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_Toc187846020 \h </w:instrText>
      </w:r>
      <w:r>
        <w:rPr>
          <w:noProof/>
        </w:rPr>
      </w:r>
      <w:r>
        <w:rPr>
          <w:noProof/>
        </w:rPr>
        <w:fldChar w:fldCharType="separate"/>
      </w:r>
      <w:r>
        <w:rPr>
          <w:noProof/>
        </w:rPr>
        <w:t>95</w:t>
      </w:r>
      <w:r>
        <w:rPr>
          <w:noProof/>
        </w:rPr>
        <w:fldChar w:fldCharType="end"/>
      </w:r>
    </w:p>
    <w:p w14:paraId="3203E285" w14:textId="4A01C5AB"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_Toc187846021 \h </w:instrText>
      </w:r>
      <w:r>
        <w:rPr>
          <w:noProof/>
        </w:rPr>
      </w:r>
      <w:r>
        <w:rPr>
          <w:noProof/>
        </w:rPr>
        <w:fldChar w:fldCharType="separate"/>
      </w:r>
      <w:r>
        <w:rPr>
          <w:noProof/>
        </w:rPr>
        <w:t>95</w:t>
      </w:r>
      <w:r>
        <w:rPr>
          <w:noProof/>
        </w:rPr>
        <w:fldChar w:fldCharType="end"/>
      </w:r>
    </w:p>
    <w:p w14:paraId="5A15E5E7" w14:textId="1688AD9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_Toc187846022 \h </w:instrText>
      </w:r>
      <w:r>
        <w:rPr>
          <w:noProof/>
        </w:rPr>
      </w:r>
      <w:r>
        <w:rPr>
          <w:noProof/>
        </w:rPr>
        <w:fldChar w:fldCharType="separate"/>
      </w:r>
      <w:r>
        <w:rPr>
          <w:noProof/>
        </w:rPr>
        <w:t>96</w:t>
      </w:r>
      <w:r>
        <w:rPr>
          <w:noProof/>
        </w:rPr>
        <w:fldChar w:fldCharType="end"/>
      </w:r>
    </w:p>
    <w:p w14:paraId="1521A3BD" w14:textId="339C6E85"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State model</w:t>
      </w:r>
      <w:r>
        <w:rPr>
          <w:noProof/>
        </w:rPr>
        <w:tab/>
      </w:r>
      <w:r>
        <w:rPr>
          <w:noProof/>
        </w:rPr>
        <w:fldChar w:fldCharType="begin" w:fldLock="1"/>
      </w:r>
      <w:r>
        <w:rPr>
          <w:noProof/>
        </w:rPr>
        <w:instrText xml:space="preserve"> PAGEREF _Toc187846023 \h </w:instrText>
      </w:r>
      <w:r>
        <w:rPr>
          <w:noProof/>
        </w:rPr>
      </w:r>
      <w:r>
        <w:rPr>
          <w:noProof/>
        </w:rPr>
        <w:fldChar w:fldCharType="separate"/>
      </w:r>
      <w:r>
        <w:rPr>
          <w:noProof/>
        </w:rPr>
        <w:t>96</w:t>
      </w:r>
      <w:r>
        <w:rPr>
          <w:noProof/>
        </w:rPr>
        <w:fldChar w:fldCharType="end"/>
      </w:r>
    </w:p>
    <w:p w14:paraId="469354D0" w14:textId="2344DB5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_Toc187846024 \h </w:instrText>
      </w:r>
      <w:r>
        <w:rPr>
          <w:noProof/>
        </w:rPr>
      </w:r>
      <w:r>
        <w:rPr>
          <w:noProof/>
        </w:rPr>
        <w:fldChar w:fldCharType="separate"/>
      </w:r>
      <w:r>
        <w:rPr>
          <w:noProof/>
        </w:rPr>
        <w:t>96</w:t>
      </w:r>
      <w:r>
        <w:rPr>
          <w:noProof/>
        </w:rPr>
        <w:fldChar w:fldCharType="end"/>
      </w:r>
    </w:p>
    <w:p w14:paraId="1D299086" w14:textId="6C389AA1"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_Toc187846025 \h </w:instrText>
      </w:r>
      <w:r>
        <w:rPr>
          <w:noProof/>
        </w:rPr>
      </w:r>
      <w:r>
        <w:rPr>
          <w:noProof/>
        </w:rPr>
        <w:fldChar w:fldCharType="separate"/>
      </w:r>
      <w:r>
        <w:rPr>
          <w:noProof/>
        </w:rPr>
        <w:t>96</w:t>
      </w:r>
      <w:r>
        <w:rPr>
          <w:noProof/>
        </w:rPr>
        <w:fldChar w:fldCharType="end"/>
      </w:r>
    </w:p>
    <w:p w14:paraId="5E9A19CD" w14:textId="0A8AF2F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_Toc187846026 \h </w:instrText>
      </w:r>
      <w:r>
        <w:rPr>
          <w:noProof/>
        </w:rPr>
      </w:r>
      <w:r>
        <w:rPr>
          <w:noProof/>
        </w:rPr>
        <w:fldChar w:fldCharType="separate"/>
      </w:r>
      <w:r>
        <w:rPr>
          <w:noProof/>
        </w:rPr>
        <w:t>96</w:t>
      </w:r>
      <w:r>
        <w:rPr>
          <w:noProof/>
        </w:rPr>
        <w:fldChar w:fldCharType="end"/>
      </w:r>
    </w:p>
    <w:p w14:paraId="58DCC55B" w14:textId="3AA51102"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_Toc187846027 \h </w:instrText>
      </w:r>
      <w:r>
        <w:rPr>
          <w:noProof/>
        </w:rPr>
      </w:r>
      <w:r>
        <w:rPr>
          <w:noProof/>
        </w:rPr>
        <w:fldChar w:fldCharType="separate"/>
      </w:r>
      <w:r>
        <w:rPr>
          <w:noProof/>
        </w:rPr>
        <w:t>96</w:t>
      </w:r>
      <w:r>
        <w:rPr>
          <w:noProof/>
        </w:rPr>
        <w:fldChar w:fldCharType="end"/>
      </w:r>
    </w:p>
    <w:p w14:paraId="288C25E0" w14:textId="4A5CAD7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_Toc187846028 \h </w:instrText>
      </w:r>
      <w:r>
        <w:rPr>
          <w:noProof/>
        </w:rPr>
      </w:r>
      <w:r>
        <w:rPr>
          <w:noProof/>
        </w:rPr>
        <w:fldChar w:fldCharType="separate"/>
      </w:r>
      <w:r>
        <w:rPr>
          <w:noProof/>
        </w:rPr>
        <w:t>97</w:t>
      </w:r>
      <w:r>
        <w:rPr>
          <w:noProof/>
        </w:rPr>
        <w:fldChar w:fldCharType="end"/>
      </w:r>
    </w:p>
    <w:p w14:paraId="2395D8D8" w14:textId="7C789B4D"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_Toc187846029 \h </w:instrText>
      </w:r>
      <w:r>
        <w:rPr>
          <w:noProof/>
        </w:rPr>
      </w:r>
      <w:r>
        <w:rPr>
          <w:noProof/>
        </w:rPr>
        <w:fldChar w:fldCharType="separate"/>
      </w:r>
      <w:r>
        <w:rPr>
          <w:noProof/>
        </w:rPr>
        <w:t>97</w:t>
      </w:r>
      <w:r>
        <w:rPr>
          <w:noProof/>
        </w:rPr>
        <w:fldChar w:fldCharType="end"/>
      </w:r>
    </w:p>
    <w:p w14:paraId="46ACA179" w14:textId="15CAF556"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12.2.6</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_Toc187846030 \h </w:instrText>
      </w:r>
      <w:r>
        <w:rPr>
          <w:noProof/>
        </w:rPr>
      </w:r>
      <w:r>
        <w:rPr>
          <w:noProof/>
        </w:rPr>
        <w:fldChar w:fldCharType="separate"/>
      </w:r>
      <w:r>
        <w:rPr>
          <w:noProof/>
        </w:rPr>
        <w:t>97</w:t>
      </w:r>
      <w:r>
        <w:rPr>
          <w:noProof/>
        </w:rPr>
        <w:fldChar w:fldCharType="end"/>
      </w:r>
    </w:p>
    <w:p w14:paraId="67BB71FA" w14:textId="285DB2CC"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12.2.7</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_Toc187846031 \h </w:instrText>
      </w:r>
      <w:r>
        <w:rPr>
          <w:noProof/>
        </w:rPr>
      </w:r>
      <w:r>
        <w:rPr>
          <w:noProof/>
        </w:rPr>
        <w:fldChar w:fldCharType="separate"/>
      </w:r>
      <w:r>
        <w:rPr>
          <w:noProof/>
        </w:rPr>
        <w:t>98</w:t>
      </w:r>
      <w:r>
        <w:rPr>
          <w:noProof/>
        </w:rPr>
        <w:fldChar w:fldCharType="end"/>
      </w:r>
    </w:p>
    <w:p w14:paraId="1D10678D" w14:textId="33EB5318"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_Toc187846032 \h </w:instrText>
      </w:r>
      <w:r>
        <w:rPr>
          <w:noProof/>
        </w:rPr>
      </w:r>
      <w:r>
        <w:rPr>
          <w:noProof/>
        </w:rPr>
        <w:fldChar w:fldCharType="separate"/>
      </w:r>
      <w:r>
        <w:rPr>
          <w:noProof/>
        </w:rPr>
        <w:t>98</w:t>
      </w:r>
      <w:r>
        <w:rPr>
          <w:noProof/>
        </w:rPr>
        <w:fldChar w:fldCharType="end"/>
      </w:r>
    </w:p>
    <w:p w14:paraId="19615CFF" w14:textId="479ED099"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_Toc187846033 \h </w:instrText>
      </w:r>
      <w:r>
        <w:rPr>
          <w:noProof/>
        </w:rPr>
      </w:r>
      <w:r>
        <w:rPr>
          <w:noProof/>
        </w:rPr>
        <w:fldChar w:fldCharType="separate"/>
      </w:r>
      <w:r>
        <w:rPr>
          <w:noProof/>
        </w:rPr>
        <w:t>98</w:t>
      </w:r>
      <w:r>
        <w:rPr>
          <w:noProof/>
        </w:rPr>
        <w:fldChar w:fldCharType="end"/>
      </w:r>
    </w:p>
    <w:p w14:paraId="47397522" w14:textId="4731FCE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_Toc187846034 \h </w:instrText>
      </w:r>
      <w:r>
        <w:rPr>
          <w:noProof/>
        </w:rPr>
      </w:r>
      <w:r>
        <w:rPr>
          <w:noProof/>
        </w:rPr>
        <w:fldChar w:fldCharType="separate"/>
      </w:r>
      <w:r>
        <w:rPr>
          <w:noProof/>
        </w:rPr>
        <w:t>98</w:t>
      </w:r>
      <w:r>
        <w:rPr>
          <w:noProof/>
        </w:rPr>
        <w:fldChar w:fldCharType="end"/>
      </w:r>
    </w:p>
    <w:p w14:paraId="024F72AC" w14:textId="1696001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_Toc187846035 \h </w:instrText>
      </w:r>
      <w:r>
        <w:rPr>
          <w:noProof/>
        </w:rPr>
      </w:r>
      <w:r>
        <w:rPr>
          <w:noProof/>
        </w:rPr>
        <w:fldChar w:fldCharType="separate"/>
      </w:r>
      <w:r>
        <w:rPr>
          <w:noProof/>
        </w:rPr>
        <w:t>99</w:t>
      </w:r>
      <w:r>
        <w:rPr>
          <w:noProof/>
        </w:rPr>
        <w:fldChar w:fldCharType="end"/>
      </w:r>
    </w:p>
    <w:p w14:paraId="3CEED161" w14:textId="40F822E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_Toc187846036 \h </w:instrText>
      </w:r>
      <w:r>
        <w:rPr>
          <w:noProof/>
        </w:rPr>
      </w:r>
      <w:r>
        <w:rPr>
          <w:noProof/>
        </w:rPr>
        <w:fldChar w:fldCharType="separate"/>
      </w:r>
      <w:r>
        <w:rPr>
          <w:noProof/>
        </w:rPr>
        <w:t>99</w:t>
      </w:r>
      <w:r>
        <w:rPr>
          <w:noProof/>
        </w:rPr>
        <w:fldChar w:fldCharType="end"/>
      </w:r>
    </w:p>
    <w:p w14:paraId="30E3461E" w14:textId="5D8EA220"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_Toc187846037 \h </w:instrText>
      </w:r>
      <w:r>
        <w:rPr>
          <w:noProof/>
        </w:rPr>
      </w:r>
      <w:r>
        <w:rPr>
          <w:noProof/>
        </w:rPr>
        <w:fldChar w:fldCharType="separate"/>
      </w:r>
      <w:r>
        <w:rPr>
          <w:noProof/>
        </w:rPr>
        <w:t>100</w:t>
      </w:r>
      <w:r>
        <w:rPr>
          <w:noProof/>
        </w:rPr>
        <w:fldChar w:fldCharType="end"/>
      </w:r>
    </w:p>
    <w:p w14:paraId="1A05A925" w14:textId="4874C0F3"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_Toc187846038 \h </w:instrText>
      </w:r>
      <w:r>
        <w:rPr>
          <w:noProof/>
        </w:rPr>
      </w:r>
      <w:r>
        <w:rPr>
          <w:noProof/>
        </w:rPr>
        <w:fldChar w:fldCharType="separate"/>
      </w:r>
      <w:r>
        <w:rPr>
          <w:noProof/>
        </w:rPr>
        <w:t>101</w:t>
      </w:r>
      <w:r>
        <w:rPr>
          <w:noProof/>
        </w:rPr>
        <w:fldChar w:fldCharType="end"/>
      </w:r>
    </w:p>
    <w:p w14:paraId="6636A56A" w14:textId="1C38289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_Toc187846039 \h </w:instrText>
      </w:r>
      <w:r>
        <w:rPr>
          <w:noProof/>
        </w:rPr>
      </w:r>
      <w:r>
        <w:rPr>
          <w:noProof/>
        </w:rPr>
        <w:fldChar w:fldCharType="separate"/>
      </w:r>
      <w:r>
        <w:rPr>
          <w:noProof/>
        </w:rPr>
        <w:t>101</w:t>
      </w:r>
      <w:r>
        <w:rPr>
          <w:noProof/>
        </w:rPr>
        <w:fldChar w:fldCharType="end"/>
      </w:r>
    </w:p>
    <w:p w14:paraId="5974BD75" w14:textId="45BC525C"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_Toc187846040 \h </w:instrText>
      </w:r>
      <w:r>
        <w:rPr>
          <w:noProof/>
        </w:rPr>
      </w:r>
      <w:r>
        <w:rPr>
          <w:noProof/>
        </w:rPr>
        <w:fldChar w:fldCharType="separate"/>
      </w:r>
      <w:r>
        <w:rPr>
          <w:noProof/>
        </w:rPr>
        <w:t>102</w:t>
      </w:r>
      <w:r>
        <w:rPr>
          <w:noProof/>
        </w:rPr>
        <w:fldChar w:fldCharType="end"/>
      </w:r>
    </w:p>
    <w:p w14:paraId="6E950532" w14:textId="6D987518"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_Toc187846041 \h </w:instrText>
      </w:r>
      <w:r>
        <w:rPr>
          <w:noProof/>
        </w:rPr>
      </w:r>
      <w:r>
        <w:rPr>
          <w:noProof/>
        </w:rPr>
        <w:fldChar w:fldCharType="separate"/>
      </w:r>
      <w:r>
        <w:rPr>
          <w:noProof/>
        </w:rPr>
        <w:t>102</w:t>
      </w:r>
      <w:r>
        <w:rPr>
          <w:noProof/>
        </w:rPr>
        <w:fldChar w:fldCharType="end"/>
      </w:r>
    </w:p>
    <w:p w14:paraId="65F54B3E" w14:textId="552FDC3D"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_Toc187846042 \h </w:instrText>
      </w:r>
      <w:r>
        <w:rPr>
          <w:noProof/>
        </w:rPr>
      </w:r>
      <w:r>
        <w:rPr>
          <w:noProof/>
        </w:rPr>
        <w:fldChar w:fldCharType="separate"/>
      </w:r>
      <w:r>
        <w:rPr>
          <w:noProof/>
        </w:rPr>
        <w:t>103</w:t>
      </w:r>
      <w:r>
        <w:rPr>
          <w:noProof/>
        </w:rPr>
        <w:fldChar w:fldCharType="end"/>
      </w:r>
    </w:p>
    <w:p w14:paraId="0E5481F0" w14:textId="28191F3B"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_Toc187846043 \h </w:instrText>
      </w:r>
      <w:r>
        <w:rPr>
          <w:noProof/>
        </w:rPr>
      </w:r>
      <w:r>
        <w:rPr>
          <w:noProof/>
        </w:rPr>
        <w:fldChar w:fldCharType="separate"/>
      </w:r>
      <w:r>
        <w:rPr>
          <w:noProof/>
        </w:rPr>
        <w:t>104</w:t>
      </w:r>
      <w:r>
        <w:rPr>
          <w:noProof/>
        </w:rPr>
        <w:fldChar w:fldCharType="end"/>
      </w:r>
    </w:p>
    <w:p w14:paraId="5B0983B1" w14:textId="6DE5CA80"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_Toc187846044 \h </w:instrText>
      </w:r>
      <w:r>
        <w:rPr>
          <w:noProof/>
        </w:rPr>
      </w:r>
      <w:r>
        <w:rPr>
          <w:noProof/>
        </w:rPr>
        <w:fldChar w:fldCharType="separate"/>
      </w:r>
      <w:r>
        <w:rPr>
          <w:noProof/>
        </w:rPr>
        <w:t>105</w:t>
      </w:r>
      <w:r>
        <w:rPr>
          <w:noProof/>
        </w:rPr>
        <w:fldChar w:fldCharType="end"/>
      </w:r>
    </w:p>
    <w:p w14:paraId="170DFD49" w14:textId="507D7063"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_Toc187846045 \h </w:instrText>
      </w:r>
      <w:r>
        <w:rPr>
          <w:noProof/>
        </w:rPr>
      </w:r>
      <w:r>
        <w:rPr>
          <w:noProof/>
        </w:rPr>
        <w:fldChar w:fldCharType="separate"/>
      </w:r>
      <w:r>
        <w:rPr>
          <w:noProof/>
        </w:rPr>
        <w:t>106</w:t>
      </w:r>
      <w:r>
        <w:rPr>
          <w:noProof/>
        </w:rPr>
        <w:fldChar w:fldCharType="end"/>
      </w:r>
    </w:p>
    <w:p w14:paraId="0EBAA726" w14:textId="2BC28A27"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_Toc187846046 \h </w:instrText>
      </w:r>
      <w:r>
        <w:rPr>
          <w:noProof/>
        </w:rPr>
      </w:r>
      <w:r>
        <w:rPr>
          <w:noProof/>
        </w:rPr>
        <w:fldChar w:fldCharType="separate"/>
      </w:r>
      <w:r>
        <w:rPr>
          <w:noProof/>
        </w:rPr>
        <w:t>106</w:t>
      </w:r>
      <w:r>
        <w:rPr>
          <w:noProof/>
        </w:rPr>
        <w:fldChar w:fldCharType="end"/>
      </w:r>
    </w:p>
    <w:p w14:paraId="29AB172D" w14:textId="209C69EE" w:rsidR="00FC05F8" w:rsidRDefault="00FC05F8">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_Toc187846047 \h </w:instrText>
      </w:r>
      <w:r>
        <w:rPr>
          <w:noProof/>
        </w:rPr>
      </w:r>
      <w:r>
        <w:rPr>
          <w:noProof/>
        </w:rPr>
        <w:fldChar w:fldCharType="separate"/>
      </w:r>
      <w:r>
        <w:rPr>
          <w:noProof/>
        </w:rPr>
        <w:t>107</w:t>
      </w:r>
      <w:r>
        <w:rPr>
          <w:noProof/>
        </w:rPr>
        <w:fldChar w:fldCharType="end"/>
      </w:r>
    </w:p>
    <w:p w14:paraId="23A4DFEF" w14:textId="09B2F9C8"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_Toc187846048 \h </w:instrText>
      </w:r>
      <w:r>
        <w:rPr>
          <w:noProof/>
        </w:rPr>
      </w:r>
      <w:r>
        <w:rPr>
          <w:noProof/>
        </w:rPr>
        <w:fldChar w:fldCharType="separate"/>
      </w:r>
      <w:r>
        <w:rPr>
          <w:noProof/>
        </w:rPr>
        <w:t>108</w:t>
      </w:r>
      <w:r>
        <w:rPr>
          <w:noProof/>
        </w:rPr>
        <w:fldChar w:fldCharType="end"/>
      </w:r>
    </w:p>
    <w:p w14:paraId="072F8B5A" w14:textId="12A85DCA"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_Toc187846049 \h </w:instrText>
      </w:r>
      <w:r>
        <w:rPr>
          <w:noProof/>
        </w:rPr>
      </w:r>
      <w:r>
        <w:rPr>
          <w:noProof/>
        </w:rPr>
        <w:fldChar w:fldCharType="separate"/>
      </w:r>
      <w:r>
        <w:rPr>
          <w:noProof/>
        </w:rPr>
        <w:t>109</w:t>
      </w:r>
      <w:r>
        <w:rPr>
          <w:noProof/>
        </w:rPr>
        <w:fldChar w:fldCharType="end"/>
      </w:r>
    </w:p>
    <w:p w14:paraId="46019FA9" w14:textId="0ACF59A9"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Status Information</w:t>
      </w:r>
      <w:r>
        <w:rPr>
          <w:noProof/>
        </w:rPr>
        <w:tab/>
      </w:r>
      <w:r>
        <w:rPr>
          <w:noProof/>
        </w:rPr>
        <w:fldChar w:fldCharType="begin" w:fldLock="1"/>
      </w:r>
      <w:r>
        <w:rPr>
          <w:noProof/>
        </w:rPr>
        <w:instrText xml:space="preserve"> PAGEREF _Toc187846050 \h </w:instrText>
      </w:r>
      <w:r>
        <w:rPr>
          <w:noProof/>
        </w:rPr>
      </w:r>
      <w:r>
        <w:rPr>
          <w:noProof/>
        </w:rPr>
        <w:fldChar w:fldCharType="separate"/>
      </w:r>
      <w:r>
        <w:rPr>
          <w:noProof/>
        </w:rPr>
        <w:t>111</w:t>
      </w:r>
      <w:r>
        <w:rPr>
          <w:noProof/>
        </w:rPr>
        <w:fldChar w:fldCharType="end"/>
      </w:r>
    </w:p>
    <w:p w14:paraId="4756F76D" w14:textId="26380C27" w:rsidR="00FC05F8" w:rsidRDefault="00FC05F8">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_Toc187846051 \h </w:instrText>
      </w:r>
      <w:r>
        <w:rPr>
          <w:noProof/>
        </w:rPr>
      </w:r>
      <w:r>
        <w:rPr>
          <w:noProof/>
        </w:rPr>
        <w:fldChar w:fldCharType="separate"/>
      </w:r>
      <w:r>
        <w:rPr>
          <w:noProof/>
        </w:rPr>
        <w:t>112</w:t>
      </w:r>
      <w:r>
        <w:rPr>
          <w:noProof/>
        </w:rPr>
        <w:fldChar w:fldCharType="end"/>
      </w:r>
    </w:p>
    <w:p w14:paraId="6E5EF30D" w14:textId="52C08C53"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_Toc187846052 \h </w:instrText>
      </w:r>
      <w:r>
        <w:rPr>
          <w:noProof/>
        </w:rPr>
      </w:r>
      <w:r>
        <w:rPr>
          <w:noProof/>
        </w:rPr>
        <w:fldChar w:fldCharType="separate"/>
      </w:r>
      <w:r>
        <w:rPr>
          <w:noProof/>
        </w:rPr>
        <w:t>112</w:t>
      </w:r>
      <w:r>
        <w:rPr>
          <w:noProof/>
        </w:rPr>
        <w:fldChar w:fldCharType="end"/>
      </w:r>
    </w:p>
    <w:p w14:paraId="4B9F2D7D" w14:textId="0B1CBFB8"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Miscellaneous UE-internal APIs</w:t>
      </w:r>
      <w:r>
        <w:rPr>
          <w:noProof/>
        </w:rPr>
        <w:tab/>
      </w:r>
      <w:r>
        <w:rPr>
          <w:noProof/>
        </w:rPr>
        <w:fldChar w:fldCharType="begin" w:fldLock="1"/>
      </w:r>
      <w:r>
        <w:rPr>
          <w:noProof/>
        </w:rPr>
        <w:instrText xml:space="preserve"> PAGEREF _Toc187846053 \h </w:instrText>
      </w:r>
      <w:r>
        <w:rPr>
          <w:noProof/>
        </w:rPr>
      </w:r>
      <w:r>
        <w:rPr>
          <w:noProof/>
        </w:rPr>
        <w:fldChar w:fldCharType="separate"/>
      </w:r>
      <w:r>
        <w:rPr>
          <w:noProof/>
        </w:rPr>
        <w:t>113</w:t>
      </w:r>
      <w:r>
        <w:rPr>
          <w:noProof/>
        </w:rPr>
        <w:fldChar w:fldCharType="end"/>
      </w:r>
    </w:p>
    <w:p w14:paraId="34A0E050" w14:textId="0BA55D3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General</w:t>
      </w:r>
      <w:r>
        <w:rPr>
          <w:noProof/>
        </w:rPr>
        <w:tab/>
      </w:r>
      <w:r>
        <w:rPr>
          <w:noProof/>
        </w:rPr>
        <w:fldChar w:fldCharType="begin" w:fldLock="1"/>
      </w:r>
      <w:r>
        <w:rPr>
          <w:noProof/>
        </w:rPr>
        <w:instrText xml:space="preserve"> PAGEREF _Toc187846054 \h </w:instrText>
      </w:r>
      <w:r>
        <w:rPr>
          <w:noProof/>
        </w:rPr>
      </w:r>
      <w:r>
        <w:rPr>
          <w:noProof/>
        </w:rPr>
        <w:fldChar w:fldCharType="separate"/>
      </w:r>
      <w:r>
        <w:rPr>
          <w:noProof/>
        </w:rPr>
        <w:t>113</w:t>
      </w:r>
      <w:r>
        <w:rPr>
          <w:noProof/>
        </w:rPr>
        <w:fldChar w:fldCharType="end"/>
      </w:r>
    </w:p>
    <w:p w14:paraId="1ACA36FB" w14:textId="204A1FB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RAN Signaling-based Network Assistance API</w:t>
      </w:r>
      <w:r>
        <w:rPr>
          <w:noProof/>
        </w:rPr>
        <w:tab/>
      </w:r>
      <w:r>
        <w:rPr>
          <w:noProof/>
        </w:rPr>
        <w:fldChar w:fldCharType="begin" w:fldLock="1"/>
      </w:r>
      <w:r>
        <w:rPr>
          <w:noProof/>
        </w:rPr>
        <w:instrText xml:space="preserve"> PAGEREF _Toc187846055 \h </w:instrText>
      </w:r>
      <w:r>
        <w:rPr>
          <w:noProof/>
        </w:rPr>
      </w:r>
      <w:r>
        <w:rPr>
          <w:noProof/>
        </w:rPr>
        <w:fldChar w:fldCharType="separate"/>
      </w:r>
      <w:r>
        <w:rPr>
          <w:noProof/>
        </w:rPr>
        <w:t>113</w:t>
      </w:r>
      <w:r>
        <w:rPr>
          <w:noProof/>
        </w:rPr>
        <w:fldChar w:fldCharType="end"/>
      </w:r>
    </w:p>
    <w:p w14:paraId="5AABED76" w14:textId="47F076B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RAN-based Metrics Reporting API</w:t>
      </w:r>
      <w:r>
        <w:rPr>
          <w:noProof/>
        </w:rPr>
        <w:tab/>
      </w:r>
      <w:r>
        <w:rPr>
          <w:noProof/>
        </w:rPr>
        <w:fldChar w:fldCharType="begin" w:fldLock="1"/>
      </w:r>
      <w:r>
        <w:rPr>
          <w:noProof/>
        </w:rPr>
        <w:instrText xml:space="preserve"> PAGEREF _Toc187846056 \h </w:instrText>
      </w:r>
      <w:r>
        <w:rPr>
          <w:noProof/>
        </w:rPr>
      </w:r>
      <w:r>
        <w:rPr>
          <w:noProof/>
        </w:rPr>
        <w:fldChar w:fldCharType="separate"/>
      </w:r>
      <w:r>
        <w:rPr>
          <w:noProof/>
        </w:rPr>
        <w:t>113</w:t>
      </w:r>
      <w:r>
        <w:rPr>
          <w:noProof/>
        </w:rPr>
        <w:fldChar w:fldCharType="end"/>
      </w:r>
    </w:p>
    <w:p w14:paraId="10C19D24" w14:textId="3A1F7DBD"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Usage of 5GC interfaces and APIs</w:t>
      </w:r>
      <w:r>
        <w:rPr>
          <w:noProof/>
        </w:rPr>
        <w:tab/>
      </w:r>
      <w:r>
        <w:rPr>
          <w:noProof/>
        </w:rPr>
        <w:fldChar w:fldCharType="begin" w:fldLock="1"/>
      </w:r>
      <w:r>
        <w:rPr>
          <w:noProof/>
        </w:rPr>
        <w:instrText xml:space="preserve"> PAGEREF _Toc187846057 \h </w:instrText>
      </w:r>
      <w:r>
        <w:rPr>
          <w:noProof/>
        </w:rPr>
      </w:r>
      <w:r>
        <w:rPr>
          <w:noProof/>
        </w:rPr>
        <w:fldChar w:fldCharType="separate"/>
      </w:r>
      <w:r>
        <w:rPr>
          <w:noProof/>
        </w:rPr>
        <w:t>114</w:t>
      </w:r>
      <w:r>
        <w:rPr>
          <w:noProof/>
        </w:rPr>
        <w:fldChar w:fldCharType="end"/>
      </w:r>
    </w:p>
    <w:p w14:paraId="6EB61650" w14:textId="6E986649"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General</w:t>
      </w:r>
      <w:r>
        <w:rPr>
          <w:noProof/>
        </w:rPr>
        <w:tab/>
      </w:r>
      <w:r>
        <w:rPr>
          <w:noProof/>
        </w:rPr>
        <w:fldChar w:fldCharType="begin" w:fldLock="1"/>
      </w:r>
      <w:r>
        <w:rPr>
          <w:noProof/>
        </w:rPr>
        <w:instrText xml:space="preserve"> PAGEREF _Toc187846058 \h </w:instrText>
      </w:r>
      <w:r>
        <w:rPr>
          <w:noProof/>
        </w:rPr>
      </w:r>
      <w:r>
        <w:rPr>
          <w:noProof/>
        </w:rPr>
        <w:fldChar w:fldCharType="separate"/>
      </w:r>
      <w:r>
        <w:rPr>
          <w:noProof/>
        </w:rPr>
        <w:t>114</w:t>
      </w:r>
      <w:r>
        <w:rPr>
          <w:noProof/>
        </w:rPr>
        <w:fldChar w:fldCharType="end"/>
      </w:r>
    </w:p>
    <w:p w14:paraId="5A82E9A8" w14:textId="2B224B8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Usage of N5/N33 for AF-based Network Assistance</w:t>
      </w:r>
      <w:r>
        <w:rPr>
          <w:noProof/>
        </w:rPr>
        <w:tab/>
      </w:r>
      <w:r>
        <w:rPr>
          <w:noProof/>
        </w:rPr>
        <w:fldChar w:fldCharType="begin" w:fldLock="1"/>
      </w:r>
      <w:r>
        <w:rPr>
          <w:noProof/>
        </w:rPr>
        <w:instrText xml:space="preserve"> PAGEREF _Toc187846059 \h </w:instrText>
      </w:r>
      <w:r>
        <w:rPr>
          <w:noProof/>
        </w:rPr>
      </w:r>
      <w:r>
        <w:rPr>
          <w:noProof/>
        </w:rPr>
        <w:fldChar w:fldCharType="separate"/>
      </w:r>
      <w:r>
        <w:rPr>
          <w:noProof/>
        </w:rPr>
        <w:t>114</w:t>
      </w:r>
      <w:r>
        <w:rPr>
          <w:noProof/>
        </w:rPr>
        <w:fldChar w:fldCharType="end"/>
      </w:r>
    </w:p>
    <w:p w14:paraId="6B4AAFC4" w14:textId="40C0B6F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sidRPr="00007D86">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007D86">
        <w:rPr>
          <w:rFonts w:eastAsia="Malgun Gothic"/>
          <w:noProof/>
          <w:lang w:eastAsia="ko-KR"/>
        </w:rPr>
        <w:t>Usage of N5/N33 for dynamic policies</w:t>
      </w:r>
      <w:r>
        <w:rPr>
          <w:noProof/>
        </w:rPr>
        <w:tab/>
      </w:r>
      <w:r>
        <w:rPr>
          <w:noProof/>
        </w:rPr>
        <w:fldChar w:fldCharType="begin" w:fldLock="1"/>
      </w:r>
      <w:r>
        <w:rPr>
          <w:noProof/>
        </w:rPr>
        <w:instrText xml:space="preserve"> PAGEREF _Toc187846060 \h </w:instrText>
      </w:r>
      <w:r>
        <w:rPr>
          <w:noProof/>
        </w:rPr>
      </w:r>
      <w:r>
        <w:rPr>
          <w:noProof/>
        </w:rPr>
        <w:fldChar w:fldCharType="separate"/>
      </w:r>
      <w:r>
        <w:rPr>
          <w:noProof/>
        </w:rPr>
        <w:t>116</w:t>
      </w:r>
      <w:r>
        <w:rPr>
          <w:noProof/>
        </w:rPr>
        <w:fldChar w:fldCharType="end"/>
      </w:r>
    </w:p>
    <w:p w14:paraId="2B45D4F6" w14:textId="6AB09964"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_Toc187846061 \h </w:instrText>
      </w:r>
      <w:r>
        <w:rPr>
          <w:noProof/>
        </w:rPr>
      </w:r>
      <w:r>
        <w:rPr>
          <w:noProof/>
        </w:rPr>
        <w:fldChar w:fldCharType="separate"/>
      </w:r>
      <w:r>
        <w:rPr>
          <w:noProof/>
        </w:rPr>
        <w:t>117</w:t>
      </w:r>
      <w:r>
        <w:rPr>
          <w:noProof/>
        </w:rPr>
        <w:fldChar w:fldCharType="end"/>
      </w:r>
    </w:p>
    <w:p w14:paraId="3107A46E" w14:textId="29306738"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_Toc187846062 \h </w:instrText>
      </w:r>
      <w:r>
        <w:rPr>
          <w:noProof/>
        </w:rPr>
      </w:r>
      <w:r>
        <w:rPr>
          <w:noProof/>
        </w:rPr>
        <w:fldChar w:fldCharType="separate"/>
      </w:r>
      <w:r>
        <w:rPr>
          <w:noProof/>
        </w:rPr>
        <w:t>117</w:t>
      </w:r>
      <w:r>
        <w:rPr>
          <w:noProof/>
        </w:rPr>
        <w:fldChar w:fldCharType="end"/>
      </w:r>
    </w:p>
    <w:p w14:paraId="0D3BD93F" w14:textId="1CBFE18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_Toc187846063 \h </w:instrText>
      </w:r>
      <w:r>
        <w:rPr>
          <w:noProof/>
        </w:rPr>
      </w:r>
      <w:r>
        <w:rPr>
          <w:noProof/>
        </w:rPr>
        <w:fldChar w:fldCharType="separate"/>
      </w:r>
      <w:r>
        <w:rPr>
          <w:noProof/>
        </w:rPr>
        <w:t>117</w:t>
      </w:r>
      <w:r>
        <w:rPr>
          <w:noProof/>
        </w:rPr>
        <w:fldChar w:fldCharType="end"/>
      </w:r>
    </w:p>
    <w:p w14:paraId="4C09EBBA" w14:textId="47D902DE"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_Toc187846064 \h </w:instrText>
      </w:r>
      <w:r>
        <w:rPr>
          <w:noProof/>
        </w:rPr>
      </w:r>
      <w:r>
        <w:rPr>
          <w:noProof/>
        </w:rPr>
        <w:fldChar w:fldCharType="separate"/>
      </w:r>
      <w:r>
        <w:rPr>
          <w:noProof/>
        </w:rPr>
        <w:t>118</w:t>
      </w:r>
      <w:r>
        <w:rPr>
          <w:noProof/>
        </w:rPr>
        <w:fldChar w:fldCharType="end"/>
      </w:r>
    </w:p>
    <w:p w14:paraId="33A50DFF" w14:textId="6E79816C"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sidRPr="00007D86">
        <w:rPr>
          <w:rFonts w:eastAsia="MS Mincho"/>
          <w:noProof/>
        </w:rPr>
        <w:t>Annex A (informative</w:t>
      </w:r>
      <w:r>
        <w:rPr>
          <w:rFonts w:eastAsia="MS Mincho"/>
          <w:noProof/>
        </w:rPr>
        <w:t>):</w:t>
      </w:r>
      <w:r>
        <w:rPr>
          <w:rFonts w:eastAsia="MS Mincho"/>
          <w:noProof/>
        </w:rPr>
        <w:tab/>
      </w:r>
      <w:r>
        <w:rPr>
          <w:noProof/>
        </w:rPr>
        <w:t xml:space="preserve">5GMS </w:t>
      </w:r>
      <w:r w:rsidRPr="00007D86">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_Toc187846065 \h </w:instrText>
      </w:r>
      <w:r>
        <w:rPr>
          <w:noProof/>
        </w:rPr>
      </w:r>
      <w:r>
        <w:rPr>
          <w:noProof/>
        </w:rPr>
        <w:fldChar w:fldCharType="separate"/>
      </w:r>
      <w:r>
        <w:rPr>
          <w:noProof/>
        </w:rPr>
        <w:t>120</w:t>
      </w:r>
      <w:r>
        <w:rPr>
          <w:noProof/>
        </w:rPr>
        <w:fldChar w:fldCharType="end"/>
      </w:r>
    </w:p>
    <w:p w14:paraId="5E16B7CB" w14:textId="771CE50C"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_Toc187846066 \h </w:instrText>
      </w:r>
      <w:r>
        <w:rPr>
          <w:noProof/>
        </w:rPr>
      </w:r>
      <w:r>
        <w:rPr>
          <w:noProof/>
        </w:rPr>
        <w:fldChar w:fldCharType="separate"/>
      </w:r>
      <w:r>
        <w:rPr>
          <w:noProof/>
        </w:rPr>
        <w:t>120</w:t>
      </w:r>
      <w:r>
        <w:rPr>
          <w:noProof/>
        </w:rPr>
        <w:fldChar w:fldCharType="end"/>
      </w:r>
    </w:p>
    <w:p w14:paraId="2895BD84" w14:textId="6D3CFA65"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_Toc187846067 \h </w:instrText>
      </w:r>
      <w:r>
        <w:rPr>
          <w:noProof/>
        </w:rPr>
      </w:r>
      <w:r>
        <w:rPr>
          <w:noProof/>
        </w:rPr>
        <w:fldChar w:fldCharType="separate"/>
      </w:r>
      <w:r>
        <w:rPr>
          <w:noProof/>
        </w:rPr>
        <w:t>121</w:t>
      </w:r>
      <w:r>
        <w:rPr>
          <w:noProof/>
        </w:rPr>
        <w:fldChar w:fldCharType="end"/>
      </w:r>
    </w:p>
    <w:p w14:paraId="13943178" w14:textId="0357767A"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_Toc187846068 \h </w:instrText>
      </w:r>
      <w:r>
        <w:rPr>
          <w:noProof/>
        </w:rPr>
      </w:r>
      <w:r>
        <w:rPr>
          <w:noProof/>
        </w:rPr>
        <w:fldChar w:fldCharType="separate"/>
      </w:r>
      <w:r>
        <w:rPr>
          <w:noProof/>
        </w:rPr>
        <w:t>121</w:t>
      </w:r>
      <w:r>
        <w:rPr>
          <w:noProof/>
        </w:rPr>
        <w:fldChar w:fldCharType="end"/>
      </w:r>
    </w:p>
    <w:p w14:paraId="373A8B22" w14:textId="7CDCED7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_Toc187846069 \h </w:instrText>
      </w:r>
      <w:r>
        <w:rPr>
          <w:noProof/>
        </w:rPr>
      </w:r>
      <w:r>
        <w:rPr>
          <w:noProof/>
        </w:rPr>
        <w:fldChar w:fldCharType="separate"/>
      </w:r>
      <w:r>
        <w:rPr>
          <w:noProof/>
        </w:rPr>
        <w:t>123</w:t>
      </w:r>
      <w:r>
        <w:rPr>
          <w:noProof/>
        </w:rPr>
        <w:fldChar w:fldCharType="end"/>
      </w:r>
    </w:p>
    <w:p w14:paraId="5BF85637" w14:textId="0720894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_Toc187846070 \h </w:instrText>
      </w:r>
      <w:r>
        <w:rPr>
          <w:noProof/>
        </w:rPr>
      </w:r>
      <w:r>
        <w:rPr>
          <w:noProof/>
        </w:rPr>
        <w:fldChar w:fldCharType="separate"/>
      </w:r>
      <w:r>
        <w:rPr>
          <w:noProof/>
        </w:rPr>
        <w:t>124</w:t>
      </w:r>
      <w:r>
        <w:rPr>
          <w:noProof/>
        </w:rPr>
        <w:fldChar w:fldCharType="end"/>
      </w:r>
    </w:p>
    <w:p w14:paraId="61106507" w14:textId="64E49FB6"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_Toc187846071 \h </w:instrText>
      </w:r>
      <w:r>
        <w:rPr>
          <w:noProof/>
        </w:rPr>
      </w:r>
      <w:r>
        <w:rPr>
          <w:noProof/>
        </w:rPr>
        <w:fldChar w:fldCharType="separate"/>
      </w:r>
      <w:r>
        <w:rPr>
          <w:noProof/>
        </w:rPr>
        <w:t>126</w:t>
      </w:r>
      <w:r>
        <w:rPr>
          <w:noProof/>
        </w:rPr>
        <w:fldChar w:fldCharType="end"/>
      </w:r>
    </w:p>
    <w:p w14:paraId="4D00B0B5" w14:textId="54BE697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_Toc187846072 \h </w:instrText>
      </w:r>
      <w:r>
        <w:rPr>
          <w:noProof/>
        </w:rPr>
      </w:r>
      <w:r>
        <w:rPr>
          <w:noProof/>
        </w:rPr>
        <w:fldChar w:fldCharType="separate"/>
      </w:r>
      <w:r>
        <w:rPr>
          <w:noProof/>
        </w:rPr>
        <w:t>126</w:t>
      </w:r>
      <w:r>
        <w:rPr>
          <w:noProof/>
        </w:rPr>
        <w:fldChar w:fldCharType="end"/>
      </w:r>
    </w:p>
    <w:p w14:paraId="2E87F090" w14:textId="7E11BA3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_Toc187846073 \h </w:instrText>
      </w:r>
      <w:r>
        <w:rPr>
          <w:noProof/>
        </w:rPr>
      </w:r>
      <w:r>
        <w:rPr>
          <w:noProof/>
        </w:rPr>
        <w:fldChar w:fldCharType="separate"/>
      </w:r>
      <w:r>
        <w:rPr>
          <w:noProof/>
        </w:rPr>
        <w:t>127</w:t>
      </w:r>
      <w:r>
        <w:rPr>
          <w:noProof/>
        </w:rPr>
        <w:fldChar w:fldCharType="end"/>
      </w:r>
    </w:p>
    <w:p w14:paraId="302491DD" w14:textId="42E44D5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_Toc187846074 \h </w:instrText>
      </w:r>
      <w:r>
        <w:rPr>
          <w:noProof/>
        </w:rPr>
      </w:r>
      <w:r>
        <w:rPr>
          <w:noProof/>
        </w:rPr>
        <w:fldChar w:fldCharType="separate"/>
      </w:r>
      <w:r>
        <w:rPr>
          <w:noProof/>
        </w:rPr>
        <w:t>128</w:t>
      </w:r>
      <w:r>
        <w:rPr>
          <w:noProof/>
        </w:rPr>
        <w:fldChar w:fldCharType="end"/>
      </w:r>
    </w:p>
    <w:p w14:paraId="05FCA50E" w14:textId="52B69DFC"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_Toc187846075 \h </w:instrText>
      </w:r>
      <w:r>
        <w:rPr>
          <w:noProof/>
        </w:rPr>
      </w:r>
      <w:r>
        <w:rPr>
          <w:noProof/>
        </w:rPr>
        <w:fldChar w:fldCharType="separate"/>
      </w:r>
      <w:r>
        <w:rPr>
          <w:noProof/>
        </w:rPr>
        <w:t>130</w:t>
      </w:r>
      <w:r>
        <w:rPr>
          <w:noProof/>
        </w:rPr>
        <w:fldChar w:fldCharType="end"/>
      </w:r>
    </w:p>
    <w:p w14:paraId="4854AE6D" w14:textId="5905F2A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_Toc187846076 \h </w:instrText>
      </w:r>
      <w:r>
        <w:rPr>
          <w:noProof/>
        </w:rPr>
      </w:r>
      <w:r>
        <w:rPr>
          <w:noProof/>
        </w:rPr>
        <w:fldChar w:fldCharType="separate"/>
      </w:r>
      <w:r>
        <w:rPr>
          <w:noProof/>
        </w:rPr>
        <w:t>130</w:t>
      </w:r>
      <w:r>
        <w:rPr>
          <w:noProof/>
        </w:rPr>
        <w:fldChar w:fldCharType="end"/>
      </w:r>
    </w:p>
    <w:p w14:paraId="73B4691B" w14:textId="5E54016C"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_Toc187846077 \h </w:instrText>
      </w:r>
      <w:r>
        <w:rPr>
          <w:noProof/>
        </w:rPr>
      </w:r>
      <w:r>
        <w:rPr>
          <w:noProof/>
        </w:rPr>
        <w:fldChar w:fldCharType="separate"/>
      </w:r>
      <w:r>
        <w:rPr>
          <w:noProof/>
        </w:rPr>
        <w:t>131</w:t>
      </w:r>
      <w:r>
        <w:rPr>
          <w:noProof/>
        </w:rPr>
        <w:fldChar w:fldCharType="end"/>
      </w:r>
    </w:p>
    <w:p w14:paraId="6B312505" w14:textId="5B5A6F7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_Toc187846078 \h </w:instrText>
      </w:r>
      <w:r>
        <w:rPr>
          <w:noProof/>
        </w:rPr>
      </w:r>
      <w:r>
        <w:rPr>
          <w:noProof/>
        </w:rPr>
        <w:fldChar w:fldCharType="separate"/>
      </w:r>
      <w:r>
        <w:rPr>
          <w:noProof/>
        </w:rPr>
        <w:t>132</w:t>
      </w:r>
      <w:r>
        <w:rPr>
          <w:noProof/>
        </w:rPr>
        <w:fldChar w:fldCharType="end"/>
      </w:r>
    </w:p>
    <w:p w14:paraId="57662687" w14:textId="75BD4B67"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_Toc187846079 \h </w:instrText>
      </w:r>
      <w:r>
        <w:rPr>
          <w:noProof/>
        </w:rPr>
      </w:r>
      <w:r>
        <w:rPr>
          <w:noProof/>
        </w:rPr>
        <w:fldChar w:fldCharType="separate"/>
      </w:r>
      <w:r>
        <w:rPr>
          <w:noProof/>
        </w:rPr>
        <w:t>133</w:t>
      </w:r>
      <w:r>
        <w:rPr>
          <w:noProof/>
        </w:rPr>
        <w:fldChar w:fldCharType="end"/>
      </w:r>
    </w:p>
    <w:p w14:paraId="04E0F0AC" w14:textId="0A7D22D5"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_Toc187846080 \h </w:instrText>
      </w:r>
      <w:r>
        <w:rPr>
          <w:noProof/>
        </w:rPr>
      </w:r>
      <w:r>
        <w:rPr>
          <w:noProof/>
        </w:rPr>
        <w:fldChar w:fldCharType="separate"/>
      </w:r>
      <w:r>
        <w:rPr>
          <w:noProof/>
        </w:rPr>
        <w:t>133</w:t>
      </w:r>
      <w:r>
        <w:rPr>
          <w:noProof/>
        </w:rPr>
        <w:fldChar w:fldCharType="end"/>
      </w:r>
    </w:p>
    <w:p w14:paraId="447DB1FA" w14:textId="5EB1D55A"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_Toc187846081 \h </w:instrText>
      </w:r>
      <w:r>
        <w:rPr>
          <w:noProof/>
        </w:rPr>
      </w:r>
      <w:r>
        <w:rPr>
          <w:noProof/>
        </w:rPr>
        <w:fldChar w:fldCharType="separate"/>
      </w:r>
      <w:r>
        <w:rPr>
          <w:noProof/>
        </w:rPr>
        <w:t>133</w:t>
      </w:r>
      <w:r>
        <w:rPr>
          <w:noProof/>
        </w:rPr>
        <w:fldChar w:fldCharType="end"/>
      </w:r>
    </w:p>
    <w:p w14:paraId="2521A634" w14:textId="446E8310"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_Toc187846082 \h </w:instrText>
      </w:r>
      <w:r>
        <w:rPr>
          <w:noProof/>
        </w:rPr>
      </w:r>
      <w:r>
        <w:rPr>
          <w:noProof/>
        </w:rPr>
        <w:fldChar w:fldCharType="separate"/>
      </w:r>
      <w:r>
        <w:rPr>
          <w:noProof/>
        </w:rPr>
        <w:t>133</w:t>
      </w:r>
      <w:r>
        <w:rPr>
          <w:noProof/>
        </w:rPr>
        <w:fldChar w:fldCharType="end"/>
      </w:r>
    </w:p>
    <w:p w14:paraId="16F1DF53" w14:textId="767B7CF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_Toc187846083 \h </w:instrText>
      </w:r>
      <w:r>
        <w:rPr>
          <w:noProof/>
        </w:rPr>
      </w:r>
      <w:r>
        <w:rPr>
          <w:noProof/>
        </w:rPr>
        <w:fldChar w:fldCharType="separate"/>
      </w:r>
      <w:r>
        <w:rPr>
          <w:noProof/>
        </w:rPr>
        <w:t>134</w:t>
      </w:r>
      <w:r>
        <w:rPr>
          <w:noProof/>
        </w:rPr>
        <w:fldChar w:fldCharType="end"/>
      </w:r>
    </w:p>
    <w:p w14:paraId="5811431A" w14:textId="69B269A2"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_Toc187846084 \h </w:instrText>
      </w:r>
      <w:r>
        <w:rPr>
          <w:noProof/>
        </w:rPr>
      </w:r>
      <w:r>
        <w:rPr>
          <w:noProof/>
        </w:rPr>
        <w:fldChar w:fldCharType="separate"/>
      </w:r>
      <w:r>
        <w:rPr>
          <w:noProof/>
        </w:rPr>
        <w:t>134</w:t>
      </w:r>
      <w:r>
        <w:rPr>
          <w:noProof/>
        </w:rPr>
        <w:fldChar w:fldCharType="end"/>
      </w:r>
    </w:p>
    <w:p w14:paraId="29480F05" w14:textId="398A2F7C"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_Toc187846085 \h </w:instrText>
      </w:r>
      <w:r>
        <w:rPr>
          <w:noProof/>
        </w:rPr>
      </w:r>
      <w:r>
        <w:rPr>
          <w:noProof/>
        </w:rPr>
        <w:fldChar w:fldCharType="separate"/>
      </w:r>
      <w:r>
        <w:rPr>
          <w:noProof/>
        </w:rPr>
        <w:t>134</w:t>
      </w:r>
      <w:r>
        <w:rPr>
          <w:noProof/>
        </w:rPr>
        <w:fldChar w:fldCharType="end"/>
      </w:r>
    </w:p>
    <w:p w14:paraId="4C74ECBC" w14:textId="0D098DA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_Toc187846086 \h </w:instrText>
      </w:r>
      <w:r>
        <w:rPr>
          <w:noProof/>
        </w:rPr>
      </w:r>
      <w:r>
        <w:rPr>
          <w:noProof/>
        </w:rPr>
        <w:fldChar w:fldCharType="separate"/>
      </w:r>
      <w:r>
        <w:rPr>
          <w:noProof/>
        </w:rPr>
        <w:t>134</w:t>
      </w:r>
      <w:r>
        <w:rPr>
          <w:noProof/>
        </w:rPr>
        <w:fldChar w:fldCharType="end"/>
      </w:r>
    </w:p>
    <w:p w14:paraId="3CAAD1CC" w14:textId="11CE595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_Toc187846087 \h </w:instrText>
      </w:r>
      <w:r>
        <w:rPr>
          <w:noProof/>
        </w:rPr>
      </w:r>
      <w:r>
        <w:rPr>
          <w:noProof/>
        </w:rPr>
        <w:fldChar w:fldCharType="separate"/>
      </w:r>
      <w:r>
        <w:rPr>
          <w:noProof/>
        </w:rPr>
        <w:t>135</w:t>
      </w:r>
      <w:r>
        <w:rPr>
          <w:noProof/>
        </w:rPr>
        <w:fldChar w:fldCharType="end"/>
      </w:r>
    </w:p>
    <w:p w14:paraId="003F4F5D" w14:textId="4FD8AAC9"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sidRPr="00007D86">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_Toc187846088 \h </w:instrText>
      </w:r>
      <w:r>
        <w:rPr>
          <w:noProof/>
        </w:rPr>
      </w:r>
      <w:r>
        <w:rPr>
          <w:noProof/>
        </w:rPr>
        <w:fldChar w:fldCharType="separate"/>
      </w:r>
      <w:r>
        <w:rPr>
          <w:noProof/>
        </w:rPr>
        <w:t>136</w:t>
      </w:r>
      <w:r>
        <w:rPr>
          <w:noProof/>
        </w:rPr>
        <w:fldChar w:fldCharType="end"/>
      </w:r>
    </w:p>
    <w:p w14:paraId="17D44481" w14:textId="01C8BC6C"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_Toc187846089 \h </w:instrText>
      </w:r>
      <w:r>
        <w:rPr>
          <w:noProof/>
        </w:rPr>
      </w:r>
      <w:r>
        <w:rPr>
          <w:noProof/>
        </w:rPr>
        <w:fldChar w:fldCharType="separate"/>
      </w:r>
      <w:r>
        <w:rPr>
          <w:noProof/>
        </w:rPr>
        <w:t>136</w:t>
      </w:r>
      <w:r>
        <w:rPr>
          <w:noProof/>
        </w:rPr>
        <w:fldChar w:fldCharType="end"/>
      </w:r>
    </w:p>
    <w:p w14:paraId="4554D8AA" w14:textId="337F3B90"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_Toc187846090 \h </w:instrText>
      </w:r>
      <w:r>
        <w:rPr>
          <w:noProof/>
        </w:rPr>
      </w:r>
      <w:r>
        <w:rPr>
          <w:noProof/>
        </w:rPr>
        <w:fldChar w:fldCharType="separate"/>
      </w:r>
      <w:r>
        <w:rPr>
          <w:noProof/>
        </w:rPr>
        <w:t>136</w:t>
      </w:r>
      <w:r>
        <w:rPr>
          <w:noProof/>
        </w:rPr>
        <w:fldChar w:fldCharType="end"/>
      </w:r>
    </w:p>
    <w:p w14:paraId="6308C4C2" w14:textId="3AEE2CEE"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_Toc187846091 \h </w:instrText>
      </w:r>
      <w:r>
        <w:rPr>
          <w:noProof/>
        </w:rPr>
      </w:r>
      <w:r>
        <w:rPr>
          <w:noProof/>
        </w:rPr>
        <w:fldChar w:fldCharType="separate"/>
      </w:r>
      <w:r>
        <w:rPr>
          <w:noProof/>
        </w:rPr>
        <w:t>140</w:t>
      </w:r>
      <w:r>
        <w:rPr>
          <w:noProof/>
        </w:rPr>
        <w:fldChar w:fldCharType="end"/>
      </w:r>
    </w:p>
    <w:p w14:paraId="62713212" w14:textId="7D5CD34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_Toc187846092 \h </w:instrText>
      </w:r>
      <w:r>
        <w:rPr>
          <w:noProof/>
        </w:rPr>
      </w:r>
      <w:r>
        <w:rPr>
          <w:noProof/>
        </w:rPr>
        <w:fldChar w:fldCharType="separate"/>
      </w:r>
      <w:r>
        <w:rPr>
          <w:noProof/>
        </w:rPr>
        <w:t>140</w:t>
      </w:r>
      <w:r>
        <w:rPr>
          <w:noProof/>
        </w:rPr>
        <w:fldChar w:fldCharType="end"/>
      </w:r>
    </w:p>
    <w:p w14:paraId="2B9AD673" w14:textId="49B3B1B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_Toc187846093 \h </w:instrText>
      </w:r>
      <w:r>
        <w:rPr>
          <w:noProof/>
        </w:rPr>
      </w:r>
      <w:r>
        <w:rPr>
          <w:noProof/>
        </w:rPr>
        <w:fldChar w:fldCharType="separate"/>
      </w:r>
      <w:r>
        <w:rPr>
          <w:noProof/>
        </w:rPr>
        <w:t>141</w:t>
      </w:r>
      <w:r>
        <w:rPr>
          <w:noProof/>
        </w:rPr>
        <w:fldChar w:fldCharType="end"/>
      </w:r>
    </w:p>
    <w:p w14:paraId="6E21C18E" w14:textId="2DEF132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_Toc187846094 \h </w:instrText>
      </w:r>
      <w:r>
        <w:rPr>
          <w:noProof/>
        </w:rPr>
      </w:r>
      <w:r>
        <w:rPr>
          <w:noProof/>
        </w:rPr>
        <w:fldChar w:fldCharType="separate"/>
      </w:r>
      <w:r>
        <w:rPr>
          <w:noProof/>
        </w:rPr>
        <w:t>143</w:t>
      </w:r>
      <w:r>
        <w:rPr>
          <w:noProof/>
        </w:rPr>
        <w:fldChar w:fldCharType="end"/>
      </w:r>
    </w:p>
    <w:p w14:paraId="200B653D" w14:textId="034D994D"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_Toc187846095 \h </w:instrText>
      </w:r>
      <w:r>
        <w:rPr>
          <w:noProof/>
        </w:rPr>
      </w:r>
      <w:r>
        <w:rPr>
          <w:noProof/>
        </w:rPr>
        <w:fldChar w:fldCharType="separate"/>
      </w:r>
      <w:r>
        <w:rPr>
          <w:noProof/>
        </w:rPr>
        <w:t>145</w:t>
      </w:r>
      <w:r>
        <w:rPr>
          <w:noProof/>
        </w:rPr>
        <w:fldChar w:fldCharType="end"/>
      </w:r>
    </w:p>
    <w:p w14:paraId="7037AA5A" w14:textId="0786F364"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_Toc187846096 \h </w:instrText>
      </w:r>
      <w:r>
        <w:rPr>
          <w:noProof/>
        </w:rPr>
      </w:r>
      <w:r>
        <w:rPr>
          <w:noProof/>
        </w:rPr>
        <w:fldChar w:fldCharType="separate"/>
      </w:r>
      <w:r>
        <w:rPr>
          <w:noProof/>
        </w:rPr>
        <w:t>146</w:t>
      </w:r>
      <w:r>
        <w:rPr>
          <w:noProof/>
        </w:rPr>
        <w:fldChar w:fldCharType="end"/>
      </w:r>
    </w:p>
    <w:p w14:paraId="228F2CB1" w14:textId="76B2E5E7"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_Toc187846097 \h </w:instrText>
      </w:r>
      <w:r>
        <w:rPr>
          <w:noProof/>
        </w:rPr>
      </w:r>
      <w:r>
        <w:rPr>
          <w:noProof/>
        </w:rPr>
        <w:fldChar w:fldCharType="separate"/>
      </w:r>
      <w:r>
        <w:rPr>
          <w:noProof/>
        </w:rPr>
        <w:t>151</w:t>
      </w:r>
      <w:r>
        <w:rPr>
          <w:noProof/>
        </w:rPr>
        <w:fldChar w:fldCharType="end"/>
      </w:r>
    </w:p>
    <w:p w14:paraId="69B24EA7" w14:textId="22078A5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C.3.7</w:t>
      </w:r>
      <w:r>
        <w:rPr>
          <w:rFonts w:asciiTheme="minorHAnsi" w:eastAsiaTheme="minorEastAsia" w:hAnsiTheme="minorHAnsi" w:cstheme="minorBidi"/>
          <w:noProof/>
          <w:kern w:val="2"/>
          <w:sz w:val="24"/>
          <w:szCs w:val="24"/>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_Toc187846098 \h </w:instrText>
      </w:r>
      <w:r>
        <w:rPr>
          <w:noProof/>
        </w:rPr>
      </w:r>
      <w:r>
        <w:rPr>
          <w:noProof/>
        </w:rPr>
        <w:fldChar w:fldCharType="separate"/>
      </w:r>
      <w:r>
        <w:rPr>
          <w:noProof/>
        </w:rPr>
        <w:t>153</w:t>
      </w:r>
      <w:r>
        <w:rPr>
          <w:noProof/>
        </w:rPr>
        <w:fldChar w:fldCharType="end"/>
      </w:r>
    </w:p>
    <w:p w14:paraId="78803A07" w14:textId="74D95906"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C.3.8</w:t>
      </w:r>
      <w:r>
        <w:rPr>
          <w:rFonts w:asciiTheme="minorHAnsi" w:eastAsiaTheme="minorEastAsia" w:hAnsiTheme="minorHAnsi" w:cstheme="minorBidi"/>
          <w:noProof/>
          <w:kern w:val="2"/>
          <w:sz w:val="24"/>
          <w:szCs w:val="24"/>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_Toc187846099 \h </w:instrText>
      </w:r>
      <w:r>
        <w:rPr>
          <w:noProof/>
        </w:rPr>
      </w:r>
      <w:r>
        <w:rPr>
          <w:noProof/>
        </w:rPr>
        <w:fldChar w:fldCharType="separate"/>
      </w:r>
      <w:r>
        <w:rPr>
          <w:noProof/>
        </w:rPr>
        <w:t>156</w:t>
      </w:r>
      <w:r>
        <w:rPr>
          <w:noProof/>
        </w:rPr>
        <w:fldChar w:fldCharType="end"/>
      </w:r>
    </w:p>
    <w:p w14:paraId="6A3F04D1" w14:textId="1EDD4C6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C.3.9</w:t>
      </w:r>
      <w:r>
        <w:rPr>
          <w:rFonts w:asciiTheme="minorHAnsi" w:eastAsiaTheme="minorEastAsia" w:hAnsiTheme="minorHAnsi" w:cstheme="minorBidi"/>
          <w:noProof/>
          <w:kern w:val="2"/>
          <w:sz w:val="24"/>
          <w:szCs w:val="24"/>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_Toc187846100 \h </w:instrText>
      </w:r>
      <w:r>
        <w:rPr>
          <w:noProof/>
        </w:rPr>
      </w:r>
      <w:r>
        <w:rPr>
          <w:noProof/>
        </w:rPr>
        <w:fldChar w:fldCharType="separate"/>
      </w:r>
      <w:r>
        <w:rPr>
          <w:noProof/>
        </w:rPr>
        <w:t>158</w:t>
      </w:r>
      <w:r>
        <w:rPr>
          <w:noProof/>
        </w:rPr>
        <w:fldChar w:fldCharType="end"/>
      </w:r>
    </w:p>
    <w:p w14:paraId="0EA8C3E2" w14:textId="60E5B009"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_Toc187846101 \h </w:instrText>
      </w:r>
      <w:r>
        <w:rPr>
          <w:noProof/>
        </w:rPr>
      </w:r>
      <w:r>
        <w:rPr>
          <w:noProof/>
        </w:rPr>
        <w:fldChar w:fldCharType="separate"/>
      </w:r>
      <w:r>
        <w:rPr>
          <w:noProof/>
        </w:rPr>
        <w:t>161</w:t>
      </w:r>
      <w:r>
        <w:rPr>
          <w:noProof/>
        </w:rPr>
        <w:fldChar w:fldCharType="end"/>
      </w:r>
    </w:p>
    <w:p w14:paraId="7B6F7589" w14:textId="19B6FE39"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_Toc187846102 \h </w:instrText>
      </w:r>
      <w:r>
        <w:rPr>
          <w:noProof/>
        </w:rPr>
      </w:r>
      <w:r>
        <w:rPr>
          <w:noProof/>
        </w:rPr>
        <w:fldChar w:fldCharType="separate"/>
      </w:r>
      <w:r>
        <w:rPr>
          <w:noProof/>
        </w:rPr>
        <w:t>163</w:t>
      </w:r>
      <w:r>
        <w:rPr>
          <w:noProof/>
        </w:rPr>
        <w:fldChar w:fldCharType="end"/>
      </w:r>
    </w:p>
    <w:p w14:paraId="7DFD1110" w14:textId="76F069D1"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_Toc187846103 \h </w:instrText>
      </w:r>
      <w:r>
        <w:rPr>
          <w:noProof/>
        </w:rPr>
      </w:r>
      <w:r>
        <w:rPr>
          <w:noProof/>
        </w:rPr>
        <w:fldChar w:fldCharType="separate"/>
      </w:r>
      <w:r>
        <w:rPr>
          <w:noProof/>
        </w:rPr>
        <w:t>163</w:t>
      </w:r>
      <w:r>
        <w:rPr>
          <w:noProof/>
        </w:rPr>
        <w:fldChar w:fldCharType="end"/>
      </w:r>
    </w:p>
    <w:p w14:paraId="70847C3C" w14:textId="36D21628"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_Toc187846104 \h </w:instrText>
      </w:r>
      <w:r>
        <w:rPr>
          <w:noProof/>
        </w:rPr>
      </w:r>
      <w:r>
        <w:rPr>
          <w:noProof/>
        </w:rPr>
        <w:fldChar w:fldCharType="separate"/>
      </w:r>
      <w:r>
        <w:rPr>
          <w:noProof/>
        </w:rPr>
        <w:t>166</w:t>
      </w:r>
      <w:r>
        <w:rPr>
          <w:noProof/>
        </w:rPr>
        <w:fldChar w:fldCharType="end"/>
      </w:r>
    </w:p>
    <w:p w14:paraId="259EF984" w14:textId="24D43D05"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_Toc187846105 \h </w:instrText>
      </w:r>
      <w:r>
        <w:rPr>
          <w:noProof/>
        </w:rPr>
      </w:r>
      <w:r>
        <w:rPr>
          <w:noProof/>
        </w:rPr>
        <w:fldChar w:fldCharType="separate"/>
      </w:r>
      <w:r>
        <w:rPr>
          <w:noProof/>
        </w:rPr>
        <w:t>167</w:t>
      </w:r>
      <w:r>
        <w:rPr>
          <w:noProof/>
        </w:rPr>
        <w:fldChar w:fldCharType="end"/>
      </w:r>
    </w:p>
    <w:p w14:paraId="5ED71032" w14:textId="43910C9E"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_Toc187846106 \h </w:instrText>
      </w:r>
      <w:r>
        <w:rPr>
          <w:noProof/>
        </w:rPr>
      </w:r>
      <w:r>
        <w:rPr>
          <w:noProof/>
        </w:rPr>
        <w:fldChar w:fldCharType="separate"/>
      </w:r>
      <w:r>
        <w:rPr>
          <w:noProof/>
        </w:rPr>
        <w:t>168</w:t>
      </w:r>
      <w:r>
        <w:rPr>
          <w:noProof/>
        </w:rPr>
        <w:fldChar w:fldCharType="end"/>
      </w:r>
    </w:p>
    <w:p w14:paraId="7B9546CC" w14:textId="28344C62"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_Toc187846107 \h </w:instrText>
      </w:r>
      <w:r>
        <w:rPr>
          <w:noProof/>
        </w:rPr>
      </w:r>
      <w:r>
        <w:rPr>
          <w:noProof/>
        </w:rPr>
        <w:fldChar w:fldCharType="separate"/>
      </w:r>
      <w:r>
        <w:rPr>
          <w:noProof/>
        </w:rPr>
        <w:t>170</w:t>
      </w:r>
      <w:r>
        <w:rPr>
          <w:noProof/>
        </w:rPr>
        <w:fldChar w:fldCharType="end"/>
      </w:r>
    </w:p>
    <w:p w14:paraId="28C9EAE2" w14:textId="46D0F4BD"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_Toc187846108 \h </w:instrText>
      </w:r>
      <w:r>
        <w:rPr>
          <w:noProof/>
        </w:rPr>
      </w:r>
      <w:r>
        <w:rPr>
          <w:noProof/>
        </w:rPr>
        <w:fldChar w:fldCharType="separate"/>
      </w:r>
      <w:r>
        <w:rPr>
          <w:noProof/>
        </w:rPr>
        <w:t>173</w:t>
      </w:r>
      <w:r>
        <w:rPr>
          <w:noProof/>
        </w:rPr>
        <w:fldChar w:fldCharType="end"/>
      </w:r>
    </w:p>
    <w:p w14:paraId="6544B3CB" w14:textId="6B590CFC"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_Toc187846109 \h </w:instrText>
      </w:r>
      <w:r>
        <w:rPr>
          <w:noProof/>
        </w:rPr>
      </w:r>
      <w:r>
        <w:rPr>
          <w:noProof/>
        </w:rPr>
        <w:fldChar w:fldCharType="separate"/>
      </w:r>
      <w:r>
        <w:rPr>
          <w:noProof/>
        </w:rPr>
        <w:t>173</w:t>
      </w:r>
      <w:r>
        <w:rPr>
          <w:noProof/>
        </w:rPr>
        <w:fldChar w:fldCharType="end"/>
      </w:r>
    </w:p>
    <w:p w14:paraId="17B26ED5" w14:textId="5A753659"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sidRPr="00007D86">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_Toc187846110 \h </w:instrText>
      </w:r>
      <w:r>
        <w:rPr>
          <w:noProof/>
        </w:rPr>
      </w:r>
      <w:r>
        <w:rPr>
          <w:noProof/>
        </w:rPr>
        <w:fldChar w:fldCharType="separate"/>
      </w:r>
      <w:r>
        <w:rPr>
          <w:noProof/>
        </w:rPr>
        <w:t>176</w:t>
      </w:r>
      <w:r>
        <w:rPr>
          <w:noProof/>
        </w:rPr>
        <w:fldChar w:fldCharType="end"/>
      </w:r>
    </w:p>
    <w:p w14:paraId="33528D10" w14:textId="2FE6FC4C"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_Toc187846111 \h </w:instrText>
      </w:r>
      <w:r>
        <w:rPr>
          <w:noProof/>
        </w:rPr>
      </w:r>
      <w:r>
        <w:rPr>
          <w:noProof/>
        </w:rPr>
        <w:fldChar w:fldCharType="separate"/>
      </w:r>
      <w:r>
        <w:rPr>
          <w:noProof/>
        </w:rPr>
        <w:t>178</w:t>
      </w:r>
      <w:r>
        <w:rPr>
          <w:noProof/>
        </w:rPr>
        <w:fldChar w:fldCharType="end"/>
      </w:r>
    </w:p>
    <w:p w14:paraId="00FA74AF" w14:textId="264E1613"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_Toc187846112 \h </w:instrText>
      </w:r>
      <w:r>
        <w:rPr>
          <w:noProof/>
        </w:rPr>
      </w:r>
      <w:r>
        <w:rPr>
          <w:noProof/>
        </w:rPr>
        <w:fldChar w:fldCharType="separate"/>
      </w:r>
      <w:r>
        <w:rPr>
          <w:noProof/>
        </w:rPr>
        <w:t>178</w:t>
      </w:r>
      <w:r>
        <w:rPr>
          <w:noProof/>
        </w:rPr>
        <w:fldChar w:fldCharType="end"/>
      </w:r>
    </w:p>
    <w:p w14:paraId="235B1732" w14:textId="0B6C9124"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_Toc187846113 \h </w:instrText>
      </w:r>
      <w:r>
        <w:rPr>
          <w:noProof/>
        </w:rPr>
      </w:r>
      <w:r>
        <w:rPr>
          <w:noProof/>
        </w:rPr>
        <w:fldChar w:fldCharType="separate"/>
      </w:r>
      <w:r>
        <w:rPr>
          <w:noProof/>
        </w:rPr>
        <w:t>178</w:t>
      </w:r>
      <w:r>
        <w:rPr>
          <w:noProof/>
        </w:rPr>
        <w:fldChar w:fldCharType="end"/>
      </w:r>
    </w:p>
    <w:p w14:paraId="7895A6CA" w14:textId="108A97CB"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_Toc187846114 \h </w:instrText>
      </w:r>
      <w:r>
        <w:rPr>
          <w:noProof/>
        </w:rPr>
      </w:r>
      <w:r>
        <w:rPr>
          <w:noProof/>
        </w:rPr>
        <w:fldChar w:fldCharType="separate"/>
      </w:r>
      <w:r>
        <w:rPr>
          <w:noProof/>
        </w:rPr>
        <w:t>178</w:t>
      </w:r>
      <w:r>
        <w:rPr>
          <w:noProof/>
        </w:rPr>
        <w:fldChar w:fldCharType="end"/>
      </w:r>
    </w:p>
    <w:p w14:paraId="202C7F9E" w14:textId="0A7275B3" w:rsidR="00FC05F8" w:rsidRDefault="00FC05F8">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_Toc187846115 \h </w:instrText>
      </w:r>
      <w:r>
        <w:rPr>
          <w:noProof/>
        </w:rPr>
      </w:r>
      <w:r>
        <w:rPr>
          <w:noProof/>
        </w:rPr>
        <w:fldChar w:fldCharType="separate"/>
      </w:r>
      <w:r>
        <w:rPr>
          <w:noProof/>
        </w:rPr>
        <w:t>178</w:t>
      </w:r>
      <w:r>
        <w:rPr>
          <w:noProof/>
        </w:rPr>
        <w:fldChar w:fldCharType="end"/>
      </w:r>
    </w:p>
    <w:p w14:paraId="6628A5BD" w14:textId="541E9A6B"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_Toc187846116 \h </w:instrText>
      </w:r>
      <w:r>
        <w:rPr>
          <w:noProof/>
        </w:rPr>
      </w:r>
      <w:r>
        <w:rPr>
          <w:noProof/>
        </w:rPr>
        <w:fldChar w:fldCharType="separate"/>
      </w:r>
      <w:r>
        <w:rPr>
          <w:noProof/>
        </w:rPr>
        <w:t>179</w:t>
      </w:r>
      <w:r>
        <w:rPr>
          <w:noProof/>
        </w:rPr>
        <w:fldChar w:fldCharType="end"/>
      </w:r>
    </w:p>
    <w:p w14:paraId="406B3F98" w14:textId="46EFFE0E"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_Toc187846117 \h </w:instrText>
      </w:r>
      <w:r>
        <w:rPr>
          <w:noProof/>
        </w:rPr>
      </w:r>
      <w:r>
        <w:rPr>
          <w:noProof/>
        </w:rPr>
        <w:fldChar w:fldCharType="separate"/>
      </w:r>
      <w:r>
        <w:rPr>
          <w:noProof/>
        </w:rPr>
        <w:t>179</w:t>
      </w:r>
      <w:r>
        <w:rPr>
          <w:noProof/>
        </w:rPr>
        <w:fldChar w:fldCharType="end"/>
      </w:r>
    </w:p>
    <w:p w14:paraId="6D736E53" w14:textId="2EFD6C64"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_Toc187846118 \h </w:instrText>
      </w:r>
      <w:r>
        <w:rPr>
          <w:noProof/>
        </w:rPr>
      </w:r>
      <w:r>
        <w:rPr>
          <w:noProof/>
        </w:rPr>
        <w:fldChar w:fldCharType="separate"/>
      </w:r>
      <w:r>
        <w:rPr>
          <w:noProof/>
        </w:rPr>
        <w:t>180</w:t>
      </w:r>
      <w:r>
        <w:rPr>
          <w:noProof/>
        </w:rPr>
        <w:fldChar w:fldCharType="end"/>
      </w:r>
    </w:p>
    <w:p w14:paraId="005C6AA1" w14:textId="51C8F037"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_Toc187846119 \h </w:instrText>
      </w:r>
      <w:r>
        <w:rPr>
          <w:noProof/>
        </w:rPr>
      </w:r>
      <w:r>
        <w:rPr>
          <w:noProof/>
        </w:rPr>
        <w:fldChar w:fldCharType="separate"/>
      </w:r>
      <w:r>
        <w:rPr>
          <w:noProof/>
        </w:rPr>
        <w:t>180</w:t>
      </w:r>
      <w:r>
        <w:rPr>
          <w:noProof/>
        </w:rPr>
        <w:fldChar w:fldCharType="end"/>
      </w:r>
    </w:p>
    <w:p w14:paraId="74735B5B" w14:textId="2FC1C7BC"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_Toc187846120 \h </w:instrText>
      </w:r>
      <w:r>
        <w:rPr>
          <w:noProof/>
        </w:rPr>
      </w:r>
      <w:r>
        <w:rPr>
          <w:noProof/>
        </w:rPr>
        <w:fldChar w:fldCharType="separate"/>
      </w:r>
      <w:r>
        <w:rPr>
          <w:noProof/>
        </w:rPr>
        <w:t>182</w:t>
      </w:r>
      <w:r>
        <w:rPr>
          <w:noProof/>
        </w:rPr>
        <w:fldChar w:fldCharType="end"/>
      </w:r>
    </w:p>
    <w:p w14:paraId="0884AD19" w14:textId="6BC924D6"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_Toc187846121 \h </w:instrText>
      </w:r>
      <w:r>
        <w:rPr>
          <w:noProof/>
        </w:rPr>
      </w:r>
      <w:r>
        <w:rPr>
          <w:noProof/>
        </w:rPr>
        <w:fldChar w:fldCharType="separate"/>
      </w:r>
      <w:r>
        <w:rPr>
          <w:noProof/>
        </w:rPr>
        <w:t>182</w:t>
      </w:r>
      <w:r>
        <w:rPr>
          <w:noProof/>
        </w:rPr>
        <w:fldChar w:fldCharType="end"/>
      </w:r>
    </w:p>
    <w:p w14:paraId="64F13D52" w14:textId="7561358F"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_Toc187846122 \h </w:instrText>
      </w:r>
      <w:r>
        <w:rPr>
          <w:noProof/>
        </w:rPr>
      </w:r>
      <w:r>
        <w:rPr>
          <w:noProof/>
        </w:rPr>
        <w:fldChar w:fldCharType="separate"/>
      </w:r>
      <w:r>
        <w:rPr>
          <w:noProof/>
        </w:rPr>
        <w:t>182</w:t>
      </w:r>
      <w:r>
        <w:rPr>
          <w:noProof/>
        </w:rPr>
        <w:fldChar w:fldCharType="end"/>
      </w:r>
    </w:p>
    <w:p w14:paraId="15CA5732" w14:textId="67234B63" w:rsidR="00FC05F8" w:rsidRDefault="00FC05F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_Toc187846123 \h </w:instrText>
      </w:r>
      <w:r>
        <w:rPr>
          <w:noProof/>
        </w:rPr>
      </w:r>
      <w:r>
        <w:rPr>
          <w:noProof/>
        </w:rPr>
        <w:fldChar w:fldCharType="separate"/>
      </w:r>
      <w:r>
        <w:rPr>
          <w:noProof/>
        </w:rPr>
        <w:t>185</w:t>
      </w:r>
      <w:r>
        <w:rPr>
          <w:noProof/>
        </w:rPr>
        <w:fldChar w:fldCharType="end"/>
      </w:r>
    </w:p>
    <w:p w14:paraId="0E7FDBEE" w14:textId="1397EF4F" w:rsidR="00FC05F8" w:rsidRDefault="00FC05F8" w:rsidP="00FC05F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_Toc187846124 \h </w:instrText>
      </w:r>
      <w:r>
        <w:rPr>
          <w:noProof/>
        </w:rPr>
      </w:r>
      <w:r>
        <w:rPr>
          <w:noProof/>
        </w:rPr>
        <w:fldChar w:fldCharType="separate"/>
      </w:r>
      <w:r>
        <w:rPr>
          <w:noProof/>
        </w:rPr>
        <w:t>188</w:t>
      </w:r>
      <w:r>
        <w:rPr>
          <w:noProof/>
        </w:rPr>
        <w:fldChar w:fldCharType="end"/>
      </w:r>
    </w:p>
    <w:p w14:paraId="3528941F" w14:textId="5A24E6DE"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87845756"/>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87845757"/>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87845758"/>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87845759"/>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87845760"/>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87845761"/>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87845762"/>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87845763"/>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87845764"/>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87845765"/>
      <w:bookmarkEnd w:id="54"/>
      <w:r w:rsidRPr="006436AF">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87845766"/>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87845767"/>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87845768"/>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87845769"/>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87845770"/>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87845771"/>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87845772"/>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87845773"/>
      <w:r w:rsidRPr="006436AF">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87845774"/>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87845775"/>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87845776"/>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87845777"/>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87845778"/>
      <w:r w:rsidRPr="006436AF">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87845779"/>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87845780"/>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87845781"/>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87845782"/>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87845783"/>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87845784"/>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87845785"/>
      <w:bookmarkEnd w:id="213"/>
      <w:r w:rsidRPr="006436AF">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87845786"/>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87845787"/>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87845788"/>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87845789"/>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87845790"/>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87845791"/>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87845792"/>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87845793"/>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87845794"/>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87845795"/>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87845796"/>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r w:rsidRPr="006436AF">
        <w:rPr>
          <w:rStyle w:val="Code"/>
        </w:rPr>
        <w:t>subjectAltName</w:t>
      </w:r>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87845797"/>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87845798"/>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The 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87845799"/>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87845800"/>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87845801"/>
      <w:r w:rsidRPr="006436AF">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87845802"/>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95pt;height:234pt" o:ole="">
            <v:imagedata r:id="rId22" o:title=""/>
          </v:shape>
          <o:OLEObject Type="Embed" ProgID="Visio.Drawing.15" ShapeID="_x0000_i1025" DrawAspect="Content" ObjectID="_1798459311"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87845803"/>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87845804"/>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87845805"/>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87845806"/>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87845807"/>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87845808"/>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87845809"/>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87845810"/>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87845811"/>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87845812"/>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49514912"/>
      <w:bookmarkStart w:id="384" w:name="_Toc49520070"/>
      <w:bookmarkStart w:id="385" w:name="_Toc50548852"/>
      <w:bookmarkStart w:id="386" w:name="_Toc187845813"/>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6"/>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49514913"/>
      <w:bookmarkStart w:id="392" w:name="_Toc49520071"/>
      <w:bookmarkStart w:id="393" w:name="_Toc50548853"/>
      <w:bookmarkStart w:id="394" w:name="_Toc187845814"/>
      <w:bookmarkEnd w:id="383"/>
      <w:bookmarkEnd w:id="384"/>
      <w:bookmarkEnd w:id="385"/>
      <w:r w:rsidRPr="006436AF">
        <w:t>4.3.9.1</w:t>
      </w:r>
      <w:r w:rsidRPr="006436AF">
        <w:tab/>
        <w:t>General</w:t>
      </w:r>
      <w:bookmarkEnd w:id="387"/>
      <w:bookmarkEnd w:id="388"/>
      <w:bookmarkEnd w:id="389"/>
      <w:bookmarkEnd w:id="390"/>
      <w:bookmarkEnd w:id="394"/>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87845815"/>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87845816"/>
      <w:bookmarkEnd w:id="404"/>
      <w:r w:rsidRPr="006436AF">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87845817"/>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87845818"/>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87845819"/>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87845820"/>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87845821"/>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87845822"/>
      <w:r w:rsidRPr="006436AF">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87845823"/>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87845824"/>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87845825"/>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87845826"/>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87845827"/>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87845828"/>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87845829"/>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87845830"/>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68899526"/>
      <w:bookmarkStart w:id="459" w:name="_Toc71214277"/>
      <w:bookmarkStart w:id="460" w:name="_Toc71721951"/>
      <w:bookmarkStart w:id="461" w:name="_Toc74859003"/>
      <w:bookmarkStart w:id="462" w:name="_Toc187845831"/>
      <w:r w:rsidRPr="006436AF">
        <w:t>4.4</w:t>
      </w:r>
      <w:r w:rsidRPr="006436AF">
        <w:tab/>
        <w:t>Procedures of the M2d (5GMS content ingest) interface</w:t>
      </w:r>
      <w:bookmarkEnd w:id="454"/>
      <w:bookmarkEnd w:id="455"/>
      <w:bookmarkEnd w:id="456"/>
      <w:bookmarkEnd w:id="457"/>
      <w:bookmarkEnd w:id="462"/>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87845832"/>
      <w:r w:rsidRPr="006436AF">
        <w:t>4.</w:t>
      </w:r>
      <w:r w:rsidR="00F341DB" w:rsidRPr="006436AF">
        <w:t>5</w:t>
      </w:r>
      <w:r w:rsidR="00C059CA" w:rsidRPr="006436AF">
        <w:tab/>
      </w:r>
      <w:r w:rsidRPr="006436AF">
        <w:t>Procedures of the M3d interface</w:t>
      </w:r>
      <w:bookmarkEnd w:id="458"/>
      <w:bookmarkEnd w:id="459"/>
      <w:bookmarkEnd w:id="460"/>
      <w:bookmarkEnd w:id="461"/>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87845833"/>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87845834"/>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87845835"/>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87845836"/>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87845837"/>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87845838"/>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87845839"/>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87845840"/>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87845841"/>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87845842"/>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87845843"/>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87845844"/>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87845845"/>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87845846"/>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87845847"/>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87845848"/>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87845849"/>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87845850"/>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87845851"/>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87845852"/>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87845853"/>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87845854"/>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87845855"/>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87845856"/>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87845857"/>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1DBBBB1F" w14:textId="77777777" w:rsidR="00B8242F" w:rsidRDefault="00B8242F" w:rsidP="00B8242F">
      <w:pPr>
        <w:keepNext/>
      </w:pPr>
      <w:r>
        <w:t>No data packaging strategies are specified in this release for the data reporting domains associated with the 5GMS AS at reference point R4.</w:t>
      </w:r>
    </w:p>
    <w:p w14:paraId="460650BB" w14:textId="77777777" w:rsidR="00B8242F" w:rsidRPr="00704F77" w:rsidRDefault="00B8242F" w:rsidP="00B8242F">
      <w:r>
        <w:t>Default data packaging strategies for the data reporting domains associated with the 5GMS AS at reference point R4 are not specified in this release.</w:t>
      </w:r>
    </w:p>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87845858"/>
      <w:r w:rsidRPr="006436AF">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3" w:name="_Toc187845859"/>
      <w:bookmarkEnd w:id="602"/>
      <w:r w:rsidRPr="006436AF">
        <w:t>4.12</w:t>
      </w:r>
      <w:r w:rsidRPr="006436AF">
        <w:tab/>
        <w:t>Event Exposure procedures at reference points R5 and R6</w:t>
      </w:r>
      <w:bookmarkEnd w:id="603"/>
    </w:p>
    <w:p w14:paraId="006D4087" w14:textId="77777777" w:rsidR="00C32324" w:rsidRPr="006436AF" w:rsidRDefault="00C32324" w:rsidP="00C32324">
      <w:pPr>
        <w:pStyle w:val="Heading3"/>
      </w:pPr>
      <w:bookmarkStart w:id="604" w:name="_Toc187845860"/>
      <w:r w:rsidRPr="006436AF">
        <w:t>4.12.1</w:t>
      </w:r>
      <w:r w:rsidRPr="006436AF">
        <w:tab/>
        <w:t>General</w:t>
      </w:r>
      <w:bookmarkEnd w:id="604"/>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5"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6" w:name="_MCCTEMPBM_CRPT71130131___1"/>
      <w:bookmarkEnd w:id="605"/>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06"/>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7" w:name="_Toc187845861"/>
      <w:r w:rsidRPr="006436AF">
        <w:t>4.12.2</w:t>
      </w:r>
      <w:r w:rsidRPr="006436AF">
        <w:tab/>
        <w:t>Event Exposure subscription procedure</w:t>
      </w:r>
      <w:bookmarkEnd w:id="607"/>
    </w:p>
    <w:p w14:paraId="361CA199" w14:textId="16744F1C" w:rsidR="00C32324" w:rsidRPr="006436AF" w:rsidRDefault="00C32324" w:rsidP="00C32324">
      <w:bookmarkStart w:id="608"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9" w:name="_Toc187845862"/>
      <w:bookmarkEnd w:id="608"/>
      <w:r w:rsidRPr="006436AF">
        <w:t>4.12.3</w:t>
      </w:r>
      <w:r w:rsidRPr="006436AF">
        <w:tab/>
        <w:t>Event Exposure unsubscription procedure</w:t>
      </w:r>
      <w:bookmarkEnd w:id="609"/>
    </w:p>
    <w:p w14:paraId="0162FE6D" w14:textId="229366E1" w:rsidR="00C32324" w:rsidRPr="006436AF" w:rsidRDefault="00C32324" w:rsidP="00C32324">
      <w:bookmarkStart w:id="610"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1" w:name="_Toc187845863"/>
      <w:bookmarkEnd w:id="610"/>
      <w:r w:rsidRPr="006436AF">
        <w:t>4.12.4</w:t>
      </w:r>
      <w:r w:rsidRPr="006436AF">
        <w:tab/>
        <w:t>Event Exposure notification procedure</w:t>
      </w:r>
      <w:bookmarkEnd w:id="611"/>
    </w:p>
    <w:p w14:paraId="349DD56E" w14:textId="56A0EA05" w:rsidR="00C32324" w:rsidRPr="006436AF" w:rsidRDefault="00C32324" w:rsidP="00C32324">
      <w:bookmarkStart w:id="612"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3" w:name="_Toc187845864"/>
      <w:bookmarkEnd w:id="612"/>
      <w:r w:rsidRPr="006436AF">
        <w:t>4.13</w:t>
      </w:r>
      <w:r w:rsidRPr="006436AF">
        <w:tab/>
        <w:t>Procedures for downlink media streaming via eMBMS</w:t>
      </w:r>
      <w:bookmarkEnd w:id="613"/>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4"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4"/>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5"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5"/>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6" w:name="_Toc68899549"/>
      <w:bookmarkStart w:id="617" w:name="_Toc71214300"/>
      <w:bookmarkStart w:id="618" w:name="_Toc71721974"/>
      <w:bookmarkStart w:id="619" w:name="_Toc74859026"/>
      <w:bookmarkStart w:id="620" w:name="_Toc187845865"/>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16"/>
      <w:bookmarkEnd w:id="617"/>
      <w:bookmarkEnd w:id="618"/>
      <w:bookmarkEnd w:id="619"/>
      <w:bookmarkEnd w:id="620"/>
    </w:p>
    <w:p w14:paraId="71E4156D" w14:textId="2C192F4A" w:rsidR="009B6154" w:rsidRPr="006436AF" w:rsidRDefault="009B6154" w:rsidP="009B6154">
      <w:pPr>
        <w:pStyle w:val="Heading2"/>
      </w:pPr>
      <w:bookmarkStart w:id="621" w:name="_Toc68899550"/>
      <w:bookmarkStart w:id="622" w:name="_Toc71214301"/>
      <w:bookmarkStart w:id="623" w:name="_Toc71721975"/>
      <w:bookmarkStart w:id="624" w:name="_Toc74859027"/>
      <w:bookmarkStart w:id="625" w:name="_Toc187845866"/>
      <w:r w:rsidRPr="006436AF">
        <w:t>5.1</w:t>
      </w:r>
      <w:r w:rsidRPr="006436AF">
        <w:tab/>
        <w:t>General</w:t>
      </w:r>
      <w:bookmarkEnd w:id="621"/>
      <w:bookmarkEnd w:id="622"/>
      <w:bookmarkEnd w:id="623"/>
      <w:bookmarkEnd w:id="624"/>
      <w:bookmarkEnd w:id="625"/>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6"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6"/>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7" w:name="_Toc68899551"/>
      <w:bookmarkStart w:id="628" w:name="_Toc71214302"/>
      <w:bookmarkStart w:id="629" w:name="_Toc71721976"/>
      <w:bookmarkStart w:id="630" w:name="_Toc74859028"/>
      <w:bookmarkStart w:id="631" w:name="_Toc187845867"/>
      <w:r w:rsidRPr="006436AF">
        <w:t>5.2</w:t>
      </w:r>
      <w:r w:rsidRPr="006436AF">
        <w:tab/>
      </w:r>
      <w:r w:rsidR="006A2A50" w:rsidRPr="006436AF">
        <w:t xml:space="preserve">APIs relevant to Uplink </w:t>
      </w:r>
      <w:r w:rsidR="0058270C" w:rsidRPr="006436AF">
        <w:t xml:space="preserve">Media </w:t>
      </w:r>
      <w:r w:rsidR="006A2A50" w:rsidRPr="006436AF">
        <w:t>Streaming</w:t>
      </w:r>
      <w:bookmarkEnd w:id="627"/>
      <w:bookmarkEnd w:id="628"/>
      <w:bookmarkEnd w:id="629"/>
      <w:bookmarkEnd w:id="630"/>
      <w:bookmarkEnd w:id="63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32"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3" w:name="_MCCTEMPBM_CRPT71130138___4"/>
            <w:r w:rsidRPr="006436AF">
              <w:t>M1u</w:t>
            </w:r>
            <w:bookmarkEnd w:id="633"/>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4" w:name="_MCCTEMPBM_CRPT71130139___4"/>
            <w:r w:rsidRPr="006436AF">
              <w:rPr>
                <w:bCs/>
              </w:rPr>
              <w:t>7.5</w:t>
            </w:r>
            <w:bookmarkEnd w:id="634"/>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5" w:name="_MCCTEMPBM_CRPT71130140___4"/>
            <w:r w:rsidRPr="006436AF">
              <w:t>M1u</w:t>
            </w:r>
            <w:bookmarkEnd w:id="635"/>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6" w:name="_MCCTEMPBM_CRPT71130141___4"/>
            <w:r w:rsidRPr="006436AF">
              <w:t>7.4</w:t>
            </w:r>
            <w:bookmarkEnd w:id="636"/>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7" w:name="_MCCTEMPBM_CRPT71130142___4"/>
            <w:r w:rsidRPr="006436AF">
              <w:t>M1u</w:t>
            </w:r>
            <w:bookmarkEnd w:id="637"/>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8" w:name="_MCCTEMPBM_CRPT71130143___4"/>
            <w:r w:rsidRPr="006436AF">
              <w:t>7.2</w:t>
            </w:r>
            <w:bookmarkEnd w:id="638"/>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9" w:name="_MCCTEMPBM_CRPT71130144___4"/>
            <w:r w:rsidRPr="006436AF">
              <w:t>7.8</w:t>
            </w:r>
            <w:bookmarkEnd w:id="639"/>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0" w:name="_MCCTEMPBM_CRPT71130145___4"/>
            <w:r w:rsidRPr="006436AF">
              <w:t>M5u</w:t>
            </w:r>
            <w:bookmarkEnd w:id="640"/>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1" w:name="_MCCTEMPBM_CRPT71130146___4"/>
            <w:r w:rsidRPr="006436AF">
              <w:t>11.2</w:t>
            </w:r>
            <w:bookmarkEnd w:id="641"/>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42" w:name="_MCCTEMPBM_CRPT71130147___4"/>
            <w:r w:rsidRPr="006436AF">
              <w:t>11.4</w:t>
            </w:r>
            <w:bookmarkEnd w:id="642"/>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3" w:name="_MCCTEMPBM_CRPT71130148___4"/>
            <w:r w:rsidRPr="006436AF">
              <w:t>M1u</w:t>
            </w:r>
            <w:bookmarkEnd w:id="643"/>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4" w:name="_MCCTEMPBM_CRPT71130149___4"/>
            <w:r w:rsidRPr="006436AF">
              <w:t>7.2</w:t>
            </w:r>
            <w:bookmarkEnd w:id="644"/>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5" w:name="_MCCTEMPBM_CRPT71130150___4"/>
            <w:r w:rsidRPr="006436AF">
              <w:t>7.9</w:t>
            </w:r>
            <w:bookmarkEnd w:id="645"/>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6" w:name="_MCCTEMPBM_CRPT71130151___4"/>
            <w:r w:rsidRPr="006436AF">
              <w:t>M5u</w:t>
            </w:r>
            <w:bookmarkEnd w:id="646"/>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7" w:name="_MCCTEMPBM_CRPT71130152___4"/>
            <w:r w:rsidRPr="006436AF">
              <w:t>11.2</w:t>
            </w:r>
            <w:bookmarkEnd w:id="647"/>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8" w:name="_MCCTEMPBM_CRPT71130153___4"/>
            <w:r w:rsidRPr="006436AF">
              <w:t>11.5</w:t>
            </w:r>
            <w:bookmarkEnd w:id="648"/>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9" w:name="_MCCTEMPBM_CRPT71130154___4"/>
            <w:r w:rsidRPr="006436AF">
              <w:t>M5u</w:t>
            </w:r>
            <w:bookmarkEnd w:id="649"/>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0" w:name="_MCCTEMPBM_CRPT71130155___4"/>
            <w:r w:rsidRPr="006436AF">
              <w:t>11.2</w:t>
            </w:r>
            <w:bookmarkEnd w:id="650"/>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1" w:name="_MCCTEMPBM_CRPT71130156___4"/>
            <w:r w:rsidRPr="006436AF">
              <w:t>11.6</w:t>
            </w:r>
            <w:bookmarkEnd w:id="651"/>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52" w:name="_MCCTEMPBM_CRPT71130157___4"/>
            <w:r w:rsidRPr="006436AF">
              <w:t>M1u</w:t>
            </w:r>
            <w:bookmarkEnd w:id="652"/>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3" w:name="_MCCTEMPBM_CRPT71130158___4"/>
            <w:r w:rsidRPr="006436AF">
              <w:t>7.2</w:t>
            </w:r>
            <w:bookmarkEnd w:id="653"/>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4" w:name="_MCCTEMPBM_CRPT71130159___4"/>
            <w:r w:rsidRPr="006436AF">
              <w:t>7.10</w:t>
            </w:r>
            <w:bookmarkEnd w:id="654"/>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5" w:name="_MCCTEMPBM_CRPT71130160___4"/>
            <w:r w:rsidRPr="006436AF">
              <w:t>M5u</w:t>
            </w:r>
            <w:bookmarkEnd w:id="655"/>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6" w:name="_MCCTEMPBM_CRPT71130161___4"/>
            <w:r w:rsidRPr="006436AF">
              <w:t>11.2</w:t>
            </w:r>
            <w:bookmarkEnd w:id="656"/>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7"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8" w:name="_MCCTEMPBM_CRPT71130163___4"/>
            <w:r w:rsidRPr="006436AF">
              <w:rPr>
                <w:rFonts w:ascii="Arial" w:hAnsi="Arial"/>
                <w:sz w:val="18"/>
              </w:rPr>
              <w:t>M1u</w:t>
            </w:r>
            <w:bookmarkEnd w:id="65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9" w:name="_MCCTEMPBM_CRPT71130164___4"/>
            <w:r w:rsidRPr="006436AF">
              <w:t>7.11</w:t>
            </w:r>
            <w:bookmarkEnd w:id="659"/>
          </w:p>
        </w:tc>
      </w:tr>
      <w:bookmarkEnd w:id="657"/>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0" w:name="_MCCTEMPBM_CRPT71130165___4"/>
            <w:r w:rsidRPr="006436AF">
              <w:rPr>
                <w:rFonts w:ascii="Arial" w:hAnsi="Arial"/>
                <w:sz w:val="18"/>
              </w:rPr>
              <w:t>R4</w:t>
            </w:r>
            <w:bookmarkEnd w:id="66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1" w:name="_MCCTEMPBM_CRPT71130166___4"/>
            <w:r w:rsidRPr="006436AF">
              <w:t>17</w:t>
            </w:r>
            <w:bookmarkEnd w:id="661"/>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62" w:name="_MCCTEMPBM_CRPT71130167___4"/>
            <w:r w:rsidRPr="006436AF">
              <w:rPr>
                <w:rFonts w:ascii="Arial" w:hAnsi="Arial"/>
                <w:sz w:val="18"/>
              </w:rPr>
              <w:t>R5, R6</w:t>
            </w:r>
            <w:bookmarkEnd w:id="66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3" w:name="_MCCTEMPBM_CRPT71130168___4"/>
            <w:r w:rsidRPr="006436AF">
              <w:t>18</w:t>
            </w:r>
            <w:bookmarkEnd w:id="663"/>
          </w:p>
        </w:tc>
      </w:tr>
      <w:bookmarkEnd w:id="632"/>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4" w:name="_Toc68899552"/>
      <w:bookmarkStart w:id="665" w:name="_Toc71214303"/>
      <w:bookmarkStart w:id="666" w:name="_Toc71721977"/>
      <w:bookmarkStart w:id="667" w:name="_Toc74859029"/>
      <w:bookmarkStart w:id="668" w:name="_Toc187845868"/>
      <w:r w:rsidRPr="006436AF">
        <w:t>6</w:t>
      </w:r>
      <w:r w:rsidRPr="006436AF">
        <w:tab/>
        <w:t>General aspects of APIs for 5G Media Streaming</w:t>
      </w:r>
      <w:bookmarkEnd w:id="664"/>
      <w:bookmarkEnd w:id="665"/>
      <w:bookmarkEnd w:id="666"/>
      <w:bookmarkEnd w:id="667"/>
      <w:bookmarkEnd w:id="668"/>
    </w:p>
    <w:p w14:paraId="0DB26023" w14:textId="66C2A1AC" w:rsidR="007D59CE" w:rsidRPr="006436AF" w:rsidRDefault="007D59CE" w:rsidP="007D59CE">
      <w:pPr>
        <w:pStyle w:val="Heading2"/>
        <w:rPr>
          <w:rFonts w:eastAsia="Calibri"/>
        </w:rPr>
      </w:pPr>
      <w:bookmarkStart w:id="669" w:name="_Toc68899553"/>
      <w:bookmarkStart w:id="670" w:name="_Toc71214304"/>
      <w:bookmarkStart w:id="671" w:name="_Toc71721978"/>
      <w:bookmarkStart w:id="672" w:name="_Toc74859030"/>
      <w:bookmarkStart w:id="673" w:name="_Toc187845869"/>
      <w:r w:rsidRPr="006436AF">
        <w:rPr>
          <w:rFonts w:eastAsia="Calibri"/>
        </w:rPr>
        <w:t>6.1</w:t>
      </w:r>
      <w:r w:rsidRPr="006436AF">
        <w:rPr>
          <w:rFonts w:eastAsia="Calibri"/>
        </w:rPr>
        <w:tab/>
        <w:t>HTTP resource URIs and paths</w:t>
      </w:r>
      <w:bookmarkEnd w:id="669"/>
      <w:bookmarkEnd w:id="670"/>
      <w:bookmarkEnd w:id="671"/>
      <w:bookmarkEnd w:id="672"/>
      <w:bookmarkEnd w:id="673"/>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4"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5" w:name="_Toc68899554"/>
      <w:bookmarkStart w:id="676" w:name="_Toc71214305"/>
      <w:bookmarkStart w:id="677" w:name="_Toc71721979"/>
      <w:bookmarkStart w:id="678" w:name="_Toc74859031"/>
      <w:bookmarkStart w:id="679" w:name="_Toc187845870"/>
      <w:bookmarkEnd w:id="674"/>
      <w:r w:rsidRPr="006436AF">
        <w:rPr>
          <w:rFonts w:eastAsia="Calibri"/>
        </w:rPr>
        <w:t>6.2</w:t>
      </w:r>
      <w:r w:rsidRPr="006436AF">
        <w:rPr>
          <w:rFonts w:eastAsia="Calibri"/>
        </w:rPr>
        <w:tab/>
        <w:t>Usage of HTTP</w:t>
      </w:r>
      <w:bookmarkEnd w:id="675"/>
      <w:bookmarkEnd w:id="676"/>
      <w:bookmarkEnd w:id="677"/>
      <w:bookmarkEnd w:id="678"/>
      <w:bookmarkEnd w:id="679"/>
    </w:p>
    <w:p w14:paraId="45798633" w14:textId="1BB108FA" w:rsidR="007F6525" w:rsidRPr="006436AF" w:rsidRDefault="007F6525" w:rsidP="007F6525">
      <w:pPr>
        <w:pStyle w:val="Heading3"/>
      </w:pPr>
      <w:bookmarkStart w:id="680" w:name="_Toc68899555"/>
      <w:bookmarkStart w:id="681" w:name="_Toc71214306"/>
      <w:bookmarkStart w:id="682" w:name="_Toc71721980"/>
      <w:bookmarkStart w:id="683" w:name="_Toc74859032"/>
      <w:bookmarkStart w:id="684" w:name="_Toc187845871"/>
      <w:r w:rsidRPr="006436AF">
        <w:t>6.2.1</w:t>
      </w:r>
      <w:r w:rsidRPr="006436AF">
        <w:tab/>
        <w:t>HTTP protocol version</w:t>
      </w:r>
      <w:bookmarkEnd w:id="680"/>
      <w:bookmarkEnd w:id="681"/>
      <w:bookmarkEnd w:id="682"/>
      <w:bookmarkEnd w:id="683"/>
      <w:bookmarkEnd w:id="684"/>
    </w:p>
    <w:p w14:paraId="621E331C" w14:textId="591B2949" w:rsidR="007F6525" w:rsidRPr="006436AF" w:rsidRDefault="007F6525" w:rsidP="007F6525">
      <w:pPr>
        <w:pStyle w:val="Heading4"/>
      </w:pPr>
      <w:bookmarkStart w:id="685" w:name="_Toc68899556"/>
      <w:bookmarkStart w:id="686" w:name="_Toc71214307"/>
      <w:bookmarkStart w:id="687" w:name="_Toc71721981"/>
      <w:bookmarkStart w:id="688" w:name="_Toc74859033"/>
      <w:bookmarkStart w:id="689" w:name="_Toc187845872"/>
      <w:r w:rsidRPr="006436AF">
        <w:t>6.2.1.1</w:t>
      </w:r>
      <w:r w:rsidRPr="006436AF">
        <w:tab/>
        <w:t>5GMS AF</w:t>
      </w:r>
      <w:bookmarkEnd w:id="685"/>
      <w:bookmarkEnd w:id="686"/>
      <w:bookmarkEnd w:id="687"/>
      <w:bookmarkEnd w:id="688"/>
      <w:bookmarkEnd w:id="689"/>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0"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1" w:name="_Toc68899557"/>
      <w:bookmarkStart w:id="692" w:name="_Toc71214308"/>
      <w:bookmarkStart w:id="693" w:name="_Toc71721982"/>
      <w:bookmarkStart w:id="694" w:name="_Toc74859034"/>
      <w:bookmarkEnd w:id="690"/>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5" w:name="_Toc187845873"/>
      <w:r w:rsidRPr="006436AF">
        <w:t>6.2.1.2</w:t>
      </w:r>
      <w:r w:rsidRPr="006436AF">
        <w:tab/>
        <w:t>5GMS AS</w:t>
      </w:r>
      <w:bookmarkEnd w:id="691"/>
      <w:bookmarkEnd w:id="692"/>
      <w:bookmarkEnd w:id="693"/>
      <w:bookmarkEnd w:id="694"/>
      <w:bookmarkEnd w:id="695"/>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6" w:name="_Toc68899558"/>
      <w:bookmarkStart w:id="697" w:name="_Toc71214309"/>
      <w:bookmarkStart w:id="698" w:name="_Toc71721983"/>
      <w:bookmarkStart w:id="699" w:name="_Toc74859035"/>
      <w:bookmarkStart w:id="700" w:name="_Toc187845874"/>
      <w:r w:rsidRPr="006436AF">
        <w:t>6.2.2</w:t>
      </w:r>
      <w:r w:rsidRPr="006436AF">
        <w:tab/>
        <w:t>HTTP message bodies for API resources</w:t>
      </w:r>
      <w:bookmarkEnd w:id="696"/>
      <w:bookmarkEnd w:id="697"/>
      <w:bookmarkEnd w:id="698"/>
      <w:bookmarkEnd w:id="699"/>
      <w:bookmarkEnd w:id="700"/>
    </w:p>
    <w:p w14:paraId="51A9FEE3" w14:textId="6C0CB83C" w:rsidR="00AD47A9" w:rsidRPr="006436AF" w:rsidRDefault="00AD47A9" w:rsidP="00AD47A9">
      <w:bookmarkStart w:id="701" w:name="_Toc68899559"/>
      <w:bookmarkStart w:id="702" w:name="_Toc71214310"/>
      <w:bookmarkStart w:id="703" w:name="_Toc71721984"/>
      <w:bookmarkStart w:id="704"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5" w:name="_Toc187845875"/>
      <w:r w:rsidRPr="006436AF">
        <w:t>6.2.3</w:t>
      </w:r>
      <w:r w:rsidRPr="006436AF">
        <w:tab/>
        <w:t>Usage of HTTP headers</w:t>
      </w:r>
      <w:bookmarkEnd w:id="701"/>
      <w:bookmarkEnd w:id="702"/>
      <w:bookmarkEnd w:id="703"/>
      <w:bookmarkEnd w:id="704"/>
      <w:bookmarkEnd w:id="705"/>
    </w:p>
    <w:p w14:paraId="2BC5FDF3" w14:textId="09744185" w:rsidR="007F6525" w:rsidRPr="006436AF" w:rsidRDefault="007F6525" w:rsidP="007F6525">
      <w:pPr>
        <w:pStyle w:val="Heading4"/>
        <w:rPr>
          <w:lang w:eastAsia="zh-CN"/>
        </w:rPr>
      </w:pPr>
      <w:bookmarkStart w:id="706" w:name="_Toc68899560"/>
      <w:bookmarkStart w:id="707" w:name="_Toc71214311"/>
      <w:bookmarkStart w:id="708" w:name="_Toc71721985"/>
      <w:bookmarkStart w:id="709" w:name="_Toc74859037"/>
      <w:bookmarkStart w:id="710" w:name="_Toc187845876"/>
      <w:r w:rsidRPr="006436AF">
        <w:t>6.2.3.1</w:t>
      </w:r>
      <w:r w:rsidRPr="006436AF">
        <w:tab/>
        <w:t>General</w:t>
      </w:r>
      <w:bookmarkEnd w:id="706"/>
      <w:bookmarkEnd w:id="707"/>
      <w:bookmarkEnd w:id="708"/>
      <w:bookmarkEnd w:id="709"/>
      <w:bookmarkEnd w:id="710"/>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1" w:name="_Toc68899561"/>
      <w:bookmarkStart w:id="712" w:name="_Toc71214312"/>
      <w:bookmarkStart w:id="713" w:name="_Toc71721986"/>
      <w:bookmarkStart w:id="714" w:name="_Toc74859038"/>
      <w:bookmarkStart w:id="715" w:name="_Toc187845877"/>
      <w:r w:rsidRPr="006436AF">
        <w:t>6.2.3.2</w:t>
      </w:r>
      <w:r w:rsidRPr="006436AF">
        <w:tab/>
        <w:t>User Agent identification</w:t>
      </w:r>
      <w:bookmarkEnd w:id="711"/>
      <w:bookmarkEnd w:id="712"/>
      <w:bookmarkEnd w:id="713"/>
      <w:bookmarkEnd w:id="714"/>
      <w:bookmarkEnd w:id="715"/>
    </w:p>
    <w:p w14:paraId="7C11AF68" w14:textId="77777777" w:rsidR="00967A24" w:rsidRPr="006436AF" w:rsidRDefault="00967A24" w:rsidP="00967A24">
      <w:pPr>
        <w:pStyle w:val="Heading5"/>
      </w:pPr>
      <w:bookmarkStart w:id="716" w:name="_Toc68899562"/>
      <w:bookmarkStart w:id="717" w:name="_Toc71214313"/>
      <w:bookmarkStart w:id="718" w:name="_Toc71721987"/>
      <w:bookmarkStart w:id="719" w:name="_Toc74859039"/>
      <w:bookmarkStart w:id="720" w:name="_Toc68899564"/>
      <w:bookmarkStart w:id="721" w:name="_Toc71214315"/>
      <w:bookmarkStart w:id="722" w:name="_Toc71721989"/>
      <w:bookmarkStart w:id="723" w:name="_Toc74859041"/>
      <w:bookmarkStart w:id="724" w:name="_Toc187845878"/>
      <w:r w:rsidRPr="006436AF">
        <w:t>6.2.3.2.1</w:t>
      </w:r>
      <w:r w:rsidRPr="006436AF">
        <w:tab/>
        <w:t>Media Stream Handler identification</w:t>
      </w:r>
      <w:bookmarkEnd w:id="716"/>
      <w:bookmarkEnd w:id="717"/>
      <w:bookmarkEnd w:id="718"/>
      <w:bookmarkEnd w:id="719"/>
      <w:bookmarkEnd w:id="724"/>
    </w:p>
    <w:p w14:paraId="4D83179A" w14:textId="32338936" w:rsidR="00967A24" w:rsidRPr="006436AF" w:rsidRDefault="00967A24" w:rsidP="00967A24">
      <w:pPr>
        <w:keepLines/>
      </w:pPr>
      <w:bookmarkStart w:id="725"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5"/>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6" w:name="_Toc187845879"/>
      <w:r w:rsidRPr="006436AF">
        <w:t>6.2.3.2.2</w:t>
      </w:r>
      <w:r w:rsidRPr="006436AF">
        <w:tab/>
        <w:t>Media Session Handler identification</w:t>
      </w:r>
      <w:bookmarkEnd w:id="726"/>
    </w:p>
    <w:p w14:paraId="331E2B61" w14:textId="735FB18E" w:rsidR="00967A24" w:rsidRPr="006436AF" w:rsidRDefault="00967A24" w:rsidP="00967A24">
      <w:pPr>
        <w:rPr>
          <w:rStyle w:val="Code"/>
        </w:rPr>
      </w:pPr>
      <w:bookmarkStart w:id="727"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7"/>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8" w:name="_Toc187845880"/>
      <w:r w:rsidRPr="006436AF">
        <w:t>6.2.3.3</w:t>
      </w:r>
      <w:r w:rsidRPr="006436AF">
        <w:tab/>
        <w:t>Server identification</w:t>
      </w:r>
      <w:bookmarkEnd w:id="720"/>
      <w:bookmarkEnd w:id="721"/>
      <w:bookmarkEnd w:id="722"/>
      <w:bookmarkEnd w:id="723"/>
      <w:bookmarkEnd w:id="728"/>
    </w:p>
    <w:p w14:paraId="50FCB502" w14:textId="1E859C5E" w:rsidR="00AD47A9" w:rsidRPr="006436AF" w:rsidRDefault="00AD47A9" w:rsidP="00AD47A9">
      <w:pPr>
        <w:pStyle w:val="Heading5"/>
      </w:pPr>
      <w:bookmarkStart w:id="729" w:name="_Toc68899565"/>
      <w:bookmarkStart w:id="730" w:name="_Toc71214316"/>
      <w:bookmarkStart w:id="731" w:name="_Toc71721990"/>
      <w:bookmarkStart w:id="732" w:name="_Toc74859042"/>
      <w:bookmarkStart w:id="733" w:name="_Toc68899566"/>
      <w:bookmarkStart w:id="734" w:name="_Toc71214317"/>
      <w:bookmarkStart w:id="735" w:name="_Toc71721991"/>
      <w:bookmarkStart w:id="736" w:name="_Toc74859043"/>
      <w:bookmarkStart w:id="737" w:name="_Toc187845881"/>
      <w:r w:rsidRPr="006436AF">
        <w:t>6.2.3.3.1</w:t>
      </w:r>
      <w:r w:rsidRPr="006436AF">
        <w:tab/>
        <w:t>5GMS AF identification</w:t>
      </w:r>
      <w:bookmarkEnd w:id="729"/>
      <w:bookmarkEnd w:id="730"/>
      <w:bookmarkEnd w:id="731"/>
      <w:bookmarkEnd w:id="732"/>
      <w:bookmarkEnd w:id="737"/>
    </w:p>
    <w:p w14:paraId="09B8F5F5" w14:textId="4BEAD0BE" w:rsidR="00AD47A9" w:rsidRPr="006436AF" w:rsidRDefault="00AD47A9" w:rsidP="00AD47A9">
      <w:bookmarkStart w:id="738"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9" w:name="_MCCTEMPBM_CRPT71130174___7"/>
      <w:bookmarkEnd w:id="738"/>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40" w:name="_MCCTEMPBM_CRPT71130175___7"/>
      <w:bookmarkEnd w:id="739"/>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0"/>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41" w:name="_Toc187845882"/>
      <w:r w:rsidRPr="006436AF">
        <w:t>6.2.3.4</w:t>
      </w:r>
      <w:r w:rsidRPr="006436AF">
        <w:tab/>
        <w:t>Support for conditional HTTP GET requests</w:t>
      </w:r>
      <w:bookmarkEnd w:id="733"/>
      <w:bookmarkEnd w:id="734"/>
      <w:bookmarkEnd w:id="735"/>
      <w:bookmarkEnd w:id="736"/>
      <w:bookmarkEnd w:id="741"/>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42"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3" w:name="_MCCTEMPBM_CRPT71130177___7"/>
      <w:bookmarkEnd w:id="742"/>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4" w:name="_Toc68899567"/>
      <w:bookmarkStart w:id="745" w:name="_Toc71214318"/>
      <w:bookmarkStart w:id="746" w:name="_Toc71721992"/>
      <w:bookmarkStart w:id="747" w:name="_Toc74859044"/>
      <w:bookmarkStart w:id="748" w:name="_Toc187845883"/>
      <w:bookmarkEnd w:id="743"/>
      <w:r w:rsidRPr="006436AF">
        <w:t>6.2.3.5</w:t>
      </w:r>
      <w:r w:rsidRPr="006436AF">
        <w:tab/>
        <w:t>Support for conditional HTTP POST, PUT, PATCH and DELETE requests</w:t>
      </w:r>
      <w:bookmarkEnd w:id="744"/>
      <w:bookmarkEnd w:id="745"/>
      <w:bookmarkEnd w:id="746"/>
      <w:bookmarkEnd w:id="747"/>
      <w:bookmarkEnd w:id="748"/>
    </w:p>
    <w:p w14:paraId="1643BCD8" w14:textId="77777777" w:rsidR="007F6525" w:rsidRPr="006436AF" w:rsidRDefault="007F6525" w:rsidP="007F6525">
      <w:pPr>
        <w:rPr>
          <w:rFonts w:eastAsia="Calibri"/>
        </w:rPr>
      </w:pPr>
      <w:bookmarkStart w:id="749"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0" w:name="_Toc68899568"/>
      <w:bookmarkStart w:id="751" w:name="_Toc71214319"/>
      <w:bookmarkStart w:id="752" w:name="_Toc71721993"/>
      <w:bookmarkStart w:id="753" w:name="_Toc74859045"/>
      <w:bookmarkStart w:id="754" w:name="_Toc187845884"/>
      <w:bookmarkEnd w:id="749"/>
      <w:r w:rsidRPr="006436AF">
        <w:rPr>
          <w:rFonts w:eastAsia="Calibri"/>
        </w:rPr>
        <w:t>6.3</w:t>
      </w:r>
      <w:r w:rsidRPr="006436AF">
        <w:rPr>
          <w:rFonts w:eastAsia="Calibri"/>
        </w:rPr>
        <w:tab/>
        <w:t>HTTP response codes</w:t>
      </w:r>
      <w:bookmarkEnd w:id="750"/>
      <w:bookmarkEnd w:id="751"/>
      <w:bookmarkEnd w:id="752"/>
      <w:bookmarkEnd w:id="753"/>
      <w:bookmarkEnd w:id="754"/>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5" w:name="_Toc68899569"/>
      <w:bookmarkStart w:id="756" w:name="_Toc71214320"/>
      <w:bookmarkStart w:id="757" w:name="_Toc71721994"/>
      <w:bookmarkStart w:id="758" w:name="_Toc74859046"/>
      <w:bookmarkStart w:id="759" w:name="_Toc187845885"/>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55"/>
      <w:bookmarkEnd w:id="756"/>
      <w:bookmarkEnd w:id="757"/>
      <w:bookmarkEnd w:id="758"/>
      <w:bookmarkEnd w:id="759"/>
    </w:p>
    <w:p w14:paraId="6FC31464" w14:textId="377A6A89" w:rsidR="002B3153" w:rsidRPr="006436AF" w:rsidRDefault="000A09F9">
      <w:pPr>
        <w:pStyle w:val="Heading3"/>
      </w:pPr>
      <w:bookmarkStart w:id="760" w:name="_Toc68899570"/>
      <w:bookmarkStart w:id="761" w:name="_Toc71214321"/>
      <w:bookmarkStart w:id="762" w:name="_Toc71721995"/>
      <w:bookmarkStart w:id="763" w:name="_Toc74859047"/>
      <w:bookmarkStart w:id="764" w:name="_Toc187845886"/>
      <w:r w:rsidRPr="006436AF">
        <w:t>6.4.1</w:t>
      </w:r>
      <w:r w:rsidRPr="006436AF">
        <w:tab/>
        <w:t>General</w:t>
      </w:r>
      <w:bookmarkEnd w:id="760"/>
      <w:bookmarkEnd w:id="761"/>
      <w:bookmarkEnd w:id="762"/>
      <w:bookmarkEnd w:id="763"/>
      <w:bookmarkEnd w:id="764"/>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5" w:name="_Toc68899571"/>
      <w:bookmarkStart w:id="766" w:name="_Toc71214322"/>
      <w:bookmarkStart w:id="767" w:name="_Toc71721996"/>
      <w:bookmarkStart w:id="768" w:name="_Toc74859048"/>
      <w:bookmarkStart w:id="769" w:name="_Toc187845887"/>
      <w:r w:rsidRPr="006436AF">
        <w:t>6.4.2</w:t>
      </w:r>
      <w:r w:rsidRPr="006436AF">
        <w:tab/>
        <w:t>Simple data types</w:t>
      </w:r>
      <w:bookmarkEnd w:id="765"/>
      <w:bookmarkEnd w:id="766"/>
      <w:bookmarkEnd w:id="767"/>
      <w:bookmarkEnd w:id="768"/>
      <w:bookmarkEnd w:id="769"/>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0" w:name="_MCCTEMPBM_CRPT71130179___7"/>
            <w:r w:rsidRPr="006436AF">
              <w:rPr>
                <w:rStyle w:val="Datatypechar"/>
              </w:rPr>
              <w:t>string</w:t>
            </w:r>
            <w:bookmarkEnd w:id="770"/>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1" w:name="_MCCTEMPBM_CRPT71130180___7"/>
            <w:r w:rsidRPr="006436AF">
              <w:rPr>
                <w:rStyle w:val="Datatypechar"/>
              </w:rPr>
              <w:t>string</w:t>
            </w:r>
            <w:bookmarkEnd w:id="771"/>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72" w:name="_MCCTEMPBM_CRPT71130181___7"/>
            <w:r w:rsidRPr="006436AF">
              <w:rPr>
                <w:rStyle w:val="Datatypechar"/>
              </w:rPr>
              <w:t>string</w:t>
            </w:r>
            <w:bookmarkEnd w:id="772"/>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3" w:name="_MCCTEMPBM_CRPT71130182___7"/>
            <w:r w:rsidRPr="006436AF">
              <w:rPr>
                <w:rStyle w:val="Datatypechar"/>
              </w:rPr>
              <w:t>number</w:t>
            </w:r>
            <w:bookmarkEnd w:id="773"/>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4" w:name="_MCCTEMPBM_CRPT71130183___7"/>
            <w:r w:rsidRPr="006436AF">
              <w:rPr>
                <w:rStyle w:val="Datatypechar"/>
              </w:rPr>
              <w:t>integer</w:t>
            </w:r>
            <w:bookmarkEnd w:id="774"/>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5" w:name="_MCCTEMPBM_CRPT71130184___7"/>
            <w:r w:rsidRPr="006436AF">
              <w:rPr>
                <w:rStyle w:val="Datatypechar"/>
              </w:rPr>
              <w:t>string</w:t>
            </w:r>
            <w:bookmarkEnd w:id="775"/>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6" w:name="_MCCTEMPBM_CRPT71130185___7"/>
            <w:r w:rsidRPr="006436AF">
              <w:rPr>
                <w:rStyle w:val="Datatypechar"/>
              </w:rPr>
              <w:t>string</w:t>
            </w:r>
            <w:bookmarkEnd w:id="776"/>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7" w:name="_MCCTEMPBM_CRPT71130186___7"/>
            <w:r w:rsidRPr="006436AF">
              <w:rPr>
                <w:rStyle w:val="Datatypechar"/>
              </w:rPr>
              <w:t>string</w:t>
            </w:r>
            <w:bookmarkEnd w:id="777"/>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8" w:name="_MCCTEMPBM_CRPT71130187___7"/>
            <w:r w:rsidRPr="006436AF">
              <w:rPr>
                <w:rStyle w:val="Datatypechar"/>
              </w:rPr>
              <w:t>Integer</w:t>
            </w:r>
            <w:bookmarkEnd w:id="778"/>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9" w:name="_Toc68899572"/>
      <w:bookmarkStart w:id="780" w:name="_Toc71214323"/>
      <w:bookmarkStart w:id="781" w:name="_Toc71721997"/>
      <w:bookmarkStart w:id="782" w:name="_Toc74859049"/>
      <w:bookmarkStart w:id="783" w:name="_Toc187845888"/>
      <w:r w:rsidRPr="006436AF">
        <w:t>6.4.3</w:t>
      </w:r>
      <w:r w:rsidRPr="006436AF">
        <w:tab/>
        <w:t>Structured data types</w:t>
      </w:r>
      <w:bookmarkEnd w:id="779"/>
      <w:bookmarkEnd w:id="780"/>
      <w:bookmarkEnd w:id="781"/>
      <w:bookmarkEnd w:id="782"/>
      <w:bookmarkEnd w:id="783"/>
    </w:p>
    <w:p w14:paraId="546DE8FC" w14:textId="096C6FA0" w:rsidR="009F73BF" w:rsidRPr="006436AF" w:rsidRDefault="009F73BF" w:rsidP="009F73BF">
      <w:pPr>
        <w:pStyle w:val="Heading4"/>
      </w:pPr>
      <w:bookmarkStart w:id="784" w:name="_Toc68899573"/>
      <w:bookmarkStart w:id="785" w:name="_Toc71214324"/>
      <w:bookmarkStart w:id="786" w:name="_Toc71721998"/>
      <w:bookmarkStart w:id="787" w:name="_Toc74859050"/>
      <w:bookmarkStart w:id="788" w:name="_Toc187845889"/>
      <w:r w:rsidRPr="006436AF">
        <w:t>6.4.3.1</w:t>
      </w:r>
      <w:r w:rsidRPr="006436AF">
        <w:tab/>
        <w:t>IpPacketFilterSet</w:t>
      </w:r>
      <w:r w:rsidR="003F3196" w:rsidRPr="006436AF">
        <w:t xml:space="preserve"> type</w:t>
      </w:r>
      <w:bookmarkEnd w:id="784"/>
      <w:bookmarkEnd w:id="785"/>
      <w:bookmarkEnd w:id="786"/>
      <w:bookmarkEnd w:id="787"/>
      <w:bookmarkEnd w:id="788"/>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89" w:name="_MCCTEMPBM_CRPT71130188___7"/>
            <w:r w:rsidRPr="006436AF">
              <w:rPr>
                <w:rStyle w:val="Datatypechar"/>
              </w:rPr>
              <w:t>String</w:t>
            </w:r>
            <w:bookmarkEnd w:id="789"/>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90" w:name="_MCCTEMPBM_CRPT71130189___7"/>
            <w:r w:rsidRPr="006436AF">
              <w:rPr>
                <w:rStyle w:val="Datatypechar"/>
              </w:rPr>
              <w:t>String</w:t>
            </w:r>
            <w:bookmarkEnd w:id="790"/>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1" w:name="_MCCTEMPBM_CRPT71130190___7"/>
            <w:r w:rsidRPr="006436AF">
              <w:rPr>
                <w:rStyle w:val="Datatypechar"/>
              </w:rPr>
              <w:t>Integer</w:t>
            </w:r>
            <w:bookmarkEnd w:id="791"/>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792" w:name="_MCCTEMPBM_CRPT71130191___7"/>
            <w:r w:rsidRPr="006436AF">
              <w:rPr>
                <w:rStyle w:val="Datatypechar"/>
              </w:rPr>
              <w:t>Integer</w:t>
            </w:r>
            <w:bookmarkEnd w:id="792"/>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793" w:name="_MCCTEMPBM_CRPT71130192___7"/>
            <w:r w:rsidRPr="006436AF">
              <w:rPr>
                <w:rStyle w:val="Datatypechar"/>
              </w:rPr>
              <w:t>Integer</w:t>
            </w:r>
            <w:bookmarkEnd w:id="793"/>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794" w:name="_MCCTEMPBM_CRPT71130193___7"/>
            <w:r w:rsidRPr="006436AF">
              <w:rPr>
                <w:rStyle w:val="Datatypechar"/>
              </w:rPr>
              <w:t>String</w:t>
            </w:r>
            <w:bookmarkEnd w:id="794"/>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795" w:name="_MCCTEMPBM_CRPT71130194___7"/>
            <w:r w:rsidRPr="006436AF">
              <w:rPr>
                <w:rStyle w:val="Datatypechar"/>
              </w:rPr>
              <w:t>Integer</w:t>
            </w:r>
            <w:bookmarkEnd w:id="795"/>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796" w:name="_MCCTEMPBM_CRPT71130195___7"/>
            <w:r w:rsidRPr="006436AF">
              <w:rPr>
                <w:rStyle w:val="Datatypechar"/>
              </w:rPr>
              <w:t>Integer</w:t>
            </w:r>
            <w:bookmarkEnd w:id="796"/>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7" w:name="_MCCTEMPBM_CRPT71130196___7"/>
            <w:r w:rsidRPr="006436AF">
              <w:rPr>
                <w:rStyle w:val="Datatypechar"/>
              </w:rPr>
              <w:t>String</w:t>
            </w:r>
            <w:bookmarkEnd w:id="797"/>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8" w:name="_Toc68899574"/>
      <w:bookmarkStart w:id="799" w:name="_Toc71214325"/>
      <w:bookmarkStart w:id="800" w:name="_Toc71721999"/>
      <w:bookmarkStart w:id="801" w:name="_Toc74859051"/>
      <w:bookmarkStart w:id="802" w:name="_Toc187845890"/>
      <w:r w:rsidRPr="006436AF">
        <w:t>6.4.3.2</w:t>
      </w:r>
      <w:r w:rsidR="008C0ACA" w:rsidRPr="006436AF">
        <w:tab/>
      </w:r>
      <w:r w:rsidRPr="006436AF">
        <w:t>ServiceDataFlowDescription</w:t>
      </w:r>
      <w:r w:rsidR="003F3196" w:rsidRPr="006436AF">
        <w:t xml:space="preserve"> type</w:t>
      </w:r>
      <w:bookmarkEnd w:id="798"/>
      <w:bookmarkEnd w:id="799"/>
      <w:bookmarkEnd w:id="800"/>
      <w:bookmarkEnd w:id="801"/>
      <w:bookmarkEnd w:id="802"/>
    </w:p>
    <w:p w14:paraId="63E2C3C6" w14:textId="77777777" w:rsidR="00556763" w:rsidRPr="006436AF" w:rsidRDefault="00556763" w:rsidP="00556763">
      <w:pPr>
        <w:pStyle w:val="TH"/>
      </w:pPr>
      <w:bookmarkStart w:id="803" w:name="_Toc68899575"/>
      <w:bookmarkStart w:id="804" w:name="_Toc71214326"/>
      <w:bookmarkStart w:id="805" w:name="_Toc71722000"/>
      <w:bookmarkStart w:id="806"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07" w:name="_MCCTEMPBM_CRPT71130197___7"/>
            <w:r w:rsidRPr="006436AF">
              <w:rPr>
                <w:rStyle w:val="Datatypechar"/>
              </w:rPr>
              <w:t>IpPacketFilterSet</w:t>
            </w:r>
            <w:bookmarkEnd w:id="807"/>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08" w:name="_MCCTEMPBM_CRPT71130198___7"/>
            <w:r w:rsidRPr="006436AF">
              <w:rPr>
                <w:rStyle w:val="Datatypechar"/>
              </w:rPr>
              <w:t>string</w:t>
            </w:r>
            <w:bookmarkEnd w:id="808"/>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9" w:name="_Hlk142663857"/>
            <w:r w:rsidRPr="006436AF">
              <w:t>NOTE:</w:t>
            </w:r>
            <w:r w:rsidRPr="006436AF">
              <w:tab/>
              <w:t>Exactly one property shall be populated in objects of this type.</w:t>
            </w:r>
          </w:p>
        </w:tc>
      </w:tr>
      <w:bookmarkEnd w:id="809"/>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0" w:name="_Toc187845891"/>
      <w:r w:rsidRPr="006436AF">
        <w:t>6.4.3.3</w:t>
      </w:r>
      <w:r w:rsidRPr="006436AF">
        <w:tab/>
        <w:t>M5QoSSpecification</w:t>
      </w:r>
      <w:r w:rsidR="00A95734" w:rsidRPr="006436AF">
        <w:t xml:space="preserve"> type</w:t>
      </w:r>
      <w:bookmarkEnd w:id="803"/>
      <w:bookmarkEnd w:id="804"/>
      <w:bookmarkEnd w:id="805"/>
      <w:bookmarkEnd w:id="806"/>
      <w:bookmarkEnd w:id="810"/>
    </w:p>
    <w:p w14:paraId="11B99806" w14:textId="5BADCB61" w:rsidR="009F73BF" w:rsidRPr="006436AF" w:rsidRDefault="009F73BF" w:rsidP="009F73BF">
      <w:pPr>
        <w:pStyle w:val="TH"/>
      </w:pPr>
      <w:r w:rsidRPr="006436AF">
        <w:t>Table 6.4.3.</w:t>
      </w:r>
      <w:r w:rsidR="008E63C2">
        <w:t>3</w:t>
      </w:r>
      <w:r w:rsidRPr="006436AF">
        <w:t xml:space="preserve">-1: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11" w:name="_MCCTEMPBM_CRPT71130199___7"/>
            <w:r w:rsidRPr="006436AF">
              <w:rPr>
                <w:rStyle w:val="Datatypechar"/>
              </w:rPr>
              <w:t>BitRate</w:t>
            </w:r>
            <w:bookmarkEnd w:id="811"/>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12" w:name="_MCCTEMPBM_CRPT71130200___7"/>
            <w:r w:rsidRPr="006436AF">
              <w:rPr>
                <w:rStyle w:val="Datatypechar"/>
              </w:rPr>
              <w:t>BitRate</w:t>
            </w:r>
            <w:bookmarkEnd w:id="812"/>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13" w:name="_MCCTEMPBM_CRPT71130201___7"/>
            <w:r w:rsidRPr="006436AF">
              <w:rPr>
                <w:rStyle w:val="Datatypechar"/>
              </w:rPr>
              <w:t>BitRate</w:t>
            </w:r>
            <w:bookmarkEnd w:id="813"/>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14" w:name="_MCCTEMPBM_CRPT71130202___7"/>
            <w:r w:rsidRPr="006436AF">
              <w:rPr>
                <w:rStyle w:val="Datatypechar"/>
              </w:rPr>
              <w:t>BitRate</w:t>
            </w:r>
            <w:bookmarkEnd w:id="814"/>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15" w:name="_MCCTEMPBM_CRPT71130203___7"/>
            <w:r w:rsidRPr="006436AF">
              <w:rPr>
                <w:rStyle w:val="Datatypechar"/>
              </w:rPr>
              <w:t>BitRate</w:t>
            </w:r>
            <w:bookmarkEnd w:id="815"/>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16" w:name="_MCCTEMPBM_CRPT71130204___7"/>
            <w:r w:rsidRPr="006436AF">
              <w:rPr>
                <w:rStyle w:val="Datatypechar"/>
              </w:rPr>
              <w:t>BitRate</w:t>
            </w:r>
            <w:bookmarkEnd w:id="816"/>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17" w:name="_MCCTEMPBM_CRPT71130205___7"/>
            <w:r w:rsidRPr="006436AF">
              <w:rPr>
                <w:rStyle w:val="Datatypechar"/>
              </w:rPr>
              <w:t>Integer</w:t>
            </w:r>
            <w:bookmarkEnd w:id="817"/>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8" w:name="_MCCTEMPBM_CRPT71130206___7"/>
            <w:r w:rsidRPr="006436AF">
              <w:rPr>
                <w:rStyle w:val="Datatypechar"/>
              </w:rPr>
              <w:t>Integer</w:t>
            </w:r>
            <w:bookmarkEnd w:id="818"/>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9" w:name="_Toc68899576"/>
      <w:bookmarkStart w:id="820" w:name="_Toc71214327"/>
      <w:bookmarkStart w:id="821" w:name="_Toc71722001"/>
      <w:bookmarkStart w:id="822" w:name="_Toc74859053"/>
      <w:bookmarkStart w:id="823" w:name="_Toc187845892"/>
      <w:r w:rsidRPr="006436AF">
        <w:t>6.4.3.4</w:t>
      </w:r>
      <w:r w:rsidR="008C0ACA" w:rsidRPr="006436AF">
        <w:tab/>
      </w:r>
      <w:r w:rsidRPr="006436AF">
        <w:t>M1QoSSpecification</w:t>
      </w:r>
      <w:r w:rsidR="00A95734" w:rsidRPr="006436AF">
        <w:t xml:space="preserve"> type</w:t>
      </w:r>
      <w:bookmarkEnd w:id="819"/>
      <w:bookmarkEnd w:id="820"/>
      <w:bookmarkEnd w:id="821"/>
      <w:bookmarkEnd w:id="822"/>
      <w:bookmarkEnd w:id="823"/>
    </w:p>
    <w:p w14:paraId="11B9334F" w14:textId="356033FC" w:rsidR="009F73BF" w:rsidRPr="006436AF" w:rsidRDefault="009F73BF" w:rsidP="009F73BF">
      <w:pPr>
        <w:pStyle w:val="TH"/>
      </w:pPr>
      <w:r w:rsidRPr="006436AF">
        <w:t>Table 6.4.3.</w:t>
      </w:r>
      <w:r w:rsidR="008E63C2">
        <w:t>4</w:t>
      </w:r>
      <w:r w:rsidRPr="006436AF">
        <w:t xml:space="preserve">-1: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8E63C2">
        <w:trPr>
          <w:jc w:val="center"/>
        </w:trPr>
        <w:tc>
          <w:tcPr>
            <w:tcW w:w="1925"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5"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8E63C2">
        <w:trPr>
          <w:jc w:val="center"/>
        </w:trPr>
        <w:tc>
          <w:tcPr>
            <w:tcW w:w="1925"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24" w:name="_MCCTEMPBM_CRPT71130207___7"/>
            <w:r w:rsidRPr="006436AF">
              <w:rPr>
                <w:rStyle w:val="Datatypechar"/>
              </w:rPr>
              <w:t>String</w:t>
            </w:r>
            <w:bookmarkEnd w:id="824"/>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5"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8E63C2" w:rsidRPr="006436AF" w14:paraId="4E0ADE64" w14:textId="77777777" w:rsidTr="008E63C2">
        <w:trPr>
          <w:jc w:val="center"/>
        </w:trPr>
        <w:tc>
          <w:tcPr>
            <w:tcW w:w="1925" w:type="dxa"/>
            <w:shd w:val="clear" w:color="auto" w:fill="auto"/>
          </w:tcPr>
          <w:p w14:paraId="61FD8154" w14:textId="77777777" w:rsidR="008E63C2" w:rsidRPr="006436AF" w:rsidRDefault="008E63C2" w:rsidP="008E63C2">
            <w:pPr>
              <w:pStyle w:val="TAL"/>
              <w:rPr>
                <w:rStyle w:val="Code"/>
              </w:rPr>
            </w:pPr>
            <w:r w:rsidRPr="006436AF">
              <w:rPr>
                <w:rStyle w:val="Code"/>
              </w:rPr>
              <w:t>maxBtrUl</w:t>
            </w:r>
          </w:p>
        </w:tc>
        <w:tc>
          <w:tcPr>
            <w:tcW w:w="1897" w:type="dxa"/>
            <w:shd w:val="clear" w:color="auto" w:fill="auto"/>
          </w:tcPr>
          <w:p w14:paraId="555751B3" w14:textId="77777777" w:rsidR="008E63C2" w:rsidRPr="006436AF" w:rsidRDefault="008E63C2" w:rsidP="008E63C2">
            <w:pPr>
              <w:pStyle w:val="TAL"/>
              <w:rPr>
                <w:rStyle w:val="Datatypechar"/>
              </w:rPr>
            </w:pPr>
            <w:bookmarkStart w:id="825" w:name="_MCCTEMPBM_CRPT71130208___7"/>
            <w:r w:rsidRPr="006436AF">
              <w:rPr>
                <w:rStyle w:val="Datatypechar"/>
              </w:rPr>
              <w:t>BitRate</w:t>
            </w:r>
            <w:bookmarkEnd w:id="825"/>
          </w:p>
        </w:tc>
        <w:tc>
          <w:tcPr>
            <w:tcW w:w="1134" w:type="dxa"/>
            <w:shd w:val="clear" w:color="auto" w:fill="auto"/>
          </w:tcPr>
          <w:p w14:paraId="11E6263C" w14:textId="77777777" w:rsidR="008E63C2" w:rsidRPr="006436AF" w:rsidRDefault="008E63C2" w:rsidP="008E63C2">
            <w:pPr>
              <w:pStyle w:val="TAC"/>
              <w:rPr>
                <w:rStyle w:val="inner-object"/>
              </w:rPr>
            </w:pPr>
            <w:r w:rsidRPr="006436AF">
              <w:t>0..1</w:t>
            </w:r>
          </w:p>
        </w:tc>
        <w:tc>
          <w:tcPr>
            <w:tcW w:w="708" w:type="dxa"/>
            <w:shd w:val="clear" w:color="auto" w:fill="auto"/>
          </w:tcPr>
          <w:p w14:paraId="455575FB" w14:textId="77777777" w:rsidR="008E63C2" w:rsidRPr="006436AF" w:rsidRDefault="008E63C2" w:rsidP="008E63C2">
            <w:pPr>
              <w:pStyle w:val="TAC"/>
              <w:rPr>
                <w:rStyle w:val="inner-object"/>
              </w:rPr>
            </w:pPr>
            <w:r w:rsidRPr="006436AF">
              <w:rPr>
                <w:rStyle w:val="inner-object"/>
              </w:rPr>
              <w:t>RO</w:t>
            </w:r>
          </w:p>
        </w:tc>
        <w:tc>
          <w:tcPr>
            <w:tcW w:w="3965" w:type="dxa"/>
            <w:shd w:val="clear" w:color="auto" w:fill="auto"/>
          </w:tcPr>
          <w:p w14:paraId="7A9C0222" w14:textId="7C20EE71" w:rsidR="008E63C2" w:rsidRPr="006436AF" w:rsidRDefault="008E63C2" w:rsidP="008E63C2">
            <w:pPr>
              <w:pStyle w:val="TAL"/>
              <w:rPr>
                <w:rStyle w:val="inner-object"/>
              </w:rPr>
            </w:pPr>
            <w:r w:rsidRPr="006436AF">
              <w:rPr>
                <w:rStyle w:val="inner-object"/>
              </w:rPr>
              <w:t xml:space="preserve">Maximum </w:t>
            </w:r>
            <w:r>
              <w:rPr>
                <w:rStyle w:val="inner-object"/>
              </w:rPr>
              <w:t>uplink b</w:t>
            </w:r>
            <w:r w:rsidRPr="006436AF">
              <w:rPr>
                <w:rStyle w:val="inner-object"/>
              </w:rPr>
              <w:t>it</w:t>
            </w:r>
            <w:r>
              <w:rPr>
                <w:rStyle w:val="inner-object"/>
              </w:rPr>
              <w:t xml:space="preserve"> </w:t>
            </w:r>
            <w:r w:rsidRPr="006436AF">
              <w:rPr>
                <w:rStyle w:val="inner-object"/>
              </w:rPr>
              <w:t xml:space="preserve">rate </w:t>
            </w:r>
            <w:r>
              <w:rPr>
                <w:rStyle w:val="inner-object"/>
              </w:rPr>
              <w:t>permitted by the 5GMS System</w:t>
            </w:r>
            <w:r w:rsidRPr="006436AF">
              <w:rPr>
                <w:rStyle w:val="inner-object"/>
              </w:rPr>
              <w:t>.</w:t>
            </w:r>
          </w:p>
        </w:tc>
      </w:tr>
      <w:tr w:rsidR="008E63C2" w:rsidRPr="006436AF" w14:paraId="60F5932A" w14:textId="77777777" w:rsidTr="008E63C2">
        <w:trPr>
          <w:jc w:val="center"/>
        </w:trPr>
        <w:tc>
          <w:tcPr>
            <w:tcW w:w="1925" w:type="dxa"/>
            <w:shd w:val="clear" w:color="auto" w:fill="auto"/>
          </w:tcPr>
          <w:p w14:paraId="12028EE7" w14:textId="77777777" w:rsidR="008E63C2" w:rsidRPr="006436AF" w:rsidRDefault="008E63C2" w:rsidP="008E63C2">
            <w:pPr>
              <w:pStyle w:val="TAL"/>
              <w:rPr>
                <w:rStyle w:val="Code"/>
              </w:rPr>
            </w:pPr>
            <w:r w:rsidRPr="006436AF">
              <w:rPr>
                <w:rStyle w:val="Code"/>
              </w:rPr>
              <w:t>maxBtrDl</w:t>
            </w:r>
          </w:p>
        </w:tc>
        <w:tc>
          <w:tcPr>
            <w:tcW w:w="1897" w:type="dxa"/>
            <w:shd w:val="clear" w:color="auto" w:fill="auto"/>
          </w:tcPr>
          <w:p w14:paraId="0730EEF7" w14:textId="77777777" w:rsidR="008E63C2" w:rsidRPr="006436AF" w:rsidRDefault="008E63C2" w:rsidP="008E63C2">
            <w:pPr>
              <w:pStyle w:val="TAL"/>
              <w:rPr>
                <w:rStyle w:val="Datatypechar"/>
              </w:rPr>
            </w:pPr>
            <w:bookmarkStart w:id="826" w:name="_MCCTEMPBM_CRPT71130209___7"/>
            <w:r w:rsidRPr="006436AF">
              <w:rPr>
                <w:rStyle w:val="Datatypechar"/>
              </w:rPr>
              <w:t>BitRate</w:t>
            </w:r>
            <w:bookmarkEnd w:id="826"/>
          </w:p>
        </w:tc>
        <w:tc>
          <w:tcPr>
            <w:tcW w:w="1134" w:type="dxa"/>
            <w:shd w:val="clear" w:color="auto" w:fill="auto"/>
          </w:tcPr>
          <w:p w14:paraId="7B4C324C" w14:textId="77777777" w:rsidR="008E63C2" w:rsidRPr="006436AF" w:rsidRDefault="008E63C2" w:rsidP="008E63C2">
            <w:pPr>
              <w:pStyle w:val="TAC"/>
              <w:rPr>
                <w:rStyle w:val="inner-object"/>
              </w:rPr>
            </w:pPr>
            <w:r w:rsidRPr="006436AF">
              <w:t>0..1</w:t>
            </w:r>
          </w:p>
        </w:tc>
        <w:tc>
          <w:tcPr>
            <w:tcW w:w="708" w:type="dxa"/>
            <w:shd w:val="clear" w:color="auto" w:fill="auto"/>
          </w:tcPr>
          <w:p w14:paraId="35329322" w14:textId="77777777" w:rsidR="008E63C2" w:rsidRPr="006436AF" w:rsidRDefault="008E63C2" w:rsidP="008E63C2">
            <w:pPr>
              <w:pStyle w:val="TAC"/>
              <w:rPr>
                <w:rStyle w:val="inner-object"/>
              </w:rPr>
            </w:pPr>
            <w:r w:rsidRPr="006436AF">
              <w:rPr>
                <w:rStyle w:val="inner-object"/>
              </w:rPr>
              <w:t>RO</w:t>
            </w:r>
          </w:p>
        </w:tc>
        <w:tc>
          <w:tcPr>
            <w:tcW w:w="3965" w:type="dxa"/>
            <w:shd w:val="clear" w:color="auto" w:fill="auto"/>
          </w:tcPr>
          <w:p w14:paraId="70434D33" w14:textId="3E2F3E4B" w:rsidR="008E63C2" w:rsidRPr="006436AF" w:rsidRDefault="008E63C2" w:rsidP="008E63C2">
            <w:pPr>
              <w:pStyle w:val="TAL"/>
              <w:rPr>
                <w:rStyle w:val="inner-object"/>
              </w:rPr>
            </w:pPr>
            <w:r w:rsidRPr="006436AF">
              <w:rPr>
                <w:rStyle w:val="inner-object"/>
              </w:rPr>
              <w:t xml:space="preserve">Maximum </w:t>
            </w:r>
            <w:r>
              <w:rPr>
                <w:rStyle w:val="inner-object"/>
              </w:rPr>
              <w:t>downlink b</w:t>
            </w:r>
            <w:r w:rsidRPr="006436AF">
              <w:rPr>
                <w:rStyle w:val="inner-object"/>
              </w:rPr>
              <w:t>it</w:t>
            </w:r>
            <w:r>
              <w:rPr>
                <w:rStyle w:val="inner-object"/>
              </w:rPr>
              <w:t xml:space="preserve"> </w:t>
            </w:r>
            <w:r w:rsidRPr="006436AF">
              <w:rPr>
                <w:rStyle w:val="inner-object"/>
              </w:rPr>
              <w:t xml:space="preserve">rate </w:t>
            </w:r>
            <w:r>
              <w:rPr>
                <w:rStyle w:val="inner-object"/>
              </w:rPr>
              <w:t>permitted by the 5GMS System</w:t>
            </w:r>
            <w:r w:rsidRPr="006436AF">
              <w:rPr>
                <w:rStyle w:val="inner-object"/>
              </w:rPr>
              <w:t>.</w:t>
            </w:r>
          </w:p>
        </w:tc>
      </w:tr>
      <w:tr w:rsidR="008E63C2" w:rsidRPr="006436AF" w14:paraId="707D0F8A" w14:textId="77777777" w:rsidTr="008E63C2">
        <w:trPr>
          <w:jc w:val="center"/>
        </w:trPr>
        <w:tc>
          <w:tcPr>
            <w:tcW w:w="1925" w:type="dxa"/>
            <w:shd w:val="clear" w:color="auto" w:fill="auto"/>
          </w:tcPr>
          <w:p w14:paraId="481B92FD" w14:textId="77777777" w:rsidR="008E63C2" w:rsidRPr="006436AF" w:rsidRDefault="008E63C2" w:rsidP="008E63C2">
            <w:pPr>
              <w:pStyle w:val="TAL"/>
              <w:rPr>
                <w:rStyle w:val="Code"/>
              </w:rPr>
            </w:pPr>
            <w:r w:rsidRPr="006436AF">
              <w:rPr>
                <w:rStyle w:val="Code"/>
              </w:rPr>
              <w:t>maxAuthBtrUl</w:t>
            </w:r>
          </w:p>
        </w:tc>
        <w:tc>
          <w:tcPr>
            <w:tcW w:w="1897" w:type="dxa"/>
            <w:shd w:val="clear" w:color="auto" w:fill="auto"/>
          </w:tcPr>
          <w:p w14:paraId="64E2E0DB" w14:textId="77777777" w:rsidR="008E63C2" w:rsidRPr="006436AF" w:rsidRDefault="008E63C2" w:rsidP="008E63C2">
            <w:pPr>
              <w:pStyle w:val="TAL"/>
              <w:rPr>
                <w:rStyle w:val="Datatypechar"/>
              </w:rPr>
            </w:pPr>
            <w:bookmarkStart w:id="827" w:name="_MCCTEMPBM_CRPT71130210___7"/>
            <w:r w:rsidRPr="006436AF">
              <w:rPr>
                <w:rStyle w:val="Datatypechar"/>
              </w:rPr>
              <w:t>BitRate</w:t>
            </w:r>
            <w:bookmarkEnd w:id="827"/>
          </w:p>
        </w:tc>
        <w:tc>
          <w:tcPr>
            <w:tcW w:w="1134" w:type="dxa"/>
            <w:shd w:val="clear" w:color="auto" w:fill="auto"/>
          </w:tcPr>
          <w:p w14:paraId="6ED90F71" w14:textId="77777777" w:rsidR="008E63C2" w:rsidRPr="006436AF" w:rsidRDefault="008E63C2" w:rsidP="008E63C2">
            <w:pPr>
              <w:pStyle w:val="TAC"/>
              <w:rPr>
                <w:rStyle w:val="inner-object"/>
              </w:rPr>
            </w:pPr>
            <w:r w:rsidRPr="006436AF">
              <w:t>0..1</w:t>
            </w:r>
          </w:p>
        </w:tc>
        <w:tc>
          <w:tcPr>
            <w:tcW w:w="708" w:type="dxa"/>
            <w:shd w:val="clear" w:color="auto" w:fill="auto"/>
          </w:tcPr>
          <w:p w14:paraId="183252BF" w14:textId="77777777" w:rsidR="008E63C2" w:rsidRPr="006436AF" w:rsidRDefault="008E63C2" w:rsidP="008E63C2">
            <w:pPr>
              <w:pStyle w:val="TAC"/>
              <w:rPr>
                <w:rStyle w:val="inner-object"/>
              </w:rPr>
            </w:pPr>
            <w:r w:rsidRPr="006436AF">
              <w:rPr>
                <w:rStyle w:val="inner-object"/>
              </w:rPr>
              <w:t>RW</w:t>
            </w:r>
          </w:p>
        </w:tc>
        <w:tc>
          <w:tcPr>
            <w:tcW w:w="3965" w:type="dxa"/>
            <w:shd w:val="clear" w:color="auto" w:fill="auto"/>
          </w:tcPr>
          <w:p w14:paraId="5D9D240E" w14:textId="2690740E" w:rsidR="008E63C2" w:rsidRPr="006436AF" w:rsidRDefault="008E63C2" w:rsidP="008E63C2">
            <w:pPr>
              <w:pStyle w:val="TAL"/>
              <w:rPr>
                <w:rStyle w:val="inner-object"/>
              </w:rPr>
            </w:pPr>
            <w:r w:rsidRPr="006436AF">
              <w:rPr>
                <w:rStyle w:val="inner-object"/>
              </w:rPr>
              <w:t xml:space="preserve">Maximum </w:t>
            </w:r>
            <w:r>
              <w:rPr>
                <w:rStyle w:val="inner-object"/>
              </w:rPr>
              <w:t>uplink b</w:t>
            </w:r>
            <w:r w:rsidRPr="006436AF">
              <w:rPr>
                <w:rStyle w:val="inner-object"/>
              </w:rPr>
              <w:t>it</w:t>
            </w:r>
            <w:r>
              <w:rPr>
                <w:rStyle w:val="inner-object"/>
              </w:rPr>
              <w:t xml:space="preserve"> </w:t>
            </w:r>
            <w:r w:rsidRPr="006436AF">
              <w:rPr>
                <w:rStyle w:val="inner-object"/>
              </w:rPr>
              <w:t xml:space="preserve">rate </w:t>
            </w:r>
            <w:r>
              <w:rPr>
                <w:rStyle w:val="inner-object"/>
              </w:rPr>
              <w:t>authorised</w:t>
            </w:r>
            <w:r w:rsidRPr="006436AF">
              <w:rPr>
                <w:rStyle w:val="inner-object"/>
              </w:rPr>
              <w:t xml:space="preserve"> by </w:t>
            </w:r>
            <w:r>
              <w:rPr>
                <w:rStyle w:val="inner-object"/>
              </w:rPr>
              <w:t xml:space="preserve">the </w:t>
            </w:r>
            <w:r w:rsidRPr="006436AF">
              <w:rPr>
                <w:rStyle w:val="inner-object"/>
              </w:rPr>
              <w:t>5GMS Application Provider.</w:t>
            </w:r>
          </w:p>
        </w:tc>
      </w:tr>
      <w:tr w:rsidR="008E63C2" w:rsidRPr="006436AF" w14:paraId="03BD8587" w14:textId="77777777" w:rsidTr="008E63C2">
        <w:trPr>
          <w:jc w:val="center"/>
        </w:trPr>
        <w:tc>
          <w:tcPr>
            <w:tcW w:w="1925" w:type="dxa"/>
            <w:shd w:val="clear" w:color="auto" w:fill="auto"/>
          </w:tcPr>
          <w:p w14:paraId="08CA14E7" w14:textId="77777777" w:rsidR="008E63C2" w:rsidRPr="006436AF" w:rsidRDefault="008E63C2" w:rsidP="008E63C2">
            <w:pPr>
              <w:pStyle w:val="TAL"/>
              <w:rPr>
                <w:rStyle w:val="Code"/>
              </w:rPr>
            </w:pPr>
            <w:r w:rsidRPr="006436AF">
              <w:rPr>
                <w:rStyle w:val="Code"/>
              </w:rPr>
              <w:t>maxAuthBtrDl</w:t>
            </w:r>
          </w:p>
        </w:tc>
        <w:tc>
          <w:tcPr>
            <w:tcW w:w="1897" w:type="dxa"/>
            <w:shd w:val="clear" w:color="auto" w:fill="auto"/>
          </w:tcPr>
          <w:p w14:paraId="4B908775" w14:textId="77777777" w:rsidR="008E63C2" w:rsidRPr="006436AF" w:rsidRDefault="008E63C2" w:rsidP="008E63C2">
            <w:pPr>
              <w:pStyle w:val="TAL"/>
              <w:rPr>
                <w:rStyle w:val="Datatypechar"/>
              </w:rPr>
            </w:pPr>
            <w:bookmarkStart w:id="828" w:name="_MCCTEMPBM_CRPT71130211___7"/>
            <w:r w:rsidRPr="006436AF">
              <w:rPr>
                <w:rStyle w:val="Datatypechar"/>
              </w:rPr>
              <w:t>BitRate</w:t>
            </w:r>
            <w:bookmarkEnd w:id="828"/>
          </w:p>
        </w:tc>
        <w:tc>
          <w:tcPr>
            <w:tcW w:w="1134" w:type="dxa"/>
            <w:shd w:val="clear" w:color="auto" w:fill="auto"/>
          </w:tcPr>
          <w:p w14:paraId="02A96D6C" w14:textId="77777777" w:rsidR="008E63C2" w:rsidRPr="006436AF" w:rsidRDefault="008E63C2" w:rsidP="008E63C2">
            <w:pPr>
              <w:pStyle w:val="TAC"/>
              <w:rPr>
                <w:rStyle w:val="inner-object"/>
              </w:rPr>
            </w:pPr>
            <w:r w:rsidRPr="006436AF">
              <w:t>0..1</w:t>
            </w:r>
          </w:p>
        </w:tc>
        <w:tc>
          <w:tcPr>
            <w:tcW w:w="708" w:type="dxa"/>
            <w:shd w:val="clear" w:color="auto" w:fill="auto"/>
          </w:tcPr>
          <w:p w14:paraId="38D77A83" w14:textId="77777777" w:rsidR="008E63C2" w:rsidRPr="006436AF" w:rsidRDefault="008E63C2" w:rsidP="008E63C2">
            <w:pPr>
              <w:pStyle w:val="TAC"/>
              <w:rPr>
                <w:rStyle w:val="inner-object"/>
              </w:rPr>
            </w:pPr>
            <w:r w:rsidRPr="006436AF">
              <w:rPr>
                <w:rStyle w:val="inner-object"/>
              </w:rPr>
              <w:t>RW</w:t>
            </w:r>
          </w:p>
        </w:tc>
        <w:tc>
          <w:tcPr>
            <w:tcW w:w="3965" w:type="dxa"/>
            <w:shd w:val="clear" w:color="auto" w:fill="auto"/>
          </w:tcPr>
          <w:p w14:paraId="3D83C8DC" w14:textId="34DB0AD2" w:rsidR="008E63C2" w:rsidRPr="006436AF" w:rsidRDefault="008E63C2" w:rsidP="008E63C2">
            <w:pPr>
              <w:pStyle w:val="TAL"/>
              <w:rPr>
                <w:rStyle w:val="inner-object"/>
                <w:bCs/>
              </w:rPr>
            </w:pPr>
            <w:r w:rsidRPr="006436AF">
              <w:rPr>
                <w:rStyle w:val="inner-object"/>
              </w:rPr>
              <w:t xml:space="preserve">Maximum </w:t>
            </w:r>
            <w:r>
              <w:rPr>
                <w:rStyle w:val="inner-object"/>
              </w:rPr>
              <w:t>downlink</w:t>
            </w:r>
            <w:r w:rsidRPr="006436AF">
              <w:rPr>
                <w:rStyle w:val="inner-object"/>
              </w:rPr>
              <w:t xml:space="preserve"> </w:t>
            </w:r>
            <w:r>
              <w:rPr>
                <w:rStyle w:val="inner-object"/>
              </w:rPr>
              <w:t>b</w:t>
            </w:r>
            <w:r w:rsidRPr="006436AF">
              <w:rPr>
                <w:rStyle w:val="inner-object"/>
              </w:rPr>
              <w:t>it</w:t>
            </w:r>
            <w:r>
              <w:rPr>
                <w:rStyle w:val="inner-object"/>
              </w:rPr>
              <w:t xml:space="preserve"> </w:t>
            </w:r>
            <w:r w:rsidRPr="006436AF">
              <w:rPr>
                <w:rStyle w:val="inner-object"/>
              </w:rPr>
              <w:t xml:space="preserve">rate </w:t>
            </w:r>
            <w:r>
              <w:rPr>
                <w:rStyle w:val="inner-object"/>
              </w:rPr>
              <w:t>authorised</w:t>
            </w:r>
            <w:r w:rsidRPr="006436AF">
              <w:rPr>
                <w:rStyle w:val="inner-object"/>
              </w:rPr>
              <w:t xml:space="preserve"> by </w:t>
            </w:r>
            <w:r>
              <w:rPr>
                <w:rStyle w:val="inner-object"/>
              </w:rPr>
              <w:t xml:space="preserve">the </w:t>
            </w:r>
            <w:r w:rsidRPr="006436AF">
              <w:rPr>
                <w:rStyle w:val="inner-object"/>
              </w:rPr>
              <w:t>5GMS Application Provider.</w:t>
            </w:r>
          </w:p>
        </w:tc>
      </w:tr>
      <w:tr w:rsidR="008E63C2" w:rsidRPr="006436AF" w14:paraId="0C947E4E" w14:textId="77777777" w:rsidTr="008E63C2">
        <w:trPr>
          <w:jc w:val="center"/>
        </w:trPr>
        <w:tc>
          <w:tcPr>
            <w:tcW w:w="1925" w:type="dxa"/>
            <w:shd w:val="clear" w:color="auto" w:fill="auto"/>
          </w:tcPr>
          <w:p w14:paraId="18B84B36" w14:textId="084569F5" w:rsidR="008E63C2" w:rsidRPr="006436AF" w:rsidRDefault="008E63C2" w:rsidP="008E63C2">
            <w:pPr>
              <w:pStyle w:val="TAL"/>
              <w:rPr>
                <w:rStyle w:val="Code"/>
              </w:rPr>
            </w:pPr>
            <w:r w:rsidRPr="006436AF">
              <w:rPr>
                <w:rStyle w:val="Code"/>
              </w:rPr>
              <w:t>defPacketLossRateDl</w:t>
            </w:r>
          </w:p>
        </w:tc>
        <w:tc>
          <w:tcPr>
            <w:tcW w:w="1897" w:type="dxa"/>
            <w:shd w:val="clear" w:color="auto" w:fill="auto"/>
          </w:tcPr>
          <w:p w14:paraId="712A0ED0" w14:textId="77777777" w:rsidR="008E63C2" w:rsidRPr="006436AF" w:rsidRDefault="008E63C2" w:rsidP="008E63C2">
            <w:pPr>
              <w:pStyle w:val="TAL"/>
              <w:rPr>
                <w:rStyle w:val="Datatypechar"/>
              </w:rPr>
            </w:pPr>
            <w:bookmarkStart w:id="829" w:name="_MCCTEMPBM_CRPT71130212___7"/>
            <w:r w:rsidRPr="006436AF">
              <w:rPr>
                <w:rStyle w:val="Datatypechar"/>
              </w:rPr>
              <w:t>Integer</w:t>
            </w:r>
            <w:bookmarkEnd w:id="829"/>
          </w:p>
        </w:tc>
        <w:tc>
          <w:tcPr>
            <w:tcW w:w="1134" w:type="dxa"/>
            <w:shd w:val="clear" w:color="auto" w:fill="auto"/>
          </w:tcPr>
          <w:p w14:paraId="7587243D" w14:textId="77777777" w:rsidR="008E63C2" w:rsidRPr="006436AF" w:rsidRDefault="008E63C2" w:rsidP="008E63C2">
            <w:pPr>
              <w:pStyle w:val="TAC"/>
              <w:rPr>
                <w:rStyle w:val="inner-object"/>
              </w:rPr>
            </w:pPr>
            <w:r w:rsidRPr="006436AF">
              <w:t>0..1</w:t>
            </w:r>
          </w:p>
        </w:tc>
        <w:tc>
          <w:tcPr>
            <w:tcW w:w="708" w:type="dxa"/>
            <w:shd w:val="clear" w:color="auto" w:fill="auto"/>
          </w:tcPr>
          <w:p w14:paraId="5C8640E7" w14:textId="77777777" w:rsidR="008E63C2" w:rsidRPr="006436AF" w:rsidRDefault="008E63C2" w:rsidP="008E63C2">
            <w:pPr>
              <w:pStyle w:val="TAC"/>
              <w:rPr>
                <w:rStyle w:val="inner-object"/>
              </w:rPr>
            </w:pPr>
          </w:p>
        </w:tc>
        <w:tc>
          <w:tcPr>
            <w:tcW w:w="3965" w:type="dxa"/>
            <w:shd w:val="clear" w:color="auto" w:fill="auto"/>
          </w:tcPr>
          <w:p w14:paraId="2574CACA" w14:textId="523AE225" w:rsidR="008E63C2" w:rsidRPr="006436AF" w:rsidRDefault="008E63C2" w:rsidP="008E63C2">
            <w:pPr>
              <w:pStyle w:val="TAL"/>
              <w:rPr>
                <w:rStyle w:val="inner-object"/>
              </w:rPr>
            </w:pPr>
            <w:r w:rsidRPr="006436AF">
              <w:rPr>
                <w:rStyle w:val="inner-object"/>
              </w:rPr>
              <w:t xml:space="preserve">Default </w:t>
            </w:r>
            <w:r>
              <w:rPr>
                <w:rStyle w:val="inner-object"/>
              </w:rPr>
              <w:t xml:space="preserve">downlink </w:t>
            </w:r>
            <w:r w:rsidRPr="006436AF">
              <w:rPr>
                <w:rStyle w:val="inner-object"/>
              </w:rPr>
              <w:t>packet loss rate.</w:t>
            </w:r>
          </w:p>
        </w:tc>
      </w:tr>
      <w:tr w:rsidR="008E63C2" w:rsidRPr="006436AF" w14:paraId="5DC5B0C9" w14:textId="77777777" w:rsidTr="008E63C2">
        <w:trPr>
          <w:jc w:val="center"/>
        </w:trPr>
        <w:tc>
          <w:tcPr>
            <w:tcW w:w="1925" w:type="dxa"/>
            <w:shd w:val="clear" w:color="auto" w:fill="auto"/>
          </w:tcPr>
          <w:p w14:paraId="37BE1E6C" w14:textId="62166B33" w:rsidR="008E63C2" w:rsidRPr="006436AF" w:rsidRDefault="008E63C2" w:rsidP="008E63C2">
            <w:pPr>
              <w:pStyle w:val="TAL"/>
              <w:keepNext w:val="0"/>
              <w:rPr>
                <w:rStyle w:val="Code"/>
              </w:rPr>
            </w:pPr>
            <w:r w:rsidRPr="006436AF">
              <w:rPr>
                <w:rStyle w:val="Code"/>
              </w:rPr>
              <w:t>defPacketLossRateUl</w:t>
            </w:r>
          </w:p>
        </w:tc>
        <w:tc>
          <w:tcPr>
            <w:tcW w:w="1897" w:type="dxa"/>
            <w:shd w:val="clear" w:color="auto" w:fill="auto"/>
          </w:tcPr>
          <w:p w14:paraId="13A1F5E5" w14:textId="77777777" w:rsidR="008E63C2" w:rsidRPr="006436AF" w:rsidRDefault="008E63C2" w:rsidP="008E63C2">
            <w:pPr>
              <w:pStyle w:val="TAL"/>
              <w:keepNext w:val="0"/>
              <w:rPr>
                <w:rStyle w:val="Datatypechar"/>
              </w:rPr>
            </w:pPr>
            <w:bookmarkStart w:id="830" w:name="_MCCTEMPBM_CRPT71130213___7"/>
            <w:r w:rsidRPr="006436AF">
              <w:rPr>
                <w:rStyle w:val="Datatypechar"/>
              </w:rPr>
              <w:t>Integer</w:t>
            </w:r>
            <w:bookmarkEnd w:id="830"/>
          </w:p>
        </w:tc>
        <w:tc>
          <w:tcPr>
            <w:tcW w:w="1134" w:type="dxa"/>
            <w:shd w:val="clear" w:color="auto" w:fill="auto"/>
          </w:tcPr>
          <w:p w14:paraId="476311CE" w14:textId="77777777" w:rsidR="008E63C2" w:rsidRPr="006436AF" w:rsidRDefault="008E63C2" w:rsidP="008E63C2">
            <w:pPr>
              <w:pStyle w:val="TAC"/>
              <w:keepNext w:val="0"/>
              <w:rPr>
                <w:rStyle w:val="inner-object"/>
              </w:rPr>
            </w:pPr>
            <w:r w:rsidRPr="006436AF">
              <w:t>0..1</w:t>
            </w:r>
          </w:p>
        </w:tc>
        <w:tc>
          <w:tcPr>
            <w:tcW w:w="708" w:type="dxa"/>
            <w:shd w:val="clear" w:color="auto" w:fill="auto"/>
          </w:tcPr>
          <w:p w14:paraId="3EAEEDD8" w14:textId="77777777" w:rsidR="008E63C2" w:rsidRPr="006436AF" w:rsidRDefault="008E63C2" w:rsidP="008E63C2">
            <w:pPr>
              <w:pStyle w:val="TAC"/>
              <w:keepNext w:val="0"/>
              <w:rPr>
                <w:rStyle w:val="inner-object"/>
              </w:rPr>
            </w:pPr>
          </w:p>
        </w:tc>
        <w:tc>
          <w:tcPr>
            <w:tcW w:w="3965" w:type="dxa"/>
            <w:shd w:val="clear" w:color="auto" w:fill="auto"/>
          </w:tcPr>
          <w:p w14:paraId="57E7416C" w14:textId="380286B3" w:rsidR="008E63C2" w:rsidRPr="006436AF" w:rsidRDefault="008E63C2" w:rsidP="008E63C2">
            <w:pPr>
              <w:pStyle w:val="TAL"/>
              <w:keepNext w:val="0"/>
              <w:rPr>
                <w:rStyle w:val="inner-object"/>
              </w:rPr>
            </w:pPr>
            <w:r w:rsidRPr="006436AF">
              <w:rPr>
                <w:rStyle w:val="inner-object"/>
              </w:rPr>
              <w:t xml:space="preserve">Default </w:t>
            </w:r>
            <w:r>
              <w:rPr>
                <w:rStyle w:val="inner-object"/>
              </w:rPr>
              <w:t xml:space="preserve">uplink </w:t>
            </w:r>
            <w:r w:rsidRPr="006436AF">
              <w:rPr>
                <w:rStyle w:val="inner-object"/>
              </w:rPr>
              <w:t>packet loss rate.</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1" w:name="_Toc68899577"/>
      <w:bookmarkStart w:id="832" w:name="_Toc71214328"/>
      <w:bookmarkStart w:id="833" w:name="_Toc71722002"/>
      <w:bookmarkStart w:id="834" w:name="_Toc74859054"/>
      <w:bookmarkStart w:id="835" w:name="_Toc187845893"/>
      <w:r w:rsidRPr="006436AF">
        <w:t>6.4.3.5</w:t>
      </w:r>
      <w:r w:rsidR="008C0ACA" w:rsidRPr="006436AF">
        <w:tab/>
      </w:r>
      <w:r w:rsidRPr="006436AF">
        <w:t>ChargingSpecification</w:t>
      </w:r>
      <w:r w:rsidR="00A95734" w:rsidRPr="006436AF">
        <w:t xml:space="preserve"> type</w:t>
      </w:r>
      <w:bookmarkEnd w:id="831"/>
      <w:bookmarkEnd w:id="832"/>
      <w:bookmarkEnd w:id="833"/>
      <w:bookmarkEnd w:id="834"/>
      <w:bookmarkEnd w:id="835"/>
    </w:p>
    <w:p w14:paraId="32121EF8" w14:textId="53F65206" w:rsidR="009F73BF" w:rsidRPr="006436AF" w:rsidRDefault="00846E68" w:rsidP="009F73BF">
      <w:pPr>
        <w:pStyle w:val="TH"/>
      </w:pPr>
      <w:r w:rsidRPr="006436AF">
        <w:t>Table 6.5.3.</w:t>
      </w:r>
      <w:r>
        <w:t>5</w:t>
      </w:r>
      <w:r w:rsidRPr="006436AF">
        <w:t>-1</w:t>
      </w:r>
      <w:r w:rsidR="009F73BF" w:rsidRPr="006436AF">
        <w:t>: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6"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37" w:name="_MCCTEMPBM_CRPT71130214___7"/>
            <w:r w:rsidRPr="006436AF">
              <w:rPr>
                <w:rStyle w:val="Datatypechar"/>
              </w:rPr>
              <w:t>SponId</w:t>
            </w:r>
            <w:bookmarkEnd w:id="837"/>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38" w:name="_MCCTEMPBM_CRPT71130215___7"/>
            <w:r w:rsidRPr="006436AF">
              <w:rPr>
                <w:rStyle w:val="Datatypechar"/>
              </w:rPr>
              <w:t>SponsoringStatus</w:t>
            </w:r>
            <w:bookmarkEnd w:id="838"/>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9" w:name="_MCCTEMPBM_CRPT71130216___7"/>
            <w:r w:rsidRPr="006436AF">
              <w:rPr>
                <w:rStyle w:val="Datatypechar"/>
              </w:rPr>
              <w:t>Array(</w:t>
            </w:r>
            <w:r w:rsidR="009F73BF" w:rsidRPr="006436AF">
              <w:rPr>
                <w:rStyle w:val="Datatypechar"/>
              </w:rPr>
              <w:t>Gpsi</w:t>
            </w:r>
            <w:r w:rsidRPr="006436AF">
              <w:rPr>
                <w:rStyle w:val="Datatypechar"/>
              </w:rPr>
              <w:t>)</w:t>
            </w:r>
            <w:bookmarkEnd w:id="839"/>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6"/>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0" w:name="_Toc68899578"/>
      <w:bookmarkStart w:id="841" w:name="_Toc71214329"/>
      <w:bookmarkStart w:id="842" w:name="_Toc71722003"/>
      <w:bookmarkStart w:id="843" w:name="_Toc74859055"/>
      <w:bookmarkStart w:id="844" w:name="_Toc187845894"/>
      <w:r w:rsidRPr="006436AF">
        <w:t>6.4.3.6</w:t>
      </w:r>
      <w:r w:rsidR="008C0ACA" w:rsidRPr="006436AF">
        <w:tab/>
      </w:r>
      <w:r w:rsidRPr="006436AF">
        <w:t>TypedLocation type</w:t>
      </w:r>
      <w:bookmarkEnd w:id="840"/>
      <w:bookmarkEnd w:id="841"/>
      <w:bookmarkEnd w:id="842"/>
      <w:bookmarkEnd w:id="843"/>
      <w:bookmarkEnd w:id="844"/>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45" w:name="_MCCTEMPBM_CRPT71130217___7"/>
            <w:r w:rsidRPr="006436AF">
              <w:rPr>
                <w:rStyle w:val="Datatypechar"/>
              </w:rPr>
              <w:t>CellIdentifierType</w:t>
            </w:r>
            <w:bookmarkEnd w:id="845"/>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6" w:name="_MCCTEMPBM_CRPT71130218___7"/>
            <w:r w:rsidRPr="006436AF">
              <w:rPr>
                <w:rStyle w:val="Datatypechar"/>
              </w:rPr>
              <w:t>string</w:t>
            </w:r>
            <w:bookmarkEnd w:id="846"/>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7" w:name="_Toc68899579"/>
      <w:bookmarkStart w:id="848" w:name="_Toc71214330"/>
      <w:bookmarkStart w:id="849" w:name="_Toc71722004"/>
      <w:bookmarkStart w:id="850" w:name="_Toc74859056"/>
      <w:bookmarkStart w:id="851" w:name="_Toc187845895"/>
      <w:r w:rsidRPr="006436AF">
        <w:t>6.4.3.7</w:t>
      </w:r>
      <w:r w:rsidRPr="006436AF">
        <w:tab/>
        <w:t>OperationSuccessResponse type</w:t>
      </w:r>
      <w:bookmarkEnd w:id="847"/>
      <w:bookmarkEnd w:id="848"/>
      <w:bookmarkEnd w:id="849"/>
      <w:bookmarkEnd w:id="850"/>
      <w:bookmarkEnd w:id="851"/>
    </w:p>
    <w:p w14:paraId="68196DE2" w14:textId="0DFB33EC" w:rsidR="00E90599" w:rsidRPr="006436AF" w:rsidRDefault="00E90599" w:rsidP="00E90599">
      <w:pPr>
        <w:keepNext/>
      </w:pPr>
      <w:bookmarkStart w:id="852"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52"/>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3" w:name="_MCCTEMPBM_CRPT71130220___7"/>
            <w:r w:rsidRPr="006436AF">
              <w:rPr>
                <w:rStyle w:val="Datatypechar"/>
              </w:rPr>
              <w:t>Boolean</w:t>
            </w:r>
            <w:bookmarkEnd w:id="853"/>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4" w:name="_MCCTEMPBM_CRPT71130221___7"/>
            <w:r w:rsidRPr="006436AF">
              <w:rPr>
                <w:rStyle w:val="Datatypechar"/>
              </w:rPr>
              <w:t>String</w:t>
            </w:r>
            <w:bookmarkEnd w:id="854"/>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5" w:name="_Toc68899580"/>
      <w:bookmarkStart w:id="856" w:name="_Toc71214331"/>
      <w:bookmarkStart w:id="857" w:name="_Toc71722005"/>
      <w:bookmarkStart w:id="858" w:name="_Toc74859057"/>
      <w:bookmarkStart w:id="859" w:name="_Toc187845896"/>
      <w:r w:rsidRPr="006436AF">
        <w:t>6.4.3.8</w:t>
      </w:r>
      <w:r w:rsidRPr="006436AF">
        <w:tab/>
        <w:t>EdgeProcessingEligibilityCriteria type</w:t>
      </w:r>
      <w:bookmarkEnd w:id="859"/>
    </w:p>
    <w:p w14:paraId="2633C2DF" w14:textId="7A474CFD" w:rsidR="00416D52" w:rsidRPr="006436AF" w:rsidRDefault="00416D52" w:rsidP="00416D52">
      <w:pPr>
        <w:keepNext/>
      </w:pPr>
      <w:bookmarkStart w:id="860" w:name="_MCCTEMPBM_CRPT71130222___7"/>
      <w:r w:rsidRPr="006436AF">
        <w:t xml:space="preserve">The </w:t>
      </w:r>
      <w:r w:rsidRPr="006436AF">
        <w:rPr>
          <w:rStyle w:val="Code"/>
        </w:rPr>
        <w:t>EdgeProcessingEligibilityCriteria</w:t>
      </w:r>
      <w:r w:rsidRPr="006436AF">
        <w:t xml:space="preserve"> type is specified in table 6.4.3.8-1 below:</w:t>
      </w:r>
    </w:p>
    <w:bookmarkEnd w:id="860"/>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61" w:name="_MCCTEMPBM_CRPT71130223___7"/>
            <w:r w:rsidRPr="006436AF">
              <w:rPr>
                <w:rStyle w:val="Datatypechar"/>
              </w:rPr>
              <w:t>array(Service‌DataFlow‌Description)</w:t>
            </w:r>
            <w:bookmarkEnd w:id="861"/>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62" w:name="_MCCTEMPBM_CRPT71130224___7"/>
            <w:r w:rsidRPr="006436AF">
              <w:rPr>
                <w:rStyle w:val="Datatypechar"/>
              </w:rPr>
              <w:t>array(Location‌Area5G)</w:t>
            </w:r>
            <w:bookmarkEnd w:id="862"/>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63" w:name="_MCCTEMPBM_CRPT71130225___7"/>
            <w:r w:rsidRPr="006436AF">
              <w:rPr>
                <w:rStyle w:val="Datatypechar"/>
              </w:rPr>
              <w:t>array(TimeWindow)</w:t>
            </w:r>
            <w:bookmarkEnd w:id="863"/>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64" w:name="_MCCTEMPBM_CRPT71130226___7"/>
            <w:r w:rsidRPr="006436AF">
              <w:rPr>
                <w:rStyle w:val="Datatypechar"/>
              </w:rPr>
              <w:t>boolean</w:t>
            </w:r>
            <w:bookmarkEnd w:id="864"/>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5" w:name="_Toc187845897"/>
      <w:r w:rsidRPr="006436AF">
        <w:t>6.4.3.</w:t>
      </w:r>
      <w:r w:rsidR="003F5229" w:rsidRPr="006436AF">
        <w:t>9</w:t>
      </w:r>
      <w:r w:rsidRPr="006436AF">
        <w:tab/>
        <w:t>EndpointAddress type</w:t>
      </w:r>
      <w:bookmarkEnd w:id="865"/>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6" w:name="_MCCTEMPBM_CRPT71130227___7"/>
            <w:r w:rsidRPr="006436AF">
              <w:rPr>
                <w:rStyle w:val="Datatypechar"/>
              </w:rPr>
              <w:t>Ipv4Addr</w:t>
            </w:r>
            <w:bookmarkEnd w:id="866"/>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7" w:name="_MCCTEMPBM_CRPT71130228___7"/>
            <w:r w:rsidRPr="006436AF">
              <w:rPr>
                <w:rStyle w:val="Datatypechar"/>
              </w:rPr>
              <w:t>Ipv6Addr</w:t>
            </w:r>
            <w:bookmarkEnd w:id="867"/>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68" w:name="_MCCTEMPBM_CRPT71130229___7"/>
            <w:r w:rsidRPr="006436AF">
              <w:rPr>
                <w:rStyle w:val="Datatypechar"/>
              </w:rPr>
              <w:t>Uinteger</w:t>
            </w:r>
            <w:bookmarkEnd w:id="868"/>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9" w:name="_Toc187845898"/>
      <w:r w:rsidRPr="006436AF">
        <w:rPr>
          <w:noProof/>
        </w:rPr>
        <w:t>6.4.4</w:t>
      </w:r>
      <w:r w:rsidRPr="006436AF">
        <w:rPr>
          <w:noProof/>
        </w:rPr>
        <w:tab/>
        <w:t>Enumerated data types</w:t>
      </w:r>
      <w:bookmarkEnd w:id="855"/>
      <w:bookmarkEnd w:id="856"/>
      <w:bookmarkEnd w:id="857"/>
      <w:bookmarkEnd w:id="858"/>
      <w:bookmarkEnd w:id="869"/>
    </w:p>
    <w:p w14:paraId="6D5B7038" w14:textId="77777777" w:rsidR="00351F0D" w:rsidRPr="006436AF" w:rsidRDefault="00351F0D" w:rsidP="00351F0D">
      <w:pPr>
        <w:pStyle w:val="Heading4"/>
        <w:rPr>
          <w:noProof/>
        </w:rPr>
      </w:pPr>
      <w:bookmarkStart w:id="870" w:name="_Toc68899581"/>
      <w:bookmarkStart w:id="871" w:name="_Toc71214332"/>
      <w:bookmarkStart w:id="872" w:name="_Toc71722006"/>
      <w:bookmarkStart w:id="873" w:name="_Toc74859058"/>
      <w:bookmarkStart w:id="874" w:name="_Toc187845899"/>
      <w:r w:rsidRPr="006436AF">
        <w:rPr>
          <w:noProof/>
        </w:rPr>
        <w:t>6.4.4.1</w:t>
      </w:r>
      <w:r w:rsidRPr="006436AF">
        <w:rPr>
          <w:noProof/>
        </w:rPr>
        <w:tab/>
        <w:t>CellIdentifierType enumeration</w:t>
      </w:r>
      <w:bookmarkEnd w:id="870"/>
      <w:bookmarkEnd w:id="871"/>
      <w:bookmarkEnd w:id="872"/>
      <w:bookmarkEnd w:id="873"/>
      <w:bookmarkEnd w:id="874"/>
    </w:p>
    <w:p w14:paraId="224D3633" w14:textId="77777777" w:rsidR="00A07E73" w:rsidRPr="006436AF" w:rsidRDefault="00A07E73" w:rsidP="00A07E73">
      <w:pPr>
        <w:keepNext/>
      </w:pPr>
      <w:bookmarkStart w:id="875"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75"/>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6" w:name="_Toc68899582"/>
      <w:bookmarkStart w:id="877" w:name="_Toc71214333"/>
      <w:bookmarkStart w:id="878" w:name="_Toc71722007"/>
      <w:bookmarkStart w:id="879" w:name="_Toc74859059"/>
      <w:bookmarkStart w:id="880" w:name="_Toc187845900"/>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76"/>
      <w:bookmarkEnd w:id="877"/>
      <w:bookmarkEnd w:id="878"/>
      <w:bookmarkEnd w:id="879"/>
      <w:bookmarkEnd w:id="880"/>
    </w:p>
    <w:p w14:paraId="19F43552" w14:textId="781ABEAA" w:rsidR="00C25CCD" w:rsidRPr="006436AF" w:rsidRDefault="00C25CCD" w:rsidP="00C25CCD">
      <w:pPr>
        <w:keepNext/>
      </w:pPr>
      <w:bookmarkStart w:id="881"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8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82" w:name="_Toc68899583"/>
      <w:bookmarkStart w:id="883" w:name="_Toc71214334"/>
      <w:bookmarkStart w:id="884" w:name="_Toc71722008"/>
      <w:bookmarkStart w:id="885" w:name="_Toc74859060"/>
      <w:bookmarkStart w:id="886" w:name="_Toc187845901"/>
      <w:r w:rsidRPr="006436AF">
        <w:t>6.4.4.3</w:t>
      </w:r>
      <w:r w:rsidRPr="006436AF">
        <w:tab/>
        <w:t>ProvisioningSessionType enumeration</w:t>
      </w:r>
      <w:bookmarkEnd w:id="882"/>
      <w:bookmarkEnd w:id="883"/>
      <w:bookmarkEnd w:id="884"/>
      <w:bookmarkEnd w:id="885"/>
      <w:bookmarkEnd w:id="886"/>
    </w:p>
    <w:p w14:paraId="01E21D13" w14:textId="77777777" w:rsidR="00A07E73" w:rsidRPr="006436AF" w:rsidRDefault="00A07E73" w:rsidP="00A07E73">
      <w:pPr>
        <w:keepNext/>
      </w:pPr>
      <w:bookmarkStart w:id="887"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87"/>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8" w:name="_Toc187845902"/>
      <w:r w:rsidRPr="006436AF">
        <w:t>6.4.4.4</w:t>
      </w:r>
      <w:r w:rsidRPr="006436AF">
        <w:tab/>
        <w:t>EASRelocationTolerance enumeration</w:t>
      </w:r>
      <w:bookmarkEnd w:id="888"/>
    </w:p>
    <w:p w14:paraId="1DED68A7" w14:textId="77777777" w:rsidR="00416D52" w:rsidRPr="006436AF" w:rsidRDefault="00416D52" w:rsidP="00416D52">
      <w:pPr>
        <w:keepNext/>
      </w:pPr>
      <w:bookmarkStart w:id="889" w:name="_MCCTEMPBM_CRPT71130233___7"/>
      <w:r w:rsidRPr="006436AF">
        <w:t xml:space="preserve">The </w:t>
      </w:r>
      <w:r w:rsidRPr="006436AF">
        <w:rPr>
          <w:rStyle w:val="Code"/>
        </w:rPr>
        <w:t xml:space="preserve">EASERelocationTolerance </w:t>
      </w:r>
      <w:r w:rsidRPr="006436AF">
        <w:t>enumeration is specified in table 6.4.4.4-1 below:</w:t>
      </w:r>
    </w:p>
    <w:bookmarkEnd w:id="889"/>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90" w:name="_Toc187845903"/>
      <w:r w:rsidRPr="006436AF">
        <w:t>6.4.4.4</w:t>
      </w:r>
      <w:r w:rsidRPr="006436AF">
        <w:tab/>
        <w:t>CacheStatus enumeration</w:t>
      </w:r>
      <w:bookmarkEnd w:id="890"/>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91" w:name="_Toc68899584"/>
      <w:bookmarkStart w:id="892" w:name="_Toc71214335"/>
      <w:bookmarkStart w:id="893" w:name="_Toc71722009"/>
      <w:bookmarkStart w:id="894" w:name="_Toc74859061"/>
      <w:bookmarkStart w:id="895" w:name="_Toc187845904"/>
      <w:r w:rsidRPr="006436AF">
        <w:rPr>
          <w:rFonts w:eastAsia="Calibri"/>
        </w:rPr>
        <w:t>6.5</w:t>
      </w:r>
      <w:r w:rsidRPr="006436AF">
        <w:rPr>
          <w:rFonts w:eastAsia="Calibri"/>
        </w:rPr>
        <w:tab/>
      </w:r>
      <w:r w:rsidRPr="006436AF">
        <w:t>Explanation of API data model notation</w:t>
      </w:r>
      <w:bookmarkEnd w:id="891"/>
      <w:bookmarkEnd w:id="892"/>
      <w:bookmarkEnd w:id="893"/>
      <w:bookmarkEnd w:id="894"/>
      <w:bookmarkEnd w:id="89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6" w:name="_Toc68899585"/>
      <w:bookmarkStart w:id="897" w:name="_Toc71214336"/>
      <w:bookmarkStart w:id="898" w:name="_Toc71722010"/>
      <w:bookmarkStart w:id="899" w:name="_Toc74859062"/>
      <w:bookmarkStart w:id="900" w:name="_Toc187845905"/>
      <w:r w:rsidRPr="006436AF">
        <w:t>7</w:t>
      </w:r>
      <w:r w:rsidR="00A41C87" w:rsidRPr="006436AF">
        <w:tab/>
      </w:r>
      <w:r w:rsidRPr="006436AF">
        <w:t>Provisioning (M1) APIs</w:t>
      </w:r>
      <w:bookmarkEnd w:id="896"/>
      <w:bookmarkEnd w:id="897"/>
      <w:bookmarkEnd w:id="898"/>
      <w:bookmarkEnd w:id="899"/>
      <w:bookmarkEnd w:id="900"/>
    </w:p>
    <w:p w14:paraId="7CFE1FCF" w14:textId="519F9859" w:rsidR="00462E8A" w:rsidRPr="006436AF" w:rsidRDefault="007D59CE" w:rsidP="00462E8A">
      <w:pPr>
        <w:pStyle w:val="Heading2"/>
      </w:pPr>
      <w:bookmarkStart w:id="901" w:name="_Toc68899586"/>
      <w:bookmarkStart w:id="902" w:name="_Toc71214337"/>
      <w:bookmarkStart w:id="903" w:name="_Toc71722011"/>
      <w:bookmarkStart w:id="904" w:name="_Toc74859063"/>
      <w:bookmarkStart w:id="905" w:name="_Toc187845906"/>
      <w:r w:rsidRPr="006436AF">
        <w:t>7</w:t>
      </w:r>
      <w:r w:rsidR="00462E8A" w:rsidRPr="006436AF">
        <w:t>.1</w:t>
      </w:r>
      <w:r w:rsidR="00462E8A" w:rsidRPr="006436AF">
        <w:tab/>
        <w:t>General</w:t>
      </w:r>
      <w:bookmarkEnd w:id="901"/>
      <w:bookmarkEnd w:id="902"/>
      <w:bookmarkEnd w:id="903"/>
      <w:bookmarkEnd w:id="904"/>
      <w:bookmarkEnd w:id="90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6" w:name="_Toc68899587"/>
      <w:bookmarkStart w:id="907" w:name="_Toc71214338"/>
      <w:bookmarkStart w:id="908" w:name="_Toc71722012"/>
      <w:bookmarkStart w:id="909" w:name="_Toc74859064"/>
      <w:bookmarkStart w:id="910" w:name="_Toc187845907"/>
      <w:r w:rsidRPr="006436AF">
        <w:t>7.2</w:t>
      </w:r>
      <w:r w:rsidRPr="006436AF">
        <w:tab/>
        <w:t>Provisioning Sessions API</w:t>
      </w:r>
      <w:bookmarkEnd w:id="906"/>
      <w:bookmarkEnd w:id="907"/>
      <w:bookmarkEnd w:id="908"/>
      <w:bookmarkEnd w:id="909"/>
      <w:bookmarkEnd w:id="910"/>
    </w:p>
    <w:p w14:paraId="636CB2BC" w14:textId="78A9F6F7" w:rsidR="007D59CE" w:rsidRPr="006436AF" w:rsidRDefault="007D59CE" w:rsidP="007D59CE">
      <w:pPr>
        <w:pStyle w:val="Heading3"/>
      </w:pPr>
      <w:bookmarkStart w:id="911" w:name="_Toc68899588"/>
      <w:bookmarkStart w:id="912" w:name="_Toc71214339"/>
      <w:bookmarkStart w:id="913" w:name="_Toc71722013"/>
      <w:bookmarkStart w:id="914" w:name="_Toc74859065"/>
      <w:bookmarkStart w:id="915" w:name="_Toc187845908"/>
      <w:r w:rsidRPr="006436AF">
        <w:t>7.2.1</w:t>
      </w:r>
      <w:r w:rsidRPr="006436AF">
        <w:tab/>
        <w:t>Overview</w:t>
      </w:r>
      <w:bookmarkEnd w:id="911"/>
      <w:bookmarkEnd w:id="912"/>
      <w:bookmarkEnd w:id="913"/>
      <w:bookmarkEnd w:id="914"/>
      <w:bookmarkEnd w:id="91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6" w:name="_Toc68899589"/>
      <w:bookmarkStart w:id="917" w:name="_Toc71214340"/>
      <w:bookmarkStart w:id="918" w:name="_Toc71722014"/>
      <w:bookmarkStart w:id="919" w:name="_Toc74859066"/>
      <w:bookmarkStart w:id="920" w:name="_Toc187845909"/>
      <w:r w:rsidRPr="006436AF">
        <w:t>7.2.2</w:t>
      </w:r>
      <w:r w:rsidRPr="006436AF">
        <w:tab/>
        <w:t>Resource structure</w:t>
      </w:r>
      <w:bookmarkEnd w:id="916"/>
      <w:bookmarkEnd w:id="917"/>
      <w:bookmarkEnd w:id="918"/>
      <w:bookmarkEnd w:id="919"/>
      <w:bookmarkEnd w:id="92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2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22" w:name="_MCCTEMPBM_CRPT71130234___7"/>
            <w:r w:rsidRPr="006436AF">
              <w:rPr>
                <w:rStyle w:val="HTTPMethod"/>
              </w:rPr>
              <w:t>POST</w:t>
            </w:r>
            <w:bookmarkEnd w:id="92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23" w:name="_MCCTEMPBM_CRPT71130235___7"/>
            <w:r w:rsidRPr="006436AF">
              <w:rPr>
                <w:rStyle w:val="HTTPMethod"/>
              </w:rPr>
              <w:t>GET</w:t>
            </w:r>
            <w:bookmarkEnd w:id="92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4" w:name="_MCCTEMPBM_CRPT71130236___7"/>
            <w:r w:rsidRPr="006436AF">
              <w:rPr>
                <w:rStyle w:val="HTTPMethod"/>
              </w:rPr>
              <w:t>DELETE</w:t>
            </w:r>
            <w:bookmarkEnd w:id="92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5" w:name="_Toc68899590"/>
      <w:bookmarkStart w:id="926" w:name="_Toc71214341"/>
      <w:bookmarkStart w:id="927" w:name="_Toc71722015"/>
      <w:bookmarkStart w:id="928" w:name="_Toc74859067"/>
      <w:bookmarkEnd w:id="921"/>
    </w:p>
    <w:p w14:paraId="2E4E5880" w14:textId="4CAB2F26" w:rsidR="007D59CE" w:rsidRPr="006436AF" w:rsidRDefault="007D59CE" w:rsidP="007D59CE">
      <w:pPr>
        <w:pStyle w:val="Heading3"/>
      </w:pPr>
      <w:bookmarkStart w:id="929" w:name="_Toc187845910"/>
      <w:r w:rsidRPr="006436AF">
        <w:t>7.2.3</w:t>
      </w:r>
      <w:r w:rsidRPr="006436AF">
        <w:tab/>
        <w:t>Data model</w:t>
      </w:r>
      <w:bookmarkEnd w:id="925"/>
      <w:bookmarkEnd w:id="926"/>
      <w:bookmarkEnd w:id="927"/>
      <w:bookmarkEnd w:id="928"/>
      <w:bookmarkEnd w:id="929"/>
    </w:p>
    <w:p w14:paraId="444FFAE8" w14:textId="5FD13751" w:rsidR="006D0842" w:rsidRPr="006436AF" w:rsidRDefault="006D0842" w:rsidP="006D0842">
      <w:pPr>
        <w:pStyle w:val="Heading4"/>
      </w:pPr>
      <w:bookmarkStart w:id="930" w:name="_Toc68899591"/>
      <w:bookmarkStart w:id="931" w:name="_Toc71214342"/>
      <w:bookmarkStart w:id="932" w:name="_Toc71722016"/>
      <w:bookmarkStart w:id="933" w:name="_Toc74859068"/>
      <w:bookmarkStart w:id="934" w:name="_Toc187845911"/>
      <w:r w:rsidRPr="006436AF">
        <w:t>7.2.3.1</w:t>
      </w:r>
      <w:r w:rsidRPr="006436AF">
        <w:tab/>
        <w:t>ProvisioningSession resource</w:t>
      </w:r>
      <w:bookmarkEnd w:id="930"/>
      <w:bookmarkEnd w:id="931"/>
      <w:bookmarkEnd w:id="932"/>
      <w:bookmarkEnd w:id="933"/>
      <w:bookmarkEnd w:id="934"/>
    </w:p>
    <w:p w14:paraId="4B596BA0" w14:textId="69D8A360" w:rsidR="006D0842" w:rsidRPr="006436AF" w:rsidRDefault="006D0842" w:rsidP="006D0842">
      <w:pPr>
        <w:keepNext/>
      </w:pPr>
      <w:bookmarkStart w:id="935" w:name="_MCCTEMPBM_CRPT71130237___7"/>
      <w:r w:rsidRPr="006436AF">
        <w:t xml:space="preserve">The data model for the </w:t>
      </w:r>
      <w:r w:rsidRPr="006436AF">
        <w:rPr>
          <w:rStyle w:val="Code"/>
        </w:rPr>
        <w:t>ProvisioningSession</w:t>
      </w:r>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35"/>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6" w:name="_MCCTEMPBM_CRPT71130238___2"/>
            <w:r w:rsidRPr="006436AF">
              <w:rPr>
                <w:rStyle w:val="Code"/>
              </w:rPr>
              <w:t>provisioningSessionId</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7" w:name="_MCCTEMPBM_CRPT71130239___2"/>
            <w:r w:rsidRPr="006436AF">
              <w:rPr>
                <w:rStyle w:val="Code"/>
              </w:rPr>
              <w:t>provisioningSession‌Type</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8" w:name="_MCCTEMPBM_CRPT71130240___2"/>
            <w:r w:rsidRPr="006436AF">
              <w:rPr>
                <w:rStyle w:val="Code"/>
              </w:rPr>
              <w:t>aspId</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r>
              <w:rPr>
                <w:rStyle w:val="Code"/>
              </w:rPr>
              <w:t>ppId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9" w:name="_MCCTEMPBM_CRPT71130242___2"/>
            <w:r w:rsidRPr="006436AF">
              <w:rPr>
                <w:rStyle w:val="Code"/>
              </w:rPr>
              <w:t>serverCertificateIds</w:t>
            </w:r>
            <w:bookmarkEnd w:id="93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40" w:name="_MCCTEMPBM_CRPT71130243___2"/>
            <w:r w:rsidRPr="006436AF">
              <w:rPr>
                <w:rStyle w:val="Code"/>
              </w:rPr>
              <w:t>contentPreparation‌TemplateIds</w:t>
            </w:r>
            <w:bookmarkEnd w:id="94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41" w:name="_MCCTEMPBM_CRPT71130244___2"/>
            <w:r w:rsidRPr="006436AF">
              <w:rPr>
                <w:rStyle w:val="Code"/>
              </w:rPr>
              <w:t>metricsReporting‌ConfigurationIds</w:t>
            </w:r>
            <w:bookmarkEnd w:id="94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2" w:name="_MCCTEMPBM_CRPT71130245___2"/>
            <w:r w:rsidRPr="006436AF">
              <w:rPr>
                <w:rStyle w:val="Code"/>
              </w:rPr>
              <w:t>policyTemplateIds</w:t>
            </w:r>
            <w:bookmarkEnd w:id="94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r w:rsidR="00982808" w:rsidRPr="006436AF">
              <w:rPr>
                <w:rStyle w:val="Datatypechar"/>
              </w:rPr>
              <w:t>ResourceId</w:t>
            </w:r>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3" w:name="_MCCTEMPBM_CRPT71130246___2"/>
            <w:r w:rsidRPr="006436AF">
              <w:rPr>
                <w:rStyle w:val="Code"/>
              </w:rPr>
              <w:t>eventDataProcessing‌ConfigurationIds</w:t>
            </w:r>
            <w:bookmarkEnd w:id="94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4" w:name="_Toc68899592"/>
      <w:bookmarkStart w:id="945" w:name="_Toc71214343"/>
    </w:p>
    <w:p w14:paraId="0EA5EAB0" w14:textId="6B7A836C" w:rsidR="007D59CE" w:rsidRPr="006436AF" w:rsidRDefault="007D59CE" w:rsidP="007D59CE">
      <w:pPr>
        <w:pStyle w:val="Heading2"/>
      </w:pPr>
      <w:bookmarkStart w:id="946" w:name="_Toc71722017"/>
      <w:bookmarkStart w:id="947" w:name="_Toc74859069"/>
      <w:bookmarkStart w:id="948" w:name="_Toc187845912"/>
      <w:r w:rsidRPr="006436AF">
        <w:t>7.3</w:t>
      </w:r>
      <w:r w:rsidRPr="006436AF">
        <w:tab/>
        <w:t>Server Certificates Provisioning API</w:t>
      </w:r>
      <w:bookmarkEnd w:id="944"/>
      <w:bookmarkEnd w:id="945"/>
      <w:bookmarkEnd w:id="946"/>
      <w:bookmarkEnd w:id="947"/>
      <w:bookmarkEnd w:id="948"/>
    </w:p>
    <w:p w14:paraId="0E2920A8" w14:textId="517EDB62" w:rsidR="00F0770E" w:rsidRPr="006436AF" w:rsidRDefault="00F0770E" w:rsidP="00F0770E">
      <w:pPr>
        <w:pStyle w:val="Heading3"/>
      </w:pPr>
      <w:bookmarkStart w:id="949" w:name="_Toc68899593"/>
      <w:bookmarkStart w:id="950" w:name="_Toc71214344"/>
      <w:bookmarkStart w:id="951" w:name="_Toc71722018"/>
      <w:bookmarkStart w:id="952" w:name="_Toc74859070"/>
      <w:bookmarkStart w:id="953" w:name="_Toc187845913"/>
      <w:r w:rsidRPr="006436AF">
        <w:t>7.3.1</w:t>
      </w:r>
      <w:r w:rsidRPr="006436AF">
        <w:tab/>
        <w:t>Overview</w:t>
      </w:r>
      <w:bookmarkEnd w:id="949"/>
      <w:bookmarkEnd w:id="950"/>
      <w:bookmarkEnd w:id="951"/>
      <w:bookmarkEnd w:id="952"/>
      <w:bookmarkEnd w:id="95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4" w:name="_Toc68899594"/>
      <w:bookmarkStart w:id="955" w:name="_Toc71214345"/>
      <w:bookmarkStart w:id="956" w:name="_Toc71722019"/>
      <w:bookmarkStart w:id="957" w:name="_Toc74859071"/>
      <w:bookmarkStart w:id="958" w:name="_Toc187845914"/>
      <w:r w:rsidRPr="006436AF">
        <w:t>7.3.2</w:t>
      </w:r>
      <w:r w:rsidRPr="006436AF">
        <w:tab/>
        <w:t>Resource structure</w:t>
      </w:r>
      <w:bookmarkEnd w:id="954"/>
      <w:bookmarkEnd w:id="955"/>
      <w:bookmarkEnd w:id="956"/>
      <w:bookmarkEnd w:id="957"/>
      <w:bookmarkEnd w:id="95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5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60" w:name="_Toc68899595"/>
            <w:bookmarkStart w:id="961"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2" w:name="MCCQCTEMPBM_00000021"/>
            <w:r w:rsidRPr="006436AF">
              <w:rPr>
                <w:rStyle w:val="URLchar"/>
              </w:rPr>
              <w:t>certificates</w:t>
            </w:r>
            <w:bookmarkEnd w:id="962"/>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t>Retrieve Server Certificate</w:t>
            </w:r>
          </w:p>
        </w:tc>
        <w:tc>
          <w:tcPr>
            <w:tcW w:w="2174" w:type="dxa"/>
            <w:vMerge w:val="restart"/>
          </w:tcPr>
          <w:p w14:paraId="154B655F" w14:textId="77777777" w:rsidR="00967A24" w:rsidRPr="006436AF" w:rsidRDefault="00967A24" w:rsidP="00B5532A">
            <w:pPr>
              <w:pStyle w:val="TAL"/>
            </w:pPr>
            <w:bookmarkStart w:id="963" w:name="_MCCTEMPBM_CRPT71130250___7"/>
            <w:r w:rsidRPr="006436AF">
              <w:rPr>
                <w:rStyle w:val="URLchar"/>
              </w:rPr>
              <w:t>certificates/</w:t>
            </w:r>
            <w:r w:rsidRPr="006436AF">
              <w:rPr>
                <w:rStyle w:val="Code"/>
              </w:rPr>
              <w:t>{certificateId}</w:t>
            </w:r>
            <w:bookmarkEnd w:id="963"/>
          </w:p>
        </w:tc>
        <w:tc>
          <w:tcPr>
            <w:tcW w:w="1559" w:type="dxa"/>
            <w:shd w:val="clear" w:color="auto" w:fill="auto"/>
          </w:tcPr>
          <w:p w14:paraId="087CA437" w14:textId="77777777" w:rsidR="00967A24" w:rsidRPr="006436AF" w:rsidRDefault="00967A24" w:rsidP="00B5532A">
            <w:pPr>
              <w:pStyle w:val="TAL"/>
              <w:rPr>
                <w:rStyle w:val="HTTPMethod"/>
              </w:rPr>
            </w:pPr>
            <w:bookmarkStart w:id="964" w:name="_MCCTEMPBM_CRPT71130251___7"/>
            <w:r w:rsidRPr="006436AF">
              <w:rPr>
                <w:rStyle w:val="HTTPMethod"/>
              </w:rPr>
              <w:t>GET</w:t>
            </w:r>
            <w:bookmarkEnd w:id="964"/>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5" w:name="_MCCTEMPBM_CRPT71130252___7"/>
            <w:r w:rsidRPr="006436AF">
              <w:rPr>
                <w:rStyle w:val="HTTPMethod"/>
              </w:rPr>
              <w:t>PUT</w:t>
            </w:r>
            <w:bookmarkEnd w:id="965"/>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6" w:name="_MCCTEMPBM_CRPT71130253___7"/>
            <w:r w:rsidRPr="006436AF">
              <w:rPr>
                <w:rStyle w:val="HTTPMethod"/>
              </w:rPr>
              <w:t>DELETE</w:t>
            </w:r>
            <w:bookmarkEnd w:id="966"/>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7" w:name="_Toc71722020"/>
      <w:bookmarkStart w:id="968" w:name="_Toc74859072"/>
      <w:bookmarkStart w:id="969" w:name="_Toc187845915"/>
      <w:r w:rsidRPr="006436AF">
        <w:t>7.3.3</w:t>
      </w:r>
      <w:r w:rsidRPr="006436AF">
        <w:tab/>
        <w:t>Data model</w:t>
      </w:r>
      <w:bookmarkEnd w:id="960"/>
      <w:bookmarkEnd w:id="961"/>
      <w:bookmarkEnd w:id="967"/>
      <w:bookmarkEnd w:id="968"/>
      <w:bookmarkEnd w:id="969"/>
    </w:p>
    <w:p w14:paraId="44CF768E" w14:textId="16AEDFE3" w:rsidR="00DD14C8" w:rsidRPr="006436AF" w:rsidRDefault="00DD14C8" w:rsidP="00DD14C8">
      <w:pPr>
        <w:pStyle w:val="Heading4"/>
      </w:pPr>
      <w:bookmarkStart w:id="970" w:name="_Toc68899596"/>
      <w:bookmarkStart w:id="971" w:name="_Toc71214347"/>
      <w:bookmarkStart w:id="972" w:name="_Toc71722021"/>
      <w:bookmarkStart w:id="973" w:name="_Toc74859073"/>
      <w:bookmarkStart w:id="974" w:name="_Toc187845916"/>
      <w:r w:rsidRPr="006436AF">
        <w:t>7.3.3.1</w:t>
      </w:r>
      <w:r w:rsidRPr="006436AF">
        <w:tab/>
        <w:t>Certificate Signing Request</w:t>
      </w:r>
      <w:bookmarkEnd w:id="970"/>
      <w:bookmarkEnd w:id="971"/>
      <w:bookmarkEnd w:id="972"/>
      <w:bookmarkEnd w:id="973"/>
      <w:bookmarkEnd w:id="974"/>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5"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76" w:name="_Toc68899597"/>
      <w:bookmarkStart w:id="977" w:name="_Toc71214348"/>
      <w:bookmarkStart w:id="978" w:name="_Toc71722022"/>
      <w:bookmarkStart w:id="979" w:name="_Toc74859074"/>
      <w:bookmarkStart w:id="980" w:name="_Toc187845917"/>
      <w:bookmarkEnd w:id="975"/>
      <w:r w:rsidRPr="006436AF">
        <w:t>7.3.3.2</w:t>
      </w:r>
      <w:r w:rsidRPr="006436AF">
        <w:tab/>
        <w:t>Server Certificate resource</w:t>
      </w:r>
      <w:bookmarkEnd w:id="976"/>
      <w:bookmarkEnd w:id="977"/>
      <w:bookmarkEnd w:id="978"/>
      <w:bookmarkEnd w:id="979"/>
      <w:bookmarkEnd w:id="980"/>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1"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82" w:name="_Toc68899598"/>
      <w:bookmarkStart w:id="983" w:name="_Toc71214349"/>
      <w:bookmarkStart w:id="984" w:name="_Toc71722023"/>
      <w:bookmarkStart w:id="985" w:name="_Toc74859075"/>
      <w:bookmarkStart w:id="986" w:name="_Toc187845918"/>
      <w:bookmarkEnd w:id="981"/>
      <w:r w:rsidRPr="006436AF">
        <w:t>7.3.4</w:t>
      </w:r>
      <w:r w:rsidRPr="006436AF">
        <w:tab/>
        <w:t>Operations</w:t>
      </w:r>
      <w:bookmarkEnd w:id="982"/>
      <w:bookmarkEnd w:id="983"/>
      <w:bookmarkEnd w:id="984"/>
      <w:bookmarkEnd w:id="985"/>
      <w:bookmarkEnd w:id="986"/>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7" w:name="_Toc68899599"/>
      <w:bookmarkStart w:id="988" w:name="_Toc71214350"/>
      <w:bookmarkStart w:id="989" w:name="_Toc71722024"/>
      <w:bookmarkStart w:id="990" w:name="_Toc74859076"/>
      <w:bookmarkStart w:id="991" w:name="_Toc187845919"/>
      <w:r w:rsidRPr="006436AF">
        <w:t>7.4</w:t>
      </w:r>
      <w:r w:rsidRPr="006436AF">
        <w:tab/>
        <w:t>Content Pr</w:t>
      </w:r>
      <w:r w:rsidR="00B13C1C" w:rsidRPr="006436AF">
        <w:t>eparation</w:t>
      </w:r>
      <w:r w:rsidRPr="006436AF">
        <w:t xml:space="preserve"> Templates Provisioning API</w:t>
      </w:r>
      <w:bookmarkEnd w:id="987"/>
      <w:bookmarkEnd w:id="988"/>
      <w:bookmarkEnd w:id="989"/>
      <w:bookmarkEnd w:id="990"/>
      <w:bookmarkEnd w:id="991"/>
    </w:p>
    <w:p w14:paraId="37B61194" w14:textId="1D77CAC4" w:rsidR="00F0770E" w:rsidRPr="006436AF" w:rsidRDefault="00F0770E" w:rsidP="00D41AA2">
      <w:pPr>
        <w:pStyle w:val="Heading3"/>
      </w:pPr>
      <w:bookmarkStart w:id="992" w:name="_Toc68899600"/>
      <w:bookmarkStart w:id="993" w:name="_Toc71214351"/>
      <w:bookmarkStart w:id="994" w:name="_Toc71722025"/>
      <w:bookmarkStart w:id="995" w:name="_Toc74859077"/>
      <w:bookmarkStart w:id="996" w:name="_Toc187845920"/>
      <w:r w:rsidRPr="006436AF">
        <w:t>7.4.1</w:t>
      </w:r>
      <w:r w:rsidRPr="006436AF">
        <w:tab/>
        <w:t>Overview</w:t>
      </w:r>
      <w:bookmarkEnd w:id="992"/>
      <w:bookmarkEnd w:id="993"/>
      <w:bookmarkEnd w:id="994"/>
      <w:bookmarkEnd w:id="995"/>
      <w:bookmarkEnd w:id="996"/>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7" w:name="_Toc68899601"/>
    </w:p>
    <w:p w14:paraId="01CF0F51" w14:textId="5091FCA9" w:rsidR="00F0770E" w:rsidRPr="006436AF" w:rsidRDefault="00F0770E" w:rsidP="00F90266">
      <w:pPr>
        <w:pStyle w:val="Heading3"/>
        <w:overflowPunct/>
        <w:autoSpaceDE/>
        <w:autoSpaceDN/>
        <w:adjustRightInd/>
        <w:textAlignment w:val="auto"/>
      </w:pPr>
      <w:bookmarkStart w:id="998" w:name="_Toc71214352"/>
      <w:bookmarkStart w:id="999" w:name="_Toc71722026"/>
      <w:bookmarkStart w:id="1000" w:name="_Toc74859078"/>
      <w:bookmarkStart w:id="1001" w:name="_Toc187845921"/>
      <w:r w:rsidRPr="006436AF">
        <w:t>7.4.2</w:t>
      </w:r>
      <w:r w:rsidRPr="006436AF">
        <w:tab/>
        <w:t>Resource structure</w:t>
      </w:r>
      <w:bookmarkEnd w:id="997"/>
      <w:bookmarkEnd w:id="998"/>
      <w:bookmarkEnd w:id="999"/>
      <w:bookmarkEnd w:id="1000"/>
      <w:bookmarkEnd w:id="1001"/>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2" w:name="MCCQCTEMPBM_00000022"/>
      <w:r w:rsidRPr="006436AF">
        <w:rPr>
          <w:rFonts w:cs="Courier New"/>
        </w:rPr>
        <w:t>3gpp-m1</w:t>
      </w:r>
      <w:bookmarkEnd w:id="1002"/>
      <w:r w:rsidR="002050D5" w:rsidRPr="006436AF">
        <w:t>/</w:t>
      </w:r>
      <w:r w:rsidR="002050D5" w:rsidRPr="006436AF">
        <w:rPr>
          <w:rStyle w:val="Code"/>
        </w:rPr>
        <w:t>{apiVersion}</w:t>
      </w:r>
      <w:r w:rsidR="002050D5" w:rsidRPr="006436AF">
        <w:t>/</w:t>
      </w:r>
      <w:bookmarkStart w:id="1003" w:name="MCCQCTEMPBM_00000023"/>
      <w:r w:rsidRPr="006436AF">
        <w:rPr>
          <w:rFonts w:cs="Courier New"/>
        </w:rPr>
        <w:t>provisioning-sessions/</w:t>
      </w:r>
      <w:bookmarkEnd w:id="1003"/>
      <w:r w:rsidRPr="006436AF">
        <w:rPr>
          <w:rStyle w:val="Code"/>
        </w:rPr>
        <w:t>{provisioningSessionId}</w:t>
      </w:r>
      <w:bookmarkStart w:id="1004" w:name="MCCQCTEMPBM_00000024"/>
      <w:r w:rsidRPr="006436AF">
        <w:rPr>
          <w:rFonts w:cs="Courier New"/>
        </w:rPr>
        <w:t>/</w:t>
      </w:r>
      <w:bookmarkEnd w:id="1004"/>
    </w:p>
    <w:p w14:paraId="1B74459C" w14:textId="451A83B1" w:rsidR="00B13C1C" w:rsidRPr="006436AF" w:rsidRDefault="00B13C1C" w:rsidP="00B13C1C">
      <w:pPr>
        <w:keepNext/>
      </w:pPr>
      <w:bookmarkStart w:id="1005"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05"/>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7" w:name="MCCQCTEMPBM_00000025"/>
            <w:r w:rsidRPr="006436AF">
              <w:rPr>
                <w:rStyle w:val="URLchar"/>
              </w:rPr>
              <w:t>content-preparation-templates</w:t>
            </w:r>
            <w:bookmarkEnd w:id="100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08" w:name="_MCCTEMPBM_CRPT71130258___7"/>
            <w:r w:rsidRPr="006436AF">
              <w:rPr>
                <w:rStyle w:val="HTTPMethod"/>
              </w:rPr>
              <w:t>GET</w:t>
            </w:r>
            <w:bookmarkEnd w:id="100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0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0" w:name="_MCCTEMPBM_CRPT71130260___7"/>
            <w:bookmarkEnd w:id="1009"/>
            <w:r w:rsidRPr="006436AF">
              <w:rPr>
                <w:rStyle w:val="HTTPMethod"/>
              </w:rPr>
              <w:t>PATCH</w:t>
            </w:r>
            <w:bookmarkEnd w:id="101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1" w:name="_MCCTEMPBM_CRPT71130261___7"/>
            <w:r w:rsidRPr="006436AF">
              <w:rPr>
                <w:rStyle w:val="HTTPMethod"/>
              </w:rPr>
              <w:t>DELETE</w:t>
            </w:r>
            <w:bookmarkEnd w:id="101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2" w:name="_Toc68899602"/>
      <w:bookmarkStart w:id="1013" w:name="_Toc71214353"/>
      <w:bookmarkStart w:id="1014" w:name="_Toc71722027"/>
      <w:bookmarkStart w:id="1015" w:name="_Toc74859079"/>
      <w:bookmarkStart w:id="1016" w:name="_Toc187845922"/>
      <w:r w:rsidRPr="006436AF">
        <w:t>7.4.3</w:t>
      </w:r>
      <w:r w:rsidRPr="006436AF">
        <w:tab/>
        <w:t>Data model</w:t>
      </w:r>
      <w:bookmarkEnd w:id="1012"/>
      <w:bookmarkEnd w:id="1013"/>
      <w:bookmarkEnd w:id="1014"/>
      <w:bookmarkEnd w:id="1015"/>
      <w:bookmarkEnd w:id="101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7" w:name="_Toc68899603"/>
      <w:bookmarkStart w:id="1018" w:name="_Toc71214354"/>
      <w:bookmarkStart w:id="1019" w:name="_Toc71722028"/>
      <w:bookmarkStart w:id="1020" w:name="_Toc74859080"/>
      <w:bookmarkStart w:id="1021" w:name="_Toc187845923"/>
      <w:r w:rsidRPr="006436AF">
        <w:t>7.4.4</w:t>
      </w:r>
      <w:r w:rsidRPr="006436AF">
        <w:tab/>
        <w:t>Operations</w:t>
      </w:r>
      <w:bookmarkEnd w:id="1017"/>
      <w:bookmarkEnd w:id="1018"/>
      <w:bookmarkEnd w:id="1019"/>
      <w:bookmarkEnd w:id="1020"/>
      <w:bookmarkEnd w:id="102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2" w:name="_Toc68899604"/>
      <w:bookmarkStart w:id="1023" w:name="_Toc71214355"/>
      <w:bookmarkStart w:id="1024" w:name="_Toc71722029"/>
      <w:bookmarkStart w:id="1025" w:name="_Toc74859081"/>
      <w:bookmarkStart w:id="1026" w:name="_Toc187845924"/>
      <w:r w:rsidRPr="006436AF">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2"/>
      <w:bookmarkEnd w:id="1023"/>
      <w:bookmarkEnd w:id="1024"/>
      <w:bookmarkEnd w:id="1025"/>
      <w:bookmarkEnd w:id="1026"/>
    </w:p>
    <w:p w14:paraId="5FBA7D6C" w14:textId="4BCB3B25" w:rsidR="00F0770E" w:rsidRPr="006436AF" w:rsidRDefault="00F0770E" w:rsidP="00F0770E">
      <w:pPr>
        <w:pStyle w:val="Heading3"/>
      </w:pPr>
      <w:bookmarkStart w:id="1027" w:name="_Toc68899605"/>
      <w:bookmarkStart w:id="1028" w:name="_Toc71214356"/>
      <w:bookmarkStart w:id="1029" w:name="_Toc71722030"/>
      <w:bookmarkStart w:id="1030" w:name="_Toc74859082"/>
      <w:bookmarkStart w:id="1031" w:name="_Toc187845925"/>
      <w:r w:rsidRPr="006436AF">
        <w:t>7.5.1</w:t>
      </w:r>
      <w:r w:rsidRPr="006436AF">
        <w:tab/>
        <w:t>Overview</w:t>
      </w:r>
      <w:bookmarkEnd w:id="1027"/>
      <w:bookmarkEnd w:id="1028"/>
      <w:bookmarkEnd w:id="1029"/>
      <w:bookmarkEnd w:id="1030"/>
      <w:bookmarkEnd w:id="103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2" w:name="_Toc68899606"/>
      <w:bookmarkStart w:id="1033" w:name="_Toc71214357"/>
      <w:bookmarkStart w:id="1034" w:name="_Toc71722031"/>
      <w:bookmarkStart w:id="1035" w:name="_Toc74859083"/>
      <w:bookmarkStart w:id="1036" w:name="_Toc187845926"/>
      <w:r w:rsidRPr="006436AF">
        <w:t>7.5.2</w:t>
      </w:r>
      <w:r w:rsidRPr="006436AF">
        <w:tab/>
        <w:t>Resource structur</w:t>
      </w:r>
      <w:r w:rsidR="009273E9" w:rsidRPr="006436AF">
        <w:t>e</w:t>
      </w:r>
      <w:bookmarkEnd w:id="1032"/>
      <w:bookmarkEnd w:id="1033"/>
      <w:bookmarkEnd w:id="1034"/>
      <w:bookmarkEnd w:id="1035"/>
      <w:bookmarkEnd w:id="103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8" w:name="_MCCTEMPBM_CRPT71130263___7"/>
            <w:r w:rsidRPr="006436AF">
              <w:rPr>
                <w:rStyle w:val="HTTPMethod"/>
              </w:rPr>
              <w:t>GET</w:t>
            </w:r>
            <w:bookmarkEnd w:id="103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39" w:name="_Toc68899607"/>
      <w:bookmarkStart w:id="1040" w:name="_Toc71214358"/>
      <w:bookmarkStart w:id="1041" w:name="_Toc71722032"/>
      <w:bookmarkStart w:id="1042" w:name="_Toc74859084"/>
      <w:bookmarkStart w:id="1043" w:name="_Toc187845927"/>
      <w:r w:rsidRPr="006436AF">
        <w:t>7.5.3</w:t>
      </w:r>
      <w:r w:rsidRPr="006436AF">
        <w:tab/>
        <w:t>Data model</w:t>
      </w:r>
      <w:bookmarkEnd w:id="1039"/>
      <w:bookmarkEnd w:id="1040"/>
      <w:bookmarkEnd w:id="1041"/>
      <w:bookmarkEnd w:id="1042"/>
      <w:bookmarkEnd w:id="1043"/>
    </w:p>
    <w:p w14:paraId="768573A5" w14:textId="101D41F2" w:rsidR="00B13C1C" w:rsidRPr="006436AF" w:rsidRDefault="00B13C1C" w:rsidP="00B13C1C">
      <w:pPr>
        <w:pStyle w:val="Heading4"/>
      </w:pPr>
      <w:bookmarkStart w:id="1044" w:name="_Toc68899608"/>
      <w:bookmarkStart w:id="1045" w:name="_Toc71214359"/>
      <w:bookmarkStart w:id="1046" w:name="_Toc71722033"/>
      <w:bookmarkStart w:id="1047" w:name="_Toc74859085"/>
      <w:bookmarkStart w:id="1048" w:name="_Toc187845928"/>
      <w:r w:rsidRPr="006436AF">
        <w:t>7.5.3.1</w:t>
      </w:r>
      <w:r w:rsidRPr="006436AF">
        <w:tab/>
      </w:r>
      <w:r w:rsidR="00004208" w:rsidRPr="006436AF">
        <w:t xml:space="preserve">ContentProtocols </w:t>
      </w:r>
      <w:r w:rsidRPr="006436AF">
        <w:t>resource</w:t>
      </w:r>
      <w:bookmarkEnd w:id="1044"/>
      <w:bookmarkEnd w:id="1045"/>
      <w:bookmarkEnd w:id="1046"/>
      <w:bookmarkEnd w:id="1047"/>
      <w:bookmarkEnd w:id="1048"/>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49"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4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50" w:name="_MCCTEMPBM_CRPT71130265___7"/>
            <w:r w:rsidRPr="006436AF">
              <w:rPr>
                <w:rStyle w:val="Datatypechar"/>
              </w:rPr>
              <w:t>Array(Content‌Protocol‌Descriptor)</w:t>
            </w:r>
            <w:bookmarkEnd w:id="105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51" w:name="_MCCTEMPBM_CRPT71130266___7"/>
            <w:r w:rsidRPr="006436AF">
              <w:rPr>
                <w:rStyle w:val="Datatypechar"/>
              </w:rPr>
              <w:t>Array(Uri)</w:t>
            </w:r>
            <w:bookmarkEnd w:id="105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2" w:name="_Toc68899609"/>
      <w:bookmarkStart w:id="1053" w:name="_Toc71214360"/>
      <w:bookmarkStart w:id="1054" w:name="_Toc71722034"/>
      <w:bookmarkStart w:id="1055" w:name="_Toc74859086"/>
      <w:bookmarkStart w:id="1056" w:name="_Toc187845929"/>
      <w:r w:rsidRPr="006436AF">
        <w:rPr>
          <w:rFonts w:eastAsia="Arial"/>
        </w:rPr>
        <w:t>7.5.3.2</w:t>
      </w:r>
      <w:r w:rsidR="00B7088F" w:rsidRPr="006436AF">
        <w:rPr>
          <w:rFonts w:eastAsia="Arial"/>
        </w:rPr>
        <w:tab/>
      </w:r>
      <w:r w:rsidRPr="006436AF">
        <w:rPr>
          <w:rFonts w:eastAsia="Arial"/>
        </w:rPr>
        <w:t>ContentProtocolDescriptor type</w:t>
      </w:r>
      <w:bookmarkEnd w:id="1052"/>
      <w:bookmarkEnd w:id="1053"/>
      <w:bookmarkEnd w:id="1054"/>
      <w:bookmarkEnd w:id="1055"/>
      <w:bookmarkEnd w:id="1056"/>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7" w:name="_MCCTEMPBM_CRPT71130267___7"/>
            <w:r w:rsidRPr="006436AF">
              <w:rPr>
                <w:rStyle w:val="Code"/>
              </w:rPr>
              <w:t>termIdentifier</w:t>
            </w:r>
            <w:bookmarkEnd w:id="1057"/>
          </w:p>
        </w:tc>
        <w:tc>
          <w:tcPr>
            <w:tcW w:w="1230" w:type="dxa"/>
          </w:tcPr>
          <w:p w14:paraId="44DEF1C6" w14:textId="21DD6EA4" w:rsidR="3FD63C17" w:rsidRPr="006436AF" w:rsidRDefault="318C1EFA" w:rsidP="00701240">
            <w:pPr>
              <w:pStyle w:val="TAL"/>
              <w:rPr>
                <w:rStyle w:val="Datatypechar"/>
              </w:rPr>
            </w:pPr>
            <w:bookmarkStart w:id="1058" w:name="_MCCTEMPBM_CRPT71130268___7"/>
            <w:r w:rsidRPr="006436AF">
              <w:rPr>
                <w:rStyle w:val="Datatypechar"/>
              </w:rPr>
              <w:t>U</w:t>
            </w:r>
            <w:r w:rsidR="007D3F60" w:rsidRPr="006436AF">
              <w:rPr>
                <w:rStyle w:val="Datatypechar"/>
              </w:rPr>
              <w:t>r</w:t>
            </w:r>
            <w:r w:rsidR="00B547D1" w:rsidRPr="006436AF">
              <w:rPr>
                <w:rStyle w:val="Datatypechar"/>
              </w:rPr>
              <w:t>i</w:t>
            </w:r>
            <w:bookmarkEnd w:id="1058"/>
          </w:p>
        </w:tc>
        <w:tc>
          <w:tcPr>
            <w:tcW w:w="1185" w:type="dxa"/>
          </w:tcPr>
          <w:p w14:paraId="6C75492B" w14:textId="4BA37F82" w:rsidR="3FD63C17" w:rsidRPr="006436AF" w:rsidRDefault="318C1EFA" w:rsidP="00B7088F">
            <w:pPr>
              <w:pStyle w:val="TAL"/>
              <w:jc w:val="center"/>
              <w:rPr>
                <w:rFonts w:eastAsia="Arial"/>
              </w:rPr>
            </w:pPr>
            <w:bookmarkStart w:id="1059" w:name="_MCCTEMPBM_CRPT71130269___4"/>
            <w:r w:rsidRPr="006436AF">
              <w:rPr>
                <w:rFonts w:eastAsia="Arial"/>
              </w:rPr>
              <w:t>1..1</w:t>
            </w:r>
            <w:bookmarkEnd w:id="105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0" w:name="_MCCTEMPBM_CRPT71130270___7"/>
            <w:r w:rsidRPr="006436AF">
              <w:rPr>
                <w:rStyle w:val="Code"/>
              </w:rPr>
              <w:t>descriptionLocator</w:t>
            </w:r>
            <w:bookmarkEnd w:id="1060"/>
          </w:p>
        </w:tc>
        <w:tc>
          <w:tcPr>
            <w:tcW w:w="1230" w:type="dxa"/>
          </w:tcPr>
          <w:p w14:paraId="4A2FA0D6" w14:textId="2751246D" w:rsidR="3FD63C17" w:rsidRPr="006436AF" w:rsidRDefault="007D3F60" w:rsidP="00B7088F">
            <w:pPr>
              <w:pStyle w:val="TAL"/>
              <w:rPr>
                <w:rStyle w:val="Datatypechar"/>
              </w:rPr>
            </w:pPr>
            <w:bookmarkStart w:id="1061" w:name="_MCCTEMPBM_CRPT71130271___7"/>
            <w:r w:rsidRPr="006436AF">
              <w:rPr>
                <w:rStyle w:val="Datatypechar"/>
              </w:rPr>
              <w:t>Url</w:t>
            </w:r>
            <w:bookmarkEnd w:id="1061"/>
          </w:p>
        </w:tc>
        <w:tc>
          <w:tcPr>
            <w:tcW w:w="1185" w:type="dxa"/>
          </w:tcPr>
          <w:p w14:paraId="08E03DE2" w14:textId="2A1792D2" w:rsidR="3FD63C17" w:rsidRPr="006436AF" w:rsidRDefault="318C1EFA" w:rsidP="00B7088F">
            <w:pPr>
              <w:pStyle w:val="TAL"/>
              <w:jc w:val="center"/>
              <w:rPr>
                <w:rFonts w:eastAsia="Arial"/>
              </w:rPr>
            </w:pPr>
            <w:bookmarkStart w:id="1062" w:name="_MCCTEMPBM_CRPT71130272___4"/>
            <w:r w:rsidRPr="006436AF">
              <w:rPr>
                <w:rFonts w:eastAsia="Arial"/>
              </w:rPr>
              <w:t>0..1</w:t>
            </w:r>
            <w:bookmarkEnd w:id="106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3" w:name="_Toc68899610"/>
      <w:bookmarkStart w:id="1064" w:name="_Toc71214361"/>
      <w:bookmarkStart w:id="1065" w:name="_Toc71722035"/>
      <w:bookmarkStart w:id="1066" w:name="_Toc74859087"/>
      <w:bookmarkStart w:id="1067" w:name="_Toc187845930"/>
      <w:r w:rsidRPr="006436AF">
        <w:t>7.6</w:t>
      </w:r>
      <w:r w:rsidRPr="006436AF">
        <w:tab/>
        <w:t xml:space="preserve">Content Hosting </w:t>
      </w:r>
      <w:r w:rsidR="007F24AD" w:rsidRPr="006436AF">
        <w:t xml:space="preserve">Provisioning </w:t>
      </w:r>
      <w:r w:rsidRPr="006436AF">
        <w:t>API</w:t>
      </w:r>
      <w:bookmarkEnd w:id="1063"/>
      <w:bookmarkEnd w:id="1064"/>
      <w:bookmarkEnd w:id="1065"/>
      <w:bookmarkEnd w:id="1066"/>
      <w:bookmarkEnd w:id="1067"/>
    </w:p>
    <w:p w14:paraId="776092B1" w14:textId="727842C7" w:rsidR="00462E8A" w:rsidRPr="006436AF" w:rsidRDefault="00733D83" w:rsidP="00462E8A">
      <w:pPr>
        <w:pStyle w:val="Heading3"/>
      </w:pPr>
      <w:bookmarkStart w:id="1068" w:name="_Toc68899611"/>
      <w:bookmarkStart w:id="1069" w:name="_Toc71214362"/>
      <w:bookmarkStart w:id="1070" w:name="_Toc71722036"/>
      <w:bookmarkStart w:id="1071" w:name="_Toc74859088"/>
      <w:bookmarkStart w:id="1072" w:name="_Toc187845931"/>
      <w:r w:rsidRPr="006436AF">
        <w:t>7.6</w:t>
      </w:r>
      <w:r w:rsidR="00462E8A" w:rsidRPr="006436AF">
        <w:t>.1</w:t>
      </w:r>
      <w:r w:rsidR="00462E8A" w:rsidRPr="006436AF">
        <w:tab/>
        <w:t>Overview</w:t>
      </w:r>
      <w:bookmarkEnd w:id="1068"/>
      <w:bookmarkEnd w:id="1069"/>
      <w:bookmarkEnd w:id="1070"/>
      <w:bookmarkEnd w:id="1071"/>
      <w:bookmarkEnd w:id="1072"/>
    </w:p>
    <w:p w14:paraId="4EE886B0" w14:textId="77777777" w:rsidR="00716FEE" w:rsidRPr="006436AF" w:rsidRDefault="00716FEE" w:rsidP="00716FEE">
      <w:bookmarkStart w:id="107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4" w:name="_Toc68899612"/>
      <w:bookmarkStart w:id="1075" w:name="_Toc71214363"/>
      <w:bookmarkStart w:id="1076" w:name="_Toc71722037"/>
      <w:bookmarkStart w:id="1077" w:name="_Toc74859089"/>
      <w:bookmarkStart w:id="1078" w:name="_Toc187845932"/>
      <w:bookmarkEnd w:id="1073"/>
      <w:r w:rsidRPr="006436AF">
        <w:t>7.6.2</w:t>
      </w:r>
      <w:r w:rsidRPr="006436AF">
        <w:tab/>
        <w:t>Resource structure</w:t>
      </w:r>
      <w:bookmarkEnd w:id="1074"/>
      <w:bookmarkEnd w:id="1075"/>
      <w:bookmarkEnd w:id="1076"/>
      <w:bookmarkEnd w:id="1077"/>
      <w:bookmarkEnd w:id="107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7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7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2" w:name="MCCQCTEMPBM_00000026"/>
            <w:r w:rsidRPr="006436AF">
              <w:rPr>
                <w:rStyle w:val="URLchar"/>
              </w:rPr>
              <w:t>content-hosting-configuration</w:t>
            </w:r>
            <w:bookmarkEnd w:id="108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3" w:name="_MCCTEMPBM_CRPT71130276___7"/>
            <w:r w:rsidRPr="006436AF">
              <w:rPr>
                <w:rStyle w:val="HTTPMethod"/>
              </w:rPr>
              <w:t>GET</w:t>
            </w:r>
            <w:bookmarkEnd w:id="108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5" w:name="_MCCTEMPBM_CRPT71130278___7"/>
            <w:bookmarkEnd w:id="1084"/>
            <w:r w:rsidRPr="006436AF">
              <w:rPr>
                <w:rStyle w:val="HTTPMethod"/>
              </w:rPr>
              <w:t>PATCH</w:t>
            </w:r>
            <w:bookmarkEnd w:id="108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6" w:name="_MCCTEMPBM_CRPT71130279___7"/>
            <w:r w:rsidRPr="006436AF">
              <w:rPr>
                <w:rStyle w:val="HTTPMethod"/>
              </w:rPr>
              <w:t>DELETE</w:t>
            </w:r>
            <w:bookmarkEnd w:id="108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0"/>
      <w:bookmarkEnd w:id="108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8" w:name="_Toc68899613"/>
      <w:bookmarkStart w:id="1089" w:name="_Toc71214364"/>
      <w:bookmarkStart w:id="1090" w:name="_Toc71722038"/>
      <w:bookmarkStart w:id="1091" w:name="_Toc74859090"/>
      <w:bookmarkStart w:id="1092" w:name="_Toc187845933"/>
      <w:r w:rsidRPr="006436AF">
        <w:t>7.6</w:t>
      </w:r>
      <w:r w:rsidR="00462E8A" w:rsidRPr="006436AF">
        <w:t>.</w:t>
      </w:r>
      <w:r w:rsidR="00F0770E" w:rsidRPr="006436AF">
        <w:t>3</w:t>
      </w:r>
      <w:r w:rsidR="00462E8A" w:rsidRPr="006436AF">
        <w:tab/>
        <w:t xml:space="preserve">Data </w:t>
      </w:r>
      <w:r w:rsidR="004F6A95" w:rsidRPr="006436AF">
        <w:t>m</w:t>
      </w:r>
      <w:r w:rsidR="00462E8A" w:rsidRPr="006436AF">
        <w:t>odel</w:t>
      </w:r>
      <w:bookmarkEnd w:id="1088"/>
      <w:bookmarkEnd w:id="1089"/>
      <w:bookmarkEnd w:id="1090"/>
      <w:bookmarkEnd w:id="1091"/>
      <w:bookmarkEnd w:id="1092"/>
    </w:p>
    <w:p w14:paraId="2C63A906" w14:textId="3879BAB0" w:rsidR="004A63E4" w:rsidRPr="006436AF" w:rsidRDefault="00733D83" w:rsidP="004A63E4">
      <w:pPr>
        <w:pStyle w:val="Heading4"/>
      </w:pPr>
      <w:bookmarkStart w:id="1093" w:name="_Toc68899614"/>
      <w:bookmarkStart w:id="1094" w:name="_Toc71214365"/>
      <w:bookmarkStart w:id="1095" w:name="_Toc71722039"/>
      <w:bookmarkStart w:id="1096" w:name="_Toc74859091"/>
      <w:bookmarkStart w:id="1097" w:name="_Toc187845934"/>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093"/>
      <w:bookmarkEnd w:id="1094"/>
      <w:bookmarkEnd w:id="1095"/>
      <w:bookmarkEnd w:id="1096"/>
      <w:bookmarkEnd w:id="1097"/>
    </w:p>
    <w:p w14:paraId="0658222D" w14:textId="77777777" w:rsidR="00462E8A" w:rsidRPr="006436AF" w:rsidRDefault="00462E8A" w:rsidP="002B7828">
      <w:pPr>
        <w:keepNext/>
      </w:pPr>
      <w:bookmarkStart w:id="1098"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099" w:name="_MCCTEMPBM_CRPT71130282___7"/>
            <w:r>
              <w:rPr>
                <w:rStyle w:val="Datatypechar"/>
              </w:rPr>
              <w:t>s</w:t>
            </w:r>
            <w:r w:rsidR="006A1862" w:rsidRPr="006436AF">
              <w:rPr>
                <w:rStyle w:val="Datatypechar"/>
              </w:rPr>
              <w:t>tring</w:t>
            </w:r>
            <w:bookmarkEnd w:id="1099"/>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41453671" w:rsidR="006A1862" w:rsidRPr="006436AF" w:rsidRDefault="00121773" w:rsidP="00B5532A">
            <w:pPr>
              <w:pStyle w:val="TAL"/>
              <w:rPr>
                <w:rStyle w:val="Datatypechar"/>
              </w:rPr>
            </w:pPr>
            <w:bookmarkStart w:id="1100" w:name="_MCCTEMPBM_CRPT71130283___7"/>
            <w:r>
              <w:rPr>
                <w:rStyle w:val="Datatypechar"/>
              </w:rPr>
              <w:t>o</w:t>
            </w:r>
            <w:r w:rsidR="006A1862" w:rsidRPr="006436AF">
              <w:rPr>
                <w:rStyle w:val="Datatypechar"/>
              </w:rPr>
              <w:t>bject</w:t>
            </w:r>
            <w:bookmarkEnd w:id="1100"/>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01" w:name="_MCCTEMPBM_CRPT71130285___7"/>
            <w:r>
              <w:rPr>
                <w:rStyle w:val="Datatypechar"/>
              </w:rPr>
              <w:t>b</w:t>
            </w:r>
            <w:r w:rsidR="006A1862" w:rsidRPr="006436AF">
              <w:rPr>
                <w:rStyle w:val="Datatypechar"/>
              </w:rPr>
              <w:t>oolean</w:t>
            </w:r>
            <w:bookmarkEnd w:id="1101"/>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2" w:name="_MCCTEMPBM_CRPT71130286___7"/>
            <w:r w:rsidRPr="006436AF">
              <w:rPr>
                <w:rStyle w:val="Datatypechar"/>
              </w:rPr>
              <w:t>Uri</w:t>
            </w:r>
            <w:bookmarkEnd w:id="1102"/>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5FF2AF02" w:rsidR="006A1862" w:rsidRPr="006436AF" w:rsidRDefault="00121773" w:rsidP="00B5532A">
            <w:pPr>
              <w:pStyle w:val="TAL"/>
              <w:rPr>
                <w:rStyle w:val="Datatypechar"/>
              </w:rPr>
            </w:pPr>
            <w:bookmarkStart w:id="1103" w:name="_MCCTEMPBM_CRPT71130288___7"/>
            <w:r>
              <w:rPr>
                <w:rStyle w:val="Datatypechar"/>
              </w:rPr>
              <w:t>a</w:t>
            </w:r>
            <w:r w:rsidR="006A1862" w:rsidRPr="006436AF">
              <w:rPr>
                <w:rStyle w:val="Datatypechar"/>
              </w:rPr>
              <w:t>rray(Object)</w:t>
            </w:r>
            <w:bookmarkEnd w:id="1103"/>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r w:rsidR="006A1862"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r w:rsidR="006A1862"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04" w:name="_MCCTEMPBM_CRPT71130289___7"/>
            <w:r w:rsidRPr="006436AF">
              <w:rPr>
                <w:rStyle w:val="Datatypechar"/>
              </w:rPr>
              <w:t>ResourceId</w:t>
            </w:r>
            <w:bookmarkEnd w:id="1104"/>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6895FEA5" w:rsidR="001E2D3C" w:rsidRPr="006436AF" w:rsidRDefault="00121773" w:rsidP="001E2D3C">
            <w:pPr>
              <w:pStyle w:val="TAL"/>
              <w:rPr>
                <w:rStyle w:val="Datatypechar"/>
              </w:rPr>
            </w:pPr>
            <w:bookmarkStart w:id="1105" w:name="_MCCTEMPBM_CRPT71130290___7"/>
            <w:r>
              <w:rPr>
                <w:rStyle w:val="Datatypechar"/>
                <w:lang w:val="en-US"/>
              </w:rPr>
              <w:t>a</w:t>
            </w:r>
            <w:r w:rsidR="001E2D3C" w:rsidRPr="006436AF">
              <w:rPr>
                <w:rStyle w:val="Datatypechar"/>
                <w:lang w:val="en-US"/>
              </w:rPr>
              <w:t>rray(&lt;Distribution‌NetworkT</w:t>
            </w:r>
            <w:r w:rsidR="001E2D3C" w:rsidRPr="006436AF">
              <w:rPr>
                <w:rStyle w:val="Datatypechar"/>
              </w:rPr>
              <w:t>ype, DistributionMode&gt;</w:t>
            </w:r>
            <w:bookmarkEnd w:id="110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06" w:name="_MCCTEMPBM_CRPT71130291___7"/>
            <w:r w:rsidRPr="006436AF">
              <w:rPr>
                <w:rStyle w:val="Datatypechar"/>
              </w:rPr>
              <w:t>String</w:t>
            </w:r>
            <w:bookmarkEnd w:id="110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302DC57" w:rsidR="001E2D3C" w:rsidRPr="006436AF" w:rsidRDefault="00121773" w:rsidP="001E2D3C">
            <w:pPr>
              <w:pStyle w:val="TAL"/>
              <w:rPr>
                <w:rStyle w:val="Datatypechar"/>
              </w:rPr>
            </w:pPr>
            <w:bookmarkStart w:id="1107" w:name="_MCCTEMPBM_CRPT71130292___7"/>
            <w:r>
              <w:rPr>
                <w:rStyle w:val="Datatypechar"/>
              </w:rPr>
              <w:t>s</w:t>
            </w:r>
            <w:r w:rsidR="001E2D3C" w:rsidRPr="006436AF">
              <w:rPr>
                <w:rStyle w:val="Datatypechar"/>
              </w:rPr>
              <w:t>tring</w:t>
            </w:r>
            <w:bookmarkEnd w:id="110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r w:rsidRPr="006436AF">
              <w:t>.</w:t>
            </w:r>
          </w:p>
          <w:p w14:paraId="1F4444DE" w14:textId="4DA1861D" w:rsidR="001E2D3C" w:rsidRPr="006436AF" w:rsidRDefault="00121773" w:rsidP="00121773">
            <w:pPr>
              <w:pStyle w:val="TALcontinuation"/>
              <w:spacing w:before="60"/>
            </w:pPr>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tab/>
              <w:t>pathRewriteRules</w:t>
            </w:r>
          </w:p>
        </w:tc>
        <w:tc>
          <w:tcPr>
            <w:tcW w:w="884" w:type="pct"/>
            <w:shd w:val="clear" w:color="auto" w:fill="auto"/>
          </w:tcPr>
          <w:p w14:paraId="07C0484C" w14:textId="64297630" w:rsidR="001E2D3C" w:rsidRPr="006436AF" w:rsidRDefault="00F16231" w:rsidP="001E2D3C">
            <w:pPr>
              <w:pStyle w:val="TAL"/>
              <w:rPr>
                <w:rStyle w:val="Datatypechar"/>
              </w:rPr>
            </w:pPr>
            <w:bookmarkStart w:id="1108"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0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215C7DF9" w:rsidR="001E2D3C" w:rsidRPr="006436AF" w:rsidRDefault="00F16231" w:rsidP="001E2D3C">
            <w:pPr>
              <w:pStyle w:val="TAL"/>
              <w:rPr>
                <w:rStyle w:val="Datatypechar"/>
              </w:rPr>
            </w:pPr>
            <w:bookmarkStart w:id="1109" w:name="_MCCTEMPBM_CRPT71130294___7"/>
            <w:r>
              <w:rPr>
                <w:rStyle w:val="Datatypechar"/>
              </w:rPr>
              <w:t>s</w:t>
            </w:r>
            <w:r w:rsidR="001E2D3C" w:rsidRPr="006436AF">
              <w:rPr>
                <w:rStyle w:val="Datatypechar"/>
              </w:rPr>
              <w:t>tring</w:t>
            </w:r>
            <w:bookmarkEnd w:id="110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3AA6709E" w:rsidR="001E2D3C" w:rsidRPr="006436AF" w:rsidRDefault="00F16231" w:rsidP="001E2D3C">
            <w:pPr>
              <w:pStyle w:val="TAL"/>
              <w:rPr>
                <w:rStyle w:val="Datatypechar"/>
              </w:rPr>
            </w:pPr>
            <w:bookmarkStart w:id="1110" w:name="_MCCTEMPBM_CRPT71130295___7"/>
            <w:r>
              <w:rPr>
                <w:rStyle w:val="Datatypechar"/>
              </w:rPr>
              <w:t>s</w:t>
            </w:r>
            <w:r w:rsidR="001E2D3C" w:rsidRPr="006436AF">
              <w:rPr>
                <w:rStyle w:val="Datatypechar"/>
              </w:rPr>
              <w:t>tring</w:t>
            </w:r>
            <w:bookmarkEnd w:id="111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27C0C660" w:rsidR="001E2D3C" w:rsidRPr="006436AF" w:rsidRDefault="00F16231" w:rsidP="001E2D3C">
            <w:pPr>
              <w:pStyle w:val="TAL"/>
              <w:rPr>
                <w:rStyle w:val="Datatypechar"/>
              </w:rPr>
            </w:pPr>
            <w:bookmarkStart w:id="1111"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1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67605879" w:rsidR="001E2D3C" w:rsidRPr="006436AF" w:rsidRDefault="00F16231" w:rsidP="001E2D3C">
            <w:pPr>
              <w:pStyle w:val="TAL"/>
              <w:rPr>
                <w:rStyle w:val="Datatypechar"/>
              </w:rPr>
            </w:pPr>
            <w:bookmarkStart w:id="1112" w:name="_MCCTEMPBM_CRPT71130297___7"/>
            <w:r>
              <w:rPr>
                <w:rStyle w:val="Datatypechar"/>
              </w:rPr>
              <w:t>s</w:t>
            </w:r>
            <w:r w:rsidR="001E2D3C" w:rsidRPr="006436AF">
              <w:rPr>
                <w:rStyle w:val="Datatypechar"/>
              </w:rPr>
              <w:t>tring</w:t>
            </w:r>
            <w:bookmarkEnd w:id="111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0565006" w:rsidR="001E2D3C" w:rsidRPr="006436AF" w:rsidRDefault="00F16231" w:rsidP="001E2D3C">
            <w:pPr>
              <w:pStyle w:val="TAL"/>
              <w:rPr>
                <w:rStyle w:val="Datatypechar"/>
              </w:rPr>
            </w:pPr>
            <w:bookmarkStart w:id="1113" w:name="_MCCTEMPBM_CRPT71130298___7"/>
            <w:r>
              <w:rPr>
                <w:rStyle w:val="Datatypechar"/>
              </w:rPr>
              <w:t>o</w:t>
            </w:r>
            <w:r w:rsidR="001E2D3C" w:rsidRPr="006436AF">
              <w:rPr>
                <w:rStyle w:val="Datatypechar"/>
              </w:rPr>
              <w:t>bject</w:t>
            </w:r>
            <w:bookmarkEnd w:id="111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statusCodeFilters</w:t>
            </w:r>
          </w:p>
        </w:tc>
        <w:tc>
          <w:tcPr>
            <w:tcW w:w="884" w:type="pct"/>
            <w:shd w:val="clear" w:color="auto" w:fill="auto"/>
          </w:tcPr>
          <w:p w14:paraId="414FBF30" w14:textId="7749B09D" w:rsidR="001E2D3C" w:rsidRPr="006436AF" w:rsidRDefault="00F16231" w:rsidP="001E2D3C">
            <w:pPr>
              <w:pStyle w:val="TAL"/>
              <w:rPr>
                <w:rStyle w:val="Datatypechar"/>
              </w:rPr>
            </w:pPr>
            <w:bookmarkStart w:id="1114"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1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5724847C" w:rsidR="001E2D3C" w:rsidRPr="006436AF" w:rsidRDefault="00F16231" w:rsidP="001E2D3C">
            <w:pPr>
              <w:pStyle w:val="TAL"/>
              <w:rPr>
                <w:rStyle w:val="Datatypechar"/>
              </w:rPr>
            </w:pPr>
            <w:bookmarkStart w:id="1115" w:name="_MCCTEMPBM_CRPT71130300___7"/>
            <w:r>
              <w:rPr>
                <w:rStyle w:val="Datatypechar"/>
              </w:rPr>
              <w:t>b</w:t>
            </w:r>
            <w:r w:rsidR="001E2D3C" w:rsidRPr="006436AF">
              <w:rPr>
                <w:rStyle w:val="Datatypechar"/>
              </w:rPr>
              <w:t>oolean</w:t>
            </w:r>
            <w:bookmarkEnd w:id="1115"/>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614643C9" w:rsidR="001E2D3C" w:rsidRPr="006436AF" w:rsidRDefault="00F16231" w:rsidP="001E2D3C">
            <w:pPr>
              <w:pStyle w:val="TAL"/>
              <w:rPr>
                <w:rStyle w:val="Datatypechar"/>
              </w:rPr>
            </w:pPr>
            <w:bookmarkStart w:id="1116" w:name="_MCCTEMPBM_CRPT71130301___7"/>
            <w:r>
              <w:rPr>
                <w:rStyle w:val="Datatypechar"/>
              </w:rPr>
              <w:t>i</w:t>
            </w:r>
            <w:r w:rsidR="001E2D3C" w:rsidRPr="006436AF">
              <w:rPr>
                <w:rStyle w:val="Datatypechar"/>
              </w:rPr>
              <w:t>nteger</w:t>
            </w:r>
            <w:bookmarkEnd w:id="111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53C8606D" w:rsidR="001E2D3C" w:rsidRPr="006436AF" w:rsidRDefault="00F16231" w:rsidP="001E2D3C">
            <w:pPr>
              <w:pStyle w:val="TAL"/>
              <w:rPr>
                <w:rStyle w:val="Datatypechar"/>
              </w:rPr>
            </w:pPr>
            <w:bookmarkStart w:id="1117" w:name="_MCCTEMPBM_CRPT71130302___7"/>
            <w:r>
              <w:rPr>
                <w:rStyle w:val="Datatypechar"/>
              </w:rPr>
              <w:t>o</w:t>
            </w:r>
            <w:r w:rsidR="001E2D3C" w:rsidRPr="006436AF">
              <w:rPr>
                <w:rStyle w:val="Datatypechar"/>
              </w:rPr>
              <w:t>bject</w:t>
            </w:r>
            <w:bookmarkEnd w:id="111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18" w:name="_MCCTEMPBM_CRPT71130303___7"/>
            <w:r w:rsidRPr="006436AF">
              <w:rPr>
                <w:rStyle w:val="Datatypechar"/>
              </w:rPr>
              <w:t>Uri</w:t>
            </w:r>
            <w:bookmarkEnd w:id="111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19"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1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53A189F" w:rsidR="001E2D3C" w:rsidRPr="006436AF" w:rsidRDefault="00F16231" w:rsidP="001E2D3C">
            <w:pPr>
              <w:pStyle w:val="TAL"/>
              <w:rPr>
                <w:rStyle w:val="Datatypechar"/>
              </w:rPr>
            </w:pPr>
            <w:bookmarkStart w:id="1120" w:name="_MCCTEMPBM_CRPT71130305___7"/>
            <w:r>
              <w:rPr>
                <w:rStyle w:val="Datatypechar"/>
              </w:rPr>
              <w:t>o</w:t>
            </w:r>
            <w:r w:rsidR="001E2D3C" w:rsidRPr="006436AF">
              <w:rPr>
                <w:rStyle w:val="Datatypechar"/>
              </w:rPr>
              <w:t>bject</w:t>
            </w:r>
            <w:bookmarkEnd w:id="112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34025B42" w:rsidR="001E2D3C" w:rsidRPr="006436AF" w:rsidRDefault="00F16231" w:rsidP="001E2D3C">
            <w:pPr>
              <w:pStyle w:val="TAL"/>
              <w:rPr>
                <w:rStyle w:val="Datatypechar"/>
              </w:rPr>
            </w:pPr>
            <w:bookmarkStart w:id="1121" w:name="_MCCTEMPBM_CRPT71130306___7"/>
            <w:r>
              <w:rPr>
                <w:rStyle w:val="Datatypechar"/>
              </w:rPr>
              <w:t>s</w:t>
            </w:r>
            <w:r w:rsidR="001E2D3C" w:rsidRPr="006436AF">
              <w:rPr>
                <w:rStyle w:val="Datatypechar"/>
              </w:rPr>
              <w:t>tring</w:t>
            </w:r>
            <w:bookmarkEnd w:id="112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4584ADC9" w:rsidR="001E2D3C" w:rsidRPr="006436AF" w:rsidRDefault="00F16231" w:rsidP="001E2D3C">
            <w:pPr>
              <w:pStyle w:val="TAL"/>
              <w:rPr>
                <w:rStyle w:val="Datatypechar"/>
              </w:rPr>
            </w:pPr>
            <w:bookmarkStart w:id="1122" w:name="_MCCTEMPBM_CRPT71130307___7"/>
            <w:r>
              <w:rPr>
                <w:rStyle w:val="Datatypechar"/>
              </w:rPr>
              <w:t>s</w:t>
            </w:r>
            <w:r w:rsidR="001E2D3C" w:rsidRPr="006436AF">
              <w:rPr>
                <w:rStyle w:val="Datatypechar"/>
              </w:rPr>
              <w:t>tring</w:t>
            </w:r>
            <w:bookmarkEnd w:id="112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38785EF" w:rsidR="001E2D3C" w:rsidRPr="006436AF" w:rsidRDefault="00F16231" w:rsidP="001E2D3C">
            <w:pPr>
              <w:pStyle w:val="TAL"/>
              <w:rPr>
                <w:rStyle w:val="Datatypechar"/>
              </w:rPr>
            </w:pPr>
            <w:bookmarkStart w:id="1123" w:name="_MCCTEMPBM_CRPT71130308___7"/>
            <w:r>
              <w:rPr>
                <w:rStyle w:val="Datatypechar"/>
              </w:rPr>
              <w:t>s</w:t>
            </w:r>
            <w:r w:rsidR="001E2D3C" w:rsidRPr="006436AF">
              <w:rPr>
                <w:rStyle w:val="Datatypechar"/>
              </w:rPr>
              <w:t>tring</w:t>
            </w:r>
            <w:bookmarkEnd w:id="112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24" w:name="_MCCTEMPBM_CRPT71130309___7"/>
            <w:r>
              <w:rPr>
                <w:rStyle w:val="Datatypechar"/>
              </w:rPr>
              <w:t>s</w:t>
            </w:r>
            <w:r w:rsidR="001E2D3C" w:rsidRPr="006436AF">
              <w:rPr>
                <w:rStyle w:val="Datatypechar"/>
              </w:rPr>
              <w:t>tring</w:t>
            </w:r>
            <w:bookmarkEnd w:id="112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t>tokenExpiryName</w:t>
            </w:r>
          </w:p>
        </w:tc>
        <w:tc>
          <w:tcPr>
            <w:tcW w:w="884" w:type="pct"/>
            <w:shd w:val="clear" w:color="auto" w:fill="auto"/>
          </w:tcPr>
          <w:p w14:paraId="2DCEA227" w14:textId="307B409E" w:rsidR="001E2D3C" w:rsidRPr="006436AF" w:rsidRDefault="00F16231" w:rsidP="001E2D3C">
            <w:pPr>
              <w:pStyle w:val="TAL"/>
              <w:rPr>
                <w:rStyle w:val="Datatypechar"/>
              </w:rPr>
            </w:pPr>
            <w:bookmarkStart w:id="1125" w:name="_MCCTEMPBM_CRPT71130310___7"/>
            <w:r>
              <w:rPr>
                <w:rStyle w:val="Datatypechar"/>
              </w:rPr>
              <w:t>s</w:t>
            </w:r>
            <w:r w:rsidR="001E2D3C" w:rsidRPr="006436AF">
              <w:rPr>
                <w:rStyle w:val="Datatypechar"/>
              </w:rPr>
              <w:t>tring</w:t>
            </w:r>
            <w:bookmarkEnd w:id="112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44966DDB" w:rsidR="001E2D3C" w:rsidRPr="006436AF" w:rsidRDefault="00F16231" w:rsidP="001E2D3C">
            <w:pPr>
              <w:pStyle w:val="TAL"/>
              <w:rPr>
                <w:rStyle w:val="Datatypechar"/>
              </w:rPr>
            </w:pPr>
            <w:bookmarkStart w:id="1126" w:name="_MCCTEMPBM_CRPT71130311___7"/>
            <w:r>
              <w:rPr>
                <w:rStyle w:val="Datatypechar"/>
              </w:rPr>
              <w:t>b</w:t>
            </w:r>
            <w:r w:rsidR="001E2D3C" w:rsidRPr="006436AF">
              <w:rPr>
                <w:rStyle w:val="Datatypechar"/>
              </w:rPr>
              <w:t>oolean</w:t>
            </w:r>
            <w:bookmarkEnd w:id="112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1AAE3F2E" w:rsidR="001E2D3C" w:rsidRPr="006436AF" w:rsidRDefault="00F16231" w:rsidP="001E2D3C">
            <w:pPr>
              <w:pStyle w:val="TAL"/>
              <w:rPr>
                <w:rStyle w:val="Datatypechar"/>
              </w:rPr>
            </w:pPr>
            <w:bookmarkStart w:id="1127" w:name="_MCCTEMPBM_CRPT71130312___7"/>
            <w:r>
              <w:rPr>
                <w:rStyle w:val="Datatypechar"/>
              </w:rPr>
              <w:t>s</w:t>
            </w:r>
            <w:r w:rsidR="001E2D3C" w:rsidRPr="006436AF">
              <w:rPr>
                <w:rStyle w:val="Datatypechar"/>
              </w:rPr>
              <w:t>tring</w:t>
            </w:r>
            <w:bookmarkEnd w:id="112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28" w:name="_MCCTEMPBM_CRPT71130313___7"/>
            <w:r w:rsidRPr="006436AF">
              <w:rPr>
                <w:rStyle w:val="Datatypechar"/>
              </w:rPr>
              <w:t>ResourceId</w:t>
            </w:r>
            <w:bookmarkEnd w:id="1128"/>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29" w:name="_Toc187845935"/>
      <w:r w:rsidRPr="006436AF">
        <w:t>7.6.3.2</w:t>
      </w:r>
      <w:r w:rsidRPr="006436AF">
        <w:tab/>
        <w:t>DistributionNetworkType enumeration</w:t>
      </w:r>
      <w:bookmarkEnd w:id="1129"/>
    </w:p>
    <w:p w14:paraId="12AAB4C5" w14:textId="77777777" w:rsidR="0091007D" w:rsidRPr="006436AF" w:rsidRDefault="00156C06" w:rsidP="0091007D">
      <w:pPr>
        <w:keepNext/>
      </w:pPr>
      <w:bookmarkStart w:id="1130"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31" w:name="_MCCTEMPBM_CRPT71130315___4"/>
      <w:bookmarkStart w:id="1132" w:name="MCCQCTEMPBM_00000078"/>
      <w:bookmarkEnd w:id="1130"/>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1"/>
          <w:bookmarkEnd w:id="1132"/>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3" w:name="_Toc187845936"/>
      <w:r w:rsidRPr="006436AF">
        <w:t>7.6.3.3</w:t>
      </w:r>
      <w:r w:rsidRPr="006436AF">
        <w:tab/>
        <w:t>DistributionMode enumeration</w:t>
      </w:r>
      <w:bookmarkEnd w:id="1133"/>
    </w:p>
    <w:p w14:paraId="5CFBF27C" w14:textId="76A5179C" w:rsidR="00156C06" w:rsidRPr="006436AF" w:rsidRDefault="00156C06" w:rsidP="00156C06">
      <w:pPr>
        <w:keepNext/>
      </w:pPr>
      <w:bookmarkStart w:id="1134"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34"/>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5" w:name="_Toc68899615"/>
      <w:bookmarkStart w:id="1136" w:name="_Toc71214366"/>
      <w:bookmarkStart w:id="1137" w:name="_Toc71722040"/>
      <w:bookmarkStart w:id="1138" w:name="_Toc74859092"/>
      <w:bookmarkStart w:id="1139" w:name="_Toc187845937"/>
      <w:r w:rsidRPr="006436AF">
        <w:t>7.6</w:t>
      </w:r>
      <w:r w:rsidR="00A93F4C" w:rsidRPr="006436AF">
        <w:t>.4</w:t>
      </w:r>
      <w:r w:rsidR="00A93F4C" w:rsidRPr="006436AF">
        <w:tab/>
        <w:t>Operations</w:t>
      </w:r>
      <w:bookmarkEnd w:id="1135"/>
      <w:bookmarkEnd w:id="1136"/>
      <w:bookmarkEnd w:id="1137"/>
      <w:bookmarkEnd w:id="1138"/>
      <w:bookmarkEnd w:id="1139"/>
    </w:p>
    <w:p w14:paraId="3962228F" w14:textId="4F253CCE" w:rsidR="00A93F4C" w:rsidRPr="006436AF" w:rsidRDefault="00733D83" w:rsidP="00615896">
      <w:pPr>
        <w:pStyle w:val="Heading4"/>
      </w:pPr>
      <w:bookmarkStart w:id="1140" w:name="_Toc68899616"/>
      <w:bookmarkStart w:id="1141" w:name="_Toc71214367"/>
      <w:bookmarkStart w:id="1142" w:name="_Toc71722041"/>
      <w:bookmarkStart w:id="1143" w:name="_Toc74859093"/>
      <w:bookmarkStart w:id="1144" w:name="_Toc187845938"/>
      <w:r w:rsidRPr="006436AF">
        <w:t>7.6</w:t>
      </w:r>
      <w:r w:rsidR="00A93F4C" w:rsidRPr="006436AF">
        <w:t>.4.1</w:t>
      </w:r>
      <w:r w:rsidR="00A93F4C" w:rsidRPr="006436AF">
        <w:tab/>
        <w:t>Overview</w:t>
      </w:r>
      <w:bookmarkEnd w:id="1140"/>
      <w:bookmarkEnd w:id="1141"/>
      <w:bookmarkEnd w:id="1142"/>
      <w:bookmarkEnd w:id="1143"/>
      <w:bookmarkEnd w:id="114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5" w:name="_Toc68899617"/>
      <w:bookmarkStart w:id="1146" w:name="_Toc71214368"/>
      <w:bookmarkStart w:id="1147" w:name="_Toc71722042"/>
      <w:bookmarkStart w:id="1148" w:name="_Toc74859094"/>
      <w:bookmarkStart w:id="1149" w:name="_Toc187845939"/>
      <w:r w:rsidRPr="006436AF">
        <w:t>7.6</w:t>
      </w:r>
      <w:r w:rsidR="00A93F4C" w:rsidRPr="006436AF">
        <w:t>.4.2</w:t>
      </w:r>
      <w:r w:rsidR="00A93F4C" w:rsidRPr="006436AF">
        <w:tab/>
        <w:t>C</w:t>
      </w:r>
      <w:r w:rsidR="00EF1CD1" w:rsidRPr="006436AF">
        <w:t>ontent c</w:t>
      </w:r>
      <w:r w:rsidR="00A93F4C" w:rsidRPr="006436AF">
        <w:t>aching</w:t>
      </w:r>
      <w:bookmarkEnd w:id="1145"/>
      <w:bookmarkEnd w:id="1146"/>
      <w:bookmarkEnd w:id="1147"/>
      <w:bookmarkEnd w:id="1148"/>
      <w:bookmarkEnd w:id="1149"/>
    </w:p>
    <w:p w14:paraId="655CE185" w14:textId="75550095" w:rsidR="00A93F4C" w:rsidRPr="006436AF" w:rsidRDefault="004706F6" w:rsidP="00752244">
      <w:pPr>
        <w:keepLines/>
      </w:pPr>
      <w:bookmarkStart w:id="115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1" w:name="_Toc68899618"/>
      <w:bookmarkStart w:id="1152" w:name="_Toc71214369"/>
      <w:bookmarkStart w:id="1153" w:name="_Toc71722043"/>
      <w:bookmarkStart w:id="1154" w:name="_Toc74859095"/>
      <w:bookmarkStart w:id="1155" w:name="_Toc187845940"/>
      <w:bookmarkEnd w:id="1150"/>
      <w:r w:rsidRPr="006436AF">
        <w:t>7.6</w:t>
      </w:r>
      <w:r w:rsidR="00A93F4C" w:rsidRPr="006436AF">
        <w:t>.4.3</w:t>
      </w:r>
      <w:r w:rsidR="00A93F4C" w:rsidRPr="006436AF">
        <w:tab/>
      </w:r>
      <w:r w:rsidR="00EF1CD1" w:rsidRPr="006436AF">
        <w:t>Cache p</w:t>
      </w:r>
      <w:r w:rsidR="00A93F4C" w:rsidRPr="006436AF">
        <w:t>urging</w:t>
      </w:r>
      <w:bookmarkEnd w:id="1151"/>
      <w:bookmarkEnd w:id="1152"/>
      <w:bookmarkEnd w:id="1153"/>
      <w:bookmarkEnd w:id="1154"/>
      <w:bookmarkEnd w:id="1155"/>
    </w:p>
    <w:p w14:paraId="1FA6E921" w14:textId="77777777" w:rsidR="00AD47A9" w:rsidRPr="006436AF" w:rsidRDefault="00AD47A9" w:rsidP="00AD47A9">
      <w:pPr>
        <w:keepLines/>
      </w:pPr>
      <w:bookmarkStart w:id="1156" w:name="_MCCTEMPBM_CRPT71130318___7"/>
      <w:bookmarkStart w:id="1157" w:name="_Toc68899619"/>
      <w:bookmarkStart w:id="1158" w:name="_Toc71214370"/>
      <w:bookmarkStart w:id="1159" w:name="_Toc71722044"/>
      <w:bookmarkStart w:id="116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1" w:name="_Toc187845941"/>
      <w:r w:rsidRPr="006436AF">
        <w:t>7.6</w:t>
      </w:r>
      <w:r w:rsidR="00A93F4C" w:rsidRPr="006436AF">
        <w:t>.4.4</w:t>
      </w:r>
      <w:r w:rsidR="00A93F4C" w:rsidRPr="006436AF">
        <w:tab/>
      </w:r>
      <w:r w:rsidR="006C1D21" w:rsidRPr="006436AF">
        <w:t>Content p</w:t>
      </w:r>
      <w:r w:rsidR="00A93F4C" w:rsidRPr="006436AF">
        <w:t>rocessing</w:t>
      </w:r>
      <w:bookmarkEnd w:id="1157"/>
      <w:bookmarkEnd w:id="1158"/>
      <w:bookmarkEnd w:id="1159"/>
      <w:bookmarkEnd w:id="1160"/>
      <w:bookmarkEnd w:id="116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2" w:name="_Toc68899620"/>
      <w:bookmarkStart w:id="1163" w:name="_Toc71214371"/>
      <w:bookmarkStart w:id="1164" w:name="_Toc71722045"/>
      <w:bookmarkStart w:id="1165" w:name="_Toc74859097"/>
      <w:bookmarkStart w:id="1166" w:name="_Toc187845942"/>
      <w:r w:rsidRPr="006436AF">
        <w:t>7.6</w:t>
      </w:r>
      <w:r w:rsidR="00A93F4C" w:rsidRPr="006436AF">
        <w:t>.4.5</w:t>
      </w:r>
      <w:r w:rsidR="00A93F4C" w:rsidRPr="006436AF">
        <w:tab/>
        <w:t xml:space="preserve">URL </w:t>
      </w:r>
      <w:r w:rsidR="004F6A95" w:rsidRPr="006436AF">
        <w:t>s</w:t>
      </w:r>
      <w:r w:rsidR="00A93F4C" w:rsidRPr="006436AF">
        <w:t>igning</w:t>
      </w:r>
      <w:bookmarkEnd w:id="1162"/>
      <w:bookmarkEnd w:id="1163"/>
      <w:bookmarkEnd w:id="1164"/>
      <w:bookmarkEnd w:id="1165"/>
      <w:bookmarkEnd w:id="116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7"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69" w:name="_MCCTEMPBM_CRPT71130321___7"/>
      <w:bookmarkEnd w:id="116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6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1" w:name="_MCCTEMPBM_CRPT71130323___7"/>
      <w:bookmarkEnd w:id="1170"/>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2" w:name="_MCCTEMPBM_CRPT71130324___7"/>
      <w:bookmarkEnd w:id="1171"/>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3" w:name="_Toc68899621"/>
      <w:bookmarkStart w:id="1174" w:name="_Toc71214372"/>
      <w:bookmarkStart w:id="1175" w:name="_Toc71722046"/>
      <w:bookmarkStart w:id="1176" w:name="_Toc74859098"/>
      <w:bookmarkStart w:id="1177" w:name="_Toc187845943"/>
      <w:bookmarkEnd w:id="1172"/>
      <w:r w:rsidRPr="006436AF">
        <w:t>7.6</w:t>
      </w:r>
      <w:r w:rsidR="00A93F4C" w:rsidRPr="006436AF">
        <w:t>.4.6</w:t>
      </w:r>
      <w:r w:rsidR="00A93F4C" w:rsidRPr="006436AF">
        <w:tab/>
        <w:t>Geofencing</w:t>
      </w:r>
      <w:bookmarkEnd w:id="1173"/>
      <w:bookmarkEnd w:id="1174"/>
      <w:bookmarkEnd w:id="1175"/>
      <w:bookmarkEnd w:id="1176"/>
      <w:bookmarkEnd w:id="117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8"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79" w:name="_Toc68899622"/>
      <w:bookmarkStart w:id="1180" w:name="_Toc71214373"/>
      <w:bookmarkStart w:id="1181" w:name="_Toc71722047"/>
      <w:bookmarkStart w:id="1182" w:name="_Toc74859099"/>
      <w:bookmarkStart w:id="1183" w:name="_Toc187845944"/>
      <w:bookmarkEnd w:id="1178"/>
      <w:r w:rsidRPr="006436AF">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79"/>
      <w:bookmarkEnd w:id="1180"/>
      <w:bookmarkEnd w:id="1181"/>
      <w:bookmarkEnd w:id="1182"/>
      <w:bookmarkEnd w:id="1183"/>
    </w:p>
    <w:p w14:paraId="5D886AB9" w14:textId="3A521EF8" w:rsidR="00E6513C" w:rsidRPr="006436AF" w:rsidRDefault="003A2401" w:rsidP="00E6513C">
      <w:pPr>
        <w:pStyle w:val="Heading3"/>
      </w:pPr>
      <w:bookmarkStart w:id="1184" w:name="_Toc68899623"/>
      <w:bookmarkStart w:id="1185" w:name="_Toc71214374"/>
      <w:bookmarkStart w:id="1186" w:name="_Toc71722048"/>
      <w:bookmarkStart w:id="1187" w:name="_Toc74859100"/>
      <w:bookmarkStart w:id="1188" w:name="_Toc187845945"/>
      <w:r w:rsidRPr="006436AF">
        <w:t>7.</w:t>
      </w:r>
      <w:r w:rsidR="00AB1764" w:rsidRPr="006436AF">
        <w:t>7</w:t>
      </w:r>
      <w:r w:rsidR="00E6513C" w:rsidRPr="006436AF">
        <w:t>.1</w:t>
      </w:r>
      <w:r w:rsidR="00E6513C" w:rsidRPr="006436AF">
        <w:tab/>
        <w:t>Overview</w:t>
      </w:r>
      <w:bookmarkEnd w:id="1184"/>
      <w:bookmarkEnd w:id="1185"/>
      <w:bookmarkEnd w:id="1186"/>
      <w:bookmarkEnd w:id="1187"/>
      <w:bookmarkEnd w:id="1188"/>
    </w:p>
    <w:p w14:paraId="55732C0C" w14:textId="3A5BEE58" w:rsidR="00E6513C" w:rsidRPr="006436AF" w:rsidRDefault="00E6513C" w:rsidP="00806D17">
      <w:pPr>
        <w:keepNext/>
        <w:keepLines/>
      </w:pPr>
      <w:bookmarkStart w:id="118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0" w:name="_Toc68899624"/>
      <w:bookmarkStart w:id="1191" w:name="_Toc71214375"/>
      <w:bookmarkStart w:id="1192" w:name="_Toc71722049"/>
      <w:bookmarkStart w:id="1193" w:name="_Toc74859101"/>
      <w:bookmarkStart w:id="1194" w:name="_Toc187845946"/>
      <w:bookmarkEnd w:id="1189"/>
      <w:r w:rsidRPr="006436AF">
        <w:t>7.7.2</w:t>
      </w:r>
      <w:r w:rsidRPr="006436AF">
        <w:tab/>
        <w:t>Resource structure</w:t>
      </w:r>
      <w:bookmarkEnd w:id="1190"/>
      <w:bookmarkEnd w:id="1191"/>
      <w:bookmarkEnd w:id="1192"/>
      <w:bookmarkEnd w:id="1193"/>
      <w:bookmarkEnd w:id="119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19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199" w:name="_MCCTEMPBM_CRPT71130329___7"/>
            <w:r w:rsidRPr="006436AF">
              <w:rPr>
                <w:rStyle w:val="HTTPMethod"/>
              </w:rPr>
              <w:t>GET</w:t>
            </w:r>
            <w:bookmarkEnd w:id="119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1" w:name="_MCCTEMPBM_CRPT71130331___7"/>
            <w:bookmarkEnd w:id="1200"/>
            <w:r w:rsidRPr="006436AF">
              <w:rPr>
                <w:rStyle w:val="HTTPMethod"/>
              </w:rPr>
              <w:t>PATCH</w:t>
            </w:r>
            <w:bookmarkEnd w:id="120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2" w:name="_MCCTEMPBM_CRPT71130332___7"/>
            <w:r w:rsidRPr="006436AF">
              <w:rPr>
                <w:rStyle w:val="HTTPMethod"/>
              </w:rPr>
              <w:t>DELETE</w:t>
            </w:r>
            <w:bookmarkEnd w:id="120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3" w:name="_Toc68899625"/>
      <w:bookmarkStart w:id="1204" w:name="_Toc71214376"/>
      <w:bookmarkStart w:id="1205" w:name="_Toc71722050"/>
      <w:bookmarkStart w:id="1206" w:name="_Toc74859102"/>
      <w:bookmarkStart w:id="1207" w:name="_Toc187845947"/>
      <w:r w:rsidRPr="006436AF">
        <w:t>7.</w:t>
      </w:r>
      <w:r w:rsidR="00AB1764" w:rsidRPr="006436AF">
        <w:t>7</w:t>
      </w:r>
      <w:r w:rsidR="00E6513C" w:rsidRPr="006436AF">
        <w:t>.</w:t>
      </w:r>
      <w:r w:rsidR="00F46F1B" w:rsidRPr="006436AF">
        <w:t>3</w:t>
      </w:r>
      <w:r w:rsidR="00F46F1B" w:rsidRPr="006436AF">
        <w:tab/>
      </w:r>
      <w:r w:rsidR="00E6513C" w:rsidRPr="006436AF">
        <w:t>Data model</w:t>
      </w:r>
      <w:bookmarkEnd w:id="1203"/>
      <w:bookmarkEnd w:id="1204"/>
      <w:bookmarkEnd w:id="1205"/>
      <w:bookmarkEnd w:id="1206"/>
      <w:bookmarkEnd w:id="1207"/>
    </w:p>
    <w:p w14:paraId="2ED4203A" w14:textId="576A913A" w:rsidR="00E6513C" w:rsidRPr="006436AF" w:rsidRDefault="003A2401" w:rsidP="00E6513C">
      <w:pPr>
        <w:pStyle w:val="Heading4"/>
      </w:pPr>
      <w:bookmarkStart w:id="1208" w:name="_Toc68899626"/>
      <w:bookmarkStart w:id="1209" w:name="_Toc71214377"/>
      <w:bookmarkStart w:id="1210" w:name="_Toc71722051"/>
      <w:bookmarkStart w:id="1211" w:name="_Toc74859103"/>
      <w:bookmarkStart w:id="1212" w:name="_Toc187845948"/>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08"/>
      <w:bookmarkEnd w:id="1209"/>
      <w:bookmarkEnd w:id="1210"/>
      <w:bookmarkEnd w:id="1211"/>
      <w:bookmarkEnd w:id="1212"/>
    </w:p>
    <w:p w14:paraId="1AE5157C" w14:textId="3B3AA717" w:rsidR="00E6513C" w:rsidRPr="006436AF" w:rsidRDefault="00E6513C" w:rsidP="0005429A">
      <w:pPr>
        <w:keepNext/>
      </w:pPr>
      <w:bookmarkStart w:id="1213"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4" w:name="_MCCTEMPBM_CRPT71130334___7"/>
            <w:r w:rsidRPr="006436AF">
              <w:rPr>
                <w:rStyle w:val="Datatypechar"/>
              </w:rPr>
              <w:t>DurationSec</w:t>
            </w:r>
            <w:bookmarkEnd w:id="12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5" w:name="_MCCTEMPBM_CRPT71130335___7"/>
            <w:r w:rsidRPr="006436AF">
              <w:rPr>
                <w:rStyle w:val="Datatypechar"/>
              </w:rPr>
              <w:t>Percentage</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6" w:name="_MCCTEMPBM_CRPT71130336___7"/>
            <w:r w:rsidRPr="006436AF">
              <w:rPr>
                <w:rStyle w:val="Datatypechar"/>
              </w:rPr>
              <w:t>boolean</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7" w:name="_MCCTEMPBM_CRPT71130337___7"/>
            <w:r w:rsidRPr="006436AF">
              <w:rPr>
                <w:rStyle w:val="Datatypechar"/>
                <w:lang w:val="en-US"/>
              </w:rPr>
              <w:t>boolean</w:t>
            </w:r>
            <w:bookmarkEnd w:id="12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8" w:name="_Toc68899627"/>
      <w:bookmarkStart w:id="1219" w:name="_Toc71214378"/>
      <w:bookmarkStart w:id="1220" w:name="_Toc71722052"/>
      <w:bookmarkStart w:id="1221" w:name="_Toc74859104"/>
      <w:bookmarkStart w:id="1222" w:name="_Toc187845949"/>
      <w:r w:rsidRPr="006436AF">
        <w:t>7.8</w:t>
      </w:r>
      <w:r w:rsidRPr="006436AF">
        <w:tab/>
        <w:t xml:space="preserve">Metrics Reporting </w:t>
      </w:r>
      <w:r w:rsidR="00025651" w:rsidRPr="006436AF">
        <w:t xml:space="preserve">Provisioning </w:t>
      </w:r>
      <w:r w:rsidRPr="006436AF">
        <w:t>API</w:t>
      </w:r>
      <w:bookmarkEnd w:id="1218"/>
      <w:bookmarkEnd w:id="1219"/>
      <w:bookmarkEnd w:id="1220"/>
      <w:bookmarkEnd w:id="1221"/>
      <w:bookmarkEnd w:id="1222"/>
    </w:p>
    <w:p w14:paraId="183C4070" w14:textId="072C3E02" w:rsidR="00AB1764" w:rsidRPr="006436AF" w:rsidRDefault="00AB1764" w:rsidP="00821C68">
      <w:pPr>
        <w:pStyle w:val="Heading3"/>
      </w:pPr>
      <w:bookmarkStart w:id="1223" w:name="_Toc68899628"/>
      <w:bookmarkStart w:id="1224" w:name="_Toc71214379"/>
      <w:bookmarkStart w:id="1225" w:name="_Toc71722053"/>
      <w:bookmarkStart w:id="1226" w:name="_Toc74859105"/>
      <w:bookmarkStart w:id="1227" w:name="_Toc187845950"/>
      <w:r w:rsidRPr="006436AF">
        <w:t>7.8.1</w:t>
      </w:r>
      <w:r w:rsidRPr="006436AF">
        <w:tab/>
        <w:t>Overview</w:t>
      </w:r>
      <w:bookmarkEnd w:id="1223"/>
      <w:bookmarkEnd w:id="1224"/>
      <w:bookmarkEnd w:id="1225"/>
      <w:bookmarkEnd w:id="1226"/>
      <w:bookmarkEnd w:id="1227"/>
    </w:p>
    <w:p w14:paraId="0B0B6C62" w14:textId="53D0FDDB" w:rsidR="000B0B9E" w:rsidRPr="006436AF" w:rsidRDefault="000B0B9E" w:rsidP="00821C68">
      <w:pPr>
        <w:keepLines/>
      </w:pPr>
      <w:bookmarkStart w:id="122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29" w:name="_Toc68899629"/>
      <w:bookmarkStart w:id="1230" w:name="_Toc71214380"/>
      <w:bookmarkStart w:id="1231" w:name="_Toc71722054"/>
      <w:bookmarkStart w:id="1232" w:name="_Toc74859106"/>
      <w:bookmarkStart w:id="1233" w:name="_Toc187845951"/>
      <w:bookmarkEnd w:id="1228"/>
      <w:r w:rsidRPr="006436AF">
        <w:t>7.8.2</w:t>
      </w:r>
      <w:r w:rsidRPr="006436AF">
        <w:tab/>
        <w:t>Resource structure</w:t>
      </w:r>
      <w:bookmarkEnd w:id="1229"/>
      <w:bookmarkEnd w:id="1230"/>
      <w:bookmarkEnd w:id="1231"/>
      <w:bookmarkEnd w:id="1232"/>
      <w:bookmarkEnd w:id="123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3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39" w:name="_MCCTEMPBM_CRPT71130342___7"/>
            <w:r w:rsidRPr="006436AF">
              <w:rPr>
                <w:rStyle w:val="HTTPMethod"/>
              </w:rPr>
              <w:t>GET</w:t>
            </w:r>
            <w:bookmarkEnd w:id="123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1" w:name="_MCCTEMPBM_CRPT71130344___7"/>
            <w:bookmarkEnd w:id="1240"/>
            <w:r w:rsidRPr="006436AF">
              <w:rPr>
                <w:rStyle w:val="HTTPMethod"/>
              </w:rPr>
              <w:t>PATCH</w:t>
            </w:r>
            <w:bookmarkEnd w:id="124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2" w:name="_MCCTEMPBM_CRPT71130345___7"/>
            <w:r w:rsidRPr="006436AF">
              <w:rPr>
                <w:rStyle w:val="HTTPMethod"/>
              </w:rPr>
              <w:t>DELETE</w:t>
            </w:r>
            <w:bookmarkEnd w:id="124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3" w:name="_Toc68899630"/>
      <w:bookmarkStart w:id="1244" w:name="_Toc71214381"/>
      <w:bookmarkStart w:id="1245" w:name="_Toc71722055"/>
      <w:bookmarkStart w:id="1246" w:name="_Toc74859107"/>
      <w:bookmarkStart w:id="1247" w:name="_Toc187845952"/>
      <w:r w:rsidRPr="006436AF">
        <w:t>7.8.3</w:t>
      </w:r>
      <w:r w:rsidRPr="006436AF">
        <w:tab/>
        <w:t>Data model</w:t>
      </w:r>
      <w:bookmarkEnd w:id="1243"/>
      <w:bookmarkEnd w:id="1244"/>
      <w:bookmarkEnd w:id="1245"/>
      <w:bookmarkEnd w:id="1246"/>
      <w:bookmarkEnd w:id="1247"/>
    </w:p>
    <w:p w14:paraId="5F5A5D22" w14:textId="3BAC2E49" w:rsidR="00B70CDD" w:rsidRPr="006436AF" w:rsidRDefault="00B70CDD" w:rsidP="00B70CDD">
      <w:pPr>
        <w:pStyle w:val="Heading4"/>
      </w:pPr>
      <w:bookmarkStart w:id="1248" w:name="_Toc51937696"/>
      <w:bookmarkStart w:id="1249" w:name="_Toc68899631"/>
      <w:bookmarkStart w:id="1250" w:name="_Toc71214382"/>
      <w:bookmarkStart w:id="1251" w:name="_Toc71722056"/>
      <w:bookmarkStart w:id="1252" w:name="_Toc74859108"/>
      <w:bookmarkStart w:id="1253" w:name="_Toc187845953"/>
      <w:r w:rsidRPr="006436AF">
        <w:t>7.8.3.1</w:t>
      </w:r>
      <w:r w:rsidRPr="006436AF">
        <w:tab/>
        <w:t>MetricsReportingConfiguration resource</w:t>
      </w:r>
      <w:bookmarkEnd w:id="1248"/>
      <w:bookmarkEnd w:id="1249"/>
      <w:bookmarkEnd w:id="1250"/>
      <w:bookmarkEnd w:id="1251"/>
      <w:bookmarkEnd w:id="1252"/>
      <w:bookmarkEnd w:id="1253"/>
    </w:p>
    <w:p w14:paraId="6B91D459" w14:textId="77E36228" w:rsidR="00AD67C6" w:rsidRPr="006436AF" w:rsidRDefault="00AD67C6" w:rsidP="00AD67C6">
      <w:pPr>
        <w:keepNext/>
      </w:pPr>
      <w:bookmarkStart w:id="125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5" w:name="_Toc68899632"/>
      <w:bookmarkStart w:id="1256" w:name="_Toc71214383"/>
      <w:bookmarkStart w:id="1257" w:name="_Toc71722057"/>
      <w:bookmarkStart w:id="1258" w:name="_Toc74859109"/>
      <w:bookmarkEnd w:id="1254"/>
      <w:r w:rsidRPr="006436AF">
        <w:t>Table 7.8.3</w:t>
      </w:r>
      <w:r w:rsidRPr="006436AF">
        <w:noBreakHyphen/>
        <w:t>1: Definition of MetricsReportingConfiguration resource</w:t>
      </w:r>
    </w:p>
    <w:tbl>
      <w:tblPr>
        <w:tblW w:w="9654" w:type="dxa"/>
        <w:jc w:val="center"/>
        <w:tblLayout w:type="fixed"/>
        <w:tblCellMar>
          <w:top w:w="15" w:type="dxa"/>
          <w:left w:w="15" w:type="dxa"/>
          <w:bottom w:w="15" w:type="dxa"/>
          <w:right w:w="15" w:type="dxa"/>
        </w:tblCellMar>
        <w:tblLook w:val="04A0" w:firstRow="1" w:lastRow="0" w:firstColumn="1" w:lastColumn="0" w:noHBand="0" w:noVBand="1"/>
      </w:tblPr>
      <w:tblGrid>
        <w:gridCol w:w="2997"/>
        <w:gridCol w:w="1559"/>
        <w:gridCol w:w="1134"/>
        <w:gridCol w:w="3964"/>
      </w:tblGrid>
      <w:tr w:rsidR="00556763" w:rsidRPr="006436AF" w14:paraId="71C39368" w14:textId="77777777" w:rsidTr="00946E65">
        <w:trPr>
          <w:trHeight w:val="307"/>
          <w:tblHeader/>
          <w:jc w:val="center"/>
        </w:trPr>
        <w:tc>
          <w:tcPr>
            <w:tcW w:w="299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59" w:name="_MCCTEMPBM_CRPT71130347___2"/>
            <w:r w:rsidRPr="006436AF">
              <w:rPr>
                <w:i/>
                <w:iCs/>
              </w:rPr>
              <w:t>metricsReportingConfigurationId</w:t>
            </w:r>
            <w:bookmarkEnd w:id="125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0" w:name="_MCCTEMPBM_CRPT71130348___7"/>
            <w:r w:rsidRPr="006436AF">
              <w:rPr>
                <w:rStyle w:val="Datatypechar"/>
              </w:rPr>
              <w:t>ResourceId</w:t>
            </w:r>
            <w:bookmarkEnd w:id="126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662E72" w:rsidRPr="006436AF" w14:paraId="41FAE43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688798" w14:textId="77777777" w:rsidR="00662E72" w:rsidRPr="006436AF" w:rsidRDefault="00662E72" w:rsidP="00C02B94">
            <w:pPr>
              <w:pStyle w:val="TAL"/>
              <w:keepNext w:val="0"/>
              <w:ind w:left="284" w:hanging="177"/>
              <w:rPr>
                <w:i/>
                <w:iCs/>
              </w:rPr>
            </w:pPr>
            <w:r>
              <w:rPr>
                <w:i/>
                <w:iCs/>
                <w:lang w:eastAsia="zh-CN"/>
              </w:rPr>
              <w:t>sliceScope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2686F9" w14:textId="77777777" w:rsidR="00662E72" w:rsidRPr="006436AF" w:rsidRDefault="00662E72" w:rsidP="00C02B94">
            <w:pPr>
              <w:pStyle w:val="TAL"/>
              <w:keepNext w:val="0"/>
              <w:rPr>
                <w:rStyle w:val="Datatypechar"/>
              </w:rPr>
            </w:pPr>
            <w:r>
              <w:rPr>
                <w:rStyle w:val="Datatypechar"/>
                <w:lang w:eastAsia="zh-CN"/>
              </w:rPr>
              <w:t>array(</w:t>
            </w:r>
            <w:r>
              <w:rPr>
                <w:rStyle w:val="Datatypechar"/>
              </w:rPr>
              <w:t>Snssai</w:t>
            </w:r>
            <w:r>
              <w:rPr>
                <w:rStyle w:val="Datatypechar"/>
                <w:lang w:eastAsia="zh-CN"/>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14AD23" w14:textId="77777777" w:rsidR="00662E72" w:rsidRPr="006436AF" w:rsidRDefault="00662E72" w:rsidP="00C02B94">
            <w:pPr>
              <w:pStyle w:val="TAC"/>
              <w:keepNext w:val="0"/>
            </w:pPr>
            <w:r>
              <w:rPr>
                <w:rFonts w:hint="eastAsia"/>
                <w:lang w:eastAsia="zh-CN"/>
              </w:rPr>
              <w:t>0</w:t>
            </w:r>
            <w:r>
              <w:rPr>
                <w:lang w:eastAsia="zh-CN"/>
              </w:rPr>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2F7C6" w14:textId="77777777" w:rsidR="00662E72" w:rsidRPr="004C0EB8" w:rsidRDefault="00662E72"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10283B87" w14:textId="77777777" w:rsidR="00662E72" w:rsidRDefault="00662E72" w:rsidP="00C02B94">
            <w:pPr>
              <w:pStyle w:val="TALcontinuation"/>
              <w:spacing w:before="60"/>
              <w:rPr>
                <w:lang w:eastAsia="zh-CN"/>
              </w:rPr>
            </w:pPr>
            <w:r>
              <w:rPr>
                <w:lang w:eastAsia="zh-CN"/>
              </w:rPr>
              <w:t>If present, the array shall identify at least one network slice.</w:t>
            </w:r>
          </w:p>
          <w:p w14:paraId="7280604A" w14:textId="77777777" w:rsidR="00662E72" w:rsidRPr="006436AF" w:rsidRDefault="00662E72" w:rsidP="00C02B94">
            <w:pPr>
              <w:pStyle w:val="TALcontinuation"/>
              <w:spacing w:before="60"/>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B8242F">
              <w:t xml:space="preserve"> for </w:t>
            </w:r>
            <w:r w:rsidRPr="00B8242F">
              <w:rPr>
                <w:rFonts w:hint="eastAsia"/>
              </w:rPr>
              <w:t xml:space="preserve">media delivery sessions within the scope of the parent Provisioning Session </w:t>
            </w:r>
            <w:r>
              <w:t>regardless of</w:t>
            </w:r>
            <w:r w:rsidRPr="004C0EB8">
              <w:rPr>
                <w:lang w:eastAsia="zh-CN"/>
              </w:rPr>
              <w:t xml:space="preserve"> network slices.</w:t>
            </w:r>
          </w:p>
        </w:tc>
      </w:tr>
      <w:tr w:rsidR="00556763" w:rsidRPr="006436AF" w14:paraId="4E36D4B8"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1" w:name="_MCCTEMPBM_CRPT71130349___2"/>
            <w:r w:rsidRPr="006436AF">
              <w:rPr>
                <w:i/>
                <w:iCs/>
              </w:rPr>
              <w:t>scheme</w:t>
            </w:r>
            <w:bookmarkEnd w:id="126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2" w:name="_MCCTEMPBM_CRPT71130350___7"/>
            <w:r w:rsidRPr="006436AF">
              <w:rPr>
                <w:rStyle w:val="Datatypechar"/>
              </w:rPr>
              <w:t>Uri</w:t>
            </w:r>
            <w:bookmarkEnd w:id="12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068F0AA" w:rsidR="00556763" w:rsidRPr="006436AF" w:rsidRDefault="00556763" w:rsidP="005E3028">
            <w:pPr>
              <w:pStyle w:val="TAL"/>
            </w:pPr>
            <w:r w:rsidRPr="006436AF">
              <w:t xml:space="preserve">The </w:t>
            </w:r>
            <w:r w:rsidR="00B8242F">
              <w:t xml:space="preserve">QoE metrics </w:t>
            </w:r>
            <w:r w:rsidRPr="006436AF">
              <w:t>scheme associated with this Metrics Reporting Configuration</w:t>
            </w:r>
            <w:r w:rsidR="00B8242F">
              <w:t>, which indicates the required format of metrics reports</w:t>
            </w:r>
            <w:r w:rsidRPr="006436AF">
              <w:t>. A scheme may be associated with 3GPP or with a non-3GPP entity.</w:t>
            </w:r>
          </w:p>
          <w:p w14:paraId="7A3BD196" w14:textId="1C46FBC2" w:rsidR="00556763" w:rsidRPr="006436AF" w:rsidRDefault="00556763" w:rsidP="005E3028">
            <w:pPr>
              <w:pStyle w:val="TALcontinuation"/>
              <w:spacing w:before="60"/>
            </w:pPr>
            <w:r w:rsidRPr="006436AF">
              <w:t xml:space="preserve">For downlink media streaming, if </w:t>
            </w:r>
            <w:r w:rsidR="00B8242F">
              <w:t>omitted</w:t>
            </w:r>
            <w:r w:rsidRPr="006436AF">
              <w:t xml:space="preserve">, the 3GPP metrics scheme </w:t>
            </w:r>
            <w:r w:rsidRPr="006436AF">
              <w:rPr>
                <w:rStyle w:val="Code"/>
              </w:rPr>
              <w:t>urn:‌3GPP:‌ns:‌PSS:‌DASH:‌QM10</w:t>
            </w:r>
            <w:r w:rsidRPr="006436AF">
              <w:t xml:space="preserve"> </w:t>
            </w:r>
            <w:r w:rsidR="00B8242F">
              <w:t>specified in clause 10.6 of</w:t>
            </w:r>
            <w:r w:rsidRPr="006436AF">
              <w:t xml:space="preserve"> TS 26.247</w:t>
            </w:r>
            <w:r w:rsidR="00B8242F">
              <w:t> [4]</w:t>
            </w:r>
            <w:r w:rsidRPr="006436AF">
              <w:t xml:space="preserve"> shall apply.</w:t>
            </w:r>
          </w:p>
          <w:p w14:paraId="63E473AE" w14:textId="46C4E52B" w:rsidR="00556763" w:rsidRPr="006436AF" w:rsidRDefault="00556763" w:rsidP="005E3028">
            <w:pPr>
              <w:pStyle w:val="TALcontinuation"/>
              <w:spacing w:before="60"/>
            </w:pPr>
            <w:r w:rsidRPr="006436AF">
              <w:t xml:space="preserve">For uplink media streaming, if </w:t>
            </w:r>
            <w:r w:rsidR="00B8242F">
              <w:t>omitted</w:t>
            </w:r>
            <w:r w:rsidRPr="006436AF">
              <w:t>, the implication is that no associated uplink metrics reporting shall be performed.</w:t>
            </w:r>
          </w:p>
        </w:tc>
      </w:tr>
      <w:tr w:rsidR="00556763" w:rsidRPr="006436AF" w14:paraId="478D70D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3" w:name="_MCCTEMPBM_CRPT71130351___2"/>
            <w:r w:rsidRPr="006436AF">
              <w:rPr>
                <w:i/>
                <w:iCs/>
              </w:rPr>
              <w:t>dataNetworkName</w:t>
            </w:r>
            <w:bookmarkEnd w:id="126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4" w:name="_MCCTEMPBM_CRPT71130352___7"/>
            <w:r w:rsidRPr="006436AF">
              <w:rPr>
                <w:rStyle w:val="Datatypechar"/>
              </w:rPr>
              <w:t>Dnn</w:t>
            </w:r>
            <w:bookmarkEnd w:id="12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5" w:name="_MCCTEMPBM_CRPT71130353___2"/>
            <w:r w:rsidRPr="006436AF">
              <w:rPr>
                <w:i/>
                <w:iCs/>
              </w:rPr>
              <w:t>reportingInterval</w:t>
            </w:r>
            <w:bookmarkEnd w:id="126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6" w:name="_MCCTEMPBM_CRPT71130354___7"/>
            <w:r w:rsidRPr="006436AF">
              <w:rPr>
                <w:rStyle w:val="Datatypechar"/>
              </w:rPr>
              <w:t>DurationSec</w:t>
            </w:r>
            <w:bookmarkEnd w:id="12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7" w:name="_MCCTEMPBM_CRPT71130355___2"/>
            <w:r w:rsidRPr="006436AF">
              <w:rPr>
                <w:i/>
                <w:iCs/>
              </w:rPr>
              <w:t>samplePercentage</w:t>
            </w:r>
            <w:bookmarkEnd w:id="126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8" w:name="_MCCTEMPBM_CRPT71130356___7"/>
            <w:r w:rsidRPr="006436AF">
              <w:rPr>
                <w:rStyle w:val="Datatypechar"/>
              </w:rPr>
              <w:t>Percentage</w:t>
            </w:r>
            <w:bookmarkEnd w:id="12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69" w:name="_MCCTEMPBM_CRPT71130357___2"/>
            <w:r w:rsidRPr="006436AF">
              <w:rPr>
                <w:i/>
                <w:iCs/>
              </w:rPr>
              <w:t>urlFilters</w:t>
            </w:r>
            <w:bookmarkEnd w:id="126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0" w:name="_MCCTEMPBM_CRPT71130358___7"/>
            <w:r w:rsidRPr="006436AF">
              <w:rPr>
                <w:rStyle w:val="Datatypechar"/>
              </w:rPr>
              <w:t>array(String)</w:t>
            </w:r>
            <w:bookmarkEnd w:id="12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1" w:name="_MCCTEMPBM_CRPT71130359___2"/>
            <w:r w:rsidRPr="006436AF">
              <w:rPr>
                <w:i/>
                <w:iCs/>
              </w:rPr>
              <w:t>metrics</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4E9B89D2" w:rsidR="00556763" w:rsidRPr="006436AF" w:rsidRDefault="00556763" w:rsidP="005E3028">
            <w:pPr>
              <w:pStyle w:val="TAL"/>
            </w:pPr>
            <w:bookmarkStart w:id="1272" w:name="_MCCTEMPBM_CRPT71130360___7"/>
            <w:r w:rsidRPr="006436AF">
              <w:rPr>
                <w:rStyle w:val="Datatypechar"/>
              </w:rPr>
              <w:t>array(</w:t>
            </w:r>
            <w:r w:rsidR="00503967">
              <w:rPr>
                <w:rStyle w:val="Datatypechar"/>
              </w:rPr>
              <w:t>Uri</w:t>
            </w:r>
            <w:r w:rsidRPr="006436AF">
              <w:rPr>
                <w:rStyle w:val="Datatypechar"/>
              </w:rPr>
              <w:t>)</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0F035BA7"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w:t>
            </w:r>
            <w:r w:rsidR="00B8242F">
              <w:t xml:space="preserve">each indicated using a fully-qualified term identifier according to clause E.2.1, </w:t>
            </w:r>
            <w:r w:rsidRPr="006436AF">
              <w:t>and the quality reporting scheme and quality reporting protocol as defined in clauses 10.5 and 10.6, respectively, of [7] shall be used to produce and send metrics reports.</w:t>
            </w:r>
          </w:p>
          <w:p w14:paraId="36038177" w14:textId="74E62851" w:rsidR="00556763" w:rsidRPr="006436AF" w:rsidRDefault="00556763" w:rsidP="005E3028">
            <w:pPr>
              <w:pStyle w:val="TALcontinuation"/>
              <w:spacing w:before="60"/>
            </w:pPr>
            <w:r w:rsidRPr="006436AF">
              <w:t xml:space="preserve">Metrics related to virtual reality media, as specified in TS 26.118 [42] clause 9.3, may also be listed in the metrics configuration, </w:t>
            </w:r>
            <w:r w:rsidR="00B8242F">
              <w:t xml:space="preserve">each indicated using a fully-qualified term identifier according to clause E.2.2, </w:t>
            </w:r>
            <w:r w:rsidRPr="006436AF">
              <w:t>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r w:rsidR="00662E72" w:rsidRPr="006436AF" w14:paraId="78B9D17C" w14:textId="77777777" w:rsidTr="00946E65">
        <w:trPr>
          <w:jc w:val="center"/>
        </w:trPr>
        <w:tc>
          <w:tcPr>
            <w:tcW w:w="9654" w:type="dxa"/>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B5D5E" w14:textId="06F0DFB4" w:rsidR="00662E72" w:rsidRPr="006436AF" w:rsidRDefault="00662E72" w:rsidP="00946E65">
            <w:pPr>
              <w:pStyle w:val="TAN"/>
            </w:pPr>
            <w:r>
              <w:t>NOTE:</w:t>
            </w:r>
            <w:r>
              <w:tab/>
              <w:t xml:space="preserve">The </w:t>
            </w:r>
            <w:r w:rsidRPr="009A4F93">
              <w:rPr>
                <w:rStyle w:val="Codechar0"/>
              </w:rPr>
              <w:t>Snssai</w:t>
            </w:r>
            <w:r>
              <w:t xml:space="preserve"> data type is specified in TS 29.571 [12].</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3" w:name="_Toc187845954"/>
      <w:r w:rsidRPr="006436AF">
        <w:t>7.9</w:t>
      </w:r>
      <w:r w:rsidRPr="006436AF">
        <w:tab/>
        <w:t>Policy Templates Provisioning API</w:t>
      </w:r>
      <w:bookmarkEnd w:id="1255"/>
      <w:bookmarkEnd w:id="1256"/>
      <w:bookmarkEnd w:id="1257"/>
      <w:bookmarkEnd w:id="1258"/>
      <w:bookmarkEnd w:id="1273"/>
    </w:p>
    <w:p w14:paraId="1E75ADEF" w14:textId="73D75773" w:rsidR="00D82315" w:rsidRPr="006436AF" w:rsidRDefault="00D82315" w:rsidP="00D82315">
      <w:pPr>
        <w:pStyle w:val="Heading3"/>
      </w:pPr>
      <w:bookmarkStart w:id="1274" w:name="_Toc68899633"/>
      <w:bookmarkStart w:id="1275" w:name="_Toc71214384"/>
      <w:bookmarkStart w:id="1276" w:name="_Toc71722058"/>
      <w:bookmarkStart w:id="1277" w:name="_Toc74859110"/>
      <w:bookmarkStart w:id="1278" w:name="_Toc187845955"/>
      <w:r w:rsidRPr="006436AF">
        <w:t>7.9.1</w:t>
      </w:r>
      <w:r w:rsidRPr="006436AF">
        <w:tab/>
        <w:t>Overview</w:t>
      </w:r>
      <w:bookmarkEnd w:id="1274"/>
      <w:bookmarkEnd w:id="1275"/>
      <w:bookmarkEnd w:id="1276"/>
      <w:bookmarkEnd w:id="1277"/>
      <w:bookmarkEnd w:id="127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79"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7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1" w:name="_MCCTEMPBM_CRPT71130363___7"/>
      <w:bookmarkEnd w:id="1280"/>
      <w:r w:rsidRPr="006436AF">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2" w:name="_MCCTEMPBM_CRPT71130364___7"/>
      <w:bookmarkEnd w:id="1281"/>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3" w:name="_MCCTEMPBM_CRPT71130365___7"/>
      <w:bookmarkStart w:id="1284" w:name="_Toc68899634"/>
      <w:bookmarkStart w:id="1285" w:name="_Toc71214385"/>
      <w:bookmarkStart w:id="1286" w:name="_Toc71722059"/>
      <w:bookmarkStart w:id="1287" w:name="_Toc74859111"/>
      <w:bookmarkEnd w:id="1282"/>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4419420B" w:rsidR="007008CB" w:rsidRPr="006436AF" w:rsidRDefault="007008CB" w:rsidP="007008CB">
      <w:r w:rsidRPr="006436AF">
        <w:rPr>
          <w:rStyle w:val="Code"/>
        </w:rPr>
        <w:t>applicationSessionContext</w:t>
      </w:r>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288" w:name="_MCCTEMPBM_CRPT71130366___7"/>
      <w:bookmarkEnd w:id="1283"/>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289" w:name="_Toc187845956"/>
      <w:bookmarkEnd w:id="1288"/>
      <w:r w:rsidRPr="006436AF">
        <w:t>7.9.2</w:t>
      </w:r>
      <w:r w:rsidRPr="006436AF">
        <w:tab/>
        <w:t>Resource structure</w:t>
      </w:r>
      <w:bookmarkEnd w:id="1284"/>
      <w:bookmarkEnd w:id="1285"/>
      <w:bookmarkEnd w:id="1286"/>
      <w:bookmarkEnd w:id="1287"/>
      <w:bookmarkEnd w:id="128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3" w:name="MCCQCTEMPBM_00000029"/>
            <w:r w:rsidRPr="006436AF">
              <w:rPr>
                <w:rStyle w:val="URLchar"/>
              </w:rPr>
              <w:t>policy-templates</w:t>
            </w:r>
            <w:bookmarkEnd w:id="129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4" w:name="_MCCTEMPBM_CRPT71130369___7"/>
            <w:r w:rsidRPr="006436AF">
              <w:rPr>
                <w:rStyle w:val="URLchar"/>
              </w:rPr>
              <w:t>policy-templates/‌</w:t>
            </w:r>
            <w:r w:rsidRPr="006436AF">
              <w:rPr>
                <w:rStyle w:val="Code"/>
              </w:rPr>
              <w:t>{policyTemplateId}</w:t>
            </w:r>
            <w:bookmarkEnd w:id="1294"/>
          </w:p>
        </w:tc>
        <w:tc>
          <w:tcPr>
            <w:tcW w:w="638" w:type="pct"/>
            <w:shd w:val="clear" w:color="auto" w:fill="auto"/>
          </w:tcPr>
          <w:p w14:paraId="1D4E3369" w14:textId="77777777" w:rsidR="00D82315" w:rsidRPr="006436AF" w:rsidRDefault="00D82315" w:rsidP="007C5FA6">
            <w:pPr>
              <w:pStyle w:val="TAL"/>
            </w:pPr>
            <w:bookmarkStart w:id="1295" w:name="_MCCTEMPBM_CRPT71130370___7"/>
            <w:r w:rsidRPr="006436AF">
              <w:rPr>
                <w:rStyle w:val="HTTPMethod"/>
              </w:rPr>
              <w:t>GET</w:t>
            </w:r>
            <w:bookmarkEnd w:id="129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6" w:name="_MCCTEMPBM_CRPT71130371___7"/>
            <w:r w:rsidRPr="006436AF">
              <w:rPr>
                <w:rStyle w:val="HTTPMethod"/>
              </w:rPr>
              <w:t>PUT</w:t>
            </w:r>
            <w:r w:rsidRPr="006436AF">
              <w:t>,</w:t>
            </w:r>
          </w:p>
          <w:bookmarkEnd w:id="129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7" w:name="_MCCTEMPBM_CRPT71130372___7"/>
            <w:r w:rsidRPr="006436AF">
              <w:rPr>
                <w:rStyle w:val="HTTPMethod"/>
              </w:rPr>
              <w:t>DELETE</w:t>
            </w:r>
            <w:bookmarkEnd w:id="129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8" w:name="_Toc68899635"/>
      <w:bookmarkStart w:id="1299" w:name="_Toc71214386"/>
      <w:bookmarkStart w:id="1300" w:name="_Toc71722060"/>
      <w:bookmarkStart w:id="1301" w:name="_Toc74859112"/>
      <w:bookmarkStart w:id="1302" w:name="_Toc187845957"/>
      <w:r w:rsidRPr="006436AF">
        <w:t>7.9.3</w:t>
      </w:r>
      <w:r w:rsidRPr="006436AF">
        <w:tab/>
        <w:t>Data model</w:t>
      </w:r>
      <w:bookmarkEnd w:id="1298"/>
      <w:bookmarkEnd w:id="1299"/>
      <w:bookmarkEnd w:id="1300"/>
      <w:bookmarkEnd w:id="1301"/>
      <w:bookmarkEnd w:id="1302"/>
    </w:p>
    <w:p w14:paraId="3D48E613" w14:textId="0825C438" w:rsidR="000F6D38" w:rsidRPr="006436AF" w:rsidRDefault="000F6D38" w:rsidP="000F6D38">
      <w:pPr>
        <w:pStyle w:val="Heading4"/>
      </w:pPr>
      <w:bookmarkStart w:id="1303" w:name="_Toc68899636"/>
      <w:bookmarkStart w:id="1304" w:name="_Toc71214387"/>
      <w:bookmarkStart w:id="1305" w:name="_Toc71722061"/>
      <w:bookmarkStart w:id="1306" w:name="_Toc74859113"/>
      <w:bookmarkStart w:id="1307" w:name="_Toc187845958"/>
      <w:r w:rsidRPr="006436AF">
        <w:t>7.9.3.1</w:t>
      </w:r>
      <w:r w:rsidRPr="006436AF">
        <w:tab/>
        <w:t>PolicyTemplate resource</w:t>
      </w:r>
      <w:bookmarkEnd w:id="1303"/>
      <w:bookmarkEnd w:id="1304"/>
      <w:bookmarkEnd w:id="1305"/>
      <w:bookmarkEnd w:id="1306"/>
      <w:bookmarkEnd w:id="1307"/>
    </w:p>
    <w:p w14:paraId="53FEA011" w14:textId="77777777" w:rsidR="00556763" w:rsidRPr="006436AF" w:rsidRDefault="00556763" w:rsidP="00556763">
      <w:pPr>
        <w:keepNext/>
      </w:pPr>
      <w:bookmarkStart w:id="1308" w:name="_MCCTEMPBM_CRPT71130373___7"/>
      <w:bookmarkStart w:id="1309" w:name="_Toc68899637"/>
      <w:bookmarkStart w:id="1310"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08"/>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"HD_Premium".</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1" w:name="_Toc187845959"/>
      <w:r w:rsidRPr="006436AF">
        <w:t>7.10</w:t>
      </w:r>
      <w:r w:rsidRPr="006436AF">
        <w:tab/>
        <w:t>Edge Resources Provisioning API</w:t>
      </w:r>
      <w:bookmarkEnd w:id="1311"/>
    </w:p>
    <w:p w14:paraId="4875BB14" w14:textId="77777777" w:rsidR="00416D52" w:rsidRPr="006436AF" w:rsidRDefault="00416D52" w:rsidP="00416D52">
      <w:pPr>
        <w:pStyle w:val="Heading3"/>
      </w:pPr>
      <w:bookmarkStart w:id="1312" w:name="_Toc187845960"/>
      <w:r w:rsidRPr="006436AF">
        <w:t>7.10.1</w:t>
      </w:r>
      <w:r w:rsidRPr="006436AF">
        <w:tab/>
        <w:t>General</w:t>
      </w:r>
      <w:bookmarkEnd w:id="1312"/>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3" w:name="_Toc187845961"/>
      <w:r w:rsidRPr="006436AF">
        <w:t>7.10.2</w:t>
      </w:r>
      <w:r w:rsidRPr="006436AF">
        <w:tab/>
        <w:t>Resource structure</w:t>
      </w:r>
      <w:bookmarkEnd w:id="1313"/>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4"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14"/>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5"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6"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7" w:name="MCCQCTEMPBM_00000030"/>
            <w:r w:rsidRPr="006436AF">
              <w:rPr>
                <w:rStyle w:val="URLchar"/>
              </w:rPr>
              <w:t>edge-resources-configurations</w:t>
            </w:r>
            <w:bookmarkEnd w:id="1317"/>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6"/>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8" w:name="_MCCTEMPBM_CRPT71130400___7"/>
            <w:r w:rsidRPr="006436AF">
              <w:rPr>
                <w:rStyle w:val="URLchar"/>
              </w:rPr>
              <w:t>edge-resources-configurations/‌</w:t>
            </w:r>
            <w:r w:rsidRPr="006436AF">
              <w:rPr>
                <w:rStyle w:val="Code"/>
              </w:rPr>
              <w:t>{edgeResourcesConfigurationId}</w:t>
            </w:r>
            <w:bookmarkEnd w:id="1318"/>
          </w:p>
        </w:tc>
        <w:tc>
          <w:tcPr>
            <w:tcW w:w="1324" w:type="dxa"/>
            <w:shd w:val="clear" w:color="auto" w:fill="auto"/>
          </w:tcPr>
          <w:p w14:paraId="5B4608F3" w14:textId="77777777" w:rsidR="00416D52" w:rsidRPr="006436AF" w:rsidRDefault="00416D52" w:rsidP="009F70AD">
            <w:pPr>
              <w:pStyle w:val="TAL"/>
              <w:rPr>
                <w:rStyle w:val="HTTPMethod"/>
              </w:rPr>
            </w:pPr>
            <w:bookmarkStart w:id="1319" w:name="_MCCTEMPBM_CRPT71130401___7"/>
            <w:r w:rsidRPr="006436AF">
              <w:rPr>
                <w:rStyle w:val="HTTPMethod"/>
              </w:rPr>
              <w:t>GET</w:t>
            </w:r>
            <w:bookmarkEnd w:id="1319"/>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0" w:name="_MCCTEMPBM_CRPT71130402___7"/>
            <w:r w:rsidRPr="006436AF">
              <w:rPr>
                <w:rStyle w:val="HTTPMethod"/>
              </w:rPr>
              <w:t>PUT</w:t>
            </w:r>
            <w:r w:rsidRPr="006436AF">
              <w:t>,</w:t>
            </w:r>
            <w:r w:rsidRPr="006436AF">
              <w:br/>
            </w:r>
            <w:r w:rsidRPr="006436AF">
              <w:rPr>
                <w:rStyle w:val="HTTPMethod"/>
              </w:rPr>
              <w:t>PATCH</w:t>
            </w:r>
            <w:bookmarkEnd w:id="1320"/>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1" w:name="_MCCTEMPBM_CRPT71130403___7"/>
            <w:r w:rsidRPr="006436AF">
              <w:rPr>
                <w:rStyle w:val="HTTPMethod"/>
              </w:rPr>
              <w:t>DELETE</w:t>
            </w:r>
            <w:bookmarkEnd w:id="1321"/>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5"/>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2" w:name="_Toc187845962"/>
      <w:r w:rsidRPr="006436AF">
        <w:t>7.10.3</w:t>
      </w:r>
      <w:r w:rsidRPr="006436AF">
        <w:tab/>
        <w:t>Data model</w:t>
      </w:r>
      <w:bookmarkEnd w:id="1322"/>
    </w:p>
    <w:p w14:paraId="02E275E0" w14:textId="77777777" w:rsidR="00416D52" w:rsidRPr="006436AF" w:rsidRDefault="00416D52" w:rsidP="00416D52">
      <w:pPr>
        <w:pStyle w:val="Heading4"/>
      </w:pPr>
      <w:bookmarkStart w:id="1323" w:name="_Toc187845963"/>
      <w:r w:rsidRPr="006436AF">
        <w:t>7.10.3.1</w:t>
      </w:r>
      <w:r w:rsidRPr="006436AF">
        <w:tab/>
        <w:t>EdgeResourcesConfiguration resource type</w:t>
      </w:r>
      <w:bookmarkEnd w:id="1323"/>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4" w:name="_MCCTEMPBM_CRPT71130404___7"/>
            <w:r w:rsidRPr="006436AF">
              <w:rPr>
                <w:rStyle w:val="Datatypechar"/>
              </w:rPr>
              <w:t>ResourceId</w:t>
            </w:r>
            <w:bookmarkEnd w:id="132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5" w:name="_MCCTEMPBM_CRPT71130405___7"/>
            <w:r w:rsidRPr="006436AF">
              <w:rPr>
                <w:rStyle w:val="Datatypechar"/>
              </w:rPr>
              <w:t>Edge‌Management‌Mode</w:t>
            </w:r>
            <w:bookmarkEnd w:id="132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6" w:name="_MCCTEMPBM_CRPT71130406___7"/>
            <w:r w:rsidRPr="006436AF">
              <w:rPr>
                <w:rStyle w:val="Datatypechar"/>
              </w:rPr>
              <w:t>Edge‌Processing‌Eligibility‌Criteria‌</w:t>
            </w:r>
            <w:bookmarkEnd w:id="13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05CA4A26" w:rsidR="00416D52" w:rsidRPr="006436AF" w:rsidRDefault="00416D52" w:rsidP="009F70AD">
            <w:pPr>
              <w:pStyle w:val="TAL"/>
            </w:pPr>
            <w:r w:rsidRPr="006436AF">
              <w:t xml:space="preserve">Condition to activate edge resources for this Provisioning Session. If </w:t>
            </w:r>
            <w:r w:rsidR="00EA6040">
              <w:t>omitted</w:t>
            </w:r>
            <w:r w:rsidRPr="006436AF">
              <w:t xml:space="preserve">, it shall be assumed that all media </w:t>
            </w:r>
            <w:r w:rsidR="00EA6040">
              <w:t xml:space="preserve">streaming </w:t>
            </w:r>
            <w:r w:rsidRPr="006436AF">
              <w:t>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7" w:name="_MCCTEMPBM_CRPT71130407___7"/>
            <w:r w:rsidRPr="006436AF">
              <w:rPr>
                <w:rStyle w:val="Datatypechar"/>
              </w:rPr>
              <w:t>EASRequirements</w:t>
            </w:r>
            <w:bookmarkEnd w:id="13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8" w:name="_MCCTEMPBM_CRPT71130408___7"/>
            <w:r w:rsidRPr="006436AF">
              <w:rPr>
                <w:rStyle w:val="Datatypechar"/>
              </w:rPr>
              <w:t>M1EAS‌Relocation‌Requirements</w:t>
            </w:r>
            <w:bookmarkEnd w:id="13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29" w:name="_Toc187845964"/>
      <w:r w:rsidRPr="006436AF">
        <w:t>7.10.3.2</w:t>
      </w:r>
      <w:r w:rsidRPr="006436AF">
        <w:tab/>
        <w:t>EdgeManagementMode enumeration</w:t>
      </w:r>
      <w:bookmarkEnd w:id="1329"/>
    </w:p>
    <w:p w14:paraId="7D7F15A9" w14:textId="77777777" w:rsidR="00416D52" w:rsidRPr="006436AF" w:rsidRDefault="00416D52" w:rsidP="00416D52">
      <w:pPr>
        <w:keepNext/>
      </w:pPr>
      <w:bookmarkStart w:id="1330" w:name="_MCCTEMPBM_CRPT71130409___7"/>
      <w:r w:rsidRPr="006436AF">
        <w:t xml:space="preserve">The </w:t>
      </w:r>
      <w:r w:rsidRPr="006436AF">
        <w:rPr>
          <w:rStyle w:val="Code"/>
        </w:rPr>
        <w:t xml:space="preserve">EdgeManagementMode </w:t>
      </w:r>
      <w:r w:rsidRPr="006436AF">
        <w:t>enumeration is specified in table 7.10.3.2-1 below:</w:t>
      </w:r>
    </w:p>
    <w:bookmarkEnd w:id="1330"/>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1" w:name="_Toc187845965"/>
      <w:r w:rsidRPr="006436AF">
        <w:t>7.10.3.3</w:t>
      </w:r>
      <w:r w:rsidRPr="006436AF">
        <w:tab/>
        <w:t>EASRequirements type</w:t>
      </w:r>
      <w:bookmarkEnd w:id="1331"/>
    </w:p>
    <w:p w14:paraId="7DD3082A" w14:textId="77777777" w:rsidR="00416D52" w:rsidRPr="006436AF" w:rsidRDefault="00416D52" w:rsidP="00416D52">
      <w:pPr>
        <w:keepNext/>
      </w:pPr>
      <w:bookmarkStart w:id="1332" w:name="_MCCTEMPBM_CRPT71130410___7"/>
      <w:r w:rsidRPr="006436AF">
        <w:t xml:space="preserve">The </w:t>
      </w:r>
      <w:r w:rsidRPr="006436AF">
        <w:rPr>
          <w:rStyle w:val="Code"/>
        </w:rPr>
        <w:t>EASRequirements</w:t>
      </w:r>
      <w:r w:rsidRPr="006436AF">
        <w:t xml:space="preserve"> type is specified in table 7.10.3.3-1 below:</w:t>
      </w:r>
    </w:p>
    <w:bookmarkEnd w:id="1332"/>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3" w:name="_MCCTEMPBM_CRPT71130411___7"/>
            <w:r w:rsidRPr="006436AF">
              <w:rPr>
                <w:rStyle w:val="Datatypechar"/>
              </w:rPr>
              <w:t>array(string)</w:t>
            </w:r>
            <w:bookmarkEnd w:id="1333"/>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4" w:name="_MCCTEMPBM_CRPT71130412___7"/>
            <w:r w:rsidRPr="006436AF">
              <w:rPr>
                <w:rStyle w:val="Datatypechar"/>
              </w:rPr>
              <w:t>string</w:t>
            </w:r>
            <w:bookmarkEnd w:id="1334"/>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5" w:name="_MCCTEMPBM_CRPT71130413___7"/>
            <w:r w:rsidRPr="006436AF">
              <w:rPr>
                <w:rStyle w:val="Datatypechar"/>
              </w:rPr>
              <w:t>array(string)</w:t>
            </w:r>
            <w:bookmarkEnd w:id="1335"/>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6" w:name="_MCCTEMPBM_CRPT71130414___7"/>
            <w:r w:rsidRPr="006436AF">
              <w:rPr>
                <w:rStyle w:val="Datatypechar"/>
              </w:rPr>
              <w:t>EASServiceKPI</w:t>
            </w:r>
            <w:bookmarkEnd w:id="1336"/>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7" w:name="_MCCTEMPBM_CRPT71130415___7"/>
            <w:r w:rsidRPr="006436AF">
              <w:rPr>
                <w:rStyle w:val="Datatypechar"/>
              </w:rPr>
              <w:t>Geographical‌Service‌Area</w:t>
            </w:r>
            <w:bookmarkEnd w:id="1337"/>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8" w:name="_MCCTEMPBM_CRPT71130416___7"/>
            <w:r w:rsidRPr="006436AF">
              <w:rPr>
                <w:rStyle w:val="Datatypechar"/>
              </w:rPr>
              <w:t>array(Scheduled‌Communication‌Time)</w:t>
            </w:r>
            <w:bookmarkEnd w:id="1338"/>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39" w:name="_MCCTEMPBM_CRPT71130417___7"/>
            <w:r w:rsidRPr="006436AF">
              <w:rPr>
                <w:rStyle w:val="Datatypechar"/>
              </w:rPr>
              <w:t>array(ACRScenario)</w:t>
            </w:r>
            <w:bookmarkEnd w:id="1339"/>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0" w:name="_Toc187845966"/>
      <w:r w:rsidRPr="006436AF">
        <w:t>7.10.3.4</w:t>
      </w:r>
      <w:r w:rsidRPr="006436AF">
        <w:tab/>
        <w:t>M1EASRelocationRequirements type</w:t>
      </w:r>
      <w:bookmarkEnd w:id="1340"/>
    </w:p>
    <w:p w14:paraId="29638875" w14:textId="77777777" w:rsidR="00416D52" w:rsidRPr="006436AF" w:rsidRDefault="00416D52" w:rsidP="00416D52">
      <w:pPr>
        <w:keepNext/>
      </w:pPr>
      <w:bookmarkStart w:id="1341" w:name="_MCCTEMPBM_CRPT71130418___7"/>
      <w:r w:rsidRPr="006436AF">
        <w:t xml:space="preserve">The </w:t>
      </w:r>
      <w:r w:rsidRPr="006436AF">
        <w:rPr>
          <w:rStyle w:val="Code"/>
        </w:rPr>
        <w:t>M1ACRRequirements</w:t>
      </w:r>
      <w:r w:rsidRPr="006436AF">
        <w:t xml:space="preserve"> type is specified in table 7.10.3.4-1 below:</w:t>
      </w:r>
    </w:p>
    <w:bookmarkEnd w:id="1341"/>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2" w:name="_MCCTEMPBM_CRPT71130419___7"/>
            <w:r w:rsidRPr="006436AF">
              <w:rPr>
                <w:rStyle w:val="Datatypechar"/>
              </w:rPr>
              <w:t>EAS‌Relocation‌Tolerance</w:t>
            </w:r>
            <w:bookmarkEnd w:id="1342"/>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43" w:name="_MCCTEMPBM_CRPT71130420___7"/>
            <w:r w:rsidRPr="006436AF">
              <w:rPr>
                <w:rStyle w:val="Datatypechar"/>
              </w:rPr>
              <w:t>UintegerRm</w:t>
            </w:r>
            <w:bookmarkEnd w:id="1343"/>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44" w:name="_MCCTEMPBM_CRPT71130421___7"/>
            <w:r w:rsidRPr="006436AF">
              <w:rPr>
                <w:rStyle w:val="Datatypechar"/>
              </w:rPr>
              <w:t>UintegerRm</w:t>
            </w:r>
            <w:bookmarkEnd w:id="1344"/>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5" w:name="_Toc187845967"/>
      <w:r w:rsidRPr="006436AF">
        <w:t>7.11</w:t>
      </w:r>
      <w:r w:rsidRPr="006436AF">
        <w:tab/>
        <w:t>Event Data Processing Provisioning API</w:t>
      </w:r>
      <w:bookmarkEnd w:id="1345"/>
    </w:p>
    <w:p w14:paraId="5E34D1FB" w14:textId="77777777" w:rsidR="008F5E2F" w:rsidRPr="006436AF" w:rsidRDefault="008F5E2F" w:rsidP="008F5E2F">
      <w:pPr>
        <w:pStyle w:val="Heading3"/>
      </w:pPr>
      <w:bookmarkStart w:id="1346" w:name="_Toc187845968"/>
      <w:r w:rsidRPr="006436AF">
        <w:t>7.11.1</w:t>
      </w:r>
      <w:r w:rsidRPr="006436AF">
        <w:tab/>
        <w:t>General</w:t>
      </w:r>
      <w:bookmarkEnd w:id="1346"/>
    </w:p>
    <w:p w14:paraId="2B6880F2" w14:textId="77777777" w:rsidR="008F5E2F" w:rsidRPr="006436AF" w:rsidRDefault="008F5E2F" w:rsidP="008F5E2F">
      <w:bookmarkStart w:id="1347"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8" w:name="_Toc187845969"/>
      <w:bookmarkEnd w:id="1347"/>
      <w:r w:rsidRPr="006436AF">
        <w:t>7.11.2</w:t>
      </w:r>
      <w:r w:rsidRPr="006436AF">
        <w:tab/>
        <w:t>Resource structure</w:t>
      </w:r>
      <w:bookmarkEnd w:id="1348"/>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49"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49"/>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0"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1"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2" w:name="MCCQCTEMPBM_00000031"/>
            <w:r w:rsidRPr="006436AF">
              <w:rPr>
                <w:rStyle w:val="URLchar"/>
              </w:rPr>
              <w:t>event-data-processing-configurations</w:t>
            </w:r>
            <w:bookmarkEnd w:id="1352"/>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1"/>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3" w:name="_MCCTEMPBM_CRPT71130425___7"/>
            <w:r w:rsidRPr="006436AF">
              <w:rPr>
                <w:rStyle w:val="URLchar"/>
              </w:rPr>
              <w:t>event-data-processing-configurations/</w:t>
            </w:r>
            <w:r w:rsidRPr="006436AF">
              <w:rPr>
                <w:rStyle w:val="Code"/>
              </w:rPr>
              <w:t>{event‌Data‌Processing‌ConfigurationId}</w:t>
            </w:r>
            <w:bookmarkEnd w:id="1353"/>
          </w:p>
        </w:tc>
        <w:tc>
          <w:tcPr>
            <w:tcW w:w="0" w:type="auto"/>
            <w:shd w:val="clear" w:color="auto" w:fill="auto"/>
          </w:tcPr>
          <w:p w14:paraId="10E00350" w14:textId="77777777" w:rsidR="008F5E2F" w:rsidRPr="006436AF" w:rsidRDefault="008F5E2F" w:rsidP="00427D39">
            <w:pPr>
              <w:pStyle w:val="TAL"/>
            </w:pPr>
            <w:bookmarkStart w:id="1354" w:name="_MCCTEMPBM_CRPT71130426___7"/>
            <w:r w:rsidRPr="006436AF">
              <w:rPr>
                <w:rStyle w:val="HTTPMethod"/>
              </w:rPr>
              <w:t>GET</w:t>
            </w:r>
            <w:bookmarkEnd w:id="1354"/>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5"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6" w:name="_MCCTEMPBM_CRPT71130428___7"/>
            <w:bookmarkEnd w:id="1355"/>
            <w:r w:rsidRPr="006436AF">
              <w:rPr>
                <w:rStyle w:val="HTTPMethod"/>
              </w:rPr>
              <w:t>PATCH</w:t>
            </w:r>
            <w:bookmarkEnd w:id="1356"/>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7" w:name="_MCCTEMPBM_CRPT71130429___7"/>
            <w:r w:rsidRPr="006436AF">
              <w:rPr>
                <w:rStyle w:val="HTTPMethod"/>
              </w:rPr>
              <w:t>DELETE</w:t>
            </w:r>
            <w:bookmarkEnd w:id="1357"/>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0"/>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8" w:name="_Toc187845970"/>
      <w:r w:rsidRPr="006436AF">
        <w:t>7.11.3</w:t>
      </w:r>
      <w:r w:rsidRPr="006436AF">
        <w:tab/>
        <w:t>Data model</w:t>
      </w:r>
      <w:bookmarkEnd w:id="1358"/>
    </w:p>
    <w:p w14:paraId="24C2EC10" w14:textId="77777777" w:rsidR="008F5E2F" w:rsidRPr="006436AF" w:rsidRDefault="008F5E2F" w:rsidP="008F5E2F">
      <w:pPr>
        <w:pStyle w:val="Heading4"/>
      </w:pPr>
      <w:bookmarkStart w:id="1359" w:name="_Toc187845971"/>
      <w:r w:rsidRPr="006436AF">
        <w:t>7.11.3.1</w:t>
      </w:r>
      <w:r w:rsidRPr="006436AF">
        <w:tab/>
        <w:t>EventDataProcessingConfiguration resource type</w:t>
      </w:r>
      <w:bookmarkEnd w:id="1359"/>
    </w:p>
    <w:p w14:paraId="64E6E446" w14:textId="77777777" w:rsidR="008F5E2F" w:rsidRPr="006436AF" w:rsidRDefault="008F5E2F" w:rsidP="008F5E2F">
      <w:pPr>
        <w:keepNext/>
      </w:pPr>
      <w:bookmarkStart w:id="1360"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60"/>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1" w:name="_MCCTEMPBM_CRPT71130431___2"/>
            <w:r w:rsidRPr="006436AF">
              <w:rPr>
                <w:i/>
                <w:iCs/>
              </w:rPr>
              <w:t>eventDataProcessing‌ConfigurationId</w:t>
            </w:r>
            <w:bookmarkEnd w:id="13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2" w:name="_MCCTEMPBM_CRPT71130432___7"/>
            <w:r w:rsidRPr="006436AF">
              <w:rPr>
                <w:rStyle w:val="Datatypechar"/>
              </w:rPr>
              <w:t>ResourceId</w:t>
            </w:r>
            <w:bookmarkEnd w:id="13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3" w:name="_MCCTEMPBM_CRPT71130433___2"/>
            <w:r w:rsidRPr="006436AF">
              <w:rPr>
                <w:i/>
                <w:iCs/>
              </w:rPr>
              <w:t>eventId</w:t>
            </w:r>
            <w:bookmarkEnd w:id="13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4" w:name="_MCCTEMPBM_CRPT71130434___7"/>
            <w:r w:rsidRPr="006436AF">
              <w:rPr>
                <w:rStyle w:val="Datatypechar"/>
              </w:rPr>
              <w:t>AfEvent</w:t>
            </w:r>
            <w:bookmarkEnd w:id="13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5" w:name="_MCCTEMPBM_CRPT71130435___2"/>
            <w:r w:rsidRPr="006436AF">
              <w:rPr>
                <w:i/>
                <w:iCs/>
              </w:rPr>
              <w:t>authorizationUrl</w:t>
            </w:r>
            <w:bookmarkEnd w:id="13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6" w:name="_MCCTEMPBM_CRPT71130436___7"/>
            <w:r w:rsidRPr="006436AF">
              <w:rPr>
                <w:rStyle w:val="Datatypechar"/>
              </w:rPr>
              <w:t>Url</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7" w:name="_MCCTEMPBM_CRPT71130437___2"/>
            <w:r w:rsidRPr="006436AF">
              <w:rPr>
                <w:i/>
                <w:iCs/>
              </w:rPr>
              <w:t>dataAccessProfiles</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8" w:name="_MCCTEMPBM_CRPT71130438___7"/>
            <w:r w:rsidRPr="006436AF">
              <w:rPr>
                <w:rStyle w:val="Datatypechar"/>
              </w:rPr>
              <w:t>Array(Data‌Access‌Profile)</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69" w:name="_Toc71722062"/>
      <w:bookmarkStart w:id="1370" w:name="_Toc74859114"/>
    </w:p>
    <w:p w14:paraId="15B780D6" w14:textId="78464480" w:rsidR="007D59CE" w:rsidRPr="006436AF" w:rsidRDefault="01632CED" w:rsidP="007D59CE">
      <w:pPr>
        <w:pStyle w:val="Heading1"/>
      </w:pPr>
      <w:bookmarkStart w:id="1371" w:name="_Toc187845972"/>
      <w:r w:rsidRPr="006436AF">
        <w:t>8</w:t>
      </w:r>
      <w:r w:rsidR="00F0770E" w:rsidRPr="006436AF">
        <w:tab/>
      </w:r>
      <w:r w:rsidR="53FAA5BA" w:rsidRPr="006436AF">
        <w:t xml:space="preserve">Media Ingest and Publish (M2) </w:t>
      </w:r>
      <w:r w:rsidR="34964666" w:rsidRPr="006436AF">
        <w:t>protocol</w:t>
      </w:r>
      <w:r w:rsidR="53FAA5BA" w:rsidRPr="006436AF">
        <w:t>s</w:t>
      </w:r>
      <w:bookmarkEnd w:id="1309"/>
      <w:bookmarkEnd w:id="1310"/>
      <w:bookmarkEnd w:id="1369"/>
      <w:bookmarkEnd w:id="1370"/>
      <w:bookmarkEnd w:id="1371"/>
    </w:p>
    <w:p w14:paraId="3BD65AB9" w14:textId="608D2031" w:rsidR="005377C1" w:rsidRPr="006436AF" w:rsidRDefault="005377C1" w:rsidP="005377C1">
      <w:pPr>
        <w:pStyle w:val="Heading2"/>
      </w:pPr>
      <w:bookmarkStart w:id="1372" w:name="_Toc68899638"/>
      <w:bookmarkStart w:id="1373" w:name="_Toc71214389"/>
      <w:bookmarkStart w:id="1374" w:name="_Toc71722063"/>
      <w:bookmarkStart w:id="1375" w:name="_Toc74859115"/>
      <w:bookmarkStart w:id="1376" w:name="_Toc187845973"/>
      <w:r w:rsidRPr="006436AF">
        <w:t>8.1</w:t>
      </w:r>
      <w:r w:rsidRPr="006436AF">
        <w:tab/>
        <w:t>General</w:t>
      </w:r>
      <w:bookmarkEnd w:id="1372"/>
      <w:bookmarkEnd w:id="1373"/>
      <w:bookmarkEnd w:id="1374"/>
      <w:bookmarkEnd w:id="1375"/>
      <w:bookmarkEnd w:id="1376"/>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7"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7"/>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8" w:name="_Toc68899639"/>
      <w:bookmarkStart w:id="1379" w:name="_Toc71214390"/>
      <w:bookmarkStart w:id="1380" w:name="_Toc71722064"/>
      <w:bookmarkStart w:id="1381" w:name="_Toc74859116"/>
      <w:bookmarkStart w:id="1382" w:name="_Toc187845974"/>
      <w:r w:rsidRPr="006436AF">
        <w:t>8.2</w:t>
      </w:r>
      <w:r w:rsidRPr="006436AF">
        <w:tab/>
        <w:t>HTTP pull-based content ingest protocol</w:t>
      </w:r>
      <w:bookmarkEnd w:id="1378"/>
      <w:bookmarkEnd w:id="1379"/>
      <w:bookmarkEnd w:id="1380"/>
      <w:bookmarkEnd w:id="1381"/>
      <w:bookmarkEnd w:id="1382"/>
    </w:p>
    <w:p w14:paraId="3E7C4C5C" w14:textId="77777777" w:rsidR="00556763" w:rsidRPr="006436AF" w:rsidRDefault="00556763" w:rsidP="00556763">
      <w:pPr>
        <w:keepNext/>
        <w:keepLines/>
      </w:pPr>
      <w:bookmarkStart w:id="1383" w:name="_Toc68899640"/>
      <w:bookmarkStart w:id="1384" w:name="_Toc71214391"/>
      <w:bookmarkStart w:id="1385" w:name="_Toc71722065"/>
      <w:bookmarkStart w:id="1386"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7" w:name="_Toc187845975"/>
      <w:r w:rsidRPr="006436AF">
        <w:t>8.3</w:t>
      </w:r>
      <w:r w:rsidRPr="006436AF">
        <w:tab/>
        <w:t>DASH-IF push-based content ingest protocol</w:t>
      </w:r>
      <w:bookmarkEnd w:id="1383"/>
      <w:bookmarkEnd w:id="1384"/>
      <w:bookmarkEnd w:id="1385"/>
      <w:bookmarkEnd w:id="1386"/>
      <w:bookmarkEnd w:id="1387"/>
    </w:p>
    <w:p w14:paraId="32C982A0" w14:textId="11C97B78" w:rsidR="003E1FFA" w:rsidRPr="006436AF" w:rsidRDefault="003E1FFA" w:rsidP="003E1FFA">
      <w:bookmarkStart w:id="1388" w:name="_Toc68899641"/>
      <w:bookmarkStart w:id="1389" w:name="_Toc71214392"/>
      <w:bookmarkStart w:id="1390" w:name="_Toc71722066"/>
      <w:bookmarkStart w:id="1391"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2" w:name="_Toc187845976"/>
      <w:r w:rsidRPr="006436AF">
        <w:t>9</w:t>
      </w:r>
      <w:r w:rsidRPr="006436AF">
        <w:tab/>
        <w:t>Internal (M3) APIs</w:t>
      </w:r>
      <w:bookmarkEnd w:id="1388"/>
      <w:bookmarkEnd w:id="1389"/>
      <w:bookmarkEnd w:id="1390"/>
      <w:bookmarkEnd w:id="1391"/>
      <w:bookmarkEnd w:id="1392"/>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3" w:name="_Toc68899642"/>
      <w:bookmarkStart w:id="1394" w:name="_Toc71214393"/>
      <w:bookmarkStart w:id="1395" w:name="_Toc71722067"/>
      <w:bookmarkStart w:id="1396" w:name="_Toc74859119"/>
      <w:bookmarkStart w:id="1397" w:name="_Toc187845977"/>
      <w:r w:rsidRPr="006436AF">
        <w:t>10</w:t>
      </w:r>
      <w:r w:rsidRPr="006436AF">
        <w:tab/>
        <w:t>Media Streaming (M4) APIs</w:t>
      </w:r>
      <w:bookmarkEnd w:id="1393"/>
      <w:bookmarkEnd w:id="1394"/>
      <w:bookmarkEnd w:id="1395"/>
      <w:bookmarkEnd w:id="1396"/>
      <w:bookmarkEnd w:id="1397"/>
    </w:p>
    <w:p w14:paraId="3AEF9FDC" w14:textId="40051B84" w:rsidR="00F41894" w:rsidRPr="006436AF" w:rsidRDefault="00F41894" w:rsidP="00450E15">
      <w:pPr>
        <w:pStyle w:val="Heading2"/>
      </w:pPr>
      <w:bookmarkStart w:id="1398" w:name="_Toc68899643"/>
      <w:bookmarkStart w:id="1399" w:name="_Toc71214394"/>
      <w:bookmarkStart w:id="1400" w:name="_Toc71722068"/>
      <w:bookmarkStart w:id="1401" w:name="_Toc74859120"/>
      <w:bookmarkStart w:id="1402" w:name="_Toc187845978"/>
      <w:r w:rsidRPr="006436AF">
        <w:t>10.1</w:t>
      </w:r>
      <w:r w:rsidRPr="006436AF">
        <w:tab/>
        <w:t>General</w:t>
      </w:r>
      <w:bookmarkEnd w:id="1398"/>
      <w:bookmarkEnd w:id="1399"/>
      <w:bookmarkEnd w:id="1400"/>
      <w:bookmarkEnd w:id="1401"/>
      <w:bookmarkEnd w:id="1402"/>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3" w:name="_Toc68899644"/>
      <w:bookmarkStart w:id="1404" w:name="_Toc71214395"/>
      <w:bookmarkStart w:id="1405" w:name="_Toc71722069"/>
      <w:bookmarkStart w:id="1406" w:name="_Toc74859121"/>
      <w:bookmarkStart w:id="1407" w:name="_Toc187845979"/>
      <w:r w:rsidRPr="006436AF">
        <w:t>10.2</w:t>
      </w:r>
      <w:r w:rsidRPr="006436AF">
        <w:tab/>
        <w:t>DASH Distribution</w:t>
      </w:r>
      <w:bookmarkEnd w:id="1403"/>
      <w:bookmarkEnd w:id="1404"/>
      <w:bookmarkEnd w:id="1405"/>
      <w:bookmarkEnd w:id="1406"/>
      <w:bookmarkEnd w:id="1407"/>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35pt;height:204.2pt" o:ole="">
            <v:imagedata r:id="rId24" o:title=""/>
          </v:shape>
          <o:OLEObject Type="Embed" ProgID="Visio.Drawing.15" ShapeID="_x0000_i1026" DrawAspect="Content" ObjectID="_1798459312"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8" w:name="_MCCTEMPBM_CRPT71130441___7"/>
      <w:r w:rsidRPr="006436AF">
        <w:t xml:space="preserve">The MPD may contain a one or several </w:t>
      </w:r>
      <w:bookmarkStart w:id="1409" w:name="MCCQCTEMPBM_00000032"/>
      <w:r w:rsidRPr="006436AF">
        <w:rPr>
          <w:rFonts w:ascii="Courier New" w:hAnsi="Courier New" w:cs="Courier New"/>
          <w:b/>
        </w:rPr>
        <w:t>ServiceDescription</w:t>
      </w:r>
      <w:bookmarkEnd w:id="1409"/>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0" w:name="_Toc68899645"/>
      <w:bookmarkStart w:id="1411" w:name="_Toc71214396"/>
      <w:bookmarkStart w:id="1412" w:name="_Toc71722070"/>
      <w:bookmarkStart w:id="1413" w:name="_Toc74859122"/>
      <w:bookmarkStart w:id="1414" w:name="_Toc187845980"/>
      <w:bookmarkEnd w:id="1408"/>
      <w:r w:rsidRPr="006436AF">
        <w:t>11</w:t>
      </w:r>
      <w:r w:rsidRPr="006436AF">
        <w:tab/>
        <w:t>Media Session Handling (M5) APIs</w:t>
      </w:r>
      <w:bookmarkEnd w:id="1410"/>
      <w:bookmarkEnd w:id="1411"/>
      <w:bookmarkEnd w:id="1412"/>
      <w:bookmarkEnd w:id="1413"/>
      <w:bookmarkEnd w:id="1414"/>
    </w:p>
    <w:p w14:paraId="365DBBF0" w14:textId="75E9A403" w:rsidR="007D59CE" w:rsidRPr="006436AF" w:rsidRDefault="007D59CE" w:rsidP="007D59CE">
      <w:pPr>
        <w:pStyle w:val="Heading2"/>
      </w:pPr>
      <w:bookmarkStart w:id="1415" w:name="_Toc68899646"/>
      <w:bookmarkStart w:id="1416" w:name="_Toc71214397"/>
      <w:bookmarkStart w:id="1417" w:name="_Toc71722071"/>
      <w:bookmarkStart w:id="1418" w:name="_Toc74859123"/>
      <w:bookmarkStart w:id="1419" w:name="_Toc187845981"/>
      <w:r w:rsidRPr="006436AF">
        <w:t>11.1</w:t>
      </w:r>
      <w:r w:rsidRPr="006436AF">
        <w:tab/>
        <w:t>General</w:t>
      </w:r>
      <w:bookmarkEnd w:id="1415"/>
      <w:bookmarkEnd w:id="1416"/>
      <w:bookmarkEnd w:id="1417"/>
      <w:bookmarkEnd w:id="1418"/>
      <w:bookmarkEnd w:id="1419"/>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0" w:name="_Toc68899647"/>
      <w:bookmarkStart w:id="1421" w:name="_Toc71214398"/>
      <w:bookmarkStart w:id="1422" w:name="_Toc71722072"/>
      <w:bookmarkStart w:id="1423" w:name="_Toc74859124"/>
      <w:bookmarkStart w:id="1424" w:name="_Toc187845982"/>
      <w:r w:rsidRPr="006436AF">
        <w:t>11.2</w:t>
      </w:r>
      <w:r w:rsidRPr="006436AF">
        <w:tab/>
        <w:t>Service Access Information API</w:t>
      </w:r>
      <w:bookmarkEnd w:id="1420"/>
      <w:bookmarkEnd w:id="1421"/>
      <w:bookmarkEnd w:id="1422"/>
      <w:bookmarkEnd w:id="1423"/>
      <w:bookmarkEnd w:id="1424"/>
    </w:p>
    <w:p w14:paraId="1FB93DC6" w14:textId="07878F48" w:rsidR="000A09F9" w:rsidRPr="006436AF" w:rsidRDefault="000A09F9" w:rsidP="000A09F9">
      <w:pPr>
        <w:pStyle w:val="Heading3"/>
      </w:pPr>
      <w:bookmarkStart w:id="1425" w:name="_Toc68899648"/>
      <w:bookmarkStart w:id="1426" w:name="_Toc71214399"/>
      <w:bookmarkStart w:id="1427" w:name="_Toc71722073"/>
      <w:bookmarkStart w:id="1428" w:name="_Toc74859125"/>
      <w:bookmarkStart w:id="1429" w:name="_Toc187845983"/>
      <w:r w:rsidRPr="006436AF">
        <w:t>11.2.1</w:t>
      </w:r>
      <w:r w:rsidRPr="006436AF">
        <w:tab/>
        <w:t>General</w:t>
      </w:r>
      <w:bookmarkEnd w:id="1425"/>
      <w:bookmarkEnd w:id="1426"/>
      <w:bookmarkEnd w:id="1427"/>
      <w:bookmarkEnd w:id="1428"/>
      <w:bookmarkEnd w:id="1429"/>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0" w:name="_Toc68899649"/>
      <w:bookmarkStart w:id="1431" w:name="_Toc71214400"/>
      <w:bookmarkStart w:id="1432" w:name="_Toc71722074"/>
      <w:bookmarkStart w:id="1433" w:name="_Toc74859126"/>
      <w:bookmarkStart w:id="1434" w:name="_Toc187845984"/>
      <w:r w:rsidRPr="006436AF">
        <w:t>11.2.</w:t>
      </w:r>
      <w:r w:rsidR="00E1132C" w:rsidRPr="006436AF">
        <w:t>2</w:t>
      </w:r>
      <w:r w:rsidRPr="006436AF">
        <w:tab/>
        <w:t>Resource</w:t>
      </w:r>
      <w:r w:rsidR="00157B68" w:rsidRPr="006436AF">
        <w:t xml:space="preserve"> </w:t>
      </w:r>
      <w:r w:rsidRPr="006436AF">
        <w:t>s</w:t>
      </w:r>
      <w:r w:rsidR="00157B68" w:rsidRPr="006436AF">
        <w:t>tructure</w:t>
      </w:r>
      <w:bookmarkEnd w:id="1430"/>
      <w:bookmarkEnd w:id="1431"/>
      <w:bookmarkEnd w:id="1432"/>
      <w:bookmarkEnd w:id="1433"/>
      <w:bookmarkEnd w:id="1434"/>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35" w:name="_MCCTEMPBM_CRPT71130442___7"/>
            <w:r w:rsidRPr="006436AF">
              <w:rPr>
                <w:rStyle w:val="HTTPMethod"/>
              </w:rPr>
              <w:t>GET</w:t>
            </w:r>
            <w:bookmarkEnd w:id="1435"/>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6" w:name="_Toc68899650"/>
      <w:bookmarkStart w:id="1437" w:name="_Toc71214401"/>
      <w:bookmarkStart w:id="1438" w:name="_Toc71722075"/>
      <w:bookmarkStart w:id="1439" w:name="_Toc74859127"/>
      <w:bookmarkStart w:id="1440" w:name="_Toc187845985"/>
      <w:r w:rsidRPr="006436AF">
        <w:t>11.2.</w:t>
      </w:r>
      <w:r w:rsidR="00E1132C" w:rsidRPr="006436AF">
        <w:t>3</w:t>
      </w:r>
      <w:r w:rsidRPr="006436AF">
        <w:tab/>
        <w:t>Data model</w:t>
      </w:r>
      <w:bookmarkEnd w:id="1436"/>
      <w:bookmarkEnd w:id="1437"/>
      <w:bookmarkEnd w:id="1438"/>
      <w:bookmarkEnd w:id="1439"/>
      <w:bookmarkEnd w:id="1440"/>
    </w:p>
    <w:p w14:paraId="7117323E" w14:textId="54E03ADC" w:rsidR="000A09F9" w:rsidRPr="006436AF" w:rsidRDefault="000A09F9" w:rsidP="000A09F9">
      <w:pPr>
        <w:pStyle w:val="Heading4"/>
      </w:pPr>
      <w:bookmarkStart w:id="1441" w:name="_Toc68899651"/>
      <w:bookmarkStart w:id="1442" w:name="_Toc71214402"/>
      <w:bookmarkStart w:id="1443" w:name="_Toc71722076"/>
      <w:bookmarkStart w:id="1444" w:name="_Toc74859128"/>
      <w:bookmarkStart w:id="1445" w:name="_Toc187845986"/>
      <w:r w:rsidRPr="006436AF">
        <w:t>11.2.</w:t>
      </w:r>
      <w:r w:rsidR="00E1132C" w:rsidRPr="006436AF">
        <w:t>3</w:t>
      </w:r>
      <w:r w:rsidRPr="006436AF">
        <w:t>.1</w:t>
      </w:r>
      <w:r w:rsidRPr="006436AF">
        <w:tab/>
        <w:t>ServiceAccessInformation resource type</w:t>
      </w:r>
      <w:bookmarkEnd w:id="1441"/>
      <w:bookmarkEnd w:id="1442"/>
      <w:bookmarkEnd w:id="1443"/>
      <w:bookmarkEnd w:id="1444"/>
      <w:bookmarkEnd w:id="1445"/>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6"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7" w:name="_MCCTEMPBM_CRPT71130443___7"/>
            <w:r w:rsidRPr="006436AF">
              <w:rPr>
                <w:rStyle w:val="Datatypechar"/>
                <w:lang w:val="en-US"/>
              </w:rPr>
              <w:t>ResourceId</w:t>
            </w:r>
            <w:bookmarkEnd w:id="144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8" w:name="_MCCTEMPBM_CRPT71130444___7"/>
            <w:r w:rsidRPr="006436AF">
              <w:rPr>
                <w:rStyle w:val="Datatypechar"/>
                <w:lang w:val="en-US"/>
              </w:rPr>
              <w:t>Provisioning‌Session‌Type</w:t>
            </w:r>
            <w:bookmarkEnd w:id="144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49" w:name="_MCCTEMPBM_CRPT71130445___7"/>
            <w:r w:rsidRPr="006436AF">
              <w:rPr>
                <w:rStyle w:val="Datatypechar"/>
                <w:lang w:val="en-US"/>
              </w:rPr>
              <w:t>object</w:t>
            </w:r>
            <w:bookmarkEnd w:id="144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50" w:name="_MCCTEMPBM_CRPT71130447___7"/>
            <w:r w:rsidRPr="006436AF">
              <w:rPr>
                <w:rStyle w:val="Datatypechar"/>
                <w:lang w:val="en-US"/>
              </w:rPr>
              <w:t>AbsoluteUrl</w:t>
            </w:r>
            <w:bookmarkEnd w:id="145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1" w:name="_MCCTEMPBM_CRPT71130448___2"/>
            <w:r w:rsidRPr="006436AF">
              <w:rPr>
                <w:rStyle w:val="Code"/>
                <w:lang w:val="en-US"/>
              </w:rPr>
              <w:t>eMBMS‌Service‌Announcement‌Locator</w:t>
            </w:r>
            <w:bookmarkEnd w:id="145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2" w:name="_MCCTEMPBM_CRPT71130449___7"/>
            <w:r w:rsidRPr="006436AF">
              <w:rPr>
                <w:rStyle w:val="Datatypechar"/>
                <w:lang w:val="en-US"/>
              </w:rPr>
              <w:t>AbsoluteUrl</w:t>
            </w:r>
            <w:bookmarkEnd w:id="145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3" w:name="_MCCTEMPBM_CRPT71130450___7"/>
            <w:r w:rsidRPr="006436AF">
              <w:rPr>
                <w:rStyle w:val="Code"/>
                <w:lang w:val="en-US"/>
              </w:rPr>
              <w:t>downlink</w:t>
            </w:r>
            <w:bookmarkEnd w:id="1453"/>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4" w:name="_MCCTEMPBM_CRPT71130451___7"/>
            <w:r w:rsidRPr="006436AF">
              <w:rPr>
                <w:rStyle w:val="Datatypechar"/>
                <w:lang w:val="en-US"/>
              </w:rPr>
              <w:t>object</w:t>
            </w:r>
            <w:bookmarkEnd w:id="145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5" w:name="_MCCTEMPBM_CRPT71130452___2"/>
            <w:r w:rsidRPr="006436AF">
              <w:rPr>
                <w:rStyle w:val="Code"/>
                <w:lang w:val="en-US"/>
              </w:rPr>
              <w:t>reportingInterval</w:t>
            </w:r>
            <w:bookmarkEnd w:id="145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6" w:name="_MCCTEMPBM_CRPT71130453___7"/>
            <w:r w:rsidRPr="006436AF">
              <w:rPr>
                <w:rFonts w:ascii="Courier New" w:hAnsi="Courier New"/>
                <w:lang w:val="en-US"/>
              </w:rPr>
              <w:t>DurationSec</w:t>
            </w:r>
            <w:bookmarkEnd w:id="145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7" w:name="_MCCTEMPBM_CRPT71130454___2"/>
            <w:r w:rsidRPr="006436AF">
              <w:rPr>
                <w:rStyle w:val="Code"/>
                <w:lang w:val="en-US"/>
              </w:rPr>
              <w:t>serverAddresses</w:t>
            </w:r>
            <w:bookmarkEnd w:id="145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8" w:name="_MCCTEMPBM_CRPT71130455___7"/>
            <w:r w:rsidRPr="006436AF">
              <w:rPr>
                <w:rStyle w:val="Datatypechar"/>
                <w:lang w:val="en-US"/>
              </w:rPr>
              <w:t>array(AbsoluteUrl)</w:t>
            </w:r>
            <w:bookmarkEnd w:id="145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59" w:name="_MCCTEMPBM_CRPT71130456___2"/>
            <w:r w:rsidRPr="006436AF">
              <w:rPr>
                <w:rStyle w:val="Code"/>
                <w:lang w:val="en-US"/>
              </w:rPr>
              <w:t>locationReporting</w:t>
            </w:r>
            <w:bookmarkEnd w:id="145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0" w:name="_MCCTEMPBM_CRPT71130457___7"/>
            <w:r w:rsidRPr="006436AF">
              <w:rPr>
                <w:rStyle w:val="Datatypechar"/>
                <w:lang w:val="en-US"/>
              </w:rPr>
              <w:t>boolean</w:t>
            </w:r>
            <w:bookmarkEnd w:id="146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1" w:name="_MCCTEMPBM_CRPT71130458___2"/>
            <w:r w:rsidRPr="006436AF">
              <w:rPr>
                <w:rStyle w:val="Code"/>
                <w:lang w:val="en-US"/>
              </w:rPr>
              <w:t>accessReporting</w:t>
            </w:r>
            <w:bookmarkEnd w:id="146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2" w:name="_MCCTEMPBM_CRPT71130459___7"/>
            <w:r w:rsidRPr="006436AF">
              <w:rPr>
                <w:rStyle w:val="Datatypechar"/>
                <w:lang w:val="en-US"/>
              </w:rPr>
              <w:t>boolean</w:t>
            </w:r>
            <w:bookmarkEnd w:id="146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3" w:name="_MCCTEMPBM_CRPT71130460___2"/>
            <w:r w:rsidRPr="006436AF">
              <w:rPr>
                <w:rStyle w:val="Code"/>
                <w:lang w:val="en-US"/>
              </w:rPr>
              <w:t>samplePercentage</w:t>
            </w:r>
            <w:bookmarkEnd w:id="146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4" w:name="_MCCTEMPBM_CRPT71130461___7"/>
            <w:r w:rsidRPr="006436AF">
              <w:rPr>
                <w:rStyle w:val="Datatypechar"/>
                <w:lang w:val="en-US"/>
              </w:rPr>
              <w:t>Percentage</w:t>
            </w:r>
            <w:bookmarkEnd w:id="146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65" w:name="_MCCTEMPBM_CRPT71130462___7"/>
            <w:r w:rsidRPr="006436AF">
              <w:rPr>
                <w:rStyle w:val="Datatypechar"/>
                <w:lang w:val="en-US"/>
              </w:rPr>
              <w:t>object</w:t>
            </w:r>
            <w:bookmarkEnd w:id="14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66" w:name="_MCCTEMPBM_CRPT71130463___2"/>
            <w:r w:rsidRPr="006436AF">
              <w:rPr>
                <w:rStyle w:val="Code"/>
                <w:lang w:val="en-US"/>
              </w:rPr>
              <w:t>serverAddresses</w:t>
            </w:r>
            <w:bookmarkEnd w:id="1466"/>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67" w:name="_MCCTEMPBM_CRPT71130464___7"/>
            <w:r w:rsidRPr="006436AF">
              <w:rPr>
                <w:rStyle w:val="Datatypechar"/>
                <w:lang w:val="en-US"/>
              </w:rPr>
              <w:t>array(AbsoluteUrl)</w:t>
            </w:r>
            <w:bookmarkEnd w:id="146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r>
              <w:rPr>
                <w:rStyle w:val="Code"/>
                <w:lang w:val="en-US"/>
              </w:rPr>
              <w:t>policyTemplateBindings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duples,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tab/>
              <w:t>externalReference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"HD_Premium".</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r>
              <w:rPr>
                <w:rStyle w:val="Code"/>
              </w:rPr>
              <w:t>policyTemplateId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r>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68" w:name="_MCCTEMPBM_CRPT71130469___2"/>
            <w:r w:rsidRPr="006436AF">
              <w:rPr>
                <w:rStyle w:val="Code"/>
                <w:lang w:val="en-US"/>
              </w:rPr>
              <w:t>sdfMethods</w:t>
            </w:r>
            <w:bookmarkEnd w:id="146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69" w:name="_MCCTEMPBM_CRPT71130470___7"/>
            <w:r w:rsidRPr="006436AF">
              <w:rPr>
                <w:rStyle w:val="Datatypechar"/>
                <w:lang w:val="en-US"/>
              </w:rPr>
              <w:t>array(SdfMethod)</w:t>
            </w:r>
            <w:bookmarkEnd w:id="146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946E65" w:rsidRPr="006436AF" w14:paraId="5986B30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946E65" w:rsidRPr="006436AF" w:rsidRDefault="00946E65" w:rsidP="005E3028">
            <w:pPr>
              <w:pStyle w:val="TAL"/>
              <w:rPr>
                <w:rStyle w:val="Code"/>
              </w:rPr>
            </w:pPr>
            <w:r w:rsidRPr="006436AF">
              <w:rPr>
                <w:rStyle w:val="Code"/>
                <w:lang w:val="en-US"/>
              </w:rPr>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946E65" w:rsidRPr="006436AF" w:rsidRDefault="00946E65" w:rsidP="005E3028">
            <w:pPr>
              <w:pStyle w:val="TAL"/>
              <w:rPr>
                <w:rStyle w:val="Datatypechar"/>
              </w:rPr>
            </w:pPr>
            <w:bookmarkStart w:id="1470" w:name="_MCCTEMPBM_CRPT71130473___7"/>
            <w:r w:rsidRPr="006436AF">
              <w:rPr>
                <w:rStyle w:val="Datatypechar"/>
                <w:lang w:val="en-US"/>
              </w:rPr>
              <w:t>array(</w:t>
            </w:r>
            <w:r>
              <w:rPr>
                <w:rStyle w:val="Datatypechar"/>
                <w:lang w:val="en-US"/>
              </w:rPr>
              <w:t>o</w:t>
            </w:r>
            <w:r w:rsidRPr="006436AF">
              <w:rPr>
                <w:rStyle w:val="Datatypechar"/>
                <w:lang w:val="en-US"/>
              </w:rPr>
              <w:t>bject)</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946E65" w:rsidRDefault="00946E65" w:rsidP="00AE6C9C">
            <w:pPr>
              <w:pStyle w:val="TAL"/>
              <w:rPr>
                <w:lang w:val="en-US"/>
              </w:rPr>
            </w:pPr>
            <w:r>
              <w:rPr>
                <w:lang w:val="en-US"/>
              </w:rPr>
              <w:t>Present if metrics reporting is provisioned by the 5GMS application Provider.</w:t>
            </w:r>
          </w:p>
          <w:p w14:paraId="20AD79C9" w14:textId="233AF926" w:rsidR="00946E65" w:rsidRPr="006436AF" w:rsidRDefault="00946E65"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A25C4A7" w14:textId="77777777" w:rsidR="00946E65" w:rsidRPr="006436AF" w:rsidRDefault="00946E65" w:rsidP="005E3028">
            <w:pPr>
              <w:pStyle w:val="TAL"/>
              <w:keepNext w:val="0"/>
              <w:rPr>
                <w:lang w:val="en-US"/>
              </w:rPr>
            </w:pPr>
            <w:r w:rsidRPr="006436AF">
              <w:rPr>
                <w:rStyle w:val="Code"/>
                <w:lang w:val="en-US"/>
              </w:rPr>
              <w:t>downlink</w:t>
            </w:r>
            <w:r w:rsidRPr="006436AF">
              <w:rPr>
                <w:lang w:val="en-US"/>
              </w:rPr>
              <w:t>,</w:t>
            </w:r>
          </w:p>
          <w:p w14:paraId="55F600BA" w14:textId="77777777" w:rsidR="00946E65" w:rsidRPr="006436AF" w:rsidRDefault="00946E65" w:rsidP="005E3028">
            <w:pPr>
              <w:pStyle w:val="TAL"/>
              <w:keepNext w:val="0"/>
              <w:rPr>
                <w:rStyle w:val="Code"/>
              </w:rPr>
            </w:pPr>
            <w:r w:rsidRPr="006436AF">
              <w:rPr>
                <w:rStyle w:val="Code"/>
                <w:lang w:val="en-US"/>
              </w:rPr>
              <w:t>uplink</w:t>
            </w:r>
          </w:p>
        </w:tc>
      </w:tr>
      <w:tr w:rsidR="00946E65" w:rsidRPr="006436AF" w14:paraId="72BDB4F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946E65" w:rsidRPr="006436AF" w:rsidRDefault="00946E65"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946E65" w:rsidRPr="006436AF" w:rsidRDefault="00946E65"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946E65" w:rsidRPr="006436AF" w:rsidRDefault="00946E65"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946E65" w:rsidRPr="006436AF" w:rsidRDefault="00946E65"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left w:val="single" w:sz="4" w:space="0" w:color="000000"/>
              <w:right w:val="single" w:sz="4" w:space="0" w:color="000000"/>
            </w:tcBorders>
            <w:vAlign w:val="center"/>
            <w:hideMark/>
          </w:tcPr>
          <w:p w14:paraId="3B101335" w14:textId="77777777" w:rsidR="00946E65" w:rsidRPr="006436AF" w:rsidRDefault="00946E65" w:rsidP="005E3028">
            <w:pPr>
              <w:spacing w:after="0" w:afterAutospacing="1"/>
              <w:rPr>
                <w:rStyle w:val="Code"/>
              </w:rPr>
            </w:pPr>
          </w:p>
        </w:tc>
      </w:tr>
      <w:tr w:rsidR="00946E65" w:rsidRPr="006436AF" w14:paraId="639E24B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946E65" w:rsidRPr="006436AF" w:rsidRDefault="00946E65" w:rsidP="005E3028">
            <w:pPr>
              <w:pStyle w:val="TAL"/>
              <w:ind w:left="284"/>
              <w:rPr>
                <w:rStyle w:val="Code"/>
              </w:rPr>
            </w:pPr>
            <w:bookmarkStart w:id="1471" w:name="_MCCTEMPBM_CRPT71130474___2"/>
            <w:r w:rsidRPr="006436AF">
              <w:rPr>
                <w:rStyle w:val="Code"/>
                <w:lang w:val="en-US"/>
              </w:rPr>
              <w:t>serverAddresses</w:t>
            </w:r>
            <w:bookmarkEnd w:id="147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946E65" w:rsidRPr="006436AF" w:rsidRDefault="00946E65" w:rsidP="005E3028">
            <w:pPr>
              <w:pStyle w:val="TAL"/>
              <w:rPr>
                <w:rStyle w:val="Datatypechar"/>
              </w:rPr>
            </w:pPr>
            <w:bookmarkStart w:id="1472" w:name="_MCCTEMPBM_CRPT71130475___7"/>
            <w:r w:rsidRPr="006436AF">
              <w:rPr>
                <w:rStyle w:val="Datatypechar"/>
                <w:lang w:val="en-US"/>
              </w:rPr>
              <w:t>array(AbsoluteUrl)</w:t>
            </w:r>
            <w:bookmarkEnd w:id="147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11F2DE6" w:rsidR="00946E65" w:rsidRPr="006436AF" w:rsidRDefault="00946E65" w:rsidP="005E3028">
            <w:pPr>
              <w:pStyle w:val="TAL"/>
              <w:rPr>
                <w:lang w:val="en-US"/>
              </w:rPr>
            </w:pPr>
            <w:r w:rsidRPr="006436AF">
              <w:rPr>
                <w:lang w:val="en-US"/>
              </w:rPr>
              <w:t>A list of 5GMS AF addresses to which metrics reports shall be sent. See NOTE</w:t>
            </w:r>
            <w:r>
              <w:rPr>
                <w:lang w:val="en-US"/>
              </w:rPr>
              <w:t xml:space="preserve"> 1</w:t>
            </w:r>
            <w:r w:rsidRPr="006436AF">
              <w:rPr>
                <w:lang w:val="en-US"/>
              </w:rPr>
              <w:t>.</w:t>
            </w:r>
          </w:p>
          <w:p w14:paraId="492E960D" w14:textId="77777777" w:rsidR="00946E65" w:rsidRPr="006436AF" w:rsidRDefault="00946E65"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1B3F39EE" w14:textId="77777777" w:rsidR="00946E65" w:rsidRPr="006436AF" w:rsidRDefault="00946E65" w:rsidP="005E3028">
            <w:pPr>
              <w:spacing w:after="0" w:afterAutospacing="1"/>
              <w:rPr>
                <w:rStyle w:val="Code"/>
              </w:rPr>
            </w:pPr>
          </w:p>
        </w:tc>
      </w:tr>
      <w:tr w:rsidR="00946E65" w:rsidRPr="006436AF" w14:paraId="5CE883D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7B1561" w14:textId="77777777" w:rsidR="00946E65" w:rsidRPr="006436AF" w:rsidRDefault="00946E65" w:rsidP="00C02B94">
            <w:pPr>
              <w:pStyle w:val="TAL"/>
              <w:ind w:left="284"/>
              <w:rPr>
                <w:rStyle w:val="Code"/>
                <w:lang w:val="en-US"/>
              </w:rPr>
            </w:pPr>
            <w:r>
              <w:rPr>
                <w:i/>
                <w:iCs/>
                <w:lang w:eastAsia="zh-CN"/>
              </w:rPr>
              <w:t>sliceScope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010BD" w14:textId="77777777" w:rsidR="00946E65" w:rsidRPr="006436AF" w:rsidRDefault="00946E65" w:rsidP="00C02B94">
            <w:pPr>
              <w:pStyle w:val="TAL"/>
              <w:rPr>
                <w:rStyle w:val="Datatypechar"/>
                <w:lang w:val="en-US"/>
              </w:rPr>
            </w:pPr>
            <w:r>
              <w:rPr>
                <w:rStyle w:val="Datatypechar"/>
                <w:lang w:eastAsia="zh-CN"/>
              </w:rPr>
              <w:t>array(</w:t>
            </w:r>
            <w:r>
              <w:rPr>
                <w:rStyle w:val="Datatypechar"/>
              </w:rPr>
              <w:t>Snssai</w:t>
            </w:r>
            <w:r>
              <w:rPr>
                <w:rStyle w:val="Datatypechar"/>
                <w:lang w:eastAsia="zh-CN"/>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BF0F15" w14:textId="77777777" w:rsidR="00946E65" w:rsidRPr="006436AF" w:rsidRDefault="00946E65" w:rsidP="00C02B94">
            <w:pPr>
              <w:pStyle w:val="TAC"/>
              <w:rPr>
                <w:lang w:val="en-US"/>
              </w:rPr>
            </w:pPr>
            <w:r>
              <w:rPr>
                <w:rFonts w:hint="eastAsia"/>
                <w:lang w:eastAsia="zh-CN"/>
              </w:rPr>
              <w:t>0</w:t>
            </w:r>
            <w:r>
              <w:rPr>
                <w:lang w:eastAsia="zh-CN"/>
              </w:rP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B26C2C" w14:textId="77777777" w:rsidR="00946E65" w:rsidRPr="006436AF" w:rsidRDefault="00946E65" w:rsidP="00C02B94">
            <w:pPr>
              <w:pStyle w:val="TAC"/>
              <w:rPr>
                <w:lang w:val="en-US"/>
              </w:rPr>
            </w:pPr>
            <w:r>
              <w:rPr>
                <w:rFonts w:hint="eastAsia"/>
                <w:lang w:val="en-US" w:eastAsia="zh-CN"/>
              </w:rPr>
              <w:t>R</w:t>
            </w:r>
            <w:r>
              <w:rPr>
                <w:lang w:val="en-US" w:eastAsia="zh-CN"/>
              </w:rP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CC220" w14:textId="77777777" w:rsidR="00946E65" w:rsidRPr="004C0EB8" w:rsidRDefault="00946E65"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5CE04647" w14:textId="77777777" w:rsidR="00946E65" w:rsidRDefault="00946E65" w:rsidP="00C02B94">
            <w:pPr>
              <w:pStyle w:val="TALcontinuation"/>
              <w:spacing w:before="60"/>
              <w:rPr>
                <w:lang w:eastAsia="zh-CN"/>
              </w:rPr>
            </w:pPr>
            <w:r>
              <w:rPr>
                <w:lang w:eastAsia="zh-CN"/>
              </w:rPr>
              <w:t>If present, the array shall identify at least one network slice.</w:t>
            </w:r>
          </w:p>
          <w:p w14:paraId="22F4E6FD" w14:textId="77777777" w:rsidR="00946E65" w:rsidRPr="006436AF" w:rsidRDefault="00946E65" w:rsidP="009A2BA4">
            <w:pPr>
              <w:pStyle w:val="TALcontinuation"/>
              <w:spacing w:before="60"/>
              <w:rPr>
                <w:lang w:val="en-US"/>
              </w:rPr>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slices.</w:t>
            </w:r>
          </w:p>
        </w:tc>
        <w:tc>
          <w:tcPr>
            <w:tcW w:w="0" w:type="auto"/>
            <w:vMerge/>
            <w:tcBorders>
              <w:left w:val="single" w:sz="4" w:space="0" w:color="000000"/>
              <w:right w:val="single" w:sz="4" w:space="0" w:color="000000"/>
            </w:tcBorders>
            <w:vAlign w:val="center"/>
          </w:tcPr>
          <w:p w14:paraId="284E3F8B" w14:textId="77777777" w:rsidR="00946E65" w:rsidRPr="006436AF" w:rsidRDefault="00946E65" w:rsidP="00C02B94">
            <w:pPr>
              <w:spacing w:after="0" w:afterAutospacing="1"/>
              <w:rPr>
                <w:rStyle w:val="Code"/>
              </w:rPr>
            </w:pPr>
          </w:p>
        </w:tc>
      </w:tr>
      <w:tr w:rsidR="00946E65" w:rsidRPr="006436AF" w14:paraId="3342E1DF"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946E65" w:rsidRPr="006436AF" w:rsidRDefault="00946E65"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946E65" w:rsidRPr="006436AF" w:rsidRDefault="00946E65"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946E65" w:rsidRPr="006436AF" w:rsidRDefault="00946E65" w:rsidP="005E3028">
            <w:pPr>
              <w:pStyle w:val="TAL"/>
              <w:rPr>
                <w:lang w:val="en-US"/>
              </w:rPr>
            </w:pPr>
            <w:r w:rsidRPr="006436AF">
              <w:rPr>
                <w:lang w:val="en-US"/>
              </w:rPr>
              <w:t>A URI identifying the metrics reporting scheme that metrics reports shall use (see clause 4.7.5).</w:t>
            </w:r>
          </w:p>
        </w:tc>
        <w:tc>
          <w:tcPr>
            <w:tcW w:w="0" w:type="auto"/>
            <w:vMerge/>
            <w:tcBorders>
              <w:left w:val="single" w:sz="4" w:space="0" w:color="000000"/>
              <w:right w:val="single" w:sz="4" w:space="0" w:color="000000"/>
            </w:tcBorders>
            <w:vAlign w:val="center"/>
            <w:hideMark/>
          </w:tcPr>
          <w:p w14:paraId="5E8BC64A" w14:textId="77777777" w:rsidR="00946E65" w:rsidRPr="006436AF" w:rsidRDefault="00946E65" w:rsidP="005E3028">
            <w:pPr>
              <w:spacing w:after="0" w:afterAutospacing="1"/>
              <w:rPr>
                <w:rStyle w:val="Code"/>
              </w:rPr>
            </w:pPr>
          </w:p>
        </w:tc>
      </w:tr>
      <w:tr w:rsidR="00946E65" w:rsidRPr="006436AF" w14:paraId="191F37A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946E65" w:rsidRPr="006436AF" w:rsidRDefault="00946E65" w:rsidP="005E3028">
            <w:pPr>
              <w:pStyle w:val="TAL"/>
              <w:ind w:left="284"/>
              <w:rPr>
                <w:rStyle w:val="Code"/>
              </w:rPr>
            </w:pPr>
            <w:bookmarkStart w:id="1473" w:name="_MCCTEMPBM_CRPT71130476___2"/>
            <w:r w:rsidRPr="006436AF">
              <w:rPr>
                <w:rStyle w:val="Code"/>
                <w:lang w:val="en-US"/>
              </w:rPr>
              <w:t>dataNetworkName</w:t>
            </w:r>
            <w:bookmarkEnd w:id="1473"/>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946E65" w:rsidRPr="006436AF" w:rsidRDefault="00946E65" w:rsidP="005E3028">
            <w:pPr>
              <w:pStyle w:val="TAL"/>
              <w:rPr>
                <w:rStyle w:val="Datatypechar"/>
              </w:rPr>
            </w:pPr>
            <w:bookmarkStart w:id="1474" w:name="_MCCTEMPBM_CRPT71130477___7"/>
            <w:r w:rsidRPr="006436AF">
              <w:rPr>
                <w:rStyle w:val="Datatypechar"/>
                <w:lang w:val="en-US"/>
              </w:rPr>
              <w:t>Dnn</w:t>
            </w:r>
            <w:bookmarkEnd w:id="147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946E65" w:rsidRPr="006436AF" w:rsidRDefault="00946E65"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left w:val="single" w:sz="4" w:space="0" w:color="000000"/>
              <w:right w:val="single" w:sz="4" w:space="0" w:color="000000"/>
            </w:tcBorders>
            <w:vAlign w:val="center"/>
            <w:hideMark/>
          </w:tcPr>
          <w:p w14:paraId="2877DB27" w14:textId="77777777" w:rsidR="00946E65" w:rsidRPr="006436AF" w:rsidRDefault="00946E65" w:rsidP="005E3028">
            <w:pPr>
              <w:spacing w:after="0" w:afterAutospacing="1"/>
              <w:rPr>
                <w:rStyle w:val="Code"/>
              </w:rPr>
            </w:pPr>
          </w:p>
        </w:tc>
      </w:tr>
      <w:tr w:rsidR="00946E65" w:rsidRPr="006436AF" w14:paraId="0BE221F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946E65" w:rsidRPr="006436AF" w:rsidRDefault="00946E65" w:rsidP="005E3028">
            <w:pPr>
              <w:pStyle w:val="TAL"/>
              <w:keepNext w:val="0"/>
              <w:ind w:left="284"/>
              <w:rPr>
                <w:rStyle w:val="Code"/>
              </w:rPr>
            </w:pPr>
            <w:bookmarkStart w:id="1475" w:name="_MCCTEMPBM_CRPT71130478___2"/>
            <w:r w:rsidRPr="006436AF">
              <w:rPr>
                <w:rStyle w:val="Code"/>
                <w:lang w:val="en-US"/>
              </w:rPr>
              <w:t>reportingInterval</w:t>
            </w:r>
            <w:bookmarkEnd w:id="1475"/>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946E65" w:rsidRPr="006436AF" w:rsidRDefault="00946E65" w:rsidP="005E3028">
            <w:pPr>
              <w:pStyle w:val="TALcontinuation"/>
              <w:spacing w:before="60"/>
              <w:rPr>
                <w:rFonts w:ascii="Courier New" w:hAnsi="Courier New" w:cs="Courier New"/>
              </w:rPr>
            </w:pPr>
            <w:bookmarkStart w:id="1476" w:name="MCCQCTEMPBM_00000033"/>
            <w:r w:rsidRPr="006436AF">
              <w:rPr>
                <w:rFonts w:ascii="Courier New" w:hAnsi="Courier New" w:cs="Courier New"/>
                <w:lang w:val="en-US"/>
              </w:rPr>
              <w:t>DurationSec</w:t>
            </w:r>
            <w:bookmarkEnd w:id="147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946E65" w:rsidRPr="006436AF" w:rsidRDefault="00946E65"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946E65" w:rsidRPr="006436AF" w:rsidRDefault="00946E65"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946E65" w:rsidRPr="006436AF" w:rsidRDefault="00946E65"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left w:val="single" w:sz="4" w:space="0" w:color="000000"/>
              <w:right w:val="single" w:sz="4" w:space="0" w:color="000000"/>
            </w:tcBorders>
            <w:vAlign w:val="center"/>
            <w:hideMark/>
          </w:tcPr>
          <w:p w14:paraId="3AE8B12F" w14:textId="77777777" w:rsidR="00946E65" w:rsidRPr="006436AF" w:rsidRDefault="00946E65" w:rsidP="005E3028">
            <w:pPr>
              <w:spacing w:after="0" w:afterAutospacing="1"/>
              <w:rPr>
                <w:rStyle w:val="Code"/>
              </w:rPr>
            </w:pPr>
          </w:p>
        </w:tc>
      </w:tr>
      <w:tr w:rsidR="00946E65" w:rsidRPr="006436AF" w14:paraId="1BDD7AD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946E65" w:rsidRPr="006436AF" w:rsidRDefault="00946E65" w:rsidP="005E3028">
            <w:pPr>
              <w:pStyle w:val="TAL"/>
              <w:keepNext w:val="0"/>
              <w:ind w:left="284"/>
              <w:rPr>
                <w:rStyle w:val="Code"/>
              </w:rPr>
            </w:pPr>
            <w:bookmarkStart w:id="1477" w:name="_MCCTEMPBM_CRPT71130479___2"/>
            <w:r w:rsidRPr="006436AF">
              <w:rPr>
                <w:rStyle w:val="Code"/>
                <w:lang w:val="en-US"/>
              </w:rPr>
              <w:t>samplePercentage</w:t>
            </w:r>
            <w:bookmarkEnd w:id="147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946E65" w:rsidRPr="006436AF" w:rsidRDefault="00946E65" w:rsidP="005E3028">
            <w:pPr>
              <w:pStyle w:val="TAL"/>
              <w:keepNext w:val="0"/>
              <w:rPr>
                <w:rStyle w:val="Datatypechar"/>
              </w:rPr>
            </w:pPr>
            <w:bookmarkStart w:id="1478" w:name="_MCCTEMPBM_CRPT71130480___7"/>
            <w:r w:rsidRPr="006436AF">
              <w:rPr>
                <w:rStyle w:val="Datatypechar"/>
                <w:lang w:val="en-US"/>
              </w:rPr>
              <w:t>Percentage</w:t>
            </w:r>
            <w:bookmarkEnd w:id="147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946E65" w:rsidRPr="006436AF" w:rsidRDefault="00946E65"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left w:val="single" w:sz="4" w:space="0" w:color="000000"/>
              <w:right w:val="single" w:sz="4" w:space="0" w:color="000000"/>
            </w:tcBorders>
            <w:vAlign w:val="center"/>
            <w:hideMark/>
          </w:tcPr>
          <w:p w14:paraId="1BC62746" w14:textId="77777777" w:rsidR="00946E65" w:rsidRPr="006436AF" w:rsidRDefault="00946E65" w:rsidP="005E3028">
            <w:pPr>
              <w:spacing w:after="0" w:afterAutospacing="1"/>
              <w:rPr>
                <w:rStyle w:val="Code"/>
              </w:rPr>
            </w:pPr>
          </w:p>
        </w:tc>
      </w:tr>
      <w:tr w:rsidR="00946E65" w:rsidRPr="006436AF" w14:paraId="13540BE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946E65" w:rsidRPr="006436AF" w:rsidRDefault="00946E65" w:rsidP="005E3028">
            <w:pPr>
              <w:pStyle w:val="TAL"/>
              <w:keepNext w:val="0"/>
              <w:ind w:left="284"/>
              <w:rPr>
                <w:rStyle w:val="Code"/>
              </w:rPr>
            </w:pPr>
            <w:bookmarkStart w:id="1479" w:name="_MCCTEMPBM_CRPT71130481___2"/>
            <w:r w:rsidRPr="006436AF">
              <w:rPr>
                <w:rStyle w:val="Code"/>
                <w:lang w:val="en-US"/>
              </w:rPr>
              <w:t>urlFilters</w:t>
            </w:r>
            <w:bookmarkEnd w:id="147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946E65" w:rsidRPr="006436AF" w:rsidRDefault="00946E65" w:rsidP="005E3028">
            <w:pPr>
              <w:pStyle w:val="TAL"/>
              <w:keepNext w:val="0"/>
              <w:rPr>
                <w:rStyle w:val="Datatypechar"/>
              </w:rPr>
            </w:pPr>
            <w:bookmarkStart w:id="1480" w:name="_MCCTEMPBM_CRPT71130482___7"/>
            <w:r w:rsidRPr="006436AF">
              <w:rPr>
                <w:rStyle w:val="Datatypechar"/>
                <w:lang w:val="en-US"/>
              </w:rPr>
              <w:t>array(</w:t>
            </w:r>
            <w:r>
              <w:rPr>
                <w:rStyle w:val="Datatypechar"/>
                <w:lang w:val="en-US"/>
              </w:rPr>
              <w:t>s</w:t>
            </w:r>
            <w:r w:rsidRPr="006436AF">
              <w:rPr>
                <w:rStyle w:val="Datatypechar"/>
                <w:lang w:val="en-US"/>
              </w:rPr>
              <w:t>tring)</w:t>
            </w:r>
            <w:bookmarkEnd w:id="148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946E65" w:rsidRPr="006436AF" w:rsidRDefault="00946E65"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946E65" w:rsidRPr="006436AF" w:rsidRDefault="00946E65"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946E65" w:rsidRPr="006436AF" w:rsidRDefault="00946E65"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left w:val="single" w:sz="4" w:space="0" w:color="000000"/>
              <w:right w:val="single" w:sz="4" w:space="0" w:color="000000"/>
            </w:tcBorders>
            <w:vAlign w:val="center"/>
            <w:hideMark/>
          </w:tcPr>
          <w:p w14:paraId="26BF48AE" w14:textId="77777777" w:rsidR="00946E65" w:rsidRPr="006436AF" w:rsidRDefault="00946E65" w:rsidP="005E3028">
            <w:pPr>
              <w:spacing w:after="0" w:afterAutospacing="1"/>
              <w:rPr>
                <w:rStyle w:val="Code"/>
              </w:rPr>
            </w:pPr>
          </w:p>
        </w:tc>
      </w:tr>
      <w:tr w:rsidR="00946E65" w:rsidRPr="006436AF" w14:paraId="3EFAE200"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946E65" w:rsidRPr="006436AF" w:rsidRDefault="00946E65" w:rsidP="005E3028">
            <w:pPr>
              <w:pStyle w:val="TAL"/>
              <w:keepNext w:val="0"/>
              <w:ind w:left="284"/>
              <w:rPr>
                <w:rStyle w:val="Code"/>
                <w:lang w:val="en-US"/>
              </w:rPr>
            </w:pPr>
            <w:r w:rsidRPr="006436AF">
              <w:rPr>
                <w:rStyle w:val="Code"/>
                <w:lang w:val="en-US"/>
              </w:rPr>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946E65" w:rsidRPr="006436AF" w:rsidDel="00785039" w:rsidRDefault="00946E65"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946E65" w:rsidRPr="006436AF" w:rsidRDefault="00946E65"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946E65" w:rsidRPr="006436AF" w:rsidRDefault="00946E65" w:rsidP="005E3028">
            <w:pPr>
              <w:pStyle w:val="TAL"/>
              <w:rPr>
                <w:lang w:val="en-US"/>
              </w:rPr>
            </w:pPr>
            <w:r w:rsidRPr="006436AF">
              <w:t>The time interval the 5GMS Client should wait between sampling the QoE metrics specified by this metrics reporting configuration.</w:t>
            </w:r>
          </w:p>
        </w:tc>
        <w:tc>
          <w:tcPr>
            <w:tcW w:w="0" w:type="auto"/>
            <w:vMerge/>
            <w:tcBorders>
              <w:left w:val="single" w:sz="4" w:space="0" w:color="000000"/>
              <w:right w:val="single" w:sz="4" w:space="0" w:color="000000"/>
            </w:tcBorders>
            <w:vAlign w:val="center"/>
          </w:tcPr>
          <w:p w14:paraId="608DE79A" w14:textId="77777777" w:rsidR="00946E65" w:rsidRPr="006436AF" w:rsidRDefault="00946E65" w:rsidP="005E3028">
            <w:pPr>
              <w:spacing w:after="0" w:afterAutospacing="1"/>
              <w:rPr>
                <w:rStyle w:val="Code"/>
              </w:rPr>
            </w:pPr>
          </w:p>
        </w:tc>
      </w:tr>
      <w:tr w:rsidR="00946E65" w:rsidRPr="006436AF" w14:paraId="088085DD"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946E65" w:rsidRPr="006436AF" w:rsidRDefault="00946E65" w:rsidP="005E3028">
            <w:pPr>
              <w:pStyle w:val="TAL"/>
              <w:keepNext w:val="0"/>
              <w:ind w:left="284"/>
              <w:rPr>
                <w:rStyle w:val="Code"/>
              </w:rPr>
            </w:pPr>
            <w:bookmarkStart w:id="1481" w:name="_MCCTEMPBM_CRPT71130483___2"/>
            <w:r w:rsidRPr="006436AF">
              <w:rPr>
                <w:rStyle w:val="Code"/>
                <w:lang w:val="en-US"/>
              </w:rPr>
              <w:t>metrics</w:t>
            </w:r>
            <w:bookmarkEnd w:id="1481"/>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2B18DBE8" w:rsidR="00946E65" w:rsidRPr="006436AF" w:rsidRDefault="00946E65" w:rsidP="005E3028">
            <w:pPr>
              <w:pStyle w:val="TAL"/>
              <w:keepNext w:val="0"/>
              <w:rPr>
                <w:rStyle w:val="Datatypechar"/>
              </w:rPr>
            </w:pPr>
            <w:bookmarkStart w:id="1482" w:name="_MCCTEMPBM_CRPT71130484___7"/>
            <w:r w:rsidRPr="006436AF">
              <w:rPr>
                <w:rStyle w:val="Datatypechar"/>
                <w:lang w:val="en-US"/>
              </w:rPr>
              <w:t>array(</w:t>
            </w:r>
            <w:r w:rsidR="00503967">
              <w:rPr>
                <w:rStyle w:val="Datatypechar"/>
                <w:lang w:val="en-US"/>
              </w:rPr>
              <w:t>U</w:t>
            </w:r>
            <w:r w:rsidR="00503967">
              <w:rPr>
                <w:rStyle w:val="Datatypechar"/>
              </w:rPr>
              <w:t>ri</w:t>
            </w:r>
            <w:r w:rsidRPr="006436AF">
              <w:rPr>
                <w:rStyle w:val="Datatypechar"/>
                <w:lang w:val="en-US"/>
              </w:rPr>
              <w:t>)</w:t>
            </w:r>
            <w:bookmarkEnd w:id="1482"/>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6A5B231B" w:rsidR="00946E65" w:rsidRPr="006436AF" w:rsidRDefault="00946E65" w:rsidP="005E3028">
            <w:pPr>
              <w:pStyle w:val="TAL"/>
              <w:keepNext w:val="0"/>
              <w:rPr>
                <w:lang w:val="en-US"/>
              </w:rPr>
            </w:pPr>
            <w:r w:rsidRPr="006436AF">
              <w:rPr>
                <w:lang w:val="en-US"/>
              </w:rPr>
              <w:t>A list of metrics which shall be reported</w:t>
            </w:r>
            <w:r w:rsidR="00B8242F">
              <w:rPr>
                <w:lang w:val="en-US"/>
              </w:rPr>
              <w:t>, each indicated using a fully-qualified term identifier per clause E.2</w:t>
            </w:r>
            <w:r w:rsidRPr="006436AF">
              <w:rPr>
                <w:lang w:val="en-US"/>
              </w:rPr>
              <w:t>.</w:t>
            </w:r>
          </w:p>
          <w:p w14:paraId="11DAD6F3" w14:textId="77777777" w:rsidR="00946E65" w:rsidRPr="006436AF" w:rsidRDefault="00946E65"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left w:val="single" w:sz="4" w:space="0" w:color="000000"/>
              <w:bottom w:val="single" w:sz="4" w:space="0" w:color="000000"/>
              <w:right w:val="single" w:sz="4" w:space="0" w:color="000000"/>
            </w:tcBorders>
            <w:vAlign w:val="center"/>
            <w:hideMark/>
          </w:tcPr>
          <w:p w14:paraId="1374F24F" w14:textId="77777777" w:rsidR="00946E65" w:rsidRPr="006436AF" w:rsidRDefault="00946E65"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3" w:name="_MCCTEMPBM_CRPT71130485___7"/>
            <w:r w:rsidRPr="006436AF">
              <w:rPr>
                <w:rStyle w:val="Datatypechar"/>
                <w:lang w:val="en-US"/>
              </w:rPr>
              <w:t>object</w:t>
            </w:r>
            <w:bookmarkEnd w:id="148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4" w:name="_MCCTEMPBM_CRPT71130486___2"/>
            <w:r w:rsidRPr="006436AF">
              <w:rPr>
                <w:rStyle w:val="Code"/>
                <w:lang w:val="en-US"/>
              </w:rPr>
              <w:t>serverAddress</w:t>
            </w:r>
            <w:bookmarkEnd w:id="1484"/>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5" w:name="_MCCTEMPBM_CRPT71130487___7"/>
            <w:r w:rsidRPr="006436AF">
              <w:rPr>
                <w:rStyle w:val="Datatypechar"/>
                <w:lang w:val="en-US"/>
              </w:rPr>
              <w:t>array(AbsoluteUrl</w:t>
            </w:r>
            <w:bookmarkEnd w:id="1485"/>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59F3C46F"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r w:rsidR="00662E72">
              <w:rPr>
                <w:lang w:val="en-US"/>
              </w:rPr>
              <w:t xml:space="preserve"> 1</w:t>
            </w:r>
            <w:r w:rsidRPr="006436AF">
              <w:rPr>
                <w:lang w:val="en-US"/>
              </w:rPr>
              <w:t>.</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1F45E" w14:textId="77777777" w:rsidR="00662E72" w:rsidRDefault="00556763" w:rsidP="00662E72">
            <w:pPr>
              <w:pStyle w:val="TAN"/>
              <w:rPr>
                <w:lang w:val="en-US"/>
              </w:rPr>
            </w:pPr>
            <w:r w:rsidRPr="006436AF">
              <w:rPr>
                <w:lang w:val="en-US"/>
              </w:rPr>
              <w:t>NOTE</w:t>
            </w:r>
            <w:r w:rsidR="00662E72">
              <w:rPr>
                <w:lang w:val="en-US"/>
              </w:rPr>
              <w:t xml:space="preserve"> 1</w:t>
            </w:r>
            <w:r w:rsidRPr="006436AF">
              <w:rPr>
                <w:lang w:val="en-US"/>
              </w:rPr>
              <w:t>:</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p w14:paraId="37A77DFF" w14:textId="6410BDBC" w:rsidR="00556763" w:rsidRPr="006436AF" w:rsidRDefault="00662E72" w:rsidP="00662E72">
            <w:pPr>
              <w:pStyle w:val="TAN"/>
              <w:rPr>
                <w:lang w:val="en-US"/>
              </w:rPr>
            </w:pPr>
            <w:r>
              <w:rPr>
                <w:rFonts w:hint="eastAsia"/>
                <w:lang w:val="en-US" w:eastAsia="zh-CN"/>
              </w:rPr>
              <w:t>N</w:t>
            </w:r>
            <w:r>
              <w:rPr>
                <w:lang w:val="en-US" w:eastAsia="zh-CN"/>
              </w:rPr>
              <w:t>OTE 2:</w:t>
            </w:r>
            <w:r w:rsidRPr="006436AF">
              <w:rPr>
                <w:lang w:val="en-US"/>
              </w:rPr>
              <w:tab/>
            </w:r>
            <w:r>
              <w:t xml:space="preserve">The </w:t>
            </w:r>
            <w:r w:rsidRPr="009A4F93">
              <w:rPr>
                <w:rStyle w:val="Codechar0"/>
              </w:rPr>
              <w:t>Snssai</w:t>
            </w:r>
            <w:r>
              <w:t xml:space="preserve"> data type is specified in TS 29.571 [12].</w:t>
            </w:r>
          </w:p>
        </w:tc>
      </w:tr>
      <w:bookmarkEnd w:id="1446"/>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86" w:name="_Toc187845987"/>
      <w:r w:rsidRPr="006436AF">
        <w:t>11.2.3.2</w:t>
      </w:r>
      <w:r w:rsidRPr="006436AF">
        <w:tab/>
        <w:t>EASDiscoveryTemplate type</w:t>
      </w:r>
      <w:bookmarkEnd w:id="1486"/>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87" w:name="_MCCTEMPBM_CRPT71130488___7"/>
            <w:r w:rsidRPr="006436AF">
              <w:rPr>
                <w:rStyle w:val="Datatypechar"/>
              </w:rPr>
              <w:t>string</w:t>
            </w:r>
            <w:bookmarkEnd w:id="1487"/>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88" w:name="_MCCTEMPBM_CRPT71130489___7"/>
            <w:r w:rsidRPr="006436AF">
              <w:rPr>
                <w:rStyle w:val="Datatypechar"/>
              </w:rPr>
              <w:t>array(string)</w:t>
            </w:r>
            <w:bookmarkEnd w:id="1488"/>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89" w:name="_MCCTEMPBM_CRPT71130490___7"/>
            <w:r w:rsidRPr="006436AF">
              <w:rPr>
                <w:rStyle w:val="Datatypechar"/>
              </w:rPr>
              <w:t>array(string)</w:t>
            </w:r>
            <w:bookmarkEnd w:id="1489"/>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0" w:name="_Toc187845988"/>
      <w:r w:rsidRPr="006436AF">
        <w:t>11.2.3.3</w:t>
      </w:r>
      <w:r w:rsidRPr="006436AF">
        <w:tab/>
        <w:t>M5EASRelocationRequirements type</w:t>
      </w:r>
      <w:bookmarkEnd w:id="1490"/>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1" w:name="_MCCTEMPBM_CRPT71130491___7"/>
            <w:r w:rsidRPr="006436AF">
              <w:rPr>
                <w:rStyle w:val="Datatypechar"/>
              </w:rPr>
              <w:t>EASRelocation‌Tolerance</w:t>
            </w:r>
            <w:bookmarkEnd w:id="1491"/>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492" w:name="_MCCTEMPBM_CRPT71130492___7"/>
            <w:r w:rsidRPr="006436AF">
              <w:rPr>
                <w:rStyle w:val="Datatypechar"/>
              </w:rPr>
              <w:t>UintegerRm</w:t>
            </w:r>
            <w:bookmarkEnd w:id="1492"/>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3" w:name="_MCCTEMPBM_CRPT71130493___2"/>
    </w:p>
    <w:p w14:paraId="24AE1D93" w14:textId="5A52FB70" w:rsidR="000A09F9" w:rsidRPr="006436AF" w:rsidRDefault="000A09F9" w:rsidP="000A09F9">
      <w:pPr>
        <w:pStyle w:val="Heading3"/>
      </w:pPr>
      <w:bookmarkStart w:id="1494" w:name="_Toc68899652"/>
      <w:bookmarkStart w:id="1495" w:name="_Toc71214403"/>
      <w:bookmarkStart w:id="1496" w:name="_Toc71722077"/>
      <w:bookmarkStart w:id="1497" w:name="_Toc74859129"/>
      <w:bookmarkStart w:id="1498" w:name="_Toc187845989"/>
      <w:bookmarkEnd w:id="1493"/>
      <w:r w:rsidRPr="006436AF">
        <w:t>11.2.4</w:t>
      </w:r>
      <w:r w:rsidRPr="006436AF">
        <w:tab/>
        <w:t>Operations</w:t>
      </w:r>
      <w:bookmarkEnd w:id="1494"/>
      <w:bookmarkEnd w:id="1495"/>
      <w:bookmarkEnd w:id="1496"/>
      <w:bookmarkEnd w:id="1497"/>
      <w:bookmarkEnd w:id="1498"/>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499" w:name="_Toc68899653"/>
      <w:bookmarkStart w:id="1500" w:name="_Toc71214404"/>
      <w:bookmarkStart w:id="1501" w:name="_Toc71722078"/>
      <w:bookmarkStart w:id="1502" w:name="_Toc74859130"/>
      <w:bookmarkStart w:id="1503" w:name="_Toc187845990"/>
      <w:r w:rsidRPr="006436AF">
        <w:t>11.3</w:t>
      </w:r>
      <w:r w:rsidRPr="006436AF">
        <w:tab/>
        <w:t>Consumption Reporting API</w:t>
      </w:r>
      <w:bookmarkEnd w:id="1499"/>
      <w:bookmarkEnd w:id="1500"/>
      <w:bookmarkEnd w:id="1501"/>
      <w:bookmarkEnd w:id="1502"/>
      <w:bookmarkEnd w:id="1503"/>
    </w:p>
    <w:p w14:paraId="5361357E" w14:textId="117AD360" w:rsidR="007D59CE" w:rsidRPr="006436AF" w:rsidRDefault="002454DF" w:rsidP="007D59CE">
      <w:pPr>
        <w:pStyle w:val="Heading3"/>
      </w:pPr>
      <w:bookmarkStart w:id="1504" w:name="_Toc68899654"/>
      <w:bookmarkStart w:id="1505" w:name="_Toc71214405"/>
      <w:bookmarkStart w:id="1506" w:name="_Toc71722079"/>
      <w:bookmarkStart w:id="1507" w:name="_Toc74859131"/>
      <w:bookmarkStart w:id="1508" w:name="_Toc187845991"/>
      <w:r w:rsidRPr="006436AF">
        <w:t>11.</w:t>
      </w:r>
      <w:r w:rsidR="00F46F1B" w:rsidRPr="006436AF">
        <w:t>3</w:t>
      </w:r>
      <w:r w:rsidR="007D59CE" w:rsidRPr="006436AF">
        <w:t>.1</w:t>
      </w:r>
      <w:r w:rsidR="007D59CE" w:rsidRPr="006436AF">
        <w:tab/>
        <w:t>General</w:t>
      </w:r>
      <w:bookmarkEnd w:id="1504"/>
      <w:bookmarkEnd w:id="1505"/>
      <w:bookmarkEnd w:id="1506"/>
      <w:bookmarkEnd w:id="1507"/>
      <w:bookmarkEnd w:id="1508"/>
    </w:p>
    <w:p w14:paraId="534E0873" w14:textId="5CB4A5E0" w:rsidR="007D59CE" w:rsidRPr="006436AF" w:rsidRDefault="007D59CE" w:rsidP="00044007">
      <w:pPr>
        <w:keepNext/>
        <w:keepLines/>
        <w:rPr>
          <w:color w:val="000000"/>
        </w:rPr>
      </w:pPr>
      <w:bookmarkStart w:id="1509"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0" w:name="_Toc68899655"/>
      <w:bookmarkStart w:id="1511" w:name="_Toc71214406"/>
      <w:bookmarkStart w:id="1512" w:name="_Toc71722080"/>
      <w:bookmarkStart w:id="1513" w:name="_Toc74859132"/>
      <w:bookmarkStart w:id="1514" w:name="_Toc187845992"/>
      <w:bookmarkEnd w:id="1509"/>
      <w:r w:rsidRPr="006436AF">
        <w:t>11.3.</w:t>
      </w:r>
      <w:r w:rsidR="007D59CE" w:rsidRPr="006436AF">
        <w:t>2</w:t>
      </w:r>
      <w:r w:rsidR="00897985" w:rsidRPr="006436AF">
        <w:tab/>
      </w:r>
      <w:r w:rsidRPr="006436AF">
        <w:t>Reporting procedure</w:t>
      </w:r>
      <w:bookmarkEnd w:id="1510"/>
      <w:bookmarkEnd w:id="1511"/>
      <w:bookmarkEnd w:id="1512"/>
      <w:bookmarkEnd w:id="1513"/>
      <w:bookmarkEnd w:id="1514"/>
    </w:p>
    <w:p w14:paraId="17A0F66A" w14:textId="77777777" w:rsidR="00556763" w:rsidRPr="006436AF" w:rsidRDefault="00556763" w:rsidP="00556763">
      <w:pPr>
        <w:keepNext/>
      </w:pPr>
      <w:bookmarkStart w:id="1515" w:name="_MCCTEMPBM_CRPT71130495___7"/>
      <w:bookmarkStart w:id="1516" w:name="_Toc68899656"/>
      <w:bookmarkStart w:id="1517" w:name="_Toc71214407"/>
      <w:bookmarkStart w:id="1518" w:name="_Toc71722081"/>
      <w:bookmarkStart w:id="1519"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0" w:name="_MCCTEMPBM_CRPT71130496___7"/>
      <w:bookmarkEnd w:id="1515"/>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1" w:name="_Toc187845993"/>
      <w:bookmarkEnd w:id="1520"/>
      <w:r w:rsidRPr="006436AF">
        <w:t>11.</w:t>
      </w:r>
      <w:r w:rsidR="00F46F1B" w:rsidRPr="006436AF">
        <w:t>3</w:t>
      </w:r>
      <w:r w:rsidR="007D59CE" w:rsidRPr="006436AF">
        <w:t>.</w:t>
      </w:r>
      <w:r w:rsidR="00DE1E1E" w:rsidRPr="006436AF">
        <w:t>3</w:t>
      </w:r>
      <w:r w:rsidR="007D59CE" w:rsidRPr="006436AF">
        <w:tab/>
      </w:r>
      <w:r w:rsidR="009B610D" w:rsidRPr="006436AF">
        <w:t>Report format</w:t>
      </w:r>
      <w:bookmarkEnd w:id="1516"/>
      <w:bookmarkEnd w:id="1517"/>
      <w:bookmarkEnd w:id="1518"/>
      <w:bookmarkEnd w:id="1519"/>
      <w:bookmarkEnd w:id="1521"/>
    </w:p>
    <w:p w14:paraId="3C3158F5" w14:textId="668E2918" w:rsidR="007D59CE" w:rsidRPr="006436AF" w:rsidRDefault="003A2401" w:rsidP="007D59CE">
      <w:pPr>
        <w:pStyle w:val="Heading4"/>
      </w:pPr>
      <w:bookmarkStart w:id="1522" w:name="_Toc68899657"/>
      <w:bookmarkStart w:id="1523" w:name="_Toc71214408"/>
      <w:bookmarkStart w:id="1524" w:name="_Toc71722082"/>
      <w:bookmarkStart w:id="1525" w:name="_Toc74859134"/>
      <w:bookmarkStart w:id="1526" w:name="_Toc187845994"/>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22"/>
      <w:bookmarkEnd w:id="1523"/>
      <w:bookmarkEnd w:id="1524"/>
      <w:bookmarkEnd w:id="1525"/>
      <w:bookmarkEnd w:id="1526"/>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27" w:name="_Toc68899658"/>
      <w:bookmarkStart w:id="1528" w:name="_Toc71214409"/>
      <w:bookmarkStart w:id="1529" w:name="_Toc71722083"/>
      <w:bookmarkStart w:id="1530" w:name="_Toc74859135"/>
      <w:bookmarkStart w:id="1531" w:name="_Toc187845995"/>
      <w:r w:rsidRPr="006436AF">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27"/>
      <w:bookmarkEnd w:id="1528"/>
      <w:bookmarkEnd w:id="1529"/>
      <w:bookmarkEnd w:id="1530"/>
      <w:bookmarkEnd w:id="1531"/>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2" w:name="_MCCTEMPBM_CRPT71130500___7"/>
            <w:r w:rsidRPr="006436AF">
              <w:rPr>
                <w:rStyle w:val="Datatypechar"/>
              </w:rPr>
              <w:t>string</w:t>
            </w:r>
            <w:bookmarkEnd w:id="153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33"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33"/>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r>
              <w:rPr>
                <w:rStyle w:val="Code"/>
              </w:rPr>
              <w:t>client</w:t>
            </w:r>
            <w:r w:rsidR="002852C5"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4" w:name="_MCCTEMPBM_CRPT71130501___7"/>
            <w:r w:rsidRPr="006436AF">
              <w:rPr>
                <w:rStyle w:val="Datatypechar"/>
              </w:rPr>
              <w:t>EndpointAddress</w:t>
            </w:r>
            <w:bookmarkEnd w:id="153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r>
              <w:rPr>
                <w:rStyle w:val="Code"/>
              </w:rPr>
              <w:t>serverEndpointAddress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r>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5" w:name="_MCCTEMPBM_CRPT71130502___7"/>
            <w:r w:rsidRPr="006436AF">
              <w:rPr>
                <w:rStyle w:val="Datatypechar"/>
              </w:rPr>
              <w:t>DateTime</w:t>
            </w:r>
            <w:bookmarkEnd w:id="153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36" w:name="_MCCTEMPBM_CRPT71130503___7"/>
            <w:r w:rsidRPr="006436AF">
              <w:rPr>
                <w:rStyle w:val="Datatypechar"/>
              </w:rPr>
              <w:t>DurationSec</w:t>
            </w:r>
            <w:bookmarkEnd w:id="153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37" w:name="_MCCTEMPBM_CRPT71130504___7"/>
            <w:r>
              <w:rPr>
                <w:rStyle w:val="Datatypechar"/>
              </w:rPr>
              <w:t>a</w:t>
            </w:r>
            <w:r w:rsidR="002852C5" w:rsidRPr="006436AF">
              <w:rPr>
                <w:rStyle w:val="Datatypechar"/>
              </w:rPr>
              <w:t>rray(TypedLocation)</w:t>
            </w:r>
            <w:bookmarkEnd w:id="153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38" w:name="_Toc68899659"/>
      <w:bookmarkStart w:id="1539" w:name="_Toc71214410"/>
      <w:bookmarkStart w:id="1540" w:name="_Toc71722084"/>
      <w:bookmarkStart w:id="1541" w:name="_Toc74859136"/>
      <w:bookmarkStart w:id="1542" w:name="_Toc187845996"/>
      <w:r w:rsidRPr="006436AF">
        <w:t>11.4</w:t>
      </w:r>
      <w:r w:rsidR="008C0ACA" w:rsidRPr="006436AF">
        <w:tab/>
      </w:r>
      <w:r w:rsidRPr="006436AF">
        <w:t>Metrics Reporting API</w:t>
      </w:r>
      <w:bookmarkEnd w:id="1538"/>
      <w:bookmarkEnd w:id="1539"/>
      <w:bookmarkEnd w:id="1540"/>
      <w:bookmarkEnd w:id="1541"/>
      <w:bookmarkEnd w:id="1542"/>
    </w:p>
    <w:p w14:paraId="1B6EA2C2" w14:textId="0A849A7F" w:rsidR="00567069" w:rsidRPr="006436AF" w:rsidRDefault="00567069" w:rsidP="00567069">
      <w:pPr>
        <w:pStyle w:val="Heading3"/>
      </w:pPr>
      <w:bookmarkStart w:id="1543" w:name="_Toc68899660"/>
      <w:bookmarkStart w:id="1544" w:name="_Toc71214411"/>
      <w:bookmarkStart w:id="1545" w:name="_Toc71722085"/>
      <w:bookmarkStart w:id="1546" w:name="_Toc74859137"/>
      <w:bookmarkStart w:id="1547" w:name="_Toc187845997"/>
      <w:r w:rsidRPr="006436AF">
        <w:t>11.4.1</w:t>
      </w:r>
      <w:r w:rsidRPr="006436AF">
        <w:tab/>
        <w:t>General</w:t>
      </w:r>
      <w:bookmarkEnd w:id="1543"/>
      <w:bookmarkEnd w:id="1544"/>
      <w:bookmarkEnd w:id="1545"/>
      <w:bookmarkEnd w:id="1546"/>
      <w:bookmarkEnd w:id="1547"/>
    </w:p>
    <w:p w14:paraId="7E66ACC3" w14:textId="4B8E4EB9" w:rsidR="00567069" w:rsidRPr="006436AF" w:rsidRDefault="00567069" w:rsidP="00567069">
      <w:pPr>
        <w:keepNext/>
      </w:pPr>
      <w:bookmarkStart w:id="1548"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49" w:name="_Toc68899661"/>
      <w:bookmarkStart w:id="1550" w:name="_Toc71214412"/>
      <w:bookmarkStart w:id="1551" w:name="_Toc71722086"/>
      <w:bookmarkStart w:id="1552" w:name="_Toc74859138"/>
      <w:bookmarkStart w:id="1553" w:name="_Toc187845998"/>
      <w:bookmarkEnd w:id="1548"/>
      <w:r w:rsidRPr="006436AF">
        <w:t>11.4.2</w:t>
      </w:r>
      <w:r w:rsidRPr="006436AF">
        <w:tab/>
        <w:t>Reporting procedure</w:t>
      </w:r>
      <w:bookmarkEnd w:id="1549"/>
      <w:bookmarkEnd w:id="1550"/>
      <w:bookmarkEnd w:id="1551"/>
      <w:bookmarkEnd w:id="1552"/>
      <w:bookmarkEnd w:id="1553"/>
    </w:p>
    <w:p w14:paraId="42D86E3F" w14:textId="6BA8DA87" w:rsidR="006A1862" w:rsidRPr="006436AF" w:rsidRDefault="006A1862" w:rsidP="006A1862">
      <w:pPr>
        <w:keepLines/>
      </w:pPr>
      <w:bookmarkStart w:id="1554" w:name="_MCCTEMPBM_CRPT71130506___7"/>
      <w:bookmarkStart w:id="1555" w:name="_Toc68899662"/>
      <w:bookmarkStart w:id="1556" w:name="_Toc71214413"/>
      <w:bookmarkStart w:id="1557" w:name="_Toc71722087"/>
      <w:bookmarkStart w:id="1558"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54"/>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59" w:name="_Toc187845999"/>
      <w:r w:rsidRPr="006436AF">
        <w:t>11.4.3</w:t>
      </w:r>
      <w:r w:rsidRPr="006436AF">
        <w:tab/>
        <w:t>Report format</w:t>
      </w:r>
      <w:bookmarkEnd w:id="1555"/>
      <w:bookmarkEnd w:id="1556"/>
      <w:bookmarkEnd w:id="1557"/>
      <w:bookmarkEnd w:id="1558"/>
      <w:bookmarkEnd w:id="1559"/>
    </w:p>
    <w:p w14:paraId="4BDCC712" w14:textId="77777777" w:rsidR="00567069" w:rsidRPr="006436AF" w:rsidRDefault="00567069" w:rsidP="00567069">
      <w:pPr>
        <w:keepNext/>
      </w:pPr>
      <w:bookmarkStart w:id="1560"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0"/>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1" w:name="_MCCTEMPBM_CRPT71130509___7"/>
      <w:r w:rsidRPr="006436AF">
        <w:t xml:space="preserve">In XML documents representing metrics reports for 3GP-DASH downlink media streaming services, the </w:t>
      </w:r>
      <w:bookmarkStart w:id="1562" w:name="MCCQCTEMPBM_00000035"/>
      <w:r w:rsidRPr="006436AF">
        <w:rPr>
          <w:rFonts w:ascii="Courier New" w:hAnsi="Courier New" w:cs="Courier New"/>
          <w:b/>
          <w:bCs/>
        </w:rPr>
        <w:t>ReceptionReport</w:t>
      </w:r>
      <w:r w:rsidRPr="006436AF">
        <w:rPr>
          <w:rFonts w:ascii="Courier New" w:hAnsi="Courier New" w:cs="Courier New"/>
        </w:rPr>
        <w:t>@clientID</w:t>
      </w:r>
      <w:bookmarkEnd w:id="1562"/>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3" w:name="_Toc68899663"/>
      <w:bookmarkStart w:id="1564" w:name="_Toc71214414"/>
      <w:bookmarkStart w:id="1565" w:name="_Toc71722088"/>
      <w:bookmarkStart w:id="1566" w:name="_Toc74859140"/>
      <w:bookmarkStart w:id="1567" w:name="_Toc187846000"/>
      <w:bookmarkEnd w:id="1561"/>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3"/>
      <w:bookmarkEnd w:id="1564"/>
      <w:bookmarkEnd w:id="1565"/>
      <w:bookmarkEnd w:id="1566"/>
      <w:bookmarkEnd w:id="1567"/>
    </w:p>
    <w:p w14:paraId="0FFDAF88" w14:textId="77C8C886" w:rsidR="00340A78" w:rsidRPr="006436AF" w:rsidRDefault="00F33FAA" w:rsidP="00340A78">
      <w:pPr>
        <w:pStyle w:val="Heading3"/>
      </w:pPr>
      <w:bookmarkStart w:id="1568" w:name="_Toc68899664"/>
      <w:bookmarkStart w:id="1569" w:name="_Toc71214415"/>
      <w:bookmarkStart w:id="1570" w:name="_Toc71722089"/>
      <w:bookmarkStart w:id="1571" w:name="_Toc74859141"/>
      <w:bookmarkStart w:id="1572" w:name="_Toc187846001"/>
      <w:r w:rsidRPr="006436AF">
        <w:t>11.5</w:t>
      </w:r>
      <w:r w:rsidR="00340A78" w:rsidRPr="006436AF">
        <w:t>.1</w:t>
      </w:r>
      <w:r w:rsidR="00340A78" w:rsidRPr="006436AF">
        <w:tab/>
        <w:t>Overview</w:t>
      </w:r>
      <w:bookmarkEnd w:id="1568"/>
      <w:bookmarkEnd w:id="1569"/>
      <w:bookmarkEnd w:id="1570"/>
      <w:bookmarkEnd w:id="1571"/>
      <w:bookmarkEnd w:id="1572"/>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3"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3"/>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4" w:name="_Toc68899665"/>
      <w:bookmarkStart w:id="1575" w:name="_Toc71214416"/>
      <w:bookmarkStart w:id="1576" w:name="_Toc71722090"/>
      <w:bookmarkStart w:id="1577" w:name="_Toc74859142"/>
      <w:bookmarkStart w:id="1578" w:name="_Toc187846002"/>
      <w:r w:rsidRPr="006436AF">
        <w:t>11.5.2</w:t>
      </w:r>
      <w:r w:rsidRPr="006436AF">
        <w:tab/>
        <w:t>Resource structure</w:t>
      </w:r>
      <w:bookmarkEnd w:id="1574"/>
      <w:bookmarkEnd w:id="1575"/>
      <w:bookmarkEnd w:id="1576"/>
      <w:bookmarkEnd w:id="1577"/>
      <w:bookmarkEnd w:id="1578"/>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79"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0" w:name="_MCCTEMPBM_CRPT71130511___7"/>
            <w:r w:rsidRPr="006436AF">
              <w:rPr>
                <w:rStyle w:val="HTTPMethod"/>
              </w:rPr>
              <w:t>POST</w:t>
            </w:r>
            <w:bookmarkEnd w:id="1580"/>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1"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1"/>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2" w:name="_MCCTEMPBM_CRPT71130513___7"/>
            <w:r w:rsidRPr="006436AF">
              <w:rPr>
                <w:rStyle w:val="HTTPMethod"/>
              </w:rPr>
              <w:t>GET</w:t>
            </w:r>
            <w:bookmarkEnd w:id="1582"/>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3" w:name="_MCCTEMPBM_CRPT71130514___7"/>
            <w:r w:rsidRPr="006436AF">
              <w:rPr>
                <w:rStyle w:val="HTTPMethod"/>
              </w:rPr>
              <w:t>PUT</w:t>
            </w:r>
            <w:bookmarkEnd w:id="1583"/>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4" w:name="_MCCTEMPBM_CRPT71130515___7"/>
            <w:r w:rsidRPr="006436AF">
              <w:rPr>
                <w:rStyle w:val="HTTPMethod"/>
              </w:rPr>
              <w:t>PATCH</w:t>
            </w:r>
            <w:bookmarkEnd w:id="1584"/>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5" w:name="_MCCTEMPBM_CRPT71130516___7"/>
            <w:r w:rsidRPr="006436AF">
              <w:rPr>
                <w:rStyle w:val="HTTPMethod"/>
              </w:rPr>
              <w:t>DELETE</w:t>
            </w:r>
            <w:bookmarkEnd w:id="1585"/>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79"/>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86" w:name="_Toc68899666"/>
      <w:bookmarkStart w:id="1587" w:name="_Toc71214417"/>
      <w:bookmarkStart w:id="1588" w:name="_Toc71722091"/>
      <w:bookmarkStart w:id="1589" w:name="_Toc74859143"/>
      <w:bookmarkStart w:id="1590" w:name="_Toc187846003"/>
      <w:r w:rsidRPr="006436AF">
        <w:t>11.5</w:t>
      </w:r>
      <w:r w:rsidR="00340A78" w:rsidRPr="006436AF">
        <w:t>.</w:t>
      </w:r>
      <w:r w:rsidR="005731FD" w:rsidRPr="006436AF">
        <w:t>3</w:t>
      </w:r>
      <w:r w:rsidR="00340A78" w:rsidRPr="006436AF">
        <w:tab/>
        <w:t>Data model</w:t>
      </w:r>
      <w:bookmarkEnd w:id="1586"/>
      <w:bookmarkEnd w:id="1587"/>
      <w:bookmarkEnd w:id="1588"/>
      <w:bookmarkEnd w:id="1589"/>
      <w:bookmarkEnd w:id="1590"/>
    </w:p>
    <w:p w14:paraId="608E2121" w14:textId="6A28BF84" w:rsidR="00340A78" w:rsidRPr="006436AF" w:rsidRDefault="00F33FAA" w:rsidP="00BA5D65">
      <w:pPr>
        <w:pStyle w:val="Heading4"/>
      </w:pPr>
      <w:bookmarkStart w:id="1591" w:name="_Toc68899667"/>
      <w:bookmarkStart w:id="1592" w:name="_Toc71214418"/>
      <w:bookmarkStart w:id="1593" w:name="_Toc71722092"/>
      <w:bookmarkStart w:id="1594" w:name="_Toc74859144"/>
      <w:bookmarkStart w:id="1595" w:name="_Toc187846004"/>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591"/>
      <w:bookmarkEnd w:id="1592"/>
      <w:bookmarkEnd w:id="1593"/>
      <w:bookmarkEnd w:id="1594"/>
      <w:bookmarkEnd w:id="1595"/>
    </w:p>
    <w:p w14:paraId="38480FCF" w14:textId="005A5EB5" w:rsidR="004A2975" w:rsidRPr="006436AF" w:rsidRDefault="004A2975" w:rsidP="006D1300">
      <w:pPr>
        <w:keepNext/>
      </w:pPr>
      <w:bookmarkStart w:id="1596"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597" w:name="_Toc68899668"/>
      <w:bookmarkStart w:id="1598" w:name="_Toc71214419"/>
      <w:bookmarkStart w:id="1599" w:name="_Toc71722093"/>
      <w:bookmarkStart w:id="1600" w:name="_Toc74859145"/>
      <w:bookmarkEnd w:id="1596"/>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01" w:name="_MCCTEMPBM_CRPT71130518___7"/>
            <w:r w:rsidRPr="006436AF">
              <w:rPr>
                <w:rStyle w:val="Datatypechar"/>
              </w:rPr>
              <w:t>ResourceId</w:t>
            </w:r>
            <w:bookmarkEnd w:id="1601"/>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02" w:name="_MCCTEMPBM_CRPT71130519___7"/>
            <w:r w:rsidRPr="006436AF">
              <w:rPr>
                <w:rStyle w:val="Datatypechar"/>
              </w:rPr>
              <w:t>ResourceId</w:t>
            </w:r>
            <w:bookmarkEnd w:id="1602"/>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03" w:name="_MCCTEMPBM_CRPT71130520___7"/>
            <w:r w:rsidRPr="006436AF">
              <w:rPr>
                <w:rStyle w:val="Datatypechar"/>
              </w:rPr>
              <w:t>array(Service‌Data‌Flow‌Description)</w:t>
            </w:r>
            <w:bookmarkEnd w:id="1603"/>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4"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05" w:name="_MCCTEMPBM_CRPT71130521___7"/>
            <w:r w:rsidRPr="006436AF">
              <w:rPr>
                <w:rStyle w:val="Datatypechar"/>
              </w:rPr>
              <w:t>ResourceId</w:t>
            </w:r>
            <w:bookmarkEnd w:id="1605"/>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4"/>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06" w:name="_MCCTEMPBM_CRPT71130522___7"/>
            <w:r w:rsidRPr="006436AF">
              <w:rPr>
                <w:rStyle w:val="Datatypechar"/>
              </w:rPr>
              <w:t>M5‌QoS‌Specification</w:t>
            </w:r>
            <w:bookmarkEnd w:id="1606"/>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07" w:name="_MCCTEMPBM_CRPT71130523___7"/>
            <w:r w:rsidRPr="006436AF">
              <w:rPr>
                <w:rStyle w:val="Datatypechar"/>
              </w:rPr>
              <w:t>string</w:t>
            </w:r>
            <w:bookmarkEnd w:id="1607"/>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08" w:name="_MCCTEMPBM_CRPT71130524___7"/>
            <w:r w:rsidRPr="006436AF">
              <w:rPr>
                <w:rStyle w:val="Datatypechar"/>
              </w:rPr>
              <w:t>integer</w:t>
            </w:r>
            <w:bookmarkEnd w:id="1608"/>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09" w:name="_Toc187846005"/>
      <w:r w:rsidRPr="006436AF">
        <w:t>11.5.4</w:t>
      </w:r>
      <w:r w:rsidRPr="006436AF">
        <w:tab/>
        <w:t>Operations</w:t>
      </w:r>
      <w:bookmarkEnd w:id="1597"/>
      <w:bookmarkEnd w:id="1598"/>
      <w:bookmarkEnd w:id="1599"/>
      <w:bookmarkEnd w:id="1600"/>
      <w:bookmarkEnd w:id="1609"/>
    </w:p>
    <w:p w14:paraId="3B497978" w14:textId="77777777" w:rsidR="00556763" w:rsidRPr="006436AF" w:rsidRDefault="00556763" w:rsidP="00556763">
      <w:pPr>
        <w:keepNext/>
      </w:pPr>
      <w:bookmarkStart w:id="1610" w:name="_MCCTEMPBM_CRPT71130525___7"/>
      <w:bookmarkStart w:id="1611" w:name="_Toc68899669"/>
      <w:bookmarkStart w:id="1612" w:name="_Toc71214420"/>
      <w:bookmarkStart w:id="1613" w:name="_Toc71722094"/>
      <w:bookmarkStart w:id="1614"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5" w:name="_MCCTEMPBM_CRPT71130526___7"/>
      <w:bookmarkEnd w:id="1610"/>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16" w:name="_MCCTEMPBM_CRPT71130527___7"/>
      <w:bookmarkEnd w:id="1615"/>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17" w:name="_MCCTEMPBM_CRPT71130528___7"/>
      <w:bookmarkEnd w:id="1616"/>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17"/>
    <w:p w14:paraId="08F0DADD" w14:textId="77777777" w:rsidR="00556763" w:rsidRPr="006436AF" w:rsidRDefault="00556763" w:rsidP="00556763">
      <w:pPr>
        <w:keepNext/>
      </w:pPr>
      <w:r w:rsidRPr="006436AF">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18"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19" w:name="_Toc187846006"/>
      <w:bookmarkEnd w:id="1618"/>
      <w:r w:rsidRPr="006436AF">
        <w:t>11.6</w:t>
      </w:r>
      <w:r w:rsidRPr="006436AF">
        <w:tab/>
      </w:r>
      <w:r w:rsidR="00692638" w:rsidRPr="006436AF">
        <w:t xml:space="preserve">Network Assistance </w:t>
      </w:r>
      <w:r w:rsidRPr="006436AF">
        <w:t>API</w:t>
      </w:r>
      <w:bookmarkEnd w:id="1611"/>
      <w:bookmarkEnd w:id="1612"/>
      <w:bookmarkEnd w:id="1613"/>
      <w:bookmarkEnd w:id="1614"/>
      <w:bookmarkEnd w:id="1619"/>
    </w:p>
    <w:p w14:paraId="567E4342" w14:textId="3470E5B6" w:rsidR="007E2B3D" w:rsidRPr="006436AF" w:rsidRDefault="007E2B3D" w:rsidP="007E2B3D">
      <w:pPr>
        <w:pStyle w:val="Heading3"/>
      </w:pPr>
      <w:bookmarkStart w:id="1620" w:name="_Toc68899670"/>
      <w:bookmarkStart w:id="1621" w:name="_Toc71214421"/>
      <w:bookmarkStart w:id="1622" w:name="_Toc71722095"/>
      <w:bookmarkStart w:id="1623" w:name="_Toc74859147"/>
      <w:bookmarkStart w:id="1624" w:name="_Toc187846007"/>
      <w:r w:rsidRPr="006436AF">
        <w:t>11.6.1</w:t>
      </w:r>
      <w:r w:rsidRPr="006436AF">
        <w:tab/>
        <w:t>Overview</w:t>
      </w:r>
      <w:bookmarkEnd w:id="1620"/>
      <w:bookmarkEnd w:id="1621"/>
      <w:bookmarkEnd w:id="1622"/>
      <w:bookmarkEnd w:id="1623"/>
      <w:bookmarkEnd w:id="1624"/>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5" w:name="_Toc68899671"/>
      <w:bookmarkStart w:id="1626" w:name="_Toc71214422"/>
      <w:bookmarkStart w:id="1627" w:name="_Toc71722096"/>
      <w:bookmarkStart w:id="1628" w:name="_Toc74859148"/>
      <w:bookmarkStart w:id="1629" w:name="_Toc187846008"/>
      <w:r w:rsidRPr="006436AF">
        <w:t>11.6.2</w:t>
      </w:r>
      <w:r w:rsidRPr="006436AF">
        <w:tab/>
        <w:t>Resource structure</w:t>
      </w:r>
      <w:bookmarkEnd w:id="1625"/>
      <w:bookmarkEnd w:id="1626"/>
      <w:bookmarkEnd w:id="1627"/>
      <w:bookmarkEnd w:id="1628"/>
      <w:bookmarkEnd w:id="1629"/>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0" w:name="_MCCTEMPBM_CRPT71130530___7"/>
            <w:r w:rsidRPr="006436AF">
              <w:rPr>
                <w:rStyle w:val="HTTPMethod"/>
              </w:rPr>
              <w:t>POST</w:t>
            </w:r>
            <w:bookmarkEnd w:id="1630"/>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31" w:name="_MCCTEMPBM_CRPT71130531___7"/>
            <w:r w:rsidRPr="006436AF">
              <w:rPr>
                <w:rStyle w:val="HTTPMethod"/>
              </w:rPr>
              <w:t>GET</w:t>
            </w:r>
            <w:bookmarkEnd w:id="1631"/>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32"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3" w:name="_MCCTEMPBM_CRPT71130533___7"/>
            <w:bookmarkEnd w:id="1632"/>
            <w:r w:rsidRPr="006436AF">
              <w:rPr>
                <w:rStyle w:val="HTTPMethod"/>
              </w:rPr>
              <w:t>PATCH</w:t>
            </w:r>
            <w:bookmarkEnd w:id="1633"/>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4" w:name="_MCCTEMPBM_CRPT71130534___7"/>
            <w:r w:rsidRPr="006436AF">
              <w:rPr>
                <w:rStyle w:val="Code"/>
              </w:rPr>
              <w:t>{naSessionId}</w:t>
            </w:r>
            <w:bookmarkStart w:id="1635" w:name="MCCQCTEMPBM_00000036"/>
            <w:r w:rsidRPr="006436AF">
              <w:rPr>
                <w:rStyle w:val="URLchar"/>
              </w:rPr>
              <w:t>/recommendation</w:t>
            </w:r>
            <w:bookmarkEnd w:id="1634"/>
            <w:bookmarkEnd w:id="1635"/>
          </w:p>
        </w:tc>
        <w:tc>
          <w:tcPr>
            <w:tcW w:w="1254" w:type="dxa"/>
            <w:shd w:val="clear" w:color="auto" w:fill="auto"/>
          </w:tcPr>
          <w:p w14:paraId="03E0FDA1" w14:textId="77777777" w:rsidR="007E2B3D" w:rsidRPr="006436AF" w:rsidRDefault="007E2B3D" w:rsidP="00E90469">
            <w:pPr>
              <w:pStyle w:val="TAL"/>
              <w:rPr>
                <w:rStyle w:val="HTTPMethod"/>
              </w:rPr>
            </w:pPr>
            <w:bookmarkStart w:id="1636" w:name="_MCCTEMPBM_CRPT71130535___7"/>
            <w:r w:rsidRPr="006436AF">
              <w:rPr>
                <w:rStyle w:val="HTTPMethod"/>
              </w:rPr>
              <w:t>GET</w:t>
            </w:r>
            <w:bookmarkEnd w:id="1636"/>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37"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37"/>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38" w:name="_MCCTEMPBM_CRPT71130537___7"/>
            <w:r w:rsidRPr="006436AF">
              <w:rPr>
                <w:rStyle w:val="HTTPMethod"/>
              </w:rPr>
              <w:t>POST</w:t>
            </w:r>
            <w:bookmarkEnd w:id="163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39" w:name="_MCCTEMPBM_CRPT71130538___7"/>
            <w:r w:rsidRPr="006436AF">
              <w:rPr>
                <w:rStyle w:val="HTTPMethod"/>
              </w:rPr>
              <w:t>DELETE</w:t>
            </w:r>
            <w:bookmarkEnd w:id="163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0" w:name="_Toc68899672"/>
      <w:bookmarkStart w:id="1641" w:name="_Toc71214423"/>
      <w:bookmarkStart w:id="1642" w:name="_Toc71722097"/>
      <w:bookmarkStart w:id="1643" w:name="_Toc74859149"/>
      <w:bookmarkStart w:id="1644" w:name="_Toc187846009"/>
      <w:r w:rsidRPr="006436AF">
        <w:t>11.6.3</w:t>
      </w:r>
      <w:r w:rsidRPr="006436AF">
        <w:tab/>
        <w:t>Data model</w:t>
      </w:r>
      <w:bookmarkEnd w:id="1640"/>
      <w:bookmarkEnd w:id="1641"/>
      <w:bookmarkEnd w:id="1642"/>
      <w:bookmarkEnd w:id="1643"/>
      <w:bookmarkEnd w:id="1644"/>
    </w:p>
    <w:p w14:paraId="26208949" w14:textId="1CCE3848" w:rsidR="007E2B3D" w:rsidRPr="006436AF" w:rsidRDefault="007E2B3D" w:rsidP="007E2B3D">
      <w:pPr>
        <w:pStyle w:val="Heading4"/>
      </w:pPr>
      <w:bookmarkStart w:id="1645" w:name="_Toc68899673"/>
      <w:bookmarkStart w:id="1646" w:name="_Toc71214424"/>
      <w:bookmarkStart w:id="1647" w:name="_Toc71722098"/>
      <w:bookmarkStart w:id="1648" w:name="_Toc74859150"/>
      <w:bookmarkStart w:id="1649" w:name="_Toc187846010"/>
      <w:r w:rsidRPr="006436AF">
        <w:t>11.6.3.1</w:t>
      </w:r>
      <w:r w:rsidRPr="006436AF">
        <w:tab/>
        <w:t>NetworkAssistanceSession resource</w:t>
      </w:r>
      <w:bookmarkEnd w:id="1645"/>
      <w:bookmarkEnd w:id="1646"/>
      <w:bookmarkEnd w:id="1647"/>
      <w:bookmarkEnd w:id="1648"/>
      <w:bookmarkEnd w:id="1649"/>
    </w:p>
    <w:p w14:paraId="365BE971" w14:textId="42FB4988" w:rsidR="00556763" w:rsidRPr="006436AF" w:rsidRDefault="00556763" w:rsidP="00556763">
      <w:pPr>
        <w:keepNext/>
      </w:pPr>
      <w:bookmarkStart w:id="1650" w:name="_MCCTEMPBM_CRPT71130539___7"/>
      <w:bookmarkStart w:id="1651" w:name="_Toc68899674"/>
      <w:bookmarkStart w:id="1652" w:name="_Toc71214425"/>
      <w:bookmarkStart w:id="1653" w:name="_Toc71722099"/>
      <w:bookmarkStart w:id="1654" w:name="_Toc74859151"/>
      <w:r w:rsidRPr="006436AF">
        <w:t xml:space="preserve">The </w:t>
      </w:r>
      <w:r w:rsidRPr="006436AF">
        <w:rPr>
          <w:rStyle w:val="Code"/>
        </w:rPr>
        <w:t>NetworkAssistanceSession</w:t>
      </w:r>
      <w:r w:rsidRPr="006436AF">
        <w:t xml:space="preserve"> resource is specified in table 11.6.3.1-1 below.</w:t>
      </w:r>
    </w:p>
    <w:bookmarkEnd w:id="1650"/>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55" w:name="_MCCTEMPBM_CRPT71130540___7"/>
            <w:r w:rsidRPr="006436AF">
              <w:rPr>
                <w:rStyle w:val="Datatypechar"/>
              </w:rPr>
              <w:t>ResourceId</w:t>
            </w:r>
            <w:bookmarkEnd w:id="1655"/>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56" w:name="_MCCTEMPBM_CRPT71130541___7"/>
            <w:r w:rsidRPr="006436AF">
              <w:rPr>
                <w:rStyle w:val="Datatypechar"/>
              </w:rPr>
              <w:t>array(ServiceDataFlowDescription)</w:t>
            </w:r>
            <w:bookmarkEnd w:id="1656"/>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57"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57"/>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58" w:name="_MCCTEMPBM_CRPT71130542___7"/>
            <w:r w:rsidRPr="006436AF">
              <w:rPr>
                <w:rStyle w:val="Datatypechar"/>
              </w:rPr>
              <w:t>ResourceId</w:t>
            </w:r>
            <w:bookmarkEnd w:id="1658"/>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59" w:name="_MCCTEMPBM_CRPT71130543___7"/>
            <w:r w:rsidRPr="006436AF">
              <w:rPr>
                <w:rStyle w:val="Datatypechar"/>
              </w:rPr>
              <w:t>M5QoSSpecification</w:t>
            </w:r>
            <w:bookmarkEnd w:id="1659"/>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60" w:name="_MCCTEMPBM_CRPT71130544___7"/>
            <w:r w:rsidRPr="006436AF">
              <w:rPr>
                <w:rStyle w:val="Datatypechar"/>
              </w:rPr>
              <w:t>M5QoSSpecification</w:t>
            </w:r>
            <w:bookmarkEnd w:id="1660"/>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1" w:name="_MCCTEMPBM_CRPT71130545___7"/>
            <w:r w:rsidRPr="006436AF">
              <w:rPr>
                <w:rStyle w:val="Datatypechar"/>
              </w:rPr>
              <w:t>AbsoluteUrl</w:t>
            </w:r>
            <w:bookmarkEnd w:id="1661"/>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2" w:name="_Toc68899675"/>
      <w:bookmarkStart w:id="1663" w:name="_Toc71214426"/>
      <w:bookmarkStart w:id="1664" w:name="_Toc71722100"/>
      <w:bookmarkStart w:id="1665" w:name="_Toc74859152"/>
      <w:bookmarkStart w:id="1666" w:name="_Toc187846011"/>
      <w:bookmarkEnd w:id="1651"/>
      <w:bookmarkEnd w:id="1652"/>
      <w:bookmarkEnd w:id="1653"/>
      <w:bookmarkEnd w:id="1654"/>
      <w:r w:rsidRPr="006436AF">
        <w:t>11.6.4</w:t>
      </w:r>
      <w:r w:rsidRPr="006436AF">
        <w:tab/>
        <w:t>Operations</w:t>
      </w:r>
      <w:bookmarkEnd w:id="1666"/>
    </w:p>
    <w:p w14:paraId="218C7513" w14:textId="77777777" w:rsidR="00556763" w:rsidRPr="006436AF" w:rsidRDefault="00556763" w:rsidP="00556763">
      <w:pPr>
        <w:pStyle w:val="Heading4"/>
      </w:pPr>
      <w:bookmarkStart w:id="1667" w:name="_MCCTEMPBM_CRPT71130546___7"/>
      <w:bookmarkStart w:id="1668" w:name="_Toc187846012"/>
      <w:r w:rsidRPr="006436AF">
        <w:t>11.6.4.1</w:t>
      </w:r>
      <w:r w:rsidRPr="006436AF">
        <w:tab/>
        <w:t>Create Network Assistance session</w:t>
      </w:r>
      <w:bookmarkEnd w:id="166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67"/>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69" w:name="_MCCTEMPBM_CRPT71130547___7"/>
      <w:bookmarkStart w:id="1670" w:name="_Toc187846013"/>
      <w:r w:rsidRPr="006436AF">
        <w:t>11.6.4.2</w:t>
      </w:r>
      <w:r w:rsidRPr="006436AF">
        <w:tab/>
        <w:t>Retrieve Network Assistance session</w:t>
      </w:r>
      <w:bookmarkEnd w:id="167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1" w:name="_Toc187846014"/>
      <w:r w:rsidRPr="006436AF">
        <w:t>11.6.4.3</w:t>
      </w:r>
      <w:r w:rsidRPr="006436AF">
        <w:tab/>
        <w:t>Request bit rate recommendation</w:t>
      </w:r>
      <w:bookmarkEnd w:id="1671"/>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2" w:name="_MCCTEMPBM_CRPT71130548___7"/>
      <w:bookmarkEnd w:id="1669"/>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73" w:name="_MCCTEMPBM_CRPT71130549___7"/>
      <w:bookmarkEnd w:id="1672"/>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74" w:name="_Toc187846015"/>
      <w:r w:rsidRPr="006436AF">
        <w:t>11.6.4.4</w:t>
      </w:r>
      <w:r w:rsidRPr="006436AF">
        <w:tab/>
        <w:t>Request delivery boost</w:t>
      </w:r>
      <w:bookmarkEnd w:id="1674"/>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5" w:name="_Toc187846016"/>
      <w:r w:rsidRPr="006436AF">
        <w:t>11.6.4.5</w:t>
      </w:r>
      <w:r w:rsidRPr="006436AF">
        <w:tab/>
        <w:t>Update Network Assistance session</w:t>
      </w:r>
      <w:bookmarkEnd w:id="1675"/>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76" w:name="_Toc187846017"/>
      <w:r w:rsidRPr="006436AF">
        <w:t>11.6.4.6</w:t>
      </w:r>
      <w:r w:rsidRPr="006436AF">
        <w:tab/>
        <w:t>Destroy Network Assistance session</w:t>
      </w:r>
      <w:bookmarkEnd w:id="1676"/>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77" w:name="_Toc187846018"/>
      <w:bookmarkEnd w:id="1673"/>
      <w:r w:rsidRPr="006436AF">
        <w:t>12</w:t>
      </w:r>
      <w:r w:rsidRPr="006436AF">
        <w:tab/>
        <w:t>UE Media Session Handling (M6) APIs for uplink and downlink</w:t>
      </w:r>
      <w:bookmarkEnd w:id="1662"/>
      <w:bookmarkEnd w:id="1663"/>
      <w:bookmarkEnd w:id="1664"/>
      <w:bookmarkEnd w:id="1665"/>
      <w:bookmarkEnd w:id="1677"/>
    </w:p>
    <w:p w14:paraId="6F8F90D2" w14:textId="1A7D9F45" w:rsidR="0073586F" w:rsidRPr="006436AF" w:rsidRDefault="0073586F" w:rsidP="0073586F">
      <w:pPr>
        <w:pStyle w:val="Heading2"/>
      </w:pPr>
      <w:bookmarkStart w:id="1678" w:name="_Toc68899676"/>
      <w:bookmarkStart w:id="1679" w:name="_Toc71214427"/>
      <w:bookmarkStart w:id="1680" w:name="_Toc71722101"/>
      <w:bookmarkStart w:id="1681" w:name="_Toc74859153"/>
      <w:bookmarkStart w:id="1682" w:name="_Toc187846019"/>
      <w:r w:rsidRPr="006436AF">
        <w:t>12.1</w:t>
      </w:r>
      <w:r w:rsidR="00A26091" w:rsidRPr="006436AF">
        <w:tab/>
      </w:r>
      <w:r w:rsidRPr="006436AF">
        <w:t>General</w:t>
      </w:r>
      <w:bookmarkEnd w:id="1678"/>
      <w:bookmarkEnd w:id="1679"/>
      <w:bookmarkEnd w:id="1680"/>
      <w:bookmarkEnd w:id="1681"/>
      <w:bookmarkEnd w:id="1682"/>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3" w:name="_Toc68899677"/>
      <w:bookmarkStart w:id="1684" w:name="_Toc71214428"/>
      <w:bookmarkStart w:id="1685" w:name="_Toc71722102"/>
      <w:bookmarkStart w:id="1686" w:name="_Toc74859154"/>
      <w:bookmarkStart w:id="1687" w:name="_Toc187846020"/>
      <w:r w:rsidRPr="006436AF">
        <w:t>12.2</w:t>
      </w:r>
      <w:r w:rsidR="00A26091" w:rsidRPr="006436AF">
        <w:tab/>
      </w:r>
      <w:r w:rsidRPr="006436AF">
        <w:t xml:space="preserve">Media Session Handling for </w:t>
      </w:r>
      <w:r w:rsidR="007B1DA2" w:rsidRPr="006436AF">
        <w:t xml:space="preserve">Downlink media streaming </w:t>
      </w:r>
      <w:r w:rsidRPr="006436AF">
        <w:t>– APIs and Functions</w:t>
      </w:r>
      <w:bookmarkEnd w:id="1683"/>
      <w:bookmarkEnd w:id="1684"/>
      <w:bookmarkEnd w:id="1685"/>
      <w:bookmarkEnd w:id="1686"/>
      <w:bookmarkEnd w:id="1687"/>
    </w:p>
    <w:p w14:paraId="5FB58A0C" w14:textId="05E9C371" w:rsidR="0073586F" w:rsidRPr="006436AF" w:rsidRDefault="0073586F" w:rsidP="0073586F">
      <w:pPr>
        <w:pStyle w:val="Heading3"/>
      </w:pPr>
      <w:bookmarkStart w:id="1688" w:name="_Toc68899678"/>
      <w:bookmarkStart w:id="1689" w:name="_Toc71214429"/>
      <w:bookmarkStart w:id="1690" w:name="_Toc71722103"/>
      <w:bookmarkStart w:id="1691" w:name="_Toc74859155"/>
      <w:bookmarkStart w:id="1692" w:name="_Toc187846021"/>
      <w:r w:rsidRPr="006436AF">
        <w:t>12.2.1</w:t>
      </w:r>
      <w:r w:rsidR="00A26091" w:rsidRPr="006436AF">
        <w:tab/>
      </w:r>
      <w:r w:rsidRPr="006436AF">
        <w:t>Overview</w:t>
      </w:r>
      <w:bookmarkEnd w:id="1688"/>
      <w:bookmarkEnd w:id="1689"/>
      <w:bookmarkEnd w:id="1690"/>
      <w:bookmarkEnd w:id="1691"/>
      <w:bookmarkEnd w:id="1692"/>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3"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1pt;height:312.1pt" o:ole="">
            <v:imagedata r:id="rId26" o:title="" cropleft="789f"/>
          </v:shape>
          <o:OLEObject Type="Embed" ProgID="Visio.Drawing.15" ShapeID="_x0000_i1027" DrawAspect="Content" ObjectID="_1798459313" r:id="rId27"/>
        </w:object>
      </w:r>
    </w:p>
    <w:bookmarkEnd w:id="1693"/>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4"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5" w:name="MCCQCTEMPBM_00000037"/>
      <w:r w:rsidRPr="006436AF">
        <w:rPr>
          <w:rStyle w:val="CodeMethod"/>
        </w:rPr>
        <w:t>"application/dash+xml"</w:t>
      </w:r>
      <w:bookmarkEnd w:id="1695"/>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4"/>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696"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696"/>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697"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698" w:name="_Toc68899679"/>
      <w:bookmarkStart w:id="1699" w:name="_Toc71214430"/>
      <w:bookmarkStart w:id="1700" w:name="_Toc71722104"/>
      <w:bookmarkStart w:id="1701" w:name="_Toc74859156"/>
      <w:bookmarkStart w:id="1702" w:name="_Toc187846022"/>
      <w:bookmarkEnd w:id="1697"/>
      <w:r w:rsidRPr="006436AF">
        <w:t>12.2.2</w:t>
      </w:r>
      <w:r w:rsidR="00B92256" w:rsidRPr="006436AF">
        <w:tab/>
      </w:r>
      <w:r w:rsidRPr="006436AF">
        <w:t>Media Session Handler model</w:t>
      </w:r>
      <w:bookmarkEnd w:id="1698"/>
      <w:bookmarkEnd w:id="1699"/>
      <w:bookmarkEnd w:id="1700"/>
      <w:bookmarkEnd w:id="1701"/>
      <w:bookmarkEnd w:id="1702"/>
    </w:p>
    <w:p w14:paraId="2F24FF2A" w14:textId="491DF9BA" w:rsidR="0073586F" w:rsidRPr="006436AF" w:rsidRDefault="0073586F" w:rsidP="0073586F">
      <w:pPr>
        <w:pStyle w:val="Heading4"/>
      </w:pPr>
      <w:bookmarkStart w:id="1703" w:name="_Toc68899680"/>
      <w:bookmarkStart w:id="1704" w:name="_Toc71214431"/>
      <w:bookmarkStart w:id="1705" w:name="_Toc71722105"/>
      <w:bookmarkStart w:id="1706" w:name="_Toc74859157"/>
      <w:bookmarkStart w:id="1707" w:name="_Toc187846023"/>
      <w:r w:rsidRPr="006436AF">
        <w:t>12.2.2.1</w:t>
      </w:r>
      <w:r w:rsidR="00B92256" w:rsidRPr="006436AF">
        <w:tab/>
      </w:r>
      <w:r w:rsidRPr="006436AF">
        <w:t xml:space="preserve">State </w:t>
      </w:r>
      <w:r w:rsidR="00B92256" w:rsidRPr="006436AF">
        <w:t>m</w:t>
      </w:r>
      <w:r w:rsidRPr="006436AF">
        <w:t>odel</w:t>
      </w:r>
      <w:bookmarkEnd w:id="1703"/>
      <w:bookmarkEnd w:id="1704"/>
      <w:bookmarkEnd w:id="1705"/>
      <w:bookmarkEnd w:id="1706"/>
      <w:bookmarkEnd w:id="1707"/>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08" w:name="_Toc68899681"/>
      <w:bookmarkStart w:id="1709" w:name="_Toc71214432"/>
      <w:bookmarkStart w:id="1710" w:name="_Toc71722106"/>
      <w:bookmarkStart w:id="1711" w:name="_Toc74859158"/>
      <w:bookmarkStart w:id="1712" w:name="_Toc187846024"/>
      <w:r w:rsidRPr="006436AF">
        <w:t>12.2.2.2</w:t>
      </w:r>
      <w:r w:rsidR="00B92256" w:rsidRPr="006436AF">
        <w:tab/>
      </w:r>
      <w:r w:rsidRPr="006436AF">
        <w:t>Media Session Handler internal properties</w:t>
      </w:r>
      <w:bookmarkEnd w:id="1708"/>
      <w:bookmarkEnd w:id="1709"/>
      <w:bookmarkEnd w:id="1710"/>
      <w:bookmarkEnd w:id="1711"/>
      <w:bookmarkEnd w:id="1712"/>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3" w:name="_Toc68899682"/>
      <w:bookmarkStart w:id="1714" w:name="_Toc71214433"/>
      <w:bookmarkStart w:id="1715" w:name="_Toc71722107"/>
      <w:bookmarkStart w:id="1716" w:name="_Toc74859159"/>
      <w:bookmarkStart w:id="1717" w:name="_Toc187846025"/>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3"/>
      <w:bookmarkEnd w:id="1714"/>
      <w:bookmarkEnd w:id="1715"/>
      <w:bookmarkEnd w:id="1716"/>
      <w:bookmarkEnd w:id="1717"/>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18" w:name="_Toc68899683"/>
      <w:bookmarkStart w:id="1719" w:name="_Toc71214434"/>
      <w:bookmarkStart w:id="1720" w:name="_Toc71722108"/>
      <w:bookmarkStart w:id="1721" w:name="_Toc74859160"/>
      <w:bookmarkStart w:id="1722" w:name="_Toc187846026"/>
      <w:r w:rsidRPr="006436AF">
        <w:t>12.2.2.4</w:t>
      </w:r>
      <w:r w:rsidRPr="006436AF">
        <w:tab/>
        <w:t>Starting and Stopping a Media Session Handler</w:t>
      </w:r>
      <w:bookmarkEnd w:id="1718"/>
      <w:bookmarkEnd w:id="1719"/>
      <w:bookmarkEnd w:id="1720"/>
      <w:bookmarkEnd w:id="1721"/>
      <w:bookmarkEnd w:id="1722"/>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3" w:name="_Toc68899684"/>
      <w:bookmarkStart w:id="1724" w:name="_Toc71214435"/>
      <w:bookmarkStart w:id="1725" w:name="_Toc71722109"/>
      <w:bookmarkStart w:id="1726" w:name="_Toc74859161"/>
      <w:bookmarkStart w:id="1727" w:name="_Toc187846027"/>
      <w:r w:rsidRPr="006436AF">
        <w:t>12.2.3</w:t>
      </w:r>
      <w:r w:rsidRPr="006436AF">
        <w:tab/>
        <w:t>General</w:t>
      </w:r>
      <w:bookmarkEnd w:id="1723"/>
      <w:bookmarkEnd w:id="1724"/>
      <w:bookmarkEnd w:id="1725"/>
      <w:bookmarkEnd w:id="1726"/>
      <w:bookmarkEnd w:id="1727"/>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28"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28"/>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29" w:name="_Toc68899685"/>
      <w:bookmarkStart w:id="1730" w:name="_Toc71214436"/>
      <w:bookmarkStart w:id="1731" w:name="_Toc71722110"/>
      <w:bookmarkStart w:id="1732" w:name="_Toc74859162"/>
      <w:bookmarkStart w:id="1733" w:name="_Toc187846028"/>
      <w:r w:rsidRPr="006436AF">
        <w:t>12.2.4</w:t>
      </w:r>
      <w:r w:rsidRPr="006436AF">
        <w:tab/>
        <w:t>Dynamic Policy Information</w:t>
      </w:r>
      <w:bookmarkEnd w:id="1729"/>
      <w:bookmarkEnd w:id="1730"/>
      <w:bookmarkEnd w:id="1731"/>
      <w:bookmarkEnd w:id="1732"/>
      <w:bookmarkEnd w:id="1733"/>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4" w:name="_Toc68899686"/>
      <w:bookmarkStart w:id="1735" w:name="_Toc71214437"/>
      <w:bookmarkStart w:id="1736" w:name="_Toc71722111"/>
      <w:bookmarkStart w:id="1737" w:name="_Toc74859163"/>
      <w:bookmarkStart w:id="1738" w:name="_Toc187846029"/>
      <w:r w:rsidRPr="006436AF">
        <w:t>12.2.5</w:t>
      </w:r>
      <w:r w:rsidRPr="006436AF">
        <w:tab/>
        <w:t>Network Assistance Information</w:t>
      </w:r>
      <w:bookmarkEnd w:id="1734"/>
      <w:bookmarkEnd w:id="1735"/>
      <w:bookmarkEnd w:id="1736"/>
      <w:bookmarkEnd w:id="1737"/>
      <w:bookmarkEnd w:id="1738"/>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39" w:name="_Toc68899687"/>
      <w:bookmarkStart w:id="1740" w:name="_Toc71214438"/>
      <w:bookmarkStart w:id="1741" w:name="_Toc71722112"/>
      <w:bookmarkStart w:id="1742" w:name="_Toc74859164"/>
      <w:bookmarkStart w:id="1743" w:name="_Toc187846030"/>
      <w:r w:rsidRPr="006436AF">
        <w:t>12.2.6</w:t>
      </w:r>
      <w:r w:rsidRPr="006436AF">
        <w:tab/>
        <w:t>Consumption Reporting Information</w:t>
      </w:r>
      <w:bookmarkEnd w:id="1739"/>
      <w:bookmarkEnd w:id="1740"/>
      <w:bookmarkEnd w:id="1741"/>
      <w:bookmarkEnd w:id="1742"/>
      <w:bookmarkEnd w:id="1743"/>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44" w:name="_MCCTEMPBM_CRPT71130554___7"/>
            <w:r w:rsidRPr="006436AF">
              <w:rPr>
                <w:rStyle w:val="Datatypechar"/>
              </w:rPr>
              <w:t>Object</w:t>
            </w:r>
            <w:bookmarkEnd w:id="1744"/>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5" w:name="_Toc68899688"/>
      <w:bookmarkStart w:id="1746" w:name="_Toc71214439"/>
      <w:bookmarkStart w:id="1747" w:name="_Toc71722113"/>
      <w:bookmarkStart w:id="1748" w:name="_Toc74859165"/>
      <w:bookmarkStart w:id="1749" w:name="_Toc187846031"/>
      <w:r w:rsidRPr="006436AF">
        <w:t>12.2.7</w:t>
      </w:r>
      <w:r w:rsidR="006C03FB" w:rsidRPr="006436AF">
        <w:tab/>
      </w:r>
      <w:r w:rsidRPr="006436AF">
        <w:t>Metrics Reporting Information</w:t>
      </w:r>
      <w:bookmarkEnd w:id="1745"/>
      <w:bookmarkEnd w:id="1746"/>
      <w:bookmarkEnd w:id="1747"/>
      <w:bookmarkEnd w:id="1748"/>
      <w:bookmarkEnd w:id="1749"/>
    </w:p>
    <w:p w14:paraId="45CB29F6" w14:textId="77777777" w:rsidR="00550F63" w:rsidRPr="006436AF" w:rsidRDefault="00550F63" w:rsidP="00550F63">
      <w:pPr>
        <w:keepNext/>
      </w:pPr>
      <w:bookmarkStart w:id="1750" w:name="_Toc68899689"/>
      <w:bookmarkStart w:id="1751" w:name="_Toc71214440"/>
      <w:bookmarkStart w:id="1752" w:name="_Toc71722114"/>
      <w:bookmarkStart w:id="1753"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4" w:name="_Toc187846032"/>
      <w:r w:rsidRPr="006436AF">
        <w:t>12.3</w:t>
      </w:r>
      <w:r w:rsidR="006C03FB" w:rsidRPr="006436AF">
        <w:tab/>
      </w:r>
      <w:r w:rsidRPr="006436AF">
        <w:t>Media Session Handling for Uplink Streaming – APIs and Functions</w:t>
      </w:r>
      <w:bookmarkEnd w:id="1750"/>
      <w:bookmarkEnd w:id="1751"/>
      <w:bookmarkEnd w:id="1752"/>
      <w:bookmarkEnd w:id="1753"/>
      <w:bookmarkEnd w:id="1754"/>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5" w:name="_Toc68899690"/>
      <w:bookmarkStart w:id="1756" w:name="_Toc71214441"/>
      <w:bookmarkStart w:id="1757" w:name="_Toc71722115"/>
      <w:bookmarkStart w:id="1758" w:name="_Toc74859167"/>
      <w:bookmarkStart w:id="1759" w:name="_Toc187846033"/>
      <w:r w:rsidRPr="006436AF">
        <w:t>13</w:t>
      </w:r>
      <w:r w:rsidRPr="006436AF">
        <w:tab/>
        <w:t>UE Media Stream Handler (M7) APIs for uplink and downlink</w:t>
      </w:r>
      <w:bookmarkEnd w:id="1755"/>
      <w:bookmarkEnd w:id="1756"/>
      <w:bookmarkEnd w:id="1757"/>
      <w:bookmarkEnd w:id="1758"/>
      <w:bookmarkEnd w:id="1759"/>
    </w:p>
    <w:p w14:paraId="1DD35D6F" w14:textId="6D0C1520" w:rsidR="00D573D2" w:rsidRPr="006436AF" w:rsidRDefault="00D573D2" w:rsidP="001E0E47">
      <w:pPr>
        <w:pStyle w:val="Heading2"/>
      </w:pPr>
      <w:bookmarkStart w:id="1760" w:name="_Toc68899691"/>
      <w:bookmarkStart w:id="1761" w:name="_Toc71214442"/>
      <w:bookmarkStart w:id="1762" w:name="_Toc71722116"/>
      <w:bookmarkStart w:id="1763" w:name="_Toc74859168"/>
      <w:bookmarkStart w:id="1764" w:name="_Toc187846034"/>
      <w:r w:rsidRPr="006436AF">
        <w:t>13.1</w:t>
      </w:r>
      <w:r w:rsidRPr="006436AF">
        <w:tab/>
        <w:t>General</w:t>
      </w:r>
      <w:bookmarkEnd w:id="1760"/>
      <w:bookmarkEnd w:id="1761"/>
      <w:bookmarkEnd w:id="1762"/>
      <w:bookmarkEnd w:id="1763"/>
      <w:bookmarkEnd w:id="1764"/>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5" w:name="_Toc68899692"/>
      <w:bookmarkStart w:id="1766" w:name="_Toc71214443"/>
      <w:bookmarkStart w:id="1767" w:name="_Toc71722117"/>
      <w:bookmarkStart w:id="1768" w:name="_Toc74859169"/>
      <w:bookmarkStart w:id="1769" w:name="_Toc187846035"/>
      <w:r w:rsidRPr="006436AF">
        <w:t>13.2</w:t>
      </w:r>
      <w:r w:rsidRPr="006436AF">
        <w:tab/>
        <w:t>DASH Media Player – APIs and Functions</w:t>
      </w:r>
      <w:bookmarkEnd w:id="1765"/>
      <w:bookmarkEnd w:id="1766"/>
      <w:bookmarkEnd w:id="1767"/>
      <w:bookmarkEnd w:id="1768"/>
      <w:bookmarkEnd w:id="1769"/>
    </w:p>
    <w:p w14:paraId="055D572C" w14:textId="36B12BAB" w:rsidR="00D573D2" w:rsidRPr="006436AF" w:rsidRDefault="00D573D2" w:rsidP="00D573D2">
      <w:pPr>
        <w:pStyle w:val="Heading3"/>
      </w:pPr>
      <w:bookmarkStart w:id="1770" w:name="_Toc68899693"/>
      <w:bookmarkStart w:id="1771" w:name="_Toc71214444"/>
      <w:bookmarkStart w:id="1772" w:name="_Toc71722118"/>
      <w:bookmarkStart w:id="1773" w:name="_Toc74859170"/>
      <w:bookmarkStart w:id="1774" w:name="_Toc187846036"/>
      <w:r w:rsidRPr="006436AF">
        <w:t>13.2.1</w:t>
      </w:r>
      <w:r w:rsidRPr="006436AF">
        <w:tab/>
        <w:t>Overview</w:t>
      </w:r>
      <w:bookmarkEnd w:id="1770"/>
      <w:bookmarkEnd w:id="1771"/>
      <w:bookmarkEnd w:id="1772"/>
      <w:bookmarkEnd w:id="1773"/>
      <w:bookmarkEnd w:id="1774"/>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5"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25pt;height:306.2pt" o:ole="">
            <v:imagedata r:id="rId28" o:title=""/>
          </v:shape>
          <o:OLEObject Type="Embed" ProgID="Visio.Drawing.15" ShapeID="_x0000_i1028" DrawAspect="Content" ObjectID="_1798459314" r:id="rId29"/>
        </w:object>
      </w:r>
    </w:p>
    <w:bookmarkEnd w:id="1775"/>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76"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76"/>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77"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77"/>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78"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79" w:name="_Toc68899694"/>
      <w:bookmarkStart w:id="1780" w:name="_Toc71214445"/>
      <w:bookmarkStart w:id="1781" w:name="_Toc71722119"/>
      <w:bookmarkStart w:id="1782" w:name="_Toc74859171"/>
      <w:bookmarkStart w:id="1783" w:name="_Toc187846037"/>
      <w:bookmarkEnd w:id="1778"/>
      <w:r w:rsidRPr="006436AF">
        <w:t>13.2.2</w:t>
      </w:r>
      <w:r w:rsidR="00F601ED" w:rsidRPr="006436AF">
        <w:tab/>
      </w:r>
      <w:r w:rsidRPr="006436AF">
        <w:t>Media Player model</w:t>
      </w:r>
      <w:bookmarkEnd w:id="1779"/>
      <w:bookmarkEnd w:id="1780"/>
      <w:bookmarkEnd w:id="1781"/>
      <w:bookmarkEnd w:id="1782"/>
      <w:bookmarkEnd w:id="1783"/>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4" w:name="FIGURE_SD_STATE_DIAGRAM"/>
      <w:r w:rsidRPr="006436AF">
        <w:t>Figure 13.2.2-1: State Diagram for Media Player</w:t>
      </w:r>
      <w:bookmarkEnd w:id="1784"/>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5" w:name="TABLE_SD_STATES"/>
      <w:r w:rsidRPr="006436AF">
        <w:t xml:space="preserve">Table </w:t>
      </w:r>
      <w:bookmarkEnd w:id="178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86" w:name="_MCCTEMPBM_CRPT71130559___7"/>
            <w:r w:rsidRPr="006436AF">
              <w:rPr>
                <w:rStyle w:val="Code"/>
              </w:rPr>
              <w:t>IDLE</w:t>
            </w:r>
            <w:bookmarkEnd w:id="1786"/>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87" w:name="_MCCTEMPBM_CRPT71130560___2"/>
            <w:r w:rsidRPr="006436AF">
              <w:rPr>
                <w:rStyle w:val="Code"/>
              </w:rPr>
              <w:t>INITIALIZED</w:t>
            </w:r>
            <w:bookmarkEnd w:id="1787"/>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88" w:name="_MCCTEMPBM_CRPT71130561___2"/>
            <w:r w:rsidRPr="006436AF">
              <w:rPr>
                <w:rStyle w:val="Code"/>
              </w:rPr>
              <w:t>READY</w:t>
            </w:r>
            <w:bookmarkEnd w:id="1788"/>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89" w:name="_MCCTEMPBM_CRPT71130562___2"/>
            <w:r w:rsidRPr="006436AF">
              <w:rPr>
                <w:rStyle w:val="Code"/>
              </w:rPr>
              <w:t>PRELOADED</w:t>
            </w:r>
            <w:bookmarkEnd w:id="1789"/>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0" w:name="_MCCTEMPBM_CRPT71130563___2"/>
            <w:r w:rsidRPr="006436AF">
              <w:rPr>
                <w:rStyle w:val="Code"/>
              </w:rPr>
              <w:t>PLAYING</w:t>
            </w:r>
            <w:bookmarkEnd w:id="1790"/>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1" w:name="_MCCTEMPBM_CRPT71130564___2"/>
            <w:r w:rsidRPr="006436AF">
              <w:rPr>
                <w:rStyle w:val="Code"/>
              </w:rPr>
              <w:t>PAUSED</w:t>
            </w:r>
            <w:bookmarkEnd w:id="1791"/>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2" w:name="_Toc68899695"/>
      <w:bookmarkStart w:id="1793" w:name="_Toc71214446"/>
      <w:bookmarkStart w:id="1794" w:name="_Toc71722120"/>
      <w:bookmarkStart w:id="1795" w:name="_Toc74859172"/>
      <w:bookmarkStart w:id="1796" w:name="_Toc187846038"/>
      <w:r w:rsidRPr="006436AF">
        <w:t>13.2.3</w:t>
      </w:r>
      <w:r w:rsidR="00F601ED" w:rsidRPr="006436AF">
        <w:tab/>
      </w:r>
      <w:r w:rsidRPr="006436AF">
        <w:t>Methods</w:t>
      </w:r>
      <w:bookmarkEnd w:id="1792"/>
      <w:bookmarkEnd w:id="1793"/>
      <w:bookmarkEnd w:id="1794"/>
      <w:bookmarkEnd w:id="1795"/>
      <w:bookmarkEnd w:id="1796"/>
    </w:p>
    <w:p w14:paraId="1302A077" w14:textId="19B54709" w:rsidR="00D573D2" w:rsidRPr="006436AF" w:rsidRDefault="00D573D2" w:rsidP="00D573D2">
      <w:pPr>
        <w:pStyle w:val="Heading4"/>
      </w:pPr>
      <w:bookmarkStart w:id="1797" w:name="_Toc68899696"/>
      <w:bookmarkStart w:id="1798" w:name="_Toc71214447"/>
      <w:bookmarkStart w:id="1799" w:name="_Toc71722121"/>
      <w:bookmarkStart w:id="1800" w:name="_Toc74859173"/>
      <w:bookmarkStart w:id="1801" w:name="_Toc187846039"/>
      <w:r w:rsidRPr="006436AF">
        <w:t>13.2.3.1</w:t>
      </w:r>
      <w:r w:rsidRPr="006436AF">
        <w:tab/>
        <w:t>General</w:t>
      </w:r>
      <w:bookmarkEnd w:id="1797"/>
      <w:bookmarkEnd w:id="1798"/>
      <w:bookmarkEnd w:id="1799"/>
      <w:bookmarkEnd w:id="1800"/>
      <w:bookmarkEnd w:id="1801"/>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2" w:name="TABLE_SD_METHODS"/>
      <w:r w:rsidRPr="006436AF">
        <w:t>Table 13.2.3.1-1</w:t>
      </w:r>
      <w:bookmarkEnd w:id="1802"/>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3" w:name="_MCCTEMPBM_CRPT71130565___7"/>
            <w:bookmarkStart w:id="1804" w:name="MCCQCTEMPBM_00000038"/>
            <w:r w:rsidRPr="006436AF">
              <w:rPr>
                <w:rStyle w:val="CodeMethod"/>
              </w:rPr>
              <w:t>initialize()</w:t>
            </w:r>
            <w:bookmarkEnd w:id="1803"/>
            <w:bookmarkEnd w:id="1804"/>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5" w:name="_MCCTEMPBM_CRPT71130566___7"/>
            <w:r w:rsidRPr="006436AF">
              <w:rPr>
                <w:rStyle w:val="CodeMethod"/>
              </w:rPr>
              <w:t>attach(MPD)</w:t>
            </w:r>
            <w:bookmarkEnd w:id="1805"/>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06" w:name="_MCCTEMPBM_CRPT71130567___7"/>
            <w:r w:rsidRPr="006436AF">
              <w:rPr>
                <w:rStyle w:val="CodeMethod"/>
              </w:rPr>
              <w:t>preload(MPD)</w:t>
            </w:r>
            <w:bookmarkEnd w:id="1806"/>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07" w:name="_MCCTEMPBM_CRPT71130568___7"/>
            <w:r w:rsidRPr="006436AF">
              <w:rPr>
                <w:rStyle w:val="CodeMethod"/>
              </w:rPr>
              <w:t>play(MPD)</w:t>
            </w:r>
            <w:bookmarkEnd w:id="1807"/>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08" w:name="_MCCTEMPBM_CRPT71130569___7"/>
            <w:r w:rsidRPr="006436AF">
              <w:rPr>
                <w:rStyle w:val="CodeMethod"/>
              </w:rPr>
              <w:t>pause()</w:t>
            </w:r>
            <w:bookmarkEnd w:id="1808"/>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09" w:name="_MCCTEMPBM_CRPT71130570___7"/>
            <w:r w:rsidRPr="006436AF">
              <w:rPr>
                <w:rStyle w:val="CodeMethod"/>
              </w:rPr>
              <w:t>seek(MPD,</w:t>
            </w:r>
            <w:r w:rsidR="004B13C7" w:rsidRPr="006436AF">
              <w:rPr>
                <w:rStyle w:val="CodeMethod"/>
              </w:rPr>
              <w:t xml:space="preserve"> </w:t>
            </w:r>
            <w:r w:rsidRPr="006436AF">
              <w:rPr>
                <w:rStyle w:val="CodeMethod"/>
              </w:rPr>
              <w:t>time)</w:t>
            </w:r>
            <w:bookmarkEnd w:id="1809"/>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0" w:name="_MCCTEMPBM_CRPT71130571___7"/>
            <w:r w:rsidRPr="006436AF">
              <w:rPr>
                <w:rStyle w:val="CodeMethod"/>
              </w:rPr>
              <w:t>reset()</w:t>
            </w:r>
            <w:bookmarkEnd w:id="1810"/>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1" w:name="_MCCTEMPBM_CRPT71130572___7"/>
            <w:r w:rsidRPr="006436AF">
              <w:rPr>
                <w:rStyle w:val="CodeMethod"/>
              </w:rPr>
              <w:t>destroy()</w:t>
            </w:r>
            <w:bookmarkEnd w:id="1811"/>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2" w:name="_Toc68899697"/>
      <w:bookmarkStart w:id="1813" w:name="_Toc71214448"/>
      <w:bookmarkStart w:id="1814" w:name="_Toc71722122"/>
      <w:bookmarkStart w:id="1815" w:name="_Toc74859174"/>
      <w:bookmarkStart w:id="1816" w:name="_Toc187846040"/>
      <w:r w:rsidRPr="006436AF">
        <w:t>13.2.3.2</w:t>
      </w:r>
      <w:r w:rsidRPr="006436AF">
        <w:tab/>
        <w:t>Initialize</w:t>
      </w:r>
      <w:bookmarkEnd w:id="1812"/>
      <w:bookmarkEnd w:id="1813"/>
      <w:bookmarkEnd w:id="1814"/>
      <w:bookmarkEnd w:id="1815"/>
      <w:bookmarkEnd w:id="1816"/>
    </w:p>
    <w:p w14:paraId="49FFF479" w14:textId="77777777" w:rsidR="00D573D2" w:rsidRPr="006436AF" w:rsidRDefault="00D573D2" w:rsidP="00D573D2">
      <w:bookmarkStart w:id="1817" w:name="_MCCTEMPBM_CRPT71130573___7"/>
      <w:r w:rsidRPr="006436AF">
        <w:t xml:space="preserve">This clause defines the </w:t>
      </w:r>
      <w:bookmarkStart w:id="1818" w:name="MCCQCTEMPBM_00000039"/>
      <w:r w:rsidRPr="006436AF">
        <w:rPr>
          <w:rStyle w:val="CodeMethod"/>
        </w:rPr>
        <w:t>initialize()</w:t>
      </w:r>
      <w:bookmarkEnd w:id="1818"/>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19" w:name="MCCQCTEMPBM_00000040"/>
      <w:r w:rsidRPr="006436AF">
        <w:rPr>
          <w:rStyle w:val="CodeMethod"/>
        </w:rPr>
        <w:t>initialize()</w:t>
      </w:r>
      <w:bookmarkEnd w:id="1819"/>
      <w:r w:rsidRPr="006436AF">
        <w:t xml:space="preserve"> method. The following functions are initialized:</w:t>
      </w:r>
    </w:p>
    <w:bookmarkEnd w:id="1817"/>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0" w:name="_Toc68899698"/>
      <w:bookmarkStart w:id="1821" w:name="_Toc71214449"/>
      <w:bookmarkStart w:id="1822" w:name="_Toc71722123"/>
      <w:bookmarkStart w:id="1823" w:name="_Toc74859175"/>
      <w:bookmarkStart w:id="1824" w:name="_Toc187846041"/>
      <w:r w:rsidRPr="006436AF">
        <w:t>13.2.3.3</w:t>
      </w:r>
      <w:r w:rsidRPr="006436AF">
        <w:tab/>
        <w:t>Attach</w:t>
      </w:r>
      <w:bookmarkEnd w:id="1820"/>
      <w:bookmarkEnd w:id="1821"/>
      <w:bookmarkEnd w:id="1822"/>
      <w:bookmarkEnd w:id="1823"/>
      <w:bookmarkEnd w:id="1824"/>
    </w:p>
    <w:p w14:paraId="6A6A68F3" w14:textId="77777777" w:rsidR="00D573D2" w:rsidRPr="006436AF" w:rsidRDefault="00D573D2" w:rsidP="00D573D2">
      <w:bookmarkStart w:id="1825" w:name="_MCCTEMPBM_CRPT71130574___7"/>
      <w:r w:rsidRPr="006436AF">
        <w:t xml:space="preserve">This clause defines the </w:t>
      </w:r>
      <w:bookmarkStart w:id="1826" w:name="MCCQCTEMPBM_00000041"/>
      <w:r w:rsidRPr="006436AF">
        <w:rPr>
          <w:rStyle w:val="CodeMethod"/>
        </w:rPr>
        <w:t>attach()</w:t>
      </w:r>
      <w:bookmarkEnd w:id="1826"/>
      <w:r w:rsidRPr="006436AF">
        <w:t xml:space="preserve"> method.</w:t>
      </w:r>
    </w:p>
    <w:bookmarkEnd w:id="1825"/>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27"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28" w:name="_MCCTEMPBM_CRPT71130576___7"/>
      <w:bookmarkEnd w:id="1827"/>
      <w:r w:rsidRPr="006436AF">
        <w:t xml:space="preserve">An 5GMSd-Aware Application calls </w:t>
      </w:r>
      <w:bookmarkStart w:id="1829" w:name="MCCQCTEMPBM_00000042"/>
      <w:r w:rsidRPr="006436AF">
        <w:rPr>
          <w:rStyle w:val="CodeMethod"/>
        </w:rPr>
        <w:t>attachMPD()</w:t>
      </w:r>
      <w:bookmarkEnd w:id="1829"/>
      <w:r w:rsidRPr="006436AF">
        <w:t xml:space="preserve"> to set a source URL to an MPD file or a previously downloaded and parsed MPD.</w:t>
      </w:r>
    </w:p>
    <w:bookmarkEnd w:id="1828"/>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0" w:name="_MCCTEMPBM_CRPT71130577___7"/>
      <w:r w:rsidRPr="006436AF">
        <w:t>Table 13.2.3.3-1</w:t>
      </w:r>
      <w:r w:rsidR="00C32F90" w:rsidRPr="006436AF">
        <w:t>:</w:t>
      </w:r>
      <w:r w:rsidRPr="006436AF">
        <w:t xml:space="preserve"> Parameters for </w:t>
      </w:r>
      <w:bookmarkStart w:id="1831" w:name="MCCQCTEMPBM_00000043"/>
      <w:r w:rsidRPr="006436AF">
        <w:rPr>
          <w:rStyle w:val="CodeMethod"/>
        </w:rPr>
        <w:t>attachMPD()</w:t>
      </w:r>
      <w:bookmarkEnd w:id="1831"/>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0"/>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32"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2"/>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3"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3"/>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4"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4"/>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5"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5"/>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36"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36"/>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37" w:name="_Toc68899699"/>
      <w:bookmarkStart w:id="1838" w:name="_Toc71214450"/>
      <w:bookmarkStart w:id="1839" w:name="_Toc71722124"/>
      <w:bookmarkStart w:id="1840" w:name="_Toc74859176"/>
      <w:bookmarkStart w:id="1841" w:name="_Toc187846042"/>
      <w:r w:rsidRPr="006436AF">
        <w:t>13.2.3.4</w:t>
      </w:r>
      <w:r w:rsidRPr="006436AF">
        <w:tab/>
        <w:t>Pre-load</w:t>
      </w:r>
      <w:bookmarkEnd w:id="1837"/>
      <w:bookmarkEnd w:id="1838"/>
      <w:bookmarkEnd w:id="1839"/>
      <w:bookmarkEnd w:id="1840"/>
      <w:bookmarkEnd w:id="1841"/>
    </w:p>
    <w:p w14:paraId="544B8C0F" w14:textId="77777777" w:rsidR="00D573D2" w:rsidRPr="006436AF" w:rsidRDefault="00D573D2" w:rsidP="004A3377">
      <w:pPr>
        <w:keepNext/>
      </w:pPr>
      <w:bookmarkStart w:id="1842" w:name="_MCCTEMPBM_CRPT71130583___7"/>
      <w:r w:rsidRPr="006436AF">
        <w:t xml:space="preserve">This clause defines the </w:t>
      </w:r>
      <w:bookmarkStart w:id="1843" w:name="MCCQCTEMPBM_00000044"/>
      <w:r w:rsidRPr="006436AF">
        <w:rPr>
          <w:rStyle w:val="CodeMethod"/>
        </w:rPr>
        <w:t>preload()</w:t>
      </w:r>
      <w:bookmarkEnd w:id="1843"/>
      <w:r w:rsidRPr="006436AF">
        <w:t xml:space="preserve"> method.</w:t>
      </w:r>
    </w:p>
    <w:bookmarkEnd w:id="1842"/>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4"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5" w:name="_MCCTEMPBM_CRPT71130585___7"/>
      <w:bookmarkEnd w:id="1844"/>
      <w:r w:rsidRPr="006436AF">
        <w:t xml:space="preserve">An 5GMSd-Aware Application calls </w:t>
      </w:r>
      <w:bookmarkStart w:id="1846" w:name="MCCQCTEMPBM_00000045"/>
      <w:r w:rsidRPr="006436AF">
        <w:rPr>
          <w:rStyle w:val="CodeMethod"/>
        </w:rPr>
        <w:t>preload()</w:t>
      </w:r>
      <w:bookmarkEnd w:id="1846"/>
      <w:r w:rsidRPr="006436AF">
        <w:t xml:space="preserve"> to cause the player to begin streaming the media as set by the</w:t>
      </w:r>
      <w:r w:rsidR="009F0F95" w:rsidRPr="006436AF">
        <w:t xml:space="preserve"> </w:t>
      </w:r>
      <w:bookmarkStart w:id="1847" w:name="MCCQCTEMPBM_00000046"/>
      <w:r w:rsidRPr="006436AF">
        <w:rPr>
          <w:rStyle w:val="CodeMethod"/>
        </w:rPr>
        <w:t>attach()</w:t>
      </w:r>
      <w:bookmarkEnd w:id="1847"/>
      <w:r w:rsidRPr="006436AF">
        <w:t xml:space="preserve"> method in preparation for playing.</w:t>
      </w:r>
    </w:p>
    <w:bookmarkEnd w:id="1845"/>
    <w:p w14:paraId="1262AB6E" w14:textId="54E1BD90" w:rsidR="00D573D2" w:rsidRPr="006436AF" w:rsidRDefault="00D573D2" w:rsidP="00F601ED">
      <w:pPr>
        <w:keepNext/>
      </w:pPr>
      <w:r w:rsidRPr="006436AF">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48" w:name="_MCCTEMPBM_CRPT71130586___7"/>
      <w:r w:rsidRPr="006436AF">
        <w:t>Table 13.2.3.</w:t>
      </w:r>
      <w:r w:rsidR="6EC84B86" w:rsidRPr="006436AF">
        <w:t>4</w:t>
      </w:r>
      <w:r w:rsidRPr="006436AF">
        <w:t>-1</w:t>
      </w:r>
      <w:r w:rsidR="00C32F90" w:rsidRPr="006436AF">
        <w:t>:</w:t>
      </w:r>
      <w:r w:rsidRPr="006436AF">
        <w:t xml:space="preserve"> Parameters for </w:t>
      </w:r>
      <w:bookmarkStart w:id="1849" w:name="MCCQCTEMPBM_00000047"/>
      <w:r w:rsidRPr="006436AF">
        <w:rPr>
          <w:rStyle w:val="CodeMethod"/>
        </w:rPr>
        <w:t>attachSource()</w:t>
      </w:r>
      <w:bookmarkEnd w:id="1849"/>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48"/>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50"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0"/>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1"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2" w:name="MCCQCTEMPBM_00000048"/>
      <w:r w:rsidR="00D573D2" w:rsidRPr="006436AF">
        <w:rPr>
          <w:rStyle w:val="CodeMethod"/>
        </w:rPr>
        <w:t>attach()</w:t>
      </w:r>
      <w:bookmarkEnd w:id="1852"/>
      <w:r w:rsidR="00D573D2" w:rsidRPr="006436AF">
        <w:t xml:space="preserve"> method is invoked.</w:t>
      </w:r>
    </w:p>
    <w:bookmarkEnd w:id="1851"/>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3"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3"/>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4" w:name="_Toc68899700"/>
      <w:bookmarkStart w:id="1855" w:name="_Toc71214451"/>
      <w:bookmarkStart w:id="1856" w:name="_Toc71722125"/>
      <w:bookmarkStart w:id="1857" w:name="_Toc74859177"/>
      <w:bookmarkStart w:id="1858" w:name="_Toc187846043"/>
      <w:r w:rsidRPr="006436AF">
        <w:t>13.2.3.5</w:t>
      </w:r>
      <w:r w:rsidRPr="006436AF">
        <w:tab/>
        <w:t>Play</w:t>
      </w:r>
      <w:bookmarkEnd w:id="1854"/>
      <w:bookmarkEnd w:id="1855"/>
      <w:bookmarkEnd w:id="1856"/>
      <w:bookmarkEnd w:id="1857"/>
      <w:bookmarkEnd w:id="1858"/>
    </w:p>
    <w:p w14:paraId="59ACD361" w14:textId="77777777" w:rsidR="00D573D2" w:rsidRPr="006436AF" w:rsidRDefault="00D573D2" w:rsidP="00D573D2">
      <w:bookmarkStart w:id="1859" w:name="_MCCTEMPBM_CRPT71130590___7"/>
      <w:r w:rsidRPr="006436AF">
        <w:t xml:space="preserve">This clause defines the </w:t>
      </w:r>
      <w:bookmarkStart w:id="1860" w:name="MCCQCTEMPBM_00000049"/>
      <w:r w:rsidRPr="006436AF">
        <w:rPr>
          <w:rStyle w:val="CodeMethod"/>
        </w:rPr>
        <w:t>play()</w:t>
      </w:r>
      <w:bookmarkEnd w:id="1860"/>
      <w:r w:rsidRPr="006436AF">
        <w:t xml:space="preserve"> method.</w:t>
      </w:r>
    </w:p>
    <w:bookmarkEnd w:id="1859"/>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1"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2" w:name="_MCCTEMPBM_CRPT71130592___7"/>
      <w:bookmarkEnd w:id="1861"/>
      <w:r w:rsidRPr="006436AF">
        <w:t xml:space="preserve">An 5GMSd-Aware Application calls </w:t>
      </w:r>
      <w:bookmarkStart w:id="1863" w:name="MCCQCTEMPBM_00000050"/>
      <w:r w:rsidRPr="006436AF">
        <w:rPr>
          <w:rStyle w:val="CodeMethod"/>
        </w:rPr>
        <w:t>play()</w:t>
      </w:r>
      <w:bookmarkEnd w:id="1863"/>
      <w:r w:rsidRPr="006436AF">
        <w:t xml:space="preserve"> to cause the player to begin playback of the media as set by the</w:t>
      </w:r>
      <w:r w:rsidR="009F0F95" w:rsidRPr="006436AF">
        <w:t xml:space="preserve"> </w:t>
      </w:r>
      <w:bookmarkStart w:id="1864" w:name="MCCQCTEMPBM_00000051"/>
      <w:r w:rsidRPr="006436AF">
        <w:rPr>
          <w:rStyle w:val="CodeMethod"/>
        </w:rPr>
        <w:t>attach()</w:t>
      </w:r>
      <w:bookmarkEnd w:id="1864"/>
      <w:r w:rsidRPr="006436AF">
        <w:t xml:space="preserve"> method.</w:t>
      </w:r>
    </w:p>
    <w:bookmarkEnd w:id="1862"/>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5" w:name="_MCCTEMPBM_CRPT71130593___7"/>
      <w:r w:rsidRPr="006436AF">
        <w:t>Table 13.2.3.5-1</w:t>
      </w:r>
      <w:r w:rsidR="00C32F90" w:rsidRPr="006436AF">
        <w:t>:</w:t>
      </w:r>
      <w:r w:rsidRPr="006436AF">
        <w:t xml:space="preserve"> Parameters for </w:t>
      </w:r>
      <w:bookmarkStart w:id="1866" w:name="MCCQCTEMPBM_00000052"/>
      <w:r w:rsidRPr="006436AF">
        <w:rPr>
          <w:rStyle w:val="CodeMethod"/>
        </w:rPr>
        <w:t>play()</w:t>
      </w:r>
      <w:bookmarkEnd w:id="1866"/>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5"/>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67" w:name="_MCCTEMPBM_CRPT71130594___7"/>
            <w:r w:rsidRPr="006436AF">
              <w:rPr>
                <w:rStyle w:val="Datatypechar"/>
              </w:rPr>
              <w:t>string | Object</w:t>
            </w:r>
            <w:bookmarkEnd w:id="1867"/>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t>The following Media Player Actions are expected:</w:t>
      </w:r>
    </w:p>
    <w:p w14:paraId="571C506D" w14:textId="761C5680" w:rsidR="00D573D2" w:rsidRPr="006436AF" w:rsidRDefault="001A2D9F" w:rsidP="001A2D9F">
      <w:pPr>
        <w:pStyle w:val="B1"/>
      </w:pPr>
      <w:bookmarkStart w:id="1868"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69" w:name="MCCQCTEMPBM_00000053"/>
      <w:r w:rsidR="00D573D2" w:rsidRPr="006436AF">
        <w:rPr>
          <w:rStyle w:val="CodeMethod"/>
        </w:rPr>
        <w:t>attach()</w:t>
      </w:r>
      <w:bookmarkEnd w:id="1869"/>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68"/>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0"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0"/>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1" w:name="_Toc68899701"/>
      <w:bookmarkStart w:id="1872" w:name="_Toc71214452"/>
      <w:bookmarkStart w:id="1873" w:name="_Toc71722126"/>
      <w:bookmarkStart w:id="1874" w:name="_Toc74859178"/>
      <w:bookmarkStart w:id="1875" w:name="_Toc187846044"/>
      <w:r w:rsidRPr="006436AF">
        <w:t>13.2.3.6</w:t>
      </w:r>
      <w:r w:rsidRPr="006436AF">
        <w:tab/>
        <w:t>Pause</w:t>
      </w:r>
      <w:bookmarkEnd w:id="1871"/>
      <w:bookmarkEnd w:id="1872"/>
      <w:bookmarkEnd w:id="1873"/>
      <w:bookmarkEnd w:id="1874"/>
      <w:bookmarkEnd w:id="1875"/>
    </w:p>
    <w:p w14:paraId="78B46541" w14:textId="77777777" w:rsidR="00D573D2" w:rsidRPr="006436AF" w:rsidRDefault="00D573D2" w:rsidP="00D573D2">
      <w:bookmarkStart w:id="1876" w:name="_MCCTEMPBM_CRPT71130597___7"/>
      <w:r w:rsidRPr="006436AF">
        <w:t xml:space="preserve">This clause defines </w:t>
      </w:r>
      <w:bookmarkStart w:id="1877" w:name="MCCQCTEMPBM_00000054"/>
      <w:r w:rsidRPr="006436AF">
        <w:rPr>
          <w:rStyle w:val="CodeMethod"/>
        </w:rPr>
        <w:t>pause()</w:t>
      </w:r>
      <w:bookmarkEnd w:id="1877"/>
      <w:r w:rsidRPr="006436AF">
        <w:t xml:space="preserve"> method.</w:t>
      </w:r>
    </w:p>
    <w:bookmarkEnd w:id="1876"/>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78"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79" w:name="_MCCTEMPBM_CRPT71130599___7"/>
      <w:bookmarkEnd w:id="1878"/>
      <w:r w:rsidRPr="006436AF">
        <w:t xml:space="preserve">An 5GMSd-Aware Application calls </w:t>
      </w:r>
      <w:bookmarkStart w:id="1880" w:name="MCCQCTEMPBM_00000055"/>
      <w:r w:rsidRPr="006436AF">
        <w:rPr>
          <w:rStyle w:val="CodeMethod"/>
        </w:rPr>
        <w:t>pause()</w:t>
      </w:r>
      <w:bookmarkEnd w:id="1880"/>
      <w:r w:rsidRPr="006436AF">
        <w:t xml:space="preserve"> to cause the </w:t>
      </w:r>
      <w:r w:rsidR="25352A84" w:rsidRPr="006436AF">
        <w:t>M</w:t>
      </w:r>
      <w:r w:rsidRPr="006436AF">
        <w:t>edia Playback Platform to pause playback.</w:t>
      </w:r>
    </w:p>
    <w:bookmarkEnd w:id="1879"/>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1"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1"/>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2" w:name="_MCCTEMPBM_CRPT71130601___7"/>
      <w:r w:rsidRPr="006436AF">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2"/>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3" w:name="_Toc68899702"/>
      <w:bookmarkStart w:id="1884" w:name="_Toc71214453"/>
      <w:bookmarkStart w:id="1885" w:name="_Toc71722127"/>
      <w:bookmarkStart w:id="1886" w:name="_Toc74859179"/>
      <w:bookmarkStart w:id="1887" w:name="_Toc187846045"/>
      <w:r w:rsidRPr="006436AF">
        <w:t>13.2.3.7</w:t>
      </w:r>
      <w:r w:rsidRPr="006436AF">
        <w:tab/>
        <w:t>Seek</w:t>
      </w:r>
      <w:bookmarkEnd w:id="1883"/>
      <w:bookmarkEnd w:id="1884"/>
      <w:bookmarkEnd w:id="1885"/>
      <w:bookmarkEnd w:id="1886"/>
      <w:bookmarkEnd w:id="1887"/>
    </w:p>
    <w:p w14:paraId="7BDA4E93" w14:textId="77777777" w:rsidR="00D573D2" w:rsidRPr="006436AF" w:rsidRDefault="00D573D2" w:rsidP="00D573D2">
      <w:bookmarkStart w:id="1888" w:name="_MCCTEMPBM_CRPT71130602___7"/>
      <w:r w:rsidRPr="006436AF">
        <w:t xml:space="preserve">This clause defines </w:t>
      </w:r>
      <w:bookmarkStart w:id="1889" w:name="MCCQCTEMPBM_00000056"/>
      <w:r w:rsidRPr="006436AF">
        <w:rPr>
          <w:rStyle w:val="CodeMethod"/>
        </w:rPr>
        <w:t>seek()</w:t>
      </w:r>
      <w:bookmarkEnd w:id="1889"/>
      <w:r w:rsidRPr="006436AF">
        <w:t xml:space="preserve"> method.</w:t>
      </w:r>
    </w:p>
    <w:bookmarkEnd w:id="1888"/>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0"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1" w:name="_MCCTEMPBM_CRPT71130604___7"/>
      <w:bookmarkEnd w:id="1890"/>
      <w:r w:rsidRPr="006436AF">
        <w:t xml:space="preserve">An 5GMSd-Aware Application calls </w:t>
      </w:r>
      <w:bookmarkStart w:id="1892" w:name="MCCQCTEMPBM_00000057"/>
      <w:r w:rsidRPr="006436AF">
        <w:rPr>
          <w:rStyle w:val="CodeMethod"/>
        </w:rPr>
        <w:t>seek()</w:t>
      </w:r>
      <w:bookmarkEnd w:id="1892"/>
      <w:r w:rsidRPr="006436AF">
        <w:t xml:space="preserve"> to cause the player to go a specific media time.</w:t>
      </w:r>
    </w:p>
    <w:bookmarkEnd w:id="1891"/>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3" w:name="_MCCTEMPBM_CRPT71130605___7"/>
      <w:r w:rsidRPr="006436AF">
        <w:t>Table 13.2.3.</w:t>
      </w:r>
      <w:r w:rsidR="4A567887" w:rsidRPr="006436AF">
        <w:t>7</w:t>
      </w:r>
      <w:r w:rsidRPr="006436AF">
        <w:t>-1</w:t>
      </w:r>
      <w:r w:rsidR="00C32F90" w:rsidRPr="006436AF">
        <w:t>:</w:t>
      </w:r>
      <w:r w:rsidRPr="006436AF">
        <w:t xml:space="preserve"> Parameters for </w:t>
      </w:r>
      <w:bookmarkStart w:id="1894" w:name="MCCQCTEMPBM_00000058"/>
      <w:r w:rsidRPr="006436AF">
        <w:rPr>
          <w:rStyle w:val="CodeMethod"/>
        </w:rPr>
        <w:t>seek()</w:t>
      </w:r>
      <w:bookmarkEnd w:id="1894"/>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3"/>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895" w:name="_MCCTEMPBM_CRPT71130606___7"/>
            <w:bookmarkStart w:id="1896" w:name="MCCQCTEMPBM_00000059"/>
            <w:r w:rsidRPr="006436AF">
              <w:rPr>
                <w:rStyle w:val="URLchar"/>
              </w:rPr>
              <w:t>string | Object</w:t>
            </w:r>
            <w:bookmarkEnd w:id="1895"/>
            <w:bookmarkEnd w:id="1896"/>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897" w:name="_MCCTEMPBM_CRPT71130607___7"/>
            <w:r w:rsidRPr="006436AF">
              <w:rPr>
                <w:rStyle w:val="URLchar"/>
              </w:rPr>
              <w:t>Unsigned integer</w:t>
            </w:r>
            <w:bookmarkEnd w:id="1897"/>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898"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99" w:name="MCCQCTEMPBM_00000060"/>
      <w:r w:rsidR="00D573D2" w:rsidRPr="006436AF">
        <w:rPr>
          <w:rStyle w:val="CodeMethod"/>
        </w:rPr>
        <w:t>attach()</w:t>
      </w:r>
      <w:bookmarkEnd w:id="1899"/>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0" w:name="MCCQCTEMPBM_00000061"/>
      <w:r w:rsidR="00D573D2" w:rsidRPr="006436AF">
        <w:rPr>
          <w:rStyle w:val="CodeMethod"/>
        </w:rPr>
        <w:t>mediaTime</w:t>
      </w:r>
      <w:bookmarkEnd w:id="1900"/>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1" w:name="MCCQCTEMPBM_00000062"/>
      <w:r w:rsidR="00D573D2" w:rsidRPr="006436AF">
        <w:rPr>
          <w:rStyle w:val="CodeMethod"/>
        </w:rPr>
        <w:t>mediaTime</w:t>
      </w:r>
      <w:bookmarkEnd w:id="1901"/>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2" w:name="MCCQCTEMPBM_00000063"/>
      <w:r w:rsidR="00D573D2" w:rsidRPr="006436AF">
        <w:rPr>
          <w:rStyle w:val="CodeMethod"/>
        </w:rPr>
        <w:t>play()</w:t>
      </w:r>
      <w:bookmarkEnd w:id="1902"/>
      <w:r w:rsidR="00D573D2" w:rsidRPr="006436AF">
        <w:t xml:space="preserve"> command is issued.</w:t>
      </w:r>
    </w:p>
    <w:bookmarkEnd w:id="1898"/>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3" w:name="_Toc68899703"/>
      <w:bookmarkStart w:id="1904" w:name="_Toc71214454"/>
      <w:bookmarkStart w:id="1905" w:name="_Toc71722128"/>
      <w:bookmarkStart w:id="1906" w:name="_Toc74859180"/>
      <w:bookmarkStart w:id="1907" w:name="_Toc187846046"/>
      <w:r w:rsidRPr="006436AF">
        <w:t>13.2.3.8</w:t>
      </w:r>
      <w:r w:rsidRPr="006436AF">
        <w:tab/>
        <w:t>Reset</w:t>
      </w:r>
      <w:bookmarkEnd w:id="1903"/>
      <w:bookmarkEnd w:id="1904"/>
      <w:bookmarkEnd w:id="1905"/>
      <w:bookmarkEnd w:id="1906"/>
      <w:bookmarkEnd w:id="1907"/>
    </w:p>
    <w:p w14:paraId="5B3196DA" w14:textId="77777777" w:rsidR="00D573D2" w:rsidRPr="006436AF" w:rsidRDefault="00D573D2" w:rsidP="00D573D2">
      <w:bookmarkStart w:id="1908" w:name="_MCCTEMPBM_CRPT71130609___7"/>
      <w:r w:rsidRPr="006436AF">
        <w:t xml:space="preserve">This clause defines the </w:t>
      </w:r>
      <w:bookmarkStart w:id="1909" w:name="MCCQCTEMPBM_00000064"/>
      <w:r w:rsidRPr="006436AF">
        <w:rPr>
          <w:rStyle w:val="CodeMethod"/>
        </w:rPr>
        <w:t>reset()</w:t>
      </w:r>
      <w:bookmarkEnd w:id="1909"/>
      <w:r w:rsidRPr="006436AF">
        <w:t xml:space="preserve"> method.</w:t>
      </w:r>
    </w:p>
    <w:bookmarkEnd w:id="1908"/>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0"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1" w:name="_MCCTEMPBM_CRPT71130611___7"/>
      <w:bookmarkEnd w:id="1910"/>
      <w:r w:rsidRPr="006436AF">
        <w:t xml:space="preserve">An 5GMSd-Aware Application calls </w:t>
      </w:r>
      <w:bookmarkStart w:id="1912" w:name="MCCQCTEMPBM_00000065"/>
      <w:r w:rsidRPr="006436AF">
        <w:rPr>
          <w:rStyle w:val="CodeMethod"/>
        </w:rPr>
        <w:t>reset()</w:t>
      </w:r>
      <w:bookmarkEnd w:id="1912"/>
      <w:r w:rsidRPr="006436AF">
        <w:t>resets all information related to the media and the Media Presentation described by the MPD is destroyed.</w:t>
      </w:r>
    </w:p>
    <w:bookmarkEnd w:id="1911"/>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3" w:name="_MCCTEMPBM_CRPT71130612___7"/>
      <w:r w:rsidRPr="006436AF">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3"/>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4" w:name="_Toc68899704"/>
      <w:bookmarkStart w:id="1915" w:name="_Toc71214455"/>
      <w:bookmarkStart w:id="1916" w:name="_Toc71722129"/>
      <w:bookmarkStart w:id="1917" w:name="_Toc74859181"/>
      <w:bookmarkStart w:id="1918" w:name="_Toc187846047"/>
      <w:r w:rsidRPr="006436AF">
        <w:t>13.2.3.9</w:t>
      </w:r>
      <w:r w:rsidRPr="006436AF">
        <w:tab/>
        <w:t>Destroy</w:t>
      </w:r>
      <w:bookmarkEnd w:id="1914"/>
      <w:bookmarkEnd w:id="1915"/>
      <w:bookmarkEnd w:id="1916"/>
      <w:bookmarkEnd w:id="1917"/>
      <w:bookmarkEnd w:id="1918"/>
    </w:p>
    <w:p w14:paraId="66AD5EA1" w14:textId="77777777" w:rsidR="00D573D2" w:rsidRPr="006436AF" w:rsidRDefault="00D573D2" w:rsidP="006B3650">
      <w:pPr>
        <w:keepNext/>
      </w:pPr>
      <w:bookmarkStart w:id="1919" w:name="_MCCTEMPBM_CRPT71130613___7"/>
      <w:r w:rsidRPr="006436AF">
        <w:t xml:space="preserve">This clause defines </w:t>
      </w:r>
      <w:bookmarkStart w:id="1920" w:name="MCCQCTEMPBM_00000066"/>
      <w:r w:rsidRPr="006436AF">
        <w:rPr>
          <w:rStyle w:val="CodeMethod"/>
        </w:rPr>
        <w:t>destroy()</w:t>
      </w:r>
      <w:bookmarkEnd w:id="1920"/>
      <w:r w:rsidRPr="006436AF">
        <w:t xml:space="preserve"> method.</w:t>
      </w:r>
    </w:p>
    <w:bookmarkEnd w:id="1919"/>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1"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2" w:name="_MCCTEMPBM_CRPT71130615___7"/>
      <w:bookmarkEnd w:id="1921"/>
      <w:r w:rsidRPr="006436AF">
        <w:t xml:space="preserve">An 5GMSd-Aware Application calls </w:t>
      </w:r>
      <w:bookmarkStart w:id="1923" w:name="MCCQCTEMPBM_00000067"/>
      <w:r w:rsidRPr="006436AF">
        <w:rPr>
          <w:rStyle w:val="CodeMethod"/>
        </w:rPr>
        <w:t>destroy()</w:t>
      </w:r>
      <w:bookmarkEnd w:id="1923"/>
      <w:r w:rsidRPr="006436AF">
        <w:t>resets all information related to the media and the network.</w:t>
      </w:r>
    </w:p>
    <w:bookmarkEnd w:id="1922"/>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4"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4"/>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5" w:name="_Toc68899705"/>
      <w:bookmarkStart w:id="1926" w:name="_Toc71214456"/>
      <w:bookmarkStart w:id="1927" w:name="_Toc71722130"/>
      <w:bookmarkStart w:id="1928" w:name="_Toc74859182"/>
      <w:bookmarkStart w:id="1929" w:name="_Toc187846048"/>
      <w:r w:rsidRPr="006436AF">
        <w:t>13.2.4</w:t>
      </w:r>
      <w:r w:rsidR="00434389" w:rsidRPr="006436AF">
        <w:tab/>
      </w:r>
      <w:r w:rsidRPr="006436AF">
        <w:t>Configurations and settings API</w:t>
      </w:r>
      <w:bookmarkEnd w:id="1925"/>
      <w:bookmarkEnd w:id="1926"/>
      <w:bookmarkEnd w:id="1927"/>
      <w:bookmarkEnd w:id="1928"/>
      <w:bookmarkEnd w:id="1929"/>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0" w:name="_MCCTEMPBM_CRPT71130617___7"/>
            <w:r w:rsidRPr="006436AF">
              <w:rPr>
                <w:rStyle w:val="Datatypechar"/>
              </w:rPr>
              <w:t>O</w:t>
            </w:r>
            <w:r w:rsidR="00D573D2" w:rsidRPr="006436AF">
              <w:rPr>
                <w:rStyle w:val="Datatypechar"/>
              </w:rPr>
              <w:t>bject</w:t>
            </w:r>
            <w:bookmarkEnd w:id="1930"/>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31" w:name="_MCCTEMPBM_CRPT71130618___7"/>
            <w:r w:rsidRPr="006436AF">
              <w:rPr>
                <w:rStyle w:val="Datatypechar"/>
              </w:rPr>
              <w:t>E</w:t>
            </w:r>
            <w:r w:rsidR="00D573D2" w:rsidRPr="006436AF">
              <w:rPr>
                <w:rStyle w:val="Datatypechar"/>
              </w:rPr>
              <w:t>num</w:t>
            </w:r>
            <w:bookmarkEnd w:id="1931"/>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32" w:name="_MCCTEMPBM_CRPT71130619___7"/>
            <w:r w:rsidRPr="006436AF">
              <w:rPr>
                <w:rStyle w:val="Datatypechar"/>
              </w:rPr>
              <w:t>Integer</w:t>
            </w:r>
            <w:bookmarkEnd w:id="1932"/>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33" w:name="_MCCTEMPBM_CRPT71130620___7"/>
            <w:r w:rsidRPr="006436AF">
              <w:rPr>
                <w:rStyle w:val="Datatypechar"/>
              </w:rPr>
              <w:t>id</w:t>
            </w:r>
            <w:bookmarkEnd w:id="1933"/>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34" w:name="_MCCTEMPBM_CRPT71130621___7"/>
            <w:r w:rsidRPr="006436AF">
              <w:rPr>
                <w:rStyle w:val="Datatypechar"/>
              </w:rPr>
              <w:t>Service description parameters</w:t>
            </w:r>
            <w:bookmarkEnd w:id="1934"/>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5" w:name="_MCCTEMPBM_CRPT71130622___7"/>
            <w:r w:rsidRPr="006436AF">
              <w:rPr>
                <w:rStyle w:val="Datatypechar"/>
              </w:rPr>
              <w:t>id</w:t>
            </w:r>
            <w:bookmarkEnd w:id="1935"/>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36" w:name="_MCCTEMPBM_CRPT71130623___7"/>
            <w:r w:rsidRPr="006436AF">
              <w:rPr>
                <w:rStyle w:val="Datatypechar"/>
              </w:rPr>
              <w:t>Object</w:t>
            </w:r>
            <w:bookmarkEnd w:id="1936"/>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37" w:name="_MCCTEMPBM_CRPT71130624___7"/>
            <w:r w:rsidRPr="006436AF">
              <w:rPr>
                <w:rStyle w:val="Datatypechar"/>
              </w:rPr>
              <w:t>Object</w:t>
            </w:r>
            <w:bookmarkEnd w:id="1937"/>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38" w:name="_MCCTEMPBM_CRPT71130625___7"/>
            <w:r w:rsidRPr="006436AF">
              <w:rPr>
                <w:rStyle w:val="Datatypechar"/>
              </w:rPr>
              <w:t>Object</w:t>
            </w:r>
            <w:bookmarkEnd w:id="1938"/>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39" w:name="_MCCTEMPBM_CRPT71130626___7"/>
            <w:r w:rsidRPr="006436AF">
              <w:rPr>
                <w:rStyle w:val="Datatypechar"/>
              </w:rPr>
              <w:t>Object</w:t>
            </w:r>
            <w:bookmarkEnd w:id="1939"/>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40" w:name="_MCCTEMPBM_CRPT71130627___7"/>
            <w:r w:rsidRPr="006436AF">
              <w:rPr>
                <w:rStyle w:val="TALChar"/>
              </w:rPr>
              <w:t>Media type</w:t>
            </w:r>
            <w:r w:rsidRPr="006436AF">
              <w:t xml:space="preserve"> </w:t>
            </w:r>
            <w:bookmarkStart w:id="1941"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0"/>
            <w:bookmarkEnd w:id="1941"/>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42" w:name="_MCCTEMPBM_CRPT71130628___7"/>
            <w:r w:rsidRPr="006436AF">
              <w:rPr>
                <w:rStyle w:val="Datatypechar"/>
              </w:rPr>
              <w:t>Object</w:t>
            </w:r>
            <w:bookmarkEnd w:id="1942"/>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3" w:name="_Toc68899706"/>
      <w:bookmarkStart w:id="1944" w:name="_Toc71214457"/>
      <w:bookmarkStart w:id="1945" w:name="_Toc71722131"/>
      <w:bookmarkStart w:id="1946" w:name="_Toc74859183"/>
      <w:bookmarkStart w:id="1947" w:name="_Toc187846049"/>
      <w:r w:rsidRPr="006436AF">
        <w:t>13.2.5</w:t>
      </w:r>
      <w:r w:rsidR="006B3650" w:rsidRPr="006436AF">
        <w:tab/>
      </w:r>
      <w:r w:rsidRPr="006436AF">
        <w:t>Notifications and error events</w:t>
      </w:r>
      <w:bookmarkEnd w:id="1943"/>
      <w:bookmarkEnd w:id="1944"/>
      <w:bookmarkEnd w:id="1945"/>
      <w:bookmarkEnd w:id="1946"/>
      <w:bookmarkEnd w:id="1947"/>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48" w:name="_Toc68899707"/>
      <w:bookmarkStart w:id="1949" w:name="_Toc71214458"/>
      <w:bookmarkStart w:id="1950" w:name="_Toc71722132"/>
      <w:bookmarkStart w:id="1951" w:name="_Toc74859184"/>
      <w:bookmarkStart w:id="1952" w:name="_Toc187846050"/>
      <w:r w:rsidRPr="006436AF">
        <w:t>1</w:t>
      </w:r>
      <w:r w:rsidR="00C32F90" w:rsidRPr="006436AF">
        <w:t>3.</w:t>
      </w:r>
      <w:r w:rsidR="00D573D2" w:rsidRPr="006436AF">
        <w:t>2.6</w:t>
      </w:r>
      <w:r w:rsidR="00434389" w:rsidRPr="006436AF">
        <w:tab/>
      </w:r>
      <w:r w:rsidR="00D573D2" w:rsidRPr="006436AF">
        <w:t>Status Information</w:t>
      </w:r>
      <w:bookmarkEnd w:id="1948"/>
      <w:bookmarkEnd w:id="1949"/>
      <w:bookmarkEnd w:id="1950"/>
      <w:bookmarkEnd w:id="1951"/>
      <w:bookmarkEnd w:id="1952"/>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3" w:name="_Toc68899708"/>
      <w:bookmarkStart w:id="1954" w:name="_Toc71214459"/>
      <w:bookmarkStart w:id="1955" w:name="_Toc71722133"/>
      <w:bookmarkStart w:id="1956" w:name="_Toc74859185"/>
      <w:bookmarkStart w:id="1957" w:name="_Toc187846051"/>
      <w:r w:rsidRPr="006436AF">
        <w:t>13.2.7</w:t>
      </w:r>
      <w:r w:rsidR="00434389" w:rsidRPr="006436AF">
        <w:tab/>
      </w:r>
      <w:r w:rsidRPr="006436AF">
        <w:t>Usage of M7d Information by Media Session Handler</w:t>
      </w:r>
      <w:bookmarkEnd w:id="1953"/>
      <w:bookmarkEnd w:id="1954"/>
      <w:bookmarkEnd w:id="1955"/>
      <w:bookmarkEnd w:id="1956"/>
      <w:bookmarkEnd w:id="1957"/>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58" w:name="_Toc68899709"/>
      <w:bookmarkStart w:id="1959" w:name="_Toc71214460"/>
      <w:bookmarkStart w:id="1960" w:name="_Toc71722134"/>
      <w:bookmarkStart w:id="1961" w:name="_Toc74859186"/>
      <w:bookmarkStart w:id="1962" w:name="_Toc187846052"/>
      <w:r w:rsidRPr="006436AF">
        <w:t>14</w:t>
      </w:r>
      <w:r w:rsidRPr="006436AF">
        <w:tab/>
        <w:t>Application (M8) APIs for uplink and downlink</w:t>
      </w:r>
      <w:bookmarkEnd w:id="1958"/>
      <w:bookmarkEnd w:id="1959"/>
      <w:bookmarkEnd w:id="1960"/>
      <w:bookmarkEnd w:id="1961"/>
      <w:bookmarkEnd w:id="196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3" w:name="_Toc68899710"/>
      <w:bookmarkStart w:id="1964" w:name="_Toc71214461"/>
      <w:bookmarkStart w:id="1965" w:name="_Toc71722135"/>
      <w:bookmarkStart w:id="1966" w:name="_Toc74859187"/>
      <w:bookmarkStart w:id="1967" w:name="_Toc187846053"/>
      <w:r w:rsidRPr="006436AF">
        <w:rPr>
          <w:rFonts w:eastAsia="Malgun Gothic"/>
          <w:lang w:eastAsia="ko-KR"/>
        </w:rPr>
        <w:t>15</w:t>
      </w:r>
      <w:r w:rsidRPr="006436AF">
        <w:rPr>
          <w:rFonts w:eastAsia="Malgun Gothic"/>
          <w:lang w:eastAsia="ko-KR"/>
        </w:rPr>
        <w:tab/>
        <w:t>Miscellaneous UE-internal APIs</w:t>
      </w:r>
      <w:bookmarkEnd w:id="1963"/>
      <w:bookmarkEnd w:id="1964"/>
      <w:bookmarkEnd w:id="1965"/>
      <w:bookmarkEnd w:id="1966"/>
      <w:bookmarkEnd w:id="1967"/>
    </w:p>
    <w:p w14:paraId="64EDCC51" w14:textId="55015891" w:rsidR="00BA0BD3" w:rsidRPr="006436AF" w:rsidRDefault="00BA0BD3" w:rsidP="00BA0BD3">
      <w:pPr>
        <w:pStyle w:val="Heading2"/>
        <w:rPr>
          <w:rFonts w:eastAsia="Malgun Gothic"/>
          <w:lang w:eastAsia="ko-KR"/>
        </w:rPr>
      </w:pPr>
      <w:bookmarkStart w:id="1968" w:name="_Toc68899711"/>
      <w:bookmarkStart w:id="1969" w:name="_Toc71214462"/>
      <w:bookmarkStart w:id="1970" w:name="_Toc71722136"/>
      <w:bookmarkStart w:id="1971" w:name="_Toc74859188"/>
      <w:bookmarkStart w:id="1972" w:name="_Toc187846054"/>
      <w:r w:rsidRPr="006436AF">
        <w:rPr>
          <w:rFonts w:eastAsia="Malgun Gothic"/>
          <w:lang w:eastAsia="ko-KR"/>
        </w:rPr>
        <w:t>15.1</w:t>
      </w:r>
      <w:r w:rsidRPr="006436AF">
        <w:rPr>
          <w:rFonts w:eastAsia="Malgun Gothic"/>
          <w:lang w:eastAsia="ko-KR"/>
        </w:rPr>
        <w:tab/>
        <w:t>General</w:t>
      </w:r>
      <w:bookmarkEnd w:id="1968"/>
      <w:bookmarkEnd w:id="1969"/>
      <w:bookmarkEnd w:id="1970"/>
      <w:bookmarkEnd w:id="1971"/>
      <w:bookmarkEnd w:id="1972"/>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3" w:name="_Toc68899712"/>
      <w:bookmarkStart w:id="1974" w:name="_Toc71214463"/>
      <w:bookmarkStart w:id="1975" w:name="_Toc71722137"/>
      <w:bookmarkStart w:id="1976" w:name="_Toc74859189"/>
      <w:bookmarkStart w:id="1977" w:name="_Toc187846055"/>
      <w:r w:rsidRPr="006436AF">
        <w:rPr>
          <w:rFonts w:eastAsia="Malgun Gothic"/>
          <w:lang w:eastAsia="ko-KR"/>
        </w:rPr>
        <w:t>15.2</w:t>
      </w:r>
      <w:r w:rsidRPr="006436AF">
        <w:rPr>
          <w:rFonts w:eastAsia="Malgun Gothic"/>
          <w:lang w:eastAsia="ko-KR"/>
        </w:rPr>
        <w:tab/>
        <w:t>RAN Signaling-based Network Assistance API</w:t>
      </w:r>
      <w:bookmarkEnd w:id="1973"/>
      <w:bookmarkEnd w:id="1974"/>
      <w:bookmarkEnd w:id="1975"/>
      <w:bookmarkEnd w:id="1976"/>
      <w:bookmarkEnd w:id="1977"/>
    </w:p>
    <w:p w14:paraId="3C74FDB1" w14:textId="1DFB8227" w:rsidR="00BA0BD3" w:rsidRPr="006436AF" w:rsidRDefault="00BA0BD3" w:rsidP="00BA0BD3">
      <w:bookmarkStart w:id="1978"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78"/>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79" w:name="_Toc68899713"/>
      <w:bookmarkStart w:id="1980" w:name="_Toc71214464"/>
      <w:bookmarkStart w:id="1981" w:name="_Toc71722138"/>
      <w:bookmarkStart w:id="1982" w:name="_Toc74859190"/>
      <w:bookmarkStart w:id="1983" w:name="_Toc187846056"/>
      <w:r w:rsidRPr="006436AF">
        <w:rPr>
          <w:rFonts w:eastAsia="Malgun Gothic"/>
          <w:lang w:eastAsia="ko-KR"/>
        </w:rPr>
        <w:t>15.3</w:t>
      </w:r>
      <w:r w:rsidRPr="006436AF">
        <w:rPr>
          <w:rFonts w:eastAsia="Malgun Gothic"/>
          <w:lang w:eastAsia="ko-KR"/>
        </w:rPr>
        <w:tab/>
        <w:t>RAN-based Metrics Reporting API</w:t>
      </w:r>
      <w:bookmarkEnd w:id="1979"/>
      <w:bookmarkEnd w:id="1980"/>
      <w:bookmarkEnd w:id="1981"/>
      <w:bookmarkEnd w:id="1982"/>
      <w:bookmarkEnd w:id="1983"/>
    </w:p>
    <w:p w14:paraId="7C815099" w14:textId="5C921216" w:rsidR="00273E18" w:rsidRPr="006436AF" w:rsidRDefault="00273E18" w:rsidP="00273E18">
      <w:r w:rsidRPr="006436AF">
        <w:t xml:space="preserve">These procedures shall be used by the Media Session Handler to control metrics reporting when such reporting is configured by the OAM via the 5G control </w:t>
      </w:r>
      <w:r w:rsidR="00247DB1">
        <w:t>plane signalling</w:t>
      </w:r>
      <w:r w:rsidRPr="006436AF">
        <w:t>.</w:t>
      </w:r>
    </w:p>
    <w:p w14:paraId="07FDFD57" w14:textId="45830D9B" w:rsidR="00273E18" w:rsidRPr="006436AF" w:rsidRDefault="00247DB1" w:rsidP="00273E18">
      <w:bookmarkStart w:id="1984" w:name="_Hlk157001096"/>
      <w:r>
        <w:rPr>
          <w:rFonts w:eastAsia="DengXian"/>
        </w:rPr>
        <w:t>As described in clause</w:t>
      </w:r>
      <w:r w:rsidRPr="00731330">
        <w:rPr>
          <w:rFonts w:eastAsia="DengXian"/>
        </w:rPr>
        <w:t> L.1 of TS 26.247 [</w:t>
      </w:r>
      <w:r>
        <w:rPr>
          <w:rFonts w:eastAsia="DengXian"/>
        </w:rPr>
        <w:t>4</w:t>
      </w:r>
      <w:r w:rsidRPr="00731330">
        <w:rPr>
          <w:rFonts w:eastAsia="DengXian"/>
        </w:rPr>
        <w:t>]</w:t>
      </w:r>
      <w:r>
        <w:rPr>
          <w:rFonts w:eastAsia="DengXian"/>
        </w:rPr>
        <w:t xml:space="preserve">, the </w:t>
      </w:r>
      <w:r>
        <w:t>metrics configuration is delivered to the UE modem as a container from the OAM via RAN and t</w:t>
      </w:r>
      <w:bookmarkEnd w:id="1984"/>
      <w:r w:rsidR="00273E18" w:rsidRPr="006436AF">
        <w:t xml:space="preserve">he Media Session Handler </w:t>
      </w:r>
      <w:r>
        <w:rPr>
          <w:lang w:eastAsia="zh-CN"/>
        </w:rPr>
        <w:t>should</w:t>
      </w:r>
      <w:r>
        <w:t xml:space="preserve"> obtain its</w:t>
      </w:r>
      <w:r w:rsidR="00273E18" w:rsidRPr="006436AF">
        <w:t xml:space="preserve"> metrics configuration</w:t>
      </w:r>
      <w:r>
        <w:t xml:space="preserve">, e.g. </w:t>
      </w:r>
      <w:r>
        <w:rPr>
          <w:rFonts w:eastAsia="DengXian"/>
        </w:rPr>
        <w:t>using the AT Command</w:t>
      </w:r>
      <w:r>
        <w:t xml:space="preserve"> </w:t>
      </w:r>
      <w:r w:rsidRPr="00A86D83">
        <w:rPr>
          <w:rStyle w:val="Codechar0"/>
        </w:rPr>
        <w:t>+CAPPLEVMC</w:t>
      </w:r>
      <w:r>
        <w:t xml:space="preserve"> or </w:t>
      </w:r>
      <w:r w:rsidRPr="00A86D83">
        <w:rPr>
          <w:rStyle w:val="Codechar0"/>
        </w:rPr>
        <w:t>+CAPPLEVMCNR</w:t>
      </w:r>
      <w:r w:rsidR="00273E18" w:rsidRPr="006436AF">
        <w:t xml:space="preserve">. </w:t>
      </w:r>
      <w:r w:rsidR="00A349BD" w:rsidRPr="006436AF">
        <w:t xml:space="preserve">This configuration may also include </w:t>
      </w:r>
      <w:r>
        <w:t>V</w:t>
      </w:r>
      <w:r w:rsidR="00A349BD" w:rsidRPr="006436AF">
        <w:t xml:space="preserve">irtual </w:t>
      </w:r>
      <w:r>
        <w:t>R</w:t>
      </w:r>
      <w:r w:rsidR="00A349BD" w:rsidRPr="006436AF">
        <w:t xml:space="preserve">eality metrics as specified in </w:t>
      </w:r>
      <w:r>
        <w:t xml:space="preserve">clause 9.3 of </w:t>
      </w:r>
      <w:r w:rsidR="00A349BD" w:rsidRPr="006436AF">
        <w:t xml:space="preserve">TS 26.118 [42]. </w:t>
      </w:r>
      <w:r w:rsidR="00273E18" w:rsidRPr="006436AF">
        <w:t xml:space="preserve">When a metrics configuration is received, the Media Session Handler shall store this configuration and use it for all subsequent </w:t>
      </w:r>
      <w:r>
        <w:t xml:space="preserve">media </w:t>
      </w:r>
      <w:r w:rsidR="00273E18" w:rsidRPr="006436AF">
        <w:t>streaming sessions.</w:t>
      </w:r>
    </w:p>
    <w:p w14:paraId="35EC9A8B" w14:textId="4FADC5E1" w:rsidR="00273E18" w:rsidRPr="006436AF" w:rsidRDefault="00273E18" w:rsidP="00273E18">
      <w:r w:rsidRPr="006436AF">
        <w:t xml:space="preserve">When a streaming session is started the Media Session Handler shall determine whether metrics from this session shall be reported. The determination shall be based on the </w:t>
      </w:r>
      <w:r w:rsidRPr="006436AF">
        <w:rPr>
          <w:i/>
          <w:iCs/>
        </w:rPr>
        <w:t>sample percentage</w:t>
      </w:r>
      <w:r w:rsidR="00247DB1">
        <w:rPr>
          <w:i/>
          <w:iCs/>
        </w:rPr>
        <w:t>, slice scope</w:t>
      </w:r>
      <w:r w:rsidRPr="006436AF">
        <w:t xml:space="preserve"> and </w:t>
      </w:r>
      <w:r w:rsidRPr="006436AF">
        <w:rPr>
          <w:i/>
          <w:iCs/>
        </w:rPr>
        <w:t>streaming source filter</w:t>
      </w:r>
      <w:r w:rsidRPr="006436AF">
        <w:t xml:space="preserve"> specified in the stored metrics configuration, according to</w:t>
      </w:r>
      <w:r w:rsidR="00247DB1">
        <w:t xml:space="preserve"> clause 10.5 of</w:t>
      </w:r>
      <w:r w:rsidRPr="006436AF">
        <w:t xml:space="preserve"> TS 26.247</w:t>
      </w:r>
      <w:r w:rsidR="00247DB1">
        <w:t> [4]</w:t>
      </w:r>
      <w:r w:rsidRPr="006436AF">
        <w:t>.</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3F1BAFFA" w:rsidR="00273E18" w:rsidRPr="006436AF" w:rsidRDefault="00273E18" w:rsidP="00273E18">
      <w:bookmarkStart w:id="1985" w:name="_MCCTEMPBM_CRPT71130650___7"/>
      <w:r w:rsidRPr="006436AF">
        <w:t>The Media Session Handler shall configure the metrics collection job with the set of metrics that shall be collected during the session. The format of the configuration shall be according to TS 26.247</w:t>
      </w:r>
      <w:r w:rsidR="00247DB1">
        <w:t> [4]</w:t>
      </w:r>
      <w:r w:rsidRPr="006436AF">
        <w:t xml:space="preserve">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54A3961D"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w:t>
      </w:r>
      <w:r w:rsidR="00247DB1">
        <w:t>specified</w:t>
      </w:r>
      <w:r w:rsidRPr="006436AF">
        <w:t xml:space="preserve"> in </w:t>
      </w:r>
      <w:r w:rsidR="00247DB1">
        <w:t xml:space="preserve">clause 10.6.2 of </w:t>
      </w:r>
      <w:r w:rsidRPr="006436AF">
        <w:t xml:space="preserve">TS 26.247, </w:t>
      </w:r>
      <w:r w:rsidR="00A349BD" w:rsidRPr="006436AF">
        <w:t xml:space="preserve">and (for </w:t>
      </w:r>
      <w:r w:rsidR="00247DB1">
        <w:t>V</w:t>
      </w:r>
      <w:r w:rsidR="00A349BD" w:rsidRPr="006436AF">
        <w:t xml:space="preserve">irtual </w:t>
      </w:r>
      <w:r w:rsidR="00247DB1">
        <w:t>R</w:t>
      </w:r>
      <w:r w:rsidR="00A349BD" w:rsidRPr="006436AF">
        <w:t xml:space="preserve">eality media) in </w:t>
      </w:r>
      <w:r w:rsidR="00247DB1">
        <w:t xml:space="preserve">clause 9.4.3 of </w:t>
      </w:r>
      <w:r w:rsidR="00A349BD" w:rsidRPr="006436AF">
        <w:t xml:space="preserve">TS 26.118 [42], </w:t>
      </w:r>
      <w:r w:rsidRPr="006436AF">
        <w:t xml:space="preserve">and the Media Session Handler </w:t>
      </w:r>
      <w:r w:rsidR="00247DB1">
        <w:t>should</w:t>
      </w:r>
      <w:r w:rsidRPr="006436AF">
        <w:t xml:space="preserve"> forward these to the </w:t>
      </w:r>
      <w:r w:rsidR="00247DB1">
        <w:rPr>
          <w:rFonts w:eastAsia="DengXian"/>
        </w:rPr>
        <w:t xml:space="preserve">UE modem, e.g. using the </w:t>
      </w:r>
      <w:r w:rsidR="00247DB1">
        <w:t xml:space="preserve">AT command </w:t>
      </w:r>
      <w:r w:rsidR="00247DB1" w:rsidRPr="00543D8B">
        <w:rPr>
          <w:rStyle w:val="Codechar0"/>
        </w:rPr>
        <w:t>+CAPPLEVMR</w:t>
      </w:r>
      <w:r w:rsidR="00247DB1">
        <w:t xml:space="preserve"> or </w:t>
      </w:r>
      <w:r w:rsidR="00247DB1" w:rsidRPr="00543D8B">
        <w:rPr>
          <w:rStyle w:val="Codechar0"/>
        </w:rPr>
        <w:t>+CAPPLEVMRNR</w:t>
      </w:r>
      <w:r w:rsidR="00247DB1" w:rsidRPr="002A485B">
        <w:t>.</w:t>
      </w:r>
      <w:r w:rsidR="00247DB1">
        <w:t xml:space="preserve"> As a result, the UE modem sends metrics reports</w:t>
      </w:r>
      <w:r w:rsidR="00247DB1" w:rsidRPr="003E46AB">
        <w:t xml:space="preserve"> </w:t>
      </w:r>
      <w:r w:rsidR="00247DB1">
        <w:t xml:space="preserve">to the RAN which are then forwarded to the </w:t>
      </w:r>
      <w:r w:rsidRPr="006436AF">
        <w:t xml:space="preserve">OAM according to </w:t>
      </w:r>
      <w:r w:rsidR="00247DB1">
        <w:t xml:space="preserve">clause L.1 of </w:t>
      </w:r>
      <w:r w:rsidRPr="006436AF">
        <w:t>TS 26.247</w:t>
      </w:r>
      <w:r w:rsidR="00247DB1">
        <w:t> [4]</w:t>
      </w:r>
      <w:r w:rsidRPr="006436AF">
        <w:t>.</w:t>
      </w:r>
    </w:p>
    <w:bookmarkEnd w:id="1985"/>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6" w:name="_Toc68899714"/>
      <w:bookmarkStart w:id="1987" w:name="_Toc71214465"/>
      <w:bookmarkStart w:id="1988" w:name="_Toc71722139"/>
      <w:bookmarkStart w:id="1989" w:name="_Toc74859191"/>
      <w:bookmarkStart w:id="1990" w:name="_Toc187846057"/>
      <w:r w:rsidRPr="006436AF">
        <w:rPr>
          <w:rFonts w:eastAsia="Malgun Gothic"/>
          <w:lang w:eastAsia="ko-KR"/>
        </w:rPr>
        <w:t>16</w:t>
      </w:r>
      <w:r w:rsidRPr="006436AF">
        <w:rPr>
          <w:rFonts w:eastAsia="Malgun Gothic"/>
          <w:lang w:eastAsia="ko-KR"/>
        </w:rPr>
        <w:tab/>
        <w:t>Usage of 5GC interfaces and APIs</w:t>
      </w:r>
      <w:bookmarkEnd w:id="1986"/>
      <w:bookmarkEnd w:id="1987"/>
      <w:bookmarkEnd w:id="1988"/>
      <w:bookmarkEnd w:id="1989"/>
      <w:bookmarkEnd w:id="1990"/>
    </w:p>
    <w:p w14:paraId="11061417" w14:textId="0833B2F5" w:rsidR="00BA0BD3" w:rsidRPr="006436AF" w:rsidRDefault="00BA0BD3" w:rsidP="00BA0BD3">
      <w:pPr>
        <w:pStyle w:val="Heading2"/>
        <w:rPr>
          <w:rFonts w:eastAsia="Malgun Gothic"/>
          <w:lang w:eastAsia="ko-KR"/>
        </w:rPr>
      </w:pPr>
      <w:bookmarkStart w:id="1991" w:name="_Toc68899715"/>
      <w:bookmarkStart w:id="1992" w:name="_Toc71214466"/>
      <w:bookmarkStart w:id="1993" w:name="_Toc71722140"/>
      <w:bookmarkStart w:id="1994" w:name="_Toc74859192"/>
      <w:bookmarkStart w:id="1995" w:name="_Toc187846058"/>
      <w:r w:rsidRPr="006436AF">
        <w:rPr>
          <w:rFonts w:eastAsia="Malgun Gothic"/>
          <w:lang w:eastAsia="ko-KR"/>
        </w:rPr>
        <w:t>16.1</w:t>
      </w:r>
      <w:r w:rsidRPr="006436AF">
        <w:rPr>
          <w:rFonts w:eastAsia="Malgun Gothic"/>
          <w:lang w:eastAsia="ko-KR"/>
        </w:rPr>
        <w:tab/>
        <w:t>General</w:t>
      </w:r>
      <w:bookmarkEnd w:id="1991"/>
      <w:bookmarkEnd w:id="1992"/>
      <w:bookmarkEnd w:id="1993"/>
      <w:bookmarkEnd w:id="1994"/>
      <w:bookmarkEnd w:id="1995"/>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6" w:name="_Toc68899716"/>
      <w:bookmarkStart w:id="1997" w:name="_Toc71214467"/>
      <w:bookmarkStart w:id="1998" w:name="_Toc71722141"/>
      <w:bookmarkStart w:id="1999" w:name="_Toc74859193"/>
      <w:bookmarkStart w:id="2000" w:name="_Toc187846059"/>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6"/>
      <w:bookmarkEnd w:id="1997"/>
      <w:bookmarkEnd w:id="1998"/>
      <w:bookmarkEnd w:id="1999"/>
      <w:bookmarkEnd w:id="2000"/>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1"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01"/>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2" w:name="_Toc187846060"/>
      <w:r w:rsidRPr="006436AF">
        <w:rPr>
          <w:rFonts w:eastAsia="Malgun Gothic"/>
          <w:lang w:eastAsia="ko-KR"/>
        </w:rPr>
        <w:t>16.3</w:t>
      </w:r>
      <w:r w:rsidRPr="006436AF">
        <w:rPr>
          <w:rFonts w:eastAsia="Malgun Gothic"/>
          <w:lang w:eastAsia="ko-KR"/>
        </w:rPr>
        <w:tab/>
        <w:t>Usage of N5/N33 for dynamic policies</w:t>
      </w:r>
      <w:bookmarkEnd w:id="2002"/>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3"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03"/>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4" w:name="_Toc187846061"/>
      <w:r w:rsidRPr="006436AF">
        <w:t>17</w:t>
      </w:r>
      <w:r w:rsidRPr="006436AF">
        <w:tab/>
        <w:t>Media Streaming data reporting at R4</w:t>
      </w:r>
      <w:bookmarkEnd w:id="2004"/>
    </w:p>
    <w:p w14:paraId="14BD8563" w14:textId="77777777" w:rsidR="008F5E2F" w:rsidRPr="006436AF" w:rsidRDefault="008F5E2F" w:rsidP="008F5E2F">
      <w:pPr>
        <w:pStyle w:val="Heading2"/>
      </w:pPr>
      <w:bookmarkStart w:id="2005" w:name="_Toc187846062"/>
      <w:r w:rsidRPr="006436AF">
        <w:t>17.1</w:t>
      </w:r>
      <w:r w:rsidRPr="006436AF">
        <w:tab/>
        <w:t>General</w:t>
      </w:r>
      <w:bookmarkEnd w:id="2005"/>
    </w:p>
    <w:p w14:paraId="45B2D306" w14:textId="7195E3CD" w:rsidR="008F5E2F" w:rsidRPr="006436AF" w:rsidRDefault="008F5E2F" w:rsidP="008F5E2F">
      <w:bookmarkStart w:id="2006"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006"/>
    <w:p w14:paraId="78565F86" w14:textId="77777777" w:rsidR="008F5E2F" w:rsidRPr="006436AF" w:rsidRDefault="008F5E2F" w:rsidP="008F5E2F">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07" w:name="_Toc187846063"/>
      <w:r w:rsidRPr="006436AF">
        <w:t>17.2</w:t>
      </w:r>
      <w:r w:rsidRPr="006436AF">
        <w:tab/>
        <w:t>MediaStreamingAccessRecord type</w:t>
      </w:r>
      <w:bookmarkEnd w:id="2007"/>
    </w:p>
    <w:p w14:paraId="7DF3C3E1" w14:textId="0E8DB108" w:rsidR="008F5E2F" w:rsidRPr="006436AF" w:rsidRDefault="008F5E2F" w:rsidP="008F5E2F">
      <w:bookmarkStart w:id="2008"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008"/>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r w:rsidRPr="006436AF">
              <w:rPr>
                <w:rStyle w:val="Code"/>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r w:rsidRPr="006436AF">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09" w:name="_Toc68899717"/>
      <w:bookmarkStart w:id="2010" w:name="_Toc71214468"/>
      <w:bookmarkStart w:id="2011" w:name="_Toc71722142"/>
      <w:bookmarkStart w:id="2012" w:name="_Toc74859194"/>
      <w:bookmarkStart w:id="2013" w:name="historyclause"/>
    </w:p>
    <w:p w14:paraId="46C49D0F" w14:textId="77777777" w:rsidR="008F5E2F" w:rsidRPr="006436AF" w:rsidRDefault="008F5E2F" w:rsidP="008F5E2F">
      <w:pPr>
        <w:pStyle w:val="Heading1"/>
      </w:pPr>
      <w:bookmarkStart w:id="2014" w:name="_Toc187846064"/>
      <w:r w:rsidRPr="006436AF">
        <w:t>18</w:t>
      </w:r>
      <w:r w:rsidRPr="006436AF">
        <w:tab/>
        <w:t>Event exposure at R5 and R6</w:t>
      </w:r>
      <w:bookmarkEnd w:id="2014"/>
    </w:p>
    <w:p w14:paraId="7FCA1266" w14:textId="48F6A977" w:rsidR="008F5E2F" w:rsidRPr="006436AF" w:rsidRDefault="008F5E2F" w:rsidP="008F5E2F">
      <w:pPr>
        <w:keepNext/>
      </w:pPr>
      <w:bookmarkStart w:id="2015"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5"/>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6"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1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17"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01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18" w:name="_Toc187846065"/>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09"/>
      <w:bookmarkEnd w:id="2010"/>
      <w:bookmarkEnd w:id="2011"/>
      <w:bookmarkEnd w:id="2012"/>
      <w:bookmarkEnd w:id="2018"/>
    </w:p>
    <w:p w14:paraId="37B2179F" w14:textId="77777777" w:rsidR="00143A85" w:rsidRPr="006436AF" w:rsidRDefault="00143A85" w:rsidP="002D3606">
      <w:pPr>
        <w:pStyle w:val="Heading1"/>
      </w:pPr>
      <w:bookmarkStart w:id="2019" w:name="_Toc68899718"/>
      <w:bookmarkStart w:id="2020" w:name="_Toc71214469"/>
      <w:bookmarkStart w:id="2021" w:name="_Toc71722143"/>
      <w:bookmarkStart w:id="2022" w:name="_Toc74859195"/>
      <w:bookmarkStart w:id="2023" w:name="_Toc187846066"/>
      <w:r w:rsidRPr="006436AF">
        <w:t>A.1</w:t>
      </w:r>
      <w:r w:rsidRPr="006436AF">
        <w:tab/>
        <w:t>End-to-end model</w:t>
      </w:r>
      <w:bookmarkEnd w:id="2019"/>
      <w:bookmarkEnd w:id="2020"/>
      <w:bookmarkEnd w:id="2021"/>
      <w:bookmarkEnd w:id="2022"/>
      <w:bookmarkEnd w:id="2023"/>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4"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4"/>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5"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5"/>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6"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6"/>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27" w:name="_Toc68899719"/>
      <w:bookmarkStart w:id="2028" w:name="_Toc71214470"/>
      <w:bookmarkStart w:id="2029" w:name="_Toc71722144"/>
      <w:bookmarkStart w:id="2030" w:name="_Toc74859196"/>
      <w:bookmarkStart w:id="2031" w:name="_Toc187846067"/>
      <w:r w:rsidRPr="006436AF">
        <w:t>A.2</w:t>
      </w:r>
      <w:r w:rsidRPr="006436AF">
        <w:tab/>
        <w:t>Premium QoS dynamic policy</w:t>
      </w:r>
      <w:bookmarkEnd w:id="2027"/>
      <w:bookmarkEnd w:id="2028"/>
      <w:bookmarkEnd w:id="2029"/>
      <w:bookmarkEnd w:id="2030"/>
      <w:bookmarkEnd w:id="2031"/>
    </w:p>
    <w:p w14:paraId="53C0BA74" w14:textId="77777777" w:rsidR="00143A85" w:rsidRPr="006436AF" w:rsidRDefault="00143A85" w:rsidP="002D3606">
      <w:pPr>
        <w:pStyle w:val="Heading2"/>
      </w:pPr>
      <w:bookmarkStart w:id="2032" w:name="_Toc68899720"/>
      <w:bookmarkStart w:id="2033" w:name="_Toc71214471"/>
      <w:bookmarkStart w:id="2034" w:name="_Toc71722145"/>
      <w:bookmarkStart w:id="2035" w:name="_Toc74859197"/>
      <w:bookmarkStart w:id="2036" w:name="_Toc187846068"/>
      <w:r w:rsidRPr="006436AF">
        <w:t>A.2.1</w:t>
      </w:r>
      <w:r w:rsidRPr="006436AF">
        <w:tab/>
        <w:t>General</w:t>
      </w:r>
      <w:bookmarkEnd w:id="2032"/>
      <w:bookmarkEnd w:id="2033"/>
      <w:bookmarkEnd w:id="2034"/>
      <w:bookmarkEnd w:id="2035"/>
      <w:bookmarkEnd w:id="2036"/>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37" w:name="_Toc68899721"/>
      <w:bookmarkStart w:id="2038" w:name="_Toc71214472"/>
      <w:bookmarkStart w:id="2039" w:name="_Toc71722146"/>
      <w:bookmarkStart w:id="2040" w:name="_Toc74859198"/>
      <w:bookmarkStart w:id="2041" w:name="_Toc187846069"/>
      <w:r w:rsidRPr="006436AF">
        <w:t>A.2.2</w:t>
      </w:r>
      <w:r w:rsidRPr="006436AF">
        <w:tab/>
        <w:t>Procedure</w:t>
      </w:r>
      <w:bookmarkEnd w:id="2037"/>
      <w:bookmarkEnd w:id="2038"/>
      <w:bookmarkEnd w:id="2039"/>
      <w:bookmarkEnd w:id="2040"/>
      <w:bookmarkEnd w:id="2041"/>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15pt;height:347.8pt" o:ole="">
            <v:imagedata r:id="rId34" o:title=""/>
          </v:shape>
          <o:OLEObject Type="Embed" ProgID="Mscgen.Chart" ShapeID="_x0000_i1029" DrawAspect="Content" ObjectID="_1798459315"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2" w:name="_MCCTEMPBM_CRPT71130690___3"/>
      <w:r w:rsidRPr="006436AF">
        <w:t>The subscription identifiers and the device type identifiers are collectively referred to as Service Description Filters in the following.</w:t>
      </w:r>
    </w:p>
    <w:bookmarkEnd w:id="204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4" w:name="_Toc68899722"/>
      <w:bookmarkStart w:id="2045" w:name="_Toc71214473"/>
      <w:bookmarkStart w:id="2046" w:name="_Toc71722147"/>
      <w:bookmarkStart w:id="2047" w:name="_Toc74859199"/>
      <w:bookmarkStart w:id="2048" w:name="_Toc187846070"/>
      <w:r w:rsidRPr="006436AF">
        <w:t>A.2.3</w:t>
      </w:r>
      <w:r w:rsidRPr="006436AF">
        <w:tab/>
        <w:t>Example parameters</w:t>
      </w:r>
      <w:bookmarkEnd w:id="2044"/>
      <w:bookmarkEnd w:id="2045"/>
      <w:bookmarkEnd w:id="2046"/>
      <w:bookmarkEnd w:id="2047"/>
      <w:bookmarkEnd w:id="2048"/>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49" w:name="_Toc68899723"/>
      <w:bookmarkStart w:id="2050" w:name="_Toc71214474"/>
      <w:bookmarkStart w:id="2051" w:name="_Toc71722148"/>
      <w:bookmarkStart w:id="2052" w:name="_Toc74859200"/>
      <w:bookmarkStart w:id="2053" w:name="_Toc187846071"/>
      <w:r w:rsidRPr="006436AF">
        <w:t>A.3</w:t>
      </w:r>
      <w:r w:rsidRPr="006436AF">
        <w:tab/>
        <w:t>(Conditional) Zero Rating dynamic policy</w:t>
      </w:r>
      <w:bookmarkEnd w:id="2049"/>
      <w:bookmarkEnd w:id="2050"/>
      <w:bookmarkEnd w:id="2051"/>
      <w:bookmarkEnd w:id="2052"/>
      <w:bookmarkEnd w:id="2053"/>
    </w:p>
    <w:p w14:paraId="67B4B7F4" w14:textId="77777777" w:rsidR="00143A85" w:rsidRPr="006436AF" w:rsidRDefault="00143A85" w:rsidP="00EF72CA">
      <w:pPr>
        <w:pStyle w:val="Heading2"/>
      </w:pPr>
      <w:bookmarkStart w:id="2054" w:name="_Toc68899724"/>
      <w:bookmarkStart w:id="2055" w:name="_Toc71214475"/>
      <w:bookmarkStart w:id="2056" w:name="_Toc71722149"/>
      <w:bookmarkStart w:id="2057" w:name="_Toc74859201"/>
      <w:bookmarkStart w:id="2058" w:name="_Toc187846072"/>
      <w:r w:rsidRPr="006436AF">
        <w:t>A.3.1</w:t>
      </w:r>
      <w:r w:rsidRPr="006436AF">
        <w:tab/>
        <w:t>General</w:t>
      </w:r>
      <w:bookmarkEnd w:id="2054"/>
      <w:bookmarkEnd w:id="2055"/>
      <w:bookmarkEnd w:id="2056"/>
      <w:bookmarkEnd w:id="2057"/>
      <w:bookmarkEnd w:id="2058"/>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59" w:name="_Toc68899725"/>
      <w:bookmarkStart w:id="2060" w:name="_Toc71214476"/>
      <w:bookmarkStart w:id="2061" w:name="_Toc71722150"/>
      <w:bookmarkStart w:id="2062" w:name="_Toc74859202"/>
      <w:bookmarkStart w:id="2063" w:name="_Toc187846073"/>
      <w:r w:rsidRPr="006436AF">
        <w:t>A.3.2</w:t>
      </w:r>
      <w:r w:rsidRPr="006436AF">
        <w:tab/>
        <w:t>Procedure</w:t>
      </w:r>
      <w:bookmarkEnd w:id="2059"/>
      <w:bookmarkEnd w:id="2060"/>
      <w:bookmarkEnd w:id="2061"/>
      <w:bookmarkEnd w:id="2062"/>
      <w:bookmarkEnd w:id="2063"/>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3pt;height:330.2pt" o:ole="">
            <v:imagedata r:id="rId37" o:title=""/>
          </v:shape>
          <o:OLEObject Type="Embed" ProgID="Mscgen.Chart" ShapeID="_x0000_i1030" DrawAspect="Content" ObjectID="_1798459316"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4" w:name="_MCCTEMPBM_CRPT71130692___3"/>
      <w:r w:rsidRPr="006436AF">
        <w:t>The 5GMSd-Aware Application is configured via M8 about the available (Conditional) Zero Rating policy. This includes the Network Policy Ids.</w:t>
      </w:r>
    </w:p>
    <w:bookmarkEnd w:id="2064"/>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5"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65"/>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6"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6"/>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67" w:name="_Toc68899726"/>
      <w:bookmarkStart w:id="2068" w:name="_Toc71214477"/>
      <w:bookmarkStart w:id="2069" w:name="_Toc71722151"/>
      <w:bookmarkStart w:id="2070" w:name="_Toc74859203"/>
      <w:bookmarkStart w:id="2071" w:name="_Toc187846074"/>
      <w:r w:rsidRPr="006436AF">
        <w:t>A.3.3</w:t>
      </w:r>
      <w:r w:rsidRPr="006436AF">
        <w:tab/>
        <w:t>Example parameters</w:t>
      </w:r>
      <w:bookmarkEnd w:id="2067"/>
      <w:bookmarkEnd w:id="2068"/>
      <w:bookmarkEnd w:id="2069"/>
      <w:bookmarkEnd w:id="2070"/>
      <w:bookmarkEnd w:id="2071"/>
    </w:p>
    <w:p w14:paraId="3C97CBBC" w14:textId="77777777" w:rsidR="00143A85" w:rsidRPr="006436AF" w:rsidRDefault="00143A85" w:rsidP="00C522DE">
      <w:pPr>
        <w:pStyle w:val="TF"/>
        <w:keepNext/>
      </w:pPr>
      <w:bookmarkStart w:id="2072"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2"/>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3"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3"/>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4" w:name="_Toc68899727"/>
      <w:bookmarkStart w:id="2075" w:name="_Toc71214478"/>
      <w:bookmarkStart w:id="2076" w:name="_Toc71722152"/>
      <w:bookmarkStart w:id="2077" w:name="_Toc74859204"/>
      <w:bookmarkStart w:id="2078" w:name="_Toc187846075"/>
      <w:r w:rsidRPr="006436AF">
        <w:t>A.4</w:t>
      </w:r>
      <w:r w:rsidRPr="006436AF">
        <w:tab/>
        <w:t>Background Download</w:t>
      </w:r>
      <w:bookmarkEnd w:id="2074"/>
      <w:bookmarkEnd w:id="2075"/>
      <w:bookmarkEnd w:id="2076"/>
      <w:bookmarkEnd w:id="2077"/>
      <w:bookmarkEnd w:id="2078"/>
    </w:p>
    <w:p w14:paraId="70397F9E" w14:textId="77777777" w:rsidR="00143A85" w:rsidRPr="006436AF" w:rsidRDefault="00143A85" w:rsidP="00EF72CA">
      <w:pPr>
        <w:pStyle w:val="Heading2"/>
      </w:pPr>
      <w:bookmarkStart w:id="2079" w:name="_Toc68899728"/>
      <w:bookmarkStart w:id="2080" w:name="_Toc71214479"/>
      <w:bookmarkStart w:id="2081" w:name="_Toc71722153"/>
      <w:bookmarkStart w:id="2082" w:name="_Toc74859205"/>
      <w:bookmarkStart w:id="2083" w:name="_Toc187846076"/>
      <w:r w:rsidRPr="006436AF">
        <w:t>A.4.1</w:t>
      </w:r>
      <w:r w:rsidRPr="006436AF">
        <w:tab/>
        <w:t>General</w:t>
      </w:r>
      <w:bookmarkEnd w:id="2079"/>
      <w:bookmarkEnd w:id="2080"/>
      <w:bookmarkEnd w:id="2081"/>
      <w:bookmarkEnd w:id="2082"/>
      <w:bookmarkEnd w:id="208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4" w:name="_Toc68899729"/>
      <w:bookmarkStart w:id="2085" w:name="_Toc71214480"/>
      <w:bookmarkStart w:id="2086" w:name="_Toc71722154"/>
      <w:bookmarkStart w:id="2087" w:name="_Toc74859206"/>
      <w:bookmarkStart w:id="2088" w:name="_Toc187846077"/>
      <w:r w:rsidRPr="006436AF">
        <w:t>A.4.2</w:t>
      </w:r>
      <w:r w:rsidRPr="006436AF">
        <w:tab/>
        <w:t>Procedure</w:t>
      </w:r>
      <w:bookmarkEnd w:id="2084"/>
      <w:bookmarkEnd w:id="2085"/>
      <w:bookmarkEnd w:id="2086"/>
      <w:bookmarkEnd w:id="2087"/>
      <w:bookmarkEnd w:id="2088"/>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79.7pt;height:366.1pt" o:ole="">
            <v:imagedata r:id="rId40" o:title=""/>
          </v:shape>
          <o:OLEObject Type="Embed" ProgID="Mscgen.Chart" ShapeID="_x0000_i1031" DrawAspect="Content" ObjectID="_1798459317"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89"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89"/>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0"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090"/>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1"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1"/>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2" w:name="_Toc68899730"/>
      <w:bookmarkStart w:id="2093" w:name="_Toc71214481"/>
      <w:bookmarkStart w:id="2094" w:name="_Toc71722155"/>
      <w:bookmarkStart w:id="2095" w:name="_Toc74859207"/>
      <w:bookmarkStart w:id="2096" w:name="_Toc187846078"/>
      <w:r w:rsidRPr="006436AF">
        <w:t>A.4.3</w:t>
      </w:r>
      <w:r w:rsidRPr="006436AF">
        <w:tab/>
        <w:t>Example parameters</w:t>
      </w:r>
      <w:bookmarkEnd w:id="2092"/>
      <w:bookmarkEnd w:id="2093"/>
      <w:bookmarkEnd w:id="2094"/>
      <w:bookmarkEnd w:id="2095"/>
      <w:bookmarkEnd w:id="2096"/>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097" w:name="_Toc68899731"/>
      <w:bookmarkStart w:id="2098" w:name="_Toc71214482"/>
      <w:bookmarkStart w:id="2099" w:name="_Toc71722156"/>
      <w:bookmarkStart w:id="2100" w:name="_Toc74859208"/>
      <w:bookmarkStart w:id="2101" w:name="_Toc187846079"/>
      <w:r w:rsidRPr="006436AF">
        <w:t>Annex B (informative)</w:t>
      </w:r>
      <w:r w:rsidR="0087731D" w:rsidRPr="006436AF">
        <w:t>:</w:t>
      </w:r>
      <w:r w:rsidR="0087731D" w:rsidRPr="006436AF">
        <w:br/>
      </w:r>
      <w:r w:rsidRPr="006436AF">
        <w:t>Content Hosting Configuration examples</w:t>
      </w:r>
      <w:bookmarkEnd w:id="2097"/>
      <w:bookmarkEnd w:id="2098"/>
      <w:bookmarkEnd w:id="2099"/>
      <w:bookmarkEnd w:id="2100"/>
      <w:bookmarkEnd w:id="2101"/>
    </w:p>
    <w:p w14:paraId="6C9ECAC0" w14:textId="25F9DAF9" w:rsidR="00D95A7E" w:rsidRPr="006436AF" w:rsidRDefault="00D95A7E" w:rsidP="002D3606">
      <w:pPr>
        <w:pStyle w:val="Heading1"/>
      </w:pPr>
      <w:bookmarkStart w:id="2102" w:name="_Toc68899732"/>
      <w:bookmarkStart w:id="2103" w:name="_Toc71214483"/>
      <w:bookmarkStart w:id="2104" w:name="_Toc71722157"/>
      <w:bookmarkStart w:id="2105" w:name="_Toc74859209"/>
      <w:bookmarkStart w:id="2106" w:name="_Toc187846080"/>
      <w:r w:rsidRPr="006436AF">
        <w:t>B.1</w:t>
      </w:r>
      <w:r w:rsidRPr="006436AF">
        <w:tab/>
        <w:t>Pull-based content ingest example</w:t>
      </w:r>
      <w:bookmarkEnd w:id="2102"/>
      <w:bookmarkEnd w:id="2103"/>
      <w:bookmarkEnd w:id="2104"/>
      <w:bookmarkEnd w:id="2105"/>
      <w:bookmarkEnd w:id="2106"/>
    </w:p>
    <w:p w14:paraId="22D51200" w14:textId="68AA91DF" w:rsidR="00D95A7E" w:rsidRPr="006436AF" w:rsidRDefault="0087731D" w:rsidP="002D3606">
      <w:pPr>
        <w:pStyle w:val="Heading2"/>
      </w:pPr>
      <w:bookmarkStart w:id="2107" w:name="_Toc68899733"/>
      <w:bookmarkStart w:id="2108" w:name="_Toc71214484"/>
      <w:bookmarkStart w:id="2109" w:name="_Toc71722158"/>
      <w:bookmarkStart w:id="2110" w:name="_Toc74859210"/>
      <w:bookmarkStart w:id="2111" w:name="_Toc187846081"/>
      <w:r w:rsidRPr="006436AF">
        <w:t>B</w:t>
      </w:r>
      <w:r w:rsidR="00D95A7E" w:rsidRPr="006436AF">
        <w:t>.1.</w:t>
      </w:r>
      <w:r w:rsidR="001951A2" w:rsidRPr="006436AF">
        <w:t>1</w:t>
      </w:r>
      <w:r w:rsidR="00D95A7E" w:rsidRPr="006436AF">
        <w:tab/>
        <w:t>Overview</w:t>
      </w:r>
      <w:bookmarkEnd w:id="2107"/>
      <w:bookmarkEnd w:id="2108"/>
      <w:bookmarkEnd w:id="2109"/>
      <w:bookmarkEnd w:id="2110"/>
      <w:bookmarkEnd w:id="2111"/>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2" w:name="_Toc68899734"/>
      <w:bookmarkStart w:id="2113" w:name="_Toc71214485"/>
      <w:bookmarkStart w:id="2114" w:name="_Toc71722159"/>
      <w:bookmarkStart w:id="2115" w:name="_Toc74859211"/>
      <w:bookmarkStart w:id="2116" w:name="_Toc187846082"/>
      <w:r w:rsidRPr="006436AF">
        <w:t>B</w:t>
      </w:r>
      <w:r w:rsidR="00D95A7E" w:rsidRPr="006436AF">
        <w:t>.1.</w:t>
      </w:r>
      <w:r w:rsidR="001951A2" w:rsidRPr="006436AF">
        <w:t>2</w:t>
      </w:r>
      <w:r w:rsidR="00D95A7E" w:rsidRPr="006436AF">
        <w:tab/>
        <w:t>Desired URL mapping</w:t>
      </w:r>
      <w:bookmarkEnd w:id="2112"/>
      <w:bookmarkEnd w:id="2113"/>
      <w:bookmarkEnd w:id="2114"/>
      <w:bookmarkEnd w:id="2115"/>
      <w:bookmarkEnd w:id="2116"/>
    </w:p>
    <w:p w14:paraId="72183D0B" w14:textId="4F68F067" w:rsidR="00D95A7E" w:rsidRPr="006436AF" w:rsidRDefault="00D95A7E" w:rsidP="00CE66F9">
      <w:pPr>
        <w:keepNext/>
      </w:pPr>
      <w:bookmarkStart w:id="2117"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18" w:name="MCCQCTEMPBM_00000069"/>
      <w:r w:rsidRPr="006436AF">
        <w:rPr>
          <w:rStyle w:val="URLchar"/>
        </w:rPr>
        <w:t>5gmsd-as.mno.net</w:t>
      </w:r>
      <w:bookmarkEnd w:id="2118"/>
      <w:r w:rsidRPr="006436AF">
        <w:t xml:space="preserve"> determined by the 5GMSd System operator, and also from a custom domain name alias </w:t>
      </w:r>
      <w:bookmarkStart w:id="2119" w:name="MCCQCTEMPBM_00000070"/>
      <w:r w:rsidRPr="006436AF">
        <w:rPr>
          <w:rStyle w:val="URLchar"/>
        </w:rPr>
        <w:t>mno</w:t>
      </w:r>
      <w:r w:rsidRPr="006436AF">
        <w:rPr>
          <w:rStyle w:val="URLchar"/>
        </w:rPr>
        <w:noBreakHyphen/>
        <w:t>cdn.5gmsd-ap.com</w:t>
      </w:r>
      <w:bookmarkEnd w:id="2119"/>
      <w:r w:rsidRPr="006436AF">
        <w:t xml:space="preserve"> that has been configured by the 5GMSd Application Provider.</w:t>
      </w:r>
    </w:p>
    <w:bookmarkEnd w:id="2117"/>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0"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0"/>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1" w:name="_Toc68899735"/>
      <w:bookmarkStart w:id="2122" w:name="_Toc71214486"/>
      <w:bookmarkStart w:id="2123" w:name="_Toc71722160"/>
      <w:bookmarkStart w:id="2124" w:name="_Toc74859212"/>
      <w:bookmarkStart w:id="2125" w:name="_Toc187846083"/>
      <w:r w:rsidRPr="006436AF">
        <w:t>B</w:t>
      </w:r>
      <w:r w:rsidR="00D95A7E" w:rsidRPr="006436AF">
        <w:t>.1.</w:t>
      </w:r>
      <w:r w:rsidR="001951A2" w:rsidRPr="006436AF">
        <w:t>3</w:t>
      </w:r>
      <w:r w:rsidR="00D95A7E" w:rsidRPr="006436AF">
        <w:tab/>
        <w:t>Content Hosting Configuration</w:t>
      </w:r>
      <w:bookmarkEnd w:id="2121"/>
      <w:bookmarkEnd w:id="2122"/>
      <w:bookmarkEnd w:id="2123"/>
      <w:bookmarkEnd w:id="2124"/>
      <w:bookmarkEnd w:id="2125"/>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6" w:name="_Hlk122689581"/>
            <w:bookmarkStart w:id="2127"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6"/>
      <w:bookmarkEnd w:id="2127"/>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28" w:name="_Toc68899736"/>
      <w:bookmarkStart w:id="2129" w:name="_Toc71214487"/>
      <w:bookmarkStart w:id="2130" w:name="_Toc71722161"/>
      <w:bookmarkStart w:id="2131" w:name="_Toc74859213"/>
      <w:bookmarkStart w:id="2132" w:name="_Toc187846084"/>
      <w:r w:rsidRPr="006436AF">
        <w:t>B</w:t>
      </w:r>
      <w:r w:rsidR="00D95A7E" w:rsidRPr="006436AF">
        <w:t>.2</w:t>
      </w:r>
      <w:r w:rsidR="00D95A7E" w:rsidRPr="006436AF">
        <w:tab/>
        <w:t>Push-based content ingest example</w:t>
      </w:r>
      <w:bookmarkEnd w:id="2128"/>
      <w:bookmarkEnd w:id="2129"/>
      <w:bookmarkEnd w:id="2130"/>
      <w:bookmarkEnd w:id="2131"/>
      <w:bookmarkEnd w:id="2132"/>
    </w:p>
    <w:p w14:paraId="19D6994F" w14:textId="6064E007" w:rsidR="00D95A7E" w:rsidRPr="006436AF" w:rsidRDefault="00AA171A" w:rsidP="002D3606">
      <w:pPr>
        <w:pStyle w:val="Heading2"/>
      </w:pPr>
      <w:bookmarkStart w:id="2133" w:name="_Toc68899737"/>
      <w:bookmarkStart w:id="2134" w:name="_Toc71214488"/>
      <w:bookmarkStart w:id="2135" w:name="_Toc71722162"/>
      <w:bookmarkStart w:id="2136" w:name="_Toc74859214"/>
      <w:bookmarkStart w:id="2137" w:name="_Toc187846085"/>
      <w:r w:rsidRPr="006436AF">
        <w:t>B</w:t>
      </w:r>
      <w:r w:rsidR="00D95A7E" w:rsidRPr="006436AF">
        <w:t>.2.0</w:t>
      </w:r>
      <w:r w:rsidR="00D95A7E" w:rsidRPr="006436AF">
        <w:tab/>
        <w:t>Overview</w:t>
      </w:r>
      <w:bookmarkEnd w:id="2133"/>
      <w:bookmarkEnd w:id="2134"/>
      <w:bookmarkEnd w:id="2135"/>
      <w:bookmarkEnd w:id="2136"/>
      <w:bookmarkEnd w:id="2137"/>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38" w:name="_Toc68899738"/>
      <w:bookmarkStart w:id="2139" w:name="_Toc71214489"/>
      <w:bookmarkStart w:id="2140" w:name="_Toc71722163"/>
      <w:bookmarkStart w:id="2141" w:name="_Toc74859215"/>
      <w:bookmarkStart w:id="2142" w:name="_Toc187846086"/>
      <w:r w:rsidRPr="006436AF">
        <w:t>B</w:t>
      </w:r>
      <w:r w:rsidR="00D95A7E" w:rsidRPr="006436AF">
        <w:t>.2.1</w:t>
      </w:r>
      <w:r w:rsidR="00D95A7E" w:rsidRPr="006436AF">
        <w:tab/>
        <w:t>Desired URL mapping</w:t>
      </w:r>
      <w:bookmarkEnd w:id="2138"/>
      <w:bookmarkEnd w:id="2139"/>
      <w:bookmarkEnd w:id="2140"/>
      <w:bookmarkEnd w:id="2141"/>
      <w:bookmarkEnd w:id="2142"/>
    </w:p>
    <w:p w14:paraId="70400549" w14:textId="67A38028" w:rsidR="00D95A7E" w:rsidRPr="006436AF" w:rsidRDefault="00D95A7E" w:rsidP="00EF72CA">
      <w:pPr>
        <w:keepNext/>
        <w:keepLines/>
      </w:pPr>
      <w:bookmarkStart w:id="2143"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4" w:name="MCCQCTEMPBM_00000071"/>
      <w:r w:rsidRPr="006436AF">
        <w:rPr>
          <w:rStyle w:val="URLchar"/>
        </w:rPr>
        <w:t>5gmsd-as.mno.net</w:t>
      </w:r>
      <w:bookmarkEnd w:id="2144"/>
      <w:r w:rsidRPr="006436AF">
        <w:t xml:space="preserve"> and an additional domain name alias </w:t>
      </w:r>
      <w:bookmarkStart w:id="2145" w:name="MCCQCTEMPBM_00000072"/>
      <w:r w:rsidRPr="006436AF">
        <w:rPr>
          <w:rStyle w:val="URLchar"/>
        </w:rPr>
        <w:t>mno-cdn.5gmsd-ap.com</w:t>
      </w:r>
      <w:bookmarkEnd w:id="2145"/>
      <w:r w:rsidRPr="006436AF">
        <w:t xml:space="preserve"> configured by the 5GMSd Application Provider.</w:t>
      </w:r>
    </w:p>
    <w:bookmarkEnd w:id="2143"/>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6"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6"/>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47" w:name="_Toc68899739"/>
      <w:bookmarkStart w:id="2148" w:name="_Toc71214490"/>
      <w:bookmarkStart w:id="2149" w:name="_Toc71722164"/>
      <w:bookmarkStart w:id="2150" w:name="_Toc74859216"/>
      <w:bookmarkStart w:id="2151" w:name="_Toc187846087"/>
      <w:r w:rsidRPr="006436AF">
        <w:t>B</w:t>
      </w:r>
      <w:r w:rsidR="00D95A7E" w:rsidRPr="006436AF">
        <w:t>.2.2</w:t>
      </w:r>
      <w:r w:rsidR="00D95A7E" w:rsidRPr="006436AF">
        <w:tab/>
        <w:t>Content Hosting Configuration</w:t>
      </w:r>
      <w:bookmarkEnd w:id="2147"/>
      <w:bookmarkEnd w:id="2148"/>
      <w:bookmarkEnd w:id="2149"/>
      <w:bookmarkEnd w:id="2150"/>
      <w:bookmarkEnd w:id="2151"/>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2"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2"/>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3" w:name="_Toc68899740"/>
      <w:bookmarkStart w:id="2154" w:name="_Toc71214491"/>
      <w:r w:rsidRPr="006436AF">
        <w:rPr>
          <w:rFonts w:eastAsia="SimSun"/>
        </w:rPr>
        <w:br w:type="page"/>
      </w:r>
      <w:bookmarkStart w:id="2155" w:name="_Toc71722165"/>
      <w:bookmarkStart w:id="2156" w:name="_Toc74859217"/>
      <w:bookmarkStart w:id="2157" w:name="_Toc187846088"/>
      <w:r w:rsidR="00B11A41" w:rsidRPr="006436AF">
        <w:rPr>
          <w:rFonts w:eastAsia="SimSun"/>
        </w:rPr>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53"/>
      <w:bookmarkEnd w:id="2154"/>
      <w:bookmarkEnd w:id="2155"/>
      <w:bookmarkEnd w:id="2156"/>
      <w:bookmarkEnd w:id="2157"/>
    </w:p>
    <w:p w14:paraId="4DC0CF1C" w14:textId="7A7E9038" w:rsidR="00B11A41" w:rsidRPr="006436AF" w:rsidRDefault="004A2A6D" w:rsidP="00B11A41">
      <w:pPr>
        <w:pStyle w:val="Heading1"/>
      </w:pPr>
      <w:bookmarkStart w:id="2158" w:name="_Toc28013568"/>
      <w:bookmarkStart w:id="2159" w:name="_Toc36040406"/>
      <w:bookmarkStart w:id="2160" w:name="_Toc68899741"/>
      <w:bookmarkStart w:id="2161" w:name="_Toc71214492"/>
      <w:bookmarkStart w:id="2162" w:name="_Toc71722166"/>
      <w:bookmarkStart w:id="2163" w:name="_Toc74859218"/>
      <w:bookmarkStart w:id="2164" w:name="_Toc187846089"/>
      <w:r w:rsidRPr="006436AF">
        <w:t>C</w:t>
      </w:r>
      <w:r w:rsidR="00B11A41" w:rsidRPr="006436AF">
        <w:t>.1</w:t>
      </w:r>
      <w:r w:rsidR="00B11A41" w:rsidRPr="006436AF">
        <w:tab/>
        <w:t>General</w:t>
      </w:r>
      <w:bookmarkEnd w:id="2158"/>
      <w:bookmarkEnd w:id="2159"/>
      <w:bookmarkEnd w:id="2160"/>
      <w:bookmarkEnd w:id="2161"/>
      <w:bookmarkEnd w:id="2162"/>
      <w:bookmarkEnd w:id="2163"/>
      <w:bookmarkEnd w:id="2164"/>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65" w:name="_Toc68899742"/>
      <w:bookmarkStart w:id="2166" w:name="_Toc71214493"/>
      <w:bookmarkStart w:id="2167" w:name="_Toc71722167"/>
      <w:bookmarkStart w:id="2168" w:name="_Toc74859219"/>
      <w:bookmarkStart w:id="2169" w:name="_Toc187846090"/>
      <w:r w:rsidRPr="006436AF">
        <w:rPr>
          <w:noProof/>
        </w:rPr>
        <w:t>C</w:t>
      </w:r>
      <w:r w:rsidR="00B11A41" w:rsidRPr="006436AF">
        <w:rPr>
          <w:noProof/>
        </w:rPr>
        <w:t>.2</w:t>
      </w:r>
      <w:r w:rsidR="00B11A41" w:rsidRPr="006436AF">
        <w:rPr>
          <w:noProof/>
        </w:rPr>
        <w:tab/>
        <w:t>Data Types applicable to several APIs</w:t>
      </w:r>
      <w:bookmarkEnd w:id="2165"/>
      <w:bookmarkEnd w:id="2166"/>
      <w:bookmarkEnd w:id="2167"/>
      <w:bookmarkEnd w:id="2168"/>
      <w:bookmarkEnd w:id="2169"/>
    </w:p>
    <w:p w14:paraId="157C57BD" w14:textId="77777777" w:rsidR="00FC682F" w:rsidRPr="006436AF" w:rsidRDefault="00FC682F" w:rsidP="00FC682F">
      <w:pPr>
        <w:keepNext/>
      </w:pPr>
      <w:bookmarkStart w:id="2170"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1" w:name="_MCCTEMPBM_CRPT71130700___5"/>
            <w:bookmarkStart w:id="2172" w:name="MCCQCTEMPBM_00000073" w:colFirst="0" w:colLast="0"/>
            <w:bookmarkEnd w:id="2170"/>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6F3A30" w14:textId="7084FC14" w:rsidR="00846E68" w:rsidRPr="006436AF" w:rsidRDefault="00846E68" w:rsidP="00846E68">
            <w:pPr>
              <w:pStyle w:val="PL"/>
              <w:rPr>
                <w:color w:val="D4D4D4"/>
              </w:rPr>
            </w:pPr>
            <w:r w:rsidRPr="006436AF">
              <w:rPr>
                <w:color w:val="D4D4D4"/>
              </w:rPr>
              <w:t>  </w:t>
            </w:r>
            <w:r w:rsidRPr="006436AF">
              <w:t>version</w:t>
            </w:r>
            <w:r w:rsidRPr="006436AF">
              <w:rPr>
                <w:color w:val="D4D4D4"/>
              </w:rPr>
              <w:t>: </w:t>
            </w:r>
            <w:r w:rsidRPr="006436AF">
              <w:rPr>
                <w:color w:val="B5CEA8"/>
              </w:rPr>
              <w:t>2.</w:t>
            </w:r>
            <w:r>
              <w:rPr>
                <w:color w:val="B5CEA8"/>
              </w:rPr>
              <w:t>1</w:t>
            </w:r>
            <w:r w:rsidRPr="006436AF">
              <w:rPr>
                <w:color w:val="B5CEA8"/>
              </w:rPr>
              <w:t>.</w:t>
            </w:r>
            <w:r>
              <w:rPr>
                <w:color w:val="B5CEA8"/>
              </w:rPr>
              <w:t>0</w:t>
            </w:r>
          </w:p>
          <w:p w14:paraId="2818205A" w14:textId="77777777" w:rsidR="00846E68" w:rsidRPr="006436AF" w:rsidRDefault="00846E68" w:rsidP="00846E68">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9DD92A" w14:textId="77777777" w:rsidR="00846E68" w:rsidRPr="006436AF" w:rsidRDefault="00846E68" w:rsidP="00846E68">
            <w:pPr>
              <w:pStyle w:val="PL"/>
              <w:rPr>
                <w:color w:val="D4D4D4"/>
              </w:rPr>
            </w:pPr>
            <w:r w:rsidRPr="006436AF">
              <w:rPr>
                <w:color w:val="CE9178"/>
              </w:rPr>
              <w:t>    5GMS Common Data Types</w:t>
            </w:r>
          </w:p>
          <w:p w14:paraId="02A0EA24" w14:textId="38C77A03" w:rsidR="00846E68" w:rsidRPr="006436AF" w:rsidRDefault="00846E68" w:rsidP="00846E68">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72431E4C" w14:textId="77777777" w:rsidR="00846E68" w:rsidRPr="006436AF" w:rsidRDefault="00846E68" w:rsidP="00846E68">
            <w:pPr>
              <w:pStyle w:val="PL"/>
              <w:rPr>
                <w:color w:val="D4D4D4"/>
              </w:rPr>
            </w:pPr>
            <w:r w:rsidRPr="006436AF">
              <w:rPr>
                <w:color w:val="CE9178"/>
              </w:rPr>
              <w:t>    All rights reserved.</w:t>
            </w:r>
          </w:p>
          <w:p w14:paraId="13EE44CC" w14:textId="77777777" w:rsidR="00846E68" w:rsidRPr="006436AF" w:rsidRDefault="00846E68" w:rsidP="00846E68">
            <w:pPr>
              <w:pStyle w:val="PL"/>
              <w:rPr>
                <w:color w:val="D4D4D4"/>
              </w:rPr>
            </w:pPr>
            <w:r w:rsidRPr="006436AF">
              <w:t>tags</w:t>
            </w:r>
            <w:r w:rsidRPr="006436AF">
              <w:rPr>
                <w:color w:val="D4D4D4"/>
              </w:rPr>
              <w:t>:</w:t>
            </w:r>
          </w:p>
          <w:p w14:paraId="36D201FA" w14:textId="77777777" w:rsidR="00846E68" w:rsidRPr="006436AF" w:rsidRDefault="00846E68" w:rsidP="00846E68">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31A2B2AE" w14:textId="77777777" w:rsidR="00846E68" w:rsidRPr="006436AF" w:rsidRDefault="00846E68" w:rsidP="00846E68">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49AD9567" w14:textId="77777777" w:rsidR="00846E68" w:rsidRPr="006436AF" w:rsidRDefault="00846E68" w:rsidP="00846E68">
            <w:pPr>
              <w:pStyle w:val="PL"/>
              <w:rPr>
                <w:color w:val="D4D4D4"/>
              </w:rPr>
            </w:pPr>
            <w:r w:rsidRPr="006436AF">
              <w:t>externalDocs</w:t>
            </w:r>
            <w:r w:rsidRPr="006436AF">
              <w:rPr>
                <w:color w:val="D4D4D4"/>
              </w:rPr>
              <w:t>:</w:t>
            </w:r>
          </w:p>
          <w:p w14:paraId="2349623E" w14:textId="57A08A8C" w:rsidR="00846E68" w:rsidRPr="006436AF" w:rsidRDefault="00846E68" w:rsidP="00846E68">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Pr>
                <w:color w:val="CE9178"/>
              </w:rPr>
              <w:t>10</w:t>
            </w:r>
            <w:r w:rsidRPr="006436AF">
              <w:rPr>
                <w:color w:val="CE9178"/>
              </w:rPr>
              <w:t>.0; 5G Media Streaming (5GMS); Protocols'</w:t>
            </w:r>
          </w:p>
          <w:p w14:paraId="514AA57C" w14:textId="77777777" w:rsidR="00846E68" w:rsidRPr="006436AF" w:rsidRDefault="00846E68" w:rsidP="00846E68">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7BB7265" w14:textId="77777777" w:rsidR="00846E68" w:rsidRPr="006436AF" w:rsidRDefault="00846E68" w:rsidP="00846E68">
            <w:pPr>
              <w:pStyle w:val="PL"/>
              <w:rPr>
                <w:color w:val="D4D4D4"/>
              </w:rPr>
            </w:pPr>
            <w:r w:rsidRPr="006436AF">
              <w:t>paths</w:t>
            </w:r>
            <w:r w:rsidRPr="006436AF">
              <w:rPr>
                <w:color w:val="D4D4D4"/>
              </w:rPr>
              <w:t>: {}</w:t>
            </w:r>
          </w:p>
          <w:p w14:paraId="2D205932" w14:textId="77777777" w:rsidR="00846E68" w:rsidRPr="006436AF" w:rsidRDefault="00846E68" w:rsidP="00846E68">
            <w:pPr>
              <w:pStyle w:val="PL"/>
              <w:rPr>
                <w:color w:val="D4D4D4"/>
              </w:rPr>
            </w:pPr>
            <w:r w:rsidRPr="006436AF">
              <w:t>components</w:t>
            </w:r>
            <w:r w:rsidRPr="006436AF">
              <w:rPr>
                <w:color w:val="D4D4D4"/>
              </w:rPr>
              <w:t>:</w:t>
            </w:r>
          </w:p>
          <w:p w14:paraId="4D0A9819" w14:textId="77777777" w:rsidR="00846E68" w:rsidRPr="006436AF" w:rsidRDefault="00846E68" w:rsidP="00846E68">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bookmarkEnd w:id="2171"/>
          <w:p w14:paraId="6BABB11B" w14:textId="77777777" w:rsidR="009B4FD3" w:rsidRPr="006436AF" w:rsidRDefault="009B4FD3" w:rsidP="009B4FD3">
            <w:pPr>
              <w:pStyle w:val="PL"/>
              <w:rPr>
                <w:color w:val="D4D4D4"/>
              </w:rPr>
            </w:pPr>
            <w:r w:rsidRPr="006436AF">
              <w:rPr>
                <w:color w:val="D4D4D4"/>
              </w:rPr>
              <w:t>    </w:t>
            </w:r>
            <w:r w:rsidRPr="006436AF">
              <w:t>IpPacketFilterSet</w:t>
            </w:r>
            <w:r w:rsidRPr="006436AF">
              <w:rPr>
                <w:color w:val="D4D4D4"/>
              </w:rPr>
              <w:t>:</w:t>
            </w:r>
          </w:p>
          <w:p w14:paraId="34B63738"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4D713416"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w:t>
            </w:r>
          </w:p>
          <w:p w14:paraId="0AE81A8B" w14:textId="77777777" w:rsidR="009B4FD3" w:rsidRPr="006436AF" w:rsidRDefault="009B4FD3" w:rsidP="009B4FD3">
            <w:pPr>
              <w:pStyle w:val="PL"/>
              <w:rPr>
                <w:color w:val="D4D4D4"/>
              </w:rPr>
            </w:pPr>
            <w:r w:rsidRPr="006436AF">
              <w:rPr>
                <w:color w:val="D4D4D4"/>
              </w:rPr>
              <w:t>        - </w:t>
            </w:r>
            <w:r w:rsidRPr="006436AF">
              <w:rPr>
                <w:color w:val="CE9178"/>
              </w:rPr>
              <w:t>direction</w:t>
            </w:r>
          </w:p>
          <w:p w14:paraId="054F0537"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4387C3BB" w14:textId="77777777" w:rsidR="009B4FD3" w:rsidRPr="006436AF" w:rsidRDefault="009B4FD3" w:rsidP="009B4FD3">
            <w:pPr>
              <w:pStyle w:val="PL"/>
              <w:rPr>
                <w:color w:val="D4D4D4"/>
              </w:rPr>
            </w:pPr>
            <w:r w:rsidRPr="006436AF">
              <w:rPr>
                <w:color w:val="D4D4D4"/>
              </w:rPr>
              <w:t>        </w:t>
            </w:r>
            <w:r w:rsidRPr="006436AF">
              <w:t>srcIp</w:t>
            </w:r>
            <w:r w:rsidRPr="006436AF">
              <w:rPr>
                <w:color w:val="D4D4D4"/>
              </w:rPr>
              <w:t>:</w:t>
            </w:r>
          </w:p>
          <w:p w14:paraId="4A6CB1FA"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46F4A3E1" w14:textId="77777777" w:rsidR="009B4FD3" w:rsidRPr="006436AF" w:rsidRDefault="009B4FD3" w:rsidP="009B4FD3">
            <w:pPr>
              <w:pStyle w:val="PL"/>
              <w:rPr>
                <w:color w:val="D4D4D4"/>
              </w:rPr>
            </w:pPr>
            <w:r w:rsidRPr="006436AF">
              <w:rPr>
                <w:color w:val="D4D4D4"/>
              </w:rPr>
              <w:t>        </w:t>
            </w:r>
            <w:r w:rsidRPr="006436AF">
              <w:t>dstIp</w:t>
            </w:r>
            <w:r w:rsidRPr="006436AF">
              <w:rPr>
                <w:color w:val="D4D4D4"/>
              </w:rPr>
              <w:t>:</w:t>
            </w:r>
          </w:p>
          <w:p w14:paraId="323FC355"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5335707D" w14:textId="77777777" w:rsidR="009B4FD3" w:rsidRPr="006436AF" w:rsidRDefault="009B4FD3" w:rsidP="009B4FD3">
            <w:pPr>
              <w:pStyle w:val="PL"/>
              <w:rPr>
                <w:color w:val="D4D4D4"/>
              </w:rPr>
            </w:pPr>
            <w:r w:rsidRPr="006436AF">
              <w:rPr>
                <w:color w:val="D4D4D4"/>
              </w:rPr>
              <w:t>        </w:t>
            </w:r>
            <w:r w:rsidRPr="006436AF">
              <w:t>protocol</w:t>
            </w:r>
            <w:r w:rsidRPr="006436AF">
              <w:rPr>
                <w:color w:val="D4D4D4"/>
              </w:rPr>
              <w:t>:</w:t>
            </w:r>
          </w:p>
          <w:p w14:paraId="442958BB"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013DD84D" w14:textId="77777777" w:rsidR="009B4FD3" w:rsidRPr="006436AF" w:rsidRDefault="009B4FD3" w:rsidP="009B4FD3">
            <w:pPr>
              <w:pStyle w:val="PL"/>
              <w:rPr>
                <w:color w:val="D4D4D4"/>
              </w:rPr>
            </w:pPr>
            <w:r w:rsidRPr="006436AF">
              <w:rPr>
                <w:color w:val="D4D4D4"/>
              </w:rPr>
              <w:t>        </w:t>
            </w:r>
            <w:r w:rsidRPr="006436AF">
              <w:t>srcPort</w:t>
            </w:r>
            <w:r w:rsidRPr="006436AF">
              <w:rPr>
                <w:color w:val="D4D4D4"/>
              </w:rPr>
              <w:t>:</w:t>
            </w:r>
          </w:p>
          <w:p w14:paraId="3C9FB7B2"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56570A92" w14:textId="77777777" w:rsidR="009B4FD3" w:rsidRPr="006436AF" w:rsidRDefault="009B4FD3" w:rsidP="009B4FD3">
            <w:pPr>
              <w:pStyle w:val="PL"/>
              <w:rPr>
                <w:color w:val="D4D4D4"/>
              </w:rPr>
            </w:pPr>
            <w:r w:rsidRPr="006436AF">
              <w:rPr>
                <w:color w:val="D4D4D4"/>
              </w:rPr>
              <w:t>        </w:t>
            </w:r>
            <w:r w:rsidRPr="006436AF">
              <w:t>dstPort</w:t>
            </w:r>
            <w:r w:rsidRPr="006436AF">
              <w:rPr>
                <w:color w:val="D4D4D4"/>
              </w:rPr>
              <w:t>:</w:t>
            </w:r>
          </w:p>
          <w:p w14:paraId="643D5F59"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217FD125" w14:textId="77777777" w:rsidR="009B4FD3" w:rsidRPr="006436AF" w:rsidRDefault="009B4FD3" w:rsidP="009B4FD3">
            <w:pPr>
              <w:pStyle w:val="PL"/>
              <w:rPr>
                <w:color w:val="D4D4D4"/>
              </w:rPr>
            </w:pPr>
            <w:r w:rsidRPr="006436AF">
              <w:rPr>
                <w:color w:val="D4D4D4"/>
              </w:rPr>
              <w:t>        </w:t>
            </w:r>
            <w:r w:rsidRPr="006436AF">
              <w:t>toSTc</w:t>
            </w:r>
            <w:r w:rsidRPr="006436AF">
              <w:rPr>
                <w:color w:val="D4D4D4"/>
              </w:rPr>
              <w:t>:</w:t>
            </w:r>
          </w:p>
          <w:p w14:paraId="3F873CED"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42392AB0" w14:textId="77777777" w:rsidR="009B4FD3" w:rsidRPr="006436AF" w:rsidRDefault="009B4FD3" w:rsidP="009B4FD3">
            <w:pPr>
              <w:pStyle w:val="PL"/>
              <w:rPr>
                <w:color w:val="D4D4D4"/>
              </w:rPr>
            </w:pPr>
            <w:r w:rsidRPr="006436AF">
              <w:rPr>
                <w:color w:val="D4D4D4"/>
              </w:rPr>
              <w:t>        </w:t>
            </w:r>
            <w:r w:rsidRPr="006436AF">
              <w:t>flowLabel</w:t>
            </w:r>
            <w:r w:rsidRPr="006436AF">
              <w:rPr>
                <w:color w:val="D4D4D4"/>
              </w:rPr>
              <w:t>:</w:t>
            </w:r>
          </w:p>
          <w:p w14:paraId="26276C9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517CCD38" w14:textId="77777777" w:rsidR="009B4FD3" w:rsidRPr="006436AF" w:rsidRDefault="009B4FD3" w:rsidP="009B4FD3">
            <w:pPr>
              <w:pStyle w:val="PL"/>
              <w:rPr>
                <w:color w:val="D4D4D4"/>
              </w:rPr>
            </w:pPr>
            <w:r w:rsidRPr="006436AF">
              <w:rPr>
                <w:color w:val="D4D4D4"/>
              </w:rPr>
              <w:t>        </w:t>
            </w:r>
            <w:r w:rsidRPr="006436AF">
              <w:t>spi</w:t>
            </w:r>
            <w:r w:rsidRPr="006436AF">
              <w:rPr>
                <w:color w:val="D4D4D4"/>
              </w:rPr>
              <w:t>:</w:t>
            </w:r>
          </w:p>
          <w:p w14:paraId="3BD9AF5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29278554" w14:textId="77777777" w:rsidR="009B4FD3" w:rsidRPr="006436AF" w:rsidRDefault="009B4FD3" w:rsidP="009B4FD3">
            <w:pPr>
              <w:pStyle w:val="PL"/>
              <w:rPr>
                <w:color w:val="D4D4D4"/>
              </w:rPr>
            </w:pPr>
            <w:r w:rsidRPr="006436AF">
              <w:rPr>
                <w:color w:val="D4D4D4"/>
              </w:rPr>
              <w:t>        </w:t>
            </w:r>
            <w:r w:rsidRPr="006436AF">
              <w:t>direction</w:t>
            </w:r>
            <w:r w:rsidRPr="006436AF">
              <w:rPr>
                <w:color w:val="D4D4D4"/>
              </w:rPr>
              <w:t>:</w:t>
            </w:r>
          </w:p>
          <w:p w14:paraId="6C32A54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6DFAA23A" w14:textId="77777777" w:rsidR="009B4FD3" w:rsidRPr="006436AF" w:rsidRDefault="009B4FD3" w:rsidP="009B4FD3">
            <w:pPr>
              <w:pStyle w:val="PL"/>
              <w:rPr>
                <w:color w:val="D4D4D4"/>
              </w:rPr>
            </w:pPr>
          </w:p>
          <w:p w14:paraId="432E6F66" w14:textId="77777777" w:rsidR="009B4FD3" w:rsidRPr="006436AF" w:rsidRDefault="009B4FD3" w:rsidP="009B4FD3">
            <w:pPr>
              <w:pStyle w:val="PL"/>
              <w:rPr>
                <w:color w:val="D4D4D4"/>
              </w:rPr>
            </w:pPr>
            <w:r w:rsidRPr="006436AF">
              <w:rPr>
                <w:color w:val="D4D4D4"/>
              </w:rPr>
              <w:t>    </w:t>
            </w:r>
            <w:r w:rsidRPr="006436AF">
              <w:t>ServiceDataFlowDescription</w:t>
            </w:r>
            <w:r w:rsidRPr="006436AF">
              <w:rPr>
                <w:color w:val="D4D4D4"/>
              </w:rPr>
              <w:t>:</w:t>
            </w:r>
          </w:p>
          <w:p w14:paraId="67747E49"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7B1D9560"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38F8826E" w14:textId="77777777" w:rsidR="009B4FD3" w:rsidRPr="006436AF" w:rsidRDefault="009B4FD3" w:rsidP="009B4FD3">
            <w:pPr>
              <w:pStyle w:val="PL"/>
              <w:rPr>
                <w:color w:val="D4D4D4"/>
              </w:rPr>
            </w:pPr>
            <w:r w:rsidRPr="006436AF">
              <w:rPr>
                <w:color w:val="D4D4D4"/>
              </w:rPr>
              <w:t>        </w:t>
            </w:r>
            <w:r w:rsidRPr="006436AF">
              <w:t>flowDescription</w:t>
            </w:r>
            <w:r w:rsidRPr="006436AF">
              <w:rPr>
                <w:color w:val="D4D4D4"/>
              </w:rPr>
              <w:t>:</w:t>
            </w:r>
          </w:p>
          <w:p w14:paraId="30B087DC"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7F58CAD9" w14:textId="77777777" w:rsidR="009B4FD3" w:rsidRPr="006436AF" w:rsidRDefault="009B4FD3" w:rsidP="009B4FD3">
            <w:pPr>
              <w:pStyle w:val="PL"/>
              <w:rPr>
                <w:color w:val="D4D4D4"/>
              </w:rPr>
            </w:pPr>
            <w:r w:rsidRPr="006436AF">
              <w:rPr>
                <w:color w:val="D4D4D4"/>
              </w:rPr>
              <w:t>        </w:t>
            </w:r>
            <w:r w:rsidRPr="006436AF">
              <w:t>domainName</w:t>
            </w:r>
            <w:r w:rsidRPr="006436AF">
              <w:rPr>
                <w:color w:val="D4D4D4"/>
              </w:rPr>
              <w:t>:</w:t>
            </w:r>
          </w:p>
          <w:p w14:paraId="0C6AF56D"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7E55FD2F" w14:textId="77777777" w:rsidR="009B4FD3" w:rsidRPr="006436AF" w:rsidRDefault="009B4FD3" w:rsidP="009B4FD3">
            <w:pPr>
              <w:pStyle w:val="PL"/>
              <w:rPr>
                <w:color w:val="D4D4D4"/>
              </w:rPr>
            </w:pPr>
          </w:p>
          <w:p w14:paraId="43DEE2D1" w14:textId="77777777" w:rsidR="009B4FD3" w:rsidRPr="006436AF" w:rsidRDefault="009B4FD3" w:rsidP="009B4FD3">
            <w:pPr>
              <w:pStyle w:val="PL"/>
              <w:rPr>
                <w:color w:val="D4D4D4"/>
              </w:rPr>
            </w:pPr>
            <w:r w:rsidRPr="006436AF">
              <w:rPr>
                <w:color w:val="D4D4D4"/>
              </w:rPr>
              <w:t>    </w:t>
            </w:r>
            <w:r w:rsidRPr="006436AF">
              <w:t>M5QoSSpecification</w:t>
            </w:r>
            <w:r w:rsidRPr="006436AF">
              <w:rPr>
                <w:color w:val="D4D4D4"/>
              </w:rPr>
              <w:t>:</w:t>
            </w:r>
          </w:p>
          <w:p w14:paraId="58B057BF"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002322D7"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w:t>
            </w:r>
          </w:p>
          <w:p w14:paraId="5EFC4D86" w14:textId="77777777" w:rsidR="009B4FD3" w:rsidRPr="006436AF" w:rsidRDefault="009B4FD3" w:rsidP="009B4FD3">
            <w:pPr>
              <w:pStyle w:val="PL"/>
              <w:rPr>
                <w:color w:val="D4D4D4"/>
              </w:rPr>
            </w:pPr>
            <w:r w:rsidRPr="006436AF">
              <w:rPr>
                <w:color w:val="D4D4D4"/>
              </w:rPr>
              <w:t>        - </w:t>
            </w:r>
            <w:r w:rsidRPr="006436AF">
              <w:rPr>
                <w:color w:val="CE9178"/>
              </w:rPr>
              <w:t>marBwDlBitRate</w:t>
            </w:r>
          </w:p>
          <w:p w14:paraId="1036E919" w14:textId="77777777" w:rsidR="009B4FD3" w:rsidRPr="006436AF" w:rsidRDefault="009B4FD3" w:rsidP="009B4FD3">
            <w:pPr>
              <w:pStyle w:val="PL"/>
              <w:rPr>
                <w:color w:val="D4D4D4"/>
              </w:rPr>
            </w:pPr>
            <w:r w:rsidRPr="006436AF">
              <w:rPr>
                <w:color w:val="D4D4D4"/>
              </w:rPr>
              <w:t>        - </w:t>
            </w:r>
            <w:r w:rsidRPr="006436AF">
              <w:rPr>
                <w:color w:val="CE9178"/>
              </w:rPr>
              <w:t>marBwUlBitRate</w:t>
            </w:r>
          </w:p>
          <w:p w14:paraId="259916A9" w14:textId="77777777" w:rsidR="009B4FD3" w:rsidRPr="006436AF" w:rsidRDefault="009B4FD3" w:rsidP="009B4FD3">
            <w:pPr>
              <w:pStyle w:val="PL"/>
              <w:rPr>
                <w:color w:val="D4D4D4"/>
              </w:rPr>
            </w:pPr>
            <w:r w:rsidRPr="006436AF">
              <w:rPr>
                <w:color w:val="D4D4D4"/>
              </w:rPr>
              <w:t>        - </w:t>
            </w:r>
            <w:r w:rsidRPr="006436AF">
              <w:rPr>
                <w:color w:val="CE9178"/>
              </w:rPr>
              <w:t>mirBwDlBitRate</w:t>
            </w:r>
          </w:p>
          <w:p w14:paraId="7D071C2B" w14:textId="77777777" w:rsidR="009B4FD3" w:rsidRPr="006436AF" w:rsidRDefault="009B4FD3" w:rsidP="009B4FD3">
            <w:pPr>
              <w:pStyle w:val="PL"/>
              <w:rPr>
                <w:color w:val="D4D4D4"/>
              </w:rPr>
            </w:pPr>
            <w:r w:rsidRPr="006436AF">
              <w:rPr>
                <w:color w:val="D4D4D4"/>
              </w:rPr>
              <w:t>        - </w:t>
            </w:r>
            <w:r w:rsidRPr="006436AF">
              <w:rPr>
                <w:color w:val="CE9178"/>
              </w:rPr>
              <w:t>mirBwUlBitRate</w:t>
            </w:r>
          </w:p>
          <w:p w14:paraId="14D0A877"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23DBA709" w14:textId="77777777" w:rsidR="009B4FD3" w:rsidRPr="006436AF" w:rsidRDefault="009B4FD3" w:rsidP="009B4FD3">
            <w:pPr>
              <w:pStyle w:val="PL"/>
              <w:rPr>
                <w:color w:val="D4D4D4"/>
              </w:rPr>
            </w:pPr>
            <w:r w:rsidRPr="006436AF">
              <w:rPr>
                <w:color w:val="D4D4D4"/>
              </w:rPr>
              <w:t>        </w:t>
            </w:r>
            <w:r w:rsidRPr="006436AF">
              <w:t>marBwDlBitRate</w:t>
            </w:r>
            <w:r w:rsidRPr="006436AF">
              <w:rPr>
                <w:color w:val="D4D4D4"/>
              </w:rPr>
              <w:t>:</w:t>
            </w:r>
          </w:p>
          <w:p w14:paraId="3CA3DAE3"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5110F67" w14:textId="77777777" w:rsidR="009B4FD3" w:rsidRPr="006436AF" w:rsidRDefault="009B4FD3" w:rsidP="009B4FD3">
            <w:pPr>
              <w:pStyle w:val="PL"/>
              <w:rPr>
                <w:color w:val="D4D4D4"/>
              </w:rPr>
            </w:pPr>
            <w:r w:rsidRPr="006436AF">
              <w:rPr>
                <w:color w:val="D4D4D4"/>
              </w:rPr>
              <w:t>        </w:t>
            </w:r>
            <w:r w:rsidRPr="006436AF">
              <w:t>marBwUlBitRate</w:t>
            </w:r>
            <w:r w:rsidRPr="006436AF">
              <w:rPr>
                <w:color w:val="D4D4D4"/>
              </w:rPr>
              <w:t>:</w:t>
            </w:r>
          </w:p>
          <w:p w14:paraId="2A88D390"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5E28F994" w14:textId="77777777" w:rsidR="009B4FD3" w:rsidRPr="006436AF" w:rsidRDefault="009B4FD3" w:rsidP="009B4FD3">
            <w:pPr>
              <w:pStyle w:val="PL"/>
              <w:rPr>
                <w:color w:val="D4D4D4"/>
              </w:rPr>
            </w:pPr>
            <w:r w:rsidRPr="006436AF">
              <w:rPr>
                <w:color w:val="D4D4D4"/>
              </w:rPr>
              <w:t>        </w:t>
            </w:r>
            <w:r w:rsidRPr="006436AF">
              <w:t>minDesBwDlBitRate</w:t>
            </w:r>
            <w:r w:rsidRPr="006436AF">
              <w:rPr>
                <w:color w:val="D4D4D4"/>
              </w:rPr>
              <w:t>:</w:t>
            </w:r>
          </w:p>
          <w:p w14:paraId="64FB7A6E"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94BBBC" w14:textId="77777777" w:rsidR="009B4FD3" w:rsidRPr="006436AF" w:rsidRDefault="009B4FD3" w:rsidP="009B4FD3">
            <w:pPr>
              <w:pStyle w:val="PL"/>
              <w:rPr>
                <w:color w:val="D4D4D4"/>
              </w:rPr>
            </w:pPr>
            <w:r w:rsidRPr="006436AF">
              <w:rPr>
                <w:color w:val="D4D4D4"/>
              </w:rPr>
              <w:t>        </w:t>
            </w:r>
            <w:r w:rsidRPr="006436AF">
              <w:t>minDesBwUlBitRate</w:t>
            </w:r>
            <w:r w:rsidRPr="006436AF">
              <w:rPr>
                <w:color w:val="D4D4D4"/>
              </w:rPr>
              <w:t>:</w:t>
            </w:r>
          </w:p>
          <w:p w14:paraId="4AF2D2BE"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08BACBF" w14:textId="77777777" w:rsidR="009B4FD3" w:rsidRPr="006436AF" w:rsidRDefault="009B4FD3" w:rsidP="009B4FD3">
            <w:pPr>
              <w:pStyle w:val="PL"/>
              <w:rPr>
                <w:color w:val="D4D4D4"/>
              </w:rPr>
            </w:pPr>
            <w:r w:rsidRPr="006436AF">
              <w:rPr>
                <w:color w:val="D4D4D4"/>
              </w:rPr>
              <w:t>        </w:t>
            </w:r>
            <w:r w:rsidRPr="006436AF">
              <w:t>mirBwDlBitRate</w:t>
            </w:r>
            <w:r w:rsidRPr="006436AF">
              <w:rPr>
                <w:color w:val="D4D4D4"/>
              </w:rPr>
              <w:t>:</w:t>
            </w:r>
          </w:p>
          <w:p w14:paraId="696F008A"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2749036" w14:textId="77777777" w:rsidR="009B4FD3" w:rsidRPr="006436AF" w:rsidRDefault="009B4FD3" w:rsidP="009B4FD3">
            <w:pPr>
              <w:pStyle w:val="PL"/>
              <w:rPr>
                <w:color w:val="D4D4D4"/>
              </w:rPr>
            </w:pPr>
            <w:r w:rsidRPr="006436AF">
              <w:rPr>
                <w:color w:val="D4D4D4"/>
              </w:rPr>
              <w:t>        </w:t>
            </w:r>
            <w:r w:rsidRPr="006436AF">
              <w:t>mirBwUlBitRate</w:t>
            </w:r>
            <w:r w:rsidRPr="006436AF">
              <w:rPr>
                <w:color w:val="D4D4D4"/>
              </w:rPr>
              <w:t>:</w:t>
            </w:r>
          </w:p>
          <w:p w14:paraId="2CCD5EE8"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5DBEA459" w14:textId="77777777" w:rsidR="009B4FD3" w:rsidRPr="006436AF" w:rsidRDefault="009B4FD3" w:rsidP="009B4FD3">
            <w:pPr>
              <w:pStyle w:val="PL"/>
              <w:rPr>
                <w:color w:val="D4D4D4"/>
              </w:rPr>
            </w:pPr>
            <w:r w:rsidRPr="006436AF">
              <w:rPr>
                <w:color w:val="D4D4D4"/>
              </w:rPr>
              <w:t>        </w:t>
            </w:r>
            <w:r w:rsidRPr="006436AF">
              <w:t>desLatency</w:t>
            </w:r>
            <w:r w:rsidRPr="006436AF">
              <w:rPr>
                <w:color w:val="D4D4D4"/>
              </w:rPr>
              <w:t>:</w:t>
            </w:r>
          </w:p>
          <w:p w14:paraId="75B3E1C4"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10E90A93" w14:textId="77777777" w:rsidR="009B4FD3" w:rsidRPr="006436AF" w:rsidRDefault="009B4FD3" w:rsidP="009B4FD3">
            <w:pPr>
              <w:pStyle w:val="PL"/>
              <w:rPr>
                <w:color w:val="D4D4D4"/>
              </w:rPr>
            </w:pPr>
            <w:r w:rsidRPr="006436AF">
              <w:rPr>
                <w:color w:val="D4D4D4"/>
              </w:rPr>
              <w:t>          </w:t>
            </w:r>
            <w:r w:rsidRPr="006436AF">
              <w:t>minimum</w:t>
            </w:r>
            <w:r w:rsidRPr="006436AF">
              <w:rPr>
                <w:color w:val="D4D4D4"/>
              </w:rPr>
              <w:t>: </w:t>
            </w:r>
            <w:r w:rsidRPr="006436AF">
              <w:rPr>
                <w:color w:val="B5CEA8"/>
              </w:rPr>
              <w:t>0</w:t>
            </w:r>
          </w:p>
          <w:p w14:paraId="5747724E" w14:textId="77777777" w:rsidR="009B4FD3" w:rsidRPr="006436AF" w:rsidRDefault="009B4FD3" w:rsidP="009B4FD3">
            <w:pPr>
              <w:pStyle w:val="PL"/>
              <w:rPr>
                <w:color w:val="D4D4D4"/>
              </w:rPr>
            </w:pPr>
            <w:r w:rsidRPr="006436AF">
              <w:rPr>
                <w:color w:val="D4D4D4"/>
              </w:rPr>
              <w:t>        </w:t>
            </w:r>
            <w:r w:rsidRPr="006436AF">
              <w:t>desLoss</w:t>
            </w:r>
            <w:r w:rsidRPr="006436AF">
              <w:rPr>
                <w:color w:val="D4D4D4"/>
              </w:rPr>
              <w:t>:</w:t>
            </w:r>
          </w:p>
          <w:p w14:paraId="6AF9106C"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6FF7E343" w14:textId="77777777" w:rsidR="009B4FD3" w:rsidRPr="006436AF" w:rsidRDefault="009B4FD3" w:rsidP="009B4FD3">
            <w:pPr>
              <w:pStyle w:val="PL"/>
              <w:rPr>
                <w:color w:val="D4D4D4"/>
              </w:rPr>
            </w:pPr>
            <w:r w:rsidRPr="006436AF">
              <w:rPr>
                <w:color w:val="D4D4D4"/>
              </w:rPr>
              <w:t>          </w:t>
            </w:r>
            <w:r w:rsidRPr="006436AF">
              <w:t>minimum</w:t>
            </w:r>
            <w:r w:rsidRPr="006436AF">
              <w:rPr>
                <w:color w:val="D4D4D4"/>
              </w:rPr>
              <w:t>: </w:t>
            </w:r>
            <w:r w:rsidRPr="006436AF">
              <w:rPr>
                <w:color w:val="B5CEA8"/>
              </w:rPr>
              <w:t>0</w:t>
            </w:r>
          </w:p>
          <w:p w14:paraId="13D66E10" w14:textId="77777777" w:rsidR="009B4FD3" w:rsidRPr="006436AF" w:rsidRDefault="009B4FD3" w:rsidP="009B4FD3">
            <w:pPr>
              <w:pStyle w:val="PL"/>
              <w:rPr>
                <w:color w:val="D4D4D4"/>
              </w:rPr>
            </w:pPr>
          </w:p>
          <w:p w14:paraId="244924DF" w14:textId="77777777" w:rsidR="009B4FD3" w:rsidRPr="006436AF" w:rsidRDefault="009B4FD3" w:rsidP="009B4FD3">
            <w:pPr>
              <w:pStyle w:val="PL"/>
              <w:rPr>
                <w:color w:val="D4D4D4"/>
              </w:rPr>
            </w:pPr>
            <w:r w:rsidRPr="006436AF">
              <w:rPr>
                <w:color w:val="D4D4D4"/>
              </w:rPr>
              <w:t>    </w:t>
            </w:r>
            <w:r w:rsidRPr="006436AF">
              <w:t>M1QoSSpecification</w:t>
            </w:r>
            <w:r w:rsidRPr="006436AF">
              <w:rPr>
                <w:color w:val="D4D4D4"/>
              </w:rPr>
              <w:t>:</w:t>
            </w:r>
          </w:p>
          <w:p w14:paraId="25183650"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2CE8507D" w14:textId="77777777" w:rsidR="009B4FD3" w:rsidRPr="006436AF" w:rsidRDefault="009B4FD3" w:rsidP="009B4FD3">
            <w:pPr>
              <w:pStyle w:val="PL"/>
              <w:rPr>
                <w:color w:val="D4D4D4"/>
              </w:rPr>
            </w:pPr>
            <w:r w:rsidRPr="26C35D25">
              <w:rPr>
                <w:color w:val="D4D4D4"/>
              </w:rPr>
              <w:t>      </w:t>
            </w:r>
            <w:r>
              <w:t>properties</w:t>
            </w:r>
            <w:r w:rsidRPr="26C35D25">
              <w:rPr>
                <w:color w:val="D4D4D4"/>
              </w:rPr>
              <w:t>:</w:t>
            </w:r>
          </w:p>
          <w:p w14:paraId="67649271" w14:textId="77777777" w:rsidR="009B4FD3" w:rsidRPr="006436AF" w:rsidRDefault="009B4FD3" w:rsidP="009B4FD3">
            <w:pPr>
              <w:pStyle w:val="PL"/>
              <w:rPr>
                <w:color w:val="D4D4D4"/>
              </w:rPr>
            </w:pPr>
            <w:r w:rsidRPr="006436AF">
              <w:rPr>
                <w:color w:val="D4D4D4"/>
              </w:rPr>
              <w:t>        </w:t>
            </w:r>
            <w:r w:rsidRPr="006436AF">
              <w:t>qosReference</w:t>
            </w:r>
            <w:r w:rsidRPr="006436AF">
              <w:rPr>
                <w:color w:val="D4D4D4"/>
              </w:rPr>
              <w:t>:</w:t>
            </w:r>
          </w:p>
          <w:p w14:paraId="1852DA63"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3D90B991" w14:textId="77777777" w:rsidR="009B4FD3" w:rsidRPr="006436AF" w:rsidRDefault="009B4FD3" w:rsidP="009B4FD3">
            <w:pPr>
              <w:pStyle w:val="PL"/>
              <w:rPr>
                <w:color w:val="D4D4D4"/>
              </w:rPr>
            </w:pPr>
            <w:r w:rsidRPr="006436AF">
              <w:rPr>
                <w:color w:val="D4D4D4"/>
              </w:rPr>
              <w:t>        </w:t>
            </w:r>
            <w:r w:rsidRPr="006436AF">
              <w:t>maxBtrUl</w:t>
            </w:r>
            <w:r w:rsidRPr="006436AF">
              <w:rPr>
                <w:color w:val="D4D4D4"/>
              </w:rPr>
              <w:t>:</w:t>
            </w:r>
          </w:p>
          <w:p w14:paraId="742BD2F4"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5048CE54" w14:textId="77777777" w:rsidR="009B4FD3" w:rsidRPr="00C522DE" w:rsidRDefault="009B4FD3" w:rsidP="009B4FD3">
            <w:pPr>
              <w:pStyle w:val="PL"/>
              <w:rPr>
                <w:color w:val="D4D4D4"/>
              </w:rPr>
            </w:pPr>
            <w:r w:rsidRPr="00C522DE">
              <w:rPr>
                <w:color w:val="D4D4D4"/>
              </w:rPr>
              <w:t>          </w:t>
            </w:r>
            <w:r w:rsidRPr="00C522DE">
              <w:t>a</w:t>
            </w:r>
            <w:r>
              <w:t>ll</w:t>
            </w:r>
            <w:r w:rsidRPr="00C522DE">
              <w:t>Of</w:t>
            </w:r>
            <w:r w:rsidRPr="00C522DE">
              <w:rPr>
                <w:color w:val="D4D4D4"/>
              </w:rPr>
              <w:t>:</w:t>
            </w:r>
          </w:p>
          <w:p w14:paraId="142057BE" w14:textId="77777777" w:rsidR="009B4FD3" w:rsidRPr="006436AF" w:rsidRDefault="009B4FD3" w:rsidP="009B4FD3">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'TS29571_CommonData.yaml#/components/schemas/BitRate'</w:t>
            </w:r>
          </w:p>
          <w:p w14:paraId="37D2C4BA" w14:textId="77777777" w:rsidR="009B4FD3" w:rsidRPr="006436AF" w:rsidRDefault="009B4FD3" w:rsidP="009B4FD3">
            <w:pPr>
              <w:pStyle w:val="PL"/>
              <w:rPr>
                <w:color w:val="D4D4D4"/>
              </w:rPr>
            </w:pPr>
            <w:r w:rsidRPr="006436AF">
              <w:rPr>
                <w:color w:val="D4D4D4"/>
              </w:rPr>
              <w:t>        </w:t>
            </w:r>
            <w:r w:rsidRPr="006436AF">
              <w:t>maxBtrDl</w:t>
            </w:r>
            <w:r w:rsidRPr="006436AF">
              <w:rPr>
                <w:color w:val="D4D4D4"/>
              </w:rPr>
              <w:t>:</w:t>
            </w:r>
          </w:p>
          <w:p w14:paraId="2BD1EFF5"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2FEF626C" w14:textId="77777777" w:rsidR="009B4FD3" w:rsidRPr="00C522DE" w:rsidRDefault="009B4FD3" w:rsidP="009B4FD3">
            <w:pPr>
              <w:pStyle w:val="PL"/>
              <w:rPr>
                <w:color w:val="D4D4D4"/>
              </w:rPr>
            </w:pPr>
            <w:r w:rsidRPr="00C522DE">
              <w:rPr>
                <w:color w:val="D4D4D4"/>
              </w:rPr>
              <w:t>          </w:t>
            </w:r>
            <w:r w:rsidRPr="00C522DE">
              <w:t>a</w:t>
            </w:r>
            <w:r>
              <w:t>ll</w:t>
            </w:r>
            <w:r w:rsidRPr="00C522DE">
              <w:t>Of</w:t>
            </w:r>
            <w:r w:rsidRPr="00C522DE">
              <w:rPr>
                <w:color w:val="D4D4D4"/>
              </w:rPr>
              <w:t>:</w:t>
            </w:r>
          </w:p>
          <w:p w14:paraId="0D9F899A" w14:textId="77777777" w:rsidR="009B4FD3" w:rsidRPr="006436AF" w:rsidRDefault="009B4FD3" w:rsidP="009B4FD3">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'TS29571_CommonData.yaml#/components/schemas/BitRate'</w:t>
            </w:r>
          </w:p>
          <w:p w14:paraId="3C6E8D8C" w14:textId="77777777" w:rsidR="009B4FD3" w:rsidRPr="006436AF" w:rsidRDefault="009B4FD3" w:rsidP="009B4FD3">
            <w:pPr>
              <w:pStyle w:val="PL"/>
              <w:rPr>
                <w:color w:val="D4D4D4"/>
              </w:rPr>
            </w:pPr>
            <w:r w:rsidRPr="006436AF">
              <w:rPr>
                <w:color w:val="D4D4D4"/>
              </w:rPr>
              <w:t>        </w:t>
            </w:r>
            <w:r w:rsidRPr="006436AF">
              <w:t>maxAuthBtrUl</w:t>
            </w:r>
            <w:r w:rsidRPr="006436AF">
              <w:rPr>
                <w:color w:val="D4D4D4"/>
              </w:rPr>
              <w:t>:</w:t>
            </w:r>
          </w:p>
          <w:p w14:paraId="7838FAF7"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D00BE08" w14:textId="77777777" w:rsidR="009B4FD3" w:rsidRPr="006436AF" w:rsidRDefault="009B4FD3" w:rsidP="009B4FD3">
            <w:pPr>
              <w:pStyle w:val="PL"/>
              <w:rPr>
                <w:color w:val="D4D4D4"/>
              </w:rPr>
            </w:pPr>
            <w:r w:rsidRPr="006436AF">
              <w:rPr>
                <w:color w:val="D4D4D4"/>
              </w:rPr>
              <w:t>        </w:t>
            </w:r>
            <w:r w:rsidRPr="006436AF">
              <w:t>maxAuthBtrDl</w:t>
            </w:r>
            <w:r w:rsidRPr="006436AF">
              <w:rPr>
                <w:color w:val="D4D4D4"/>
              </w:rPr>
              <w:t>:</w:t>
            </w:r>
          </w:p>
          <w:p w14:paraId="60870CC0"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010568" w14:textId="77777777" w:rsidR="009B4FD3" w:rsidRPr="006436AF" w:rsidRDefault="009B4FD3" w:rsidP="009B4FD3">
            <w:pPr>
              <w:pStyle w:val="PL"/>
              <w:rPr>
                <w:color w:val="D4D4D4"/>
              </w:rPr>
            </w:pPr>
            <w:r w:rsidRPr="006436AF">
              <w:rPr>
                <w:color w:val="D4D4D4"/>
              </w:rPr>
              <w:t>        </w:t>
            </w:r>
            <w:r w:rsidRPr="006436AF">
              <w:t>defPacketLossRateDl</w:t>
            </w:r>
            <w:r w:rsidRPr="006436AF">
              <w:rPr>
                <w:color w:val="D4D4D4"/>
              </w:rPr>
              <w:t>:</w:t>
            </w:r>
          </w:p>
          <w:p w14:paraId="1A393097"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1F09C11D" w14:textId="77777777" w:rsidR="009B4FD3" w:rsidRPr="006436AF" w:rsidRDefault="009B4FD3" w:rsidP="009B4FD3">
            <w:pPr>
              <w:pStyle w:val="PL"/>
              <w:rPr>
                <w:color w:val="D4D4D4"/>
              </w:rPr>
            </w:pPr>
            <w:r w:rsidRPr="006436AF">
              <w:rPr>
                <w:color w:val="D4D4D4"/>
              </w:rPr>
              <w:t>          </w:t>
            </w:r>
            <w:r w:rsidRPr="006436AF">
              <w:t>minimum</w:t>
            </w:r>
            <w:r w:rsidRPr="006436AF">
              <w:rPr>
                <w:color w:val="D4D4D4"/>
              </w:rPr>
              <w:t>: </w:t>
            </w:r>
            <w:r w:rsidRPr="006436AF">
              <w:rPr>
                <w:color w:val="B5CEA8"/>
              </w:rPr>
              <w:t>0</w:t>
            </w:r>
          </w:p>
          <w:p w14:paraId="5442281C" w14:textId="77777777" w:rsidR="009B4FD3" w:rsidRPr="006436AF" w:rsidRDefault="009B4FD3" w:rsidP="009B4FD3">
            <w:pPr>
              <w:pStyle w:val="PL"/>
              <w:rPr>
                <w:color w:val="D4D4D4"/>
              </w:rPr>
            </w:pPr>
            <w:r w:rsidRPr="006436AF">
              <w:rPr>
                <w:color w:val="D4D4D4"/>
              </w:rPr>
              <w:t>        </w:t>
            </w:r>
            <w:r w:rsidRPr="006436AF">
              <w:t>defPacketLossRateUl</w:t>
            </w:r>
            <w:r w:rsidRPr="006436AF">
              <w:rPr>
                <w:color w:val="D4D4D4"/>
              </w:rPr>
              <w:t>:</w:t>
            </w:r>
          </w:p>
          <w:p w14:paraId="0909AB5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integer</w:t>
            </w:r>
          </w:p>
          <w:p w14:paraId="52FE008A" w14:textId="77777777" w:rsidR="009B4FD3" w:rsidRPr="006436AF" w:rsidRDefault="009B4FD3" w:rsidP="009B4FD3">
            <w:pPr>
              <w:pStyle w:val="PL"/>
              <w:rPr>
                <w:color w:val="D4D4D4"/>
              </w:rPr>
            </w:pPr>
            <w:r w:rsidRPr="006436AF">
              <w:rPr>
                <w:color w:val="D4D4D4"/>
              </w:rPr>
              <w:t>          </w:t>
            </w:r>
            <w:r w:rsidRPr="006436AF">
              <w:t>minimum</w:t>
            </w:r>
            <w:r w:rsidRPr="006436AF">
              <w:rPr>
                <w:color w:val="D4D4D4"/>
              </w:rPr>
              <w:t>: </w:t>
            </w:r>
            <w:r w:rsidRPr="006436AF">
              <w:rPr>
                <w:color w:val="B5CEA8"/>
              </w:rPr>
              <w:t>0</w:t>
            </w:r>
          </w:p>
          <w:p w14:paraId="75679E39" w14:textId="77777777" w:rsidR="009B4FD3" w:rsidRPr="006436AF" w:rsidRDefault="009B4FD3" w:rsidP="009B4FD3">
            <w:pPr>
              <w:pStyle w:val="PL"/>
              <w:rPr>
                <w:color w:val="D4D4D4"/>
              </w:rPr>
            </w:pPr>
          </w:p>
          <w:p w14:paraId="232DE6B9" w14:textId="77777777" w:rsidR="009B4FD3" w:rsidRPr="006436AF" w:rsidRDefault="009B4FD3" w:rsidP="009B4FD3">
            <w:pPr>
              <w:pStyle w:val="PL"/>
              <w:rPr>
                <w:color w:val="D4D4D4"/>
              </w:rPr>
            </w:pPr>
            <w:r w:rsidRPr="006436AF">
              <w:rPr>
                <w:color w:val="D4D4D4"/>
              </w:rPr>
              <w:t>    </w:t>
            </w:r>
            <w:r w:rsidRPr="006436AF">
              <w:t>ChargingSpecification</w:t>
            </w:r>
            <w:r w:rsidRPr="006436AF">
              <w:rPr>
                <w:color w:val="D4D4D4"/>
              </w:rPr>
              <w:t>:</w:t>
            </w:r>
          </w:p>
          <w:p w14:paraId="32F8FDFB"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1534578F"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140FC678" w14:textId="77777777" w:rsidR="009B4FD3" w:rsidRPr="006436AF" w:rsidRDefault="009B4FD3" w:rsidP="009B4FD3">
            <w:pPr>
              <w:pStyle w:val="PL"/>
              <w:rPr>
                <w:color w:val="D4D4D4"/>
              </w:rPr>
            </w:pPr>
            <w:r w:rsidRPr="006436AF">
              <w:rPr>
                <w:color w:val="D4D4D4"/>
              </w:rPr>
              <w:t>        </w:t>
            </w:r>
            <w:r w:rsidRPr="006436AF">
              <w:t>sponId</w:t>
            </w:r>
            <w:r w:rsidRPr="006436AF">
              <w:rPr>
                <w:color w:val="D4D4D4"/>
              </w:rPr>
              <w:t>:</w:t>
            </w:r>
          </w:p>
          <w:p w14:paraId="3C3DA1F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237A64CF" w14:textId="77777777" w:rsidR="009B4FD3" w:rsidRPr="006436AF" w:rsidRDefault="009B4FD3" w:rsidP="009B4FD3">
            <w:pPr>
              <w:pStyle w:val="PL"/>
              <w:rPr>
                <w:color w:val="D4D4D4"/>
              </w:rPr>
            </w:pPr>
            <w:r w:rsidRPr="006436AF">
              <w:rPr>
                <w:color w:val="D4D4D4"/>
              </w:rPr>
              <w:t>        </w:t>
            </w:r>
            <w:r w:rsidRPr="006436AF">
              <w:t>sponStatus</w:t>
            </w:r>
            <w:r w:rsidRPr="006436AF">
              <w:rPr>
                <w:color w:val="D4D4D4"/>
              </w:rPr>
              <w:t>:</w:t>
            </w:r>
          </w:p>
          <w:p w14:paraId="297A0CE7"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A4DBA22" w14:textId="77777777" w:rsidR="009B4FD3" w:rsidRPr="006436AF" w:rsidRDefault="009B4FD3" w:rsidP="009B4FD3">
            <w:pPr>
              <w:pStyle w:val="PL"/>
              <w:rPr>
                <w:color w:val="D4D4D4"/>
              </w:rPr>
            </w:pPr>
            <w:r w:rsidRPr="006436AF">
              <w:rPr>
                <w:color w:val="D4D4D4"/>
              </w:rPr>
              <w:t>        </w:t>
            </w:r>
            <w:r w:rsidRPr="006436AF">
              <w:t>gpsi</w:t>
            </w:r>
            <w:r w:rsidRPr="006436AF">
              <w:rPr>
                <w:color w:val="D4D4D4"/>
              </w:rPr>
              <w:t>:</w:t>
            </w:r>
          </w:p>
          <w:p w14:paraId="22EA7761"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array</w:t>
            </w:r>
          </w:p>
          <w:p w14:paraId="17F29397" w14:textId="77777777" w:rsidR="009B4FD3" w:rsidRPr="006436AF" w:rsidRDefault="009B4FD3" w:rsidP="009B4FD3">
            <w:pPr>
              <w:pStyle w:val="PL"/>
              <w:rPr>
                <w:color w:val="D4D4D4"/>
              </w:rPr>
            </w:pPr>
            <w:r w:rsidRPr="006436AF">
              <w:rPr>
                <w:color w:val="D4D4D4"/>
              </w:rPr>
              <w:t>          </w:t>
            </w:r>
            <w:r w:rsidRPr="006436AF">
              <w:t>items</w:t>
            </w:r>
            <w:r w:rsidRPr="006436AF">
              <w:rPr>
                <w:color w:val="D4D4D4"/>
              </w:rPr>
              <w:t>:</w:t>
            </w:r>
          </w:p>
          <w:p w14:paraId="5014C90B"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487185E2" w14:textId="77777777" w:rsidR="009B4FD3" w:rsidRPr="006436AF" w:rsidRDefault="009B4FD3" w:rsidP="009B4FD3">
            <w:pPr>
              <w:pStyle w:val="PL"/>
              <w:rPr>
                <w:color w:val="D4D4D4"/>
              </w:rPr>
            </w:pPr>
          </w:p>
          <w:p w14:paraId="462A159A" w14:textId="77777777" w:rsidR="009B4FD3" w:rsidRPr="006436AF" w:rsidRDefault="009B4FD3" w:rsidP="009B4FD3">
            <w:pPr>
              <w:pStyle w:val="PL"/>
              <w:rPr>
                <w:color w:val="D4D4D4"/>
              </w:rPr>
            </w:pPr>
            <w:r w:rsidRPr="006436AF">
              <w:rPr>
                <w:color w:val="D4D4D4"/>
              </w:rPr>
              <w:t>    </w:t>
            </w:r>
            <w:r w:rsidRPr="006436AF">
              <w:t>TypedLocation</w:t>
            </w:r>
            <w:r w:rsidRPr="006436AF">
              <w:rPr>
                <w:color w:val="D4D4D4"/>
              </w:rPr>
              <w:t>:</w:t>
            </w:r>
          </w:p>
          <w:p w14:paraId="578BA15E"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22BA669F"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w:t>
            </w:r>
          </w:p>
          <w:p w14:paraId="63FFA293" w14:textId="77777777" w:rsidR="009B4FD3" w:rsidRPr="006436AF" w:rsidRDefault="009B4FD3" w:rsidP="009B4FD3">
            <w:pPr>
              <w:pStyle w:val="PL"/>
              <w:rPr>
                <w:color w:val="D4D4D4"/>
              </w:rPr>
            </w:pPr>
            <w:r w:rsidRPr="006436AF">
              <w:rPr>
                <w:color w:val="D4D4D4"/>
              </w:rPr>
              <w:t>        - </w:t>
            </w:r>
            <w:r w:rsidRPr="006436AF">
              <w:rPr>
                <w:color w:val="CE9178"/>
              </w:rPr>
              <w:t>locationIdentifierType</w:t>
            </w:r>
          </w:p>
          <w:p w14:paraId="610CBFCF" w14:textId="77777777" w:rsidR="009B4FD3" w:rsidRPr="006436AF" w:rsidRDefault="009B4FD3" w:rsidP="009B4FD3">
            <w:pPr>
              <w:pStyle w:val="PL"/>
              <w:rPr>
                <w:color w:val="D4D4D4"/>
              </w:rPr>
            </w:pPr>
            <w:r w:rsidRPr="006436AF">
              <w:rPr>
                <w:color w:val="D4D4D4"/>
              </w:rPr>
              <w:t>        - </w:t>
            </w:r>
            <w:r w:rsidRPr="006436AF">
              <w:rPr>
                <w:color w:val="CE9178"/>
              </w:rPr>
              <w:t>location</w:t>
            </w:r>
          </w:p>
          <w:p w14:paraId="4127634F"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1F1991E3" w14:textId="77777777" w:rsidR="009B4FD3" w:rsidRPr="006436AF" w:rsidRDefault="009B4FD3" w:rsidP="009B4FD3">
            <w:pPr>
              <w:pStyle w:val="PL"/>
              <w:rPr>
                <w:color w:val="D4D4D4"/>
              </w:rPr>
            </w:pPr>
            <w:r w:rsidRPr="006436AF">
              <w:rPr>
                <w:color w:val="D4D4D4"/>
              </w:rPr>
              <w:t>        </w:t>
            </w:r>
            <w:r w:rsidRPr="006436AF">
              <w:t>locationIdentifierType</w:t>
            </w:r>
            <w:r w:rsidRPr="006436AF">
              <w:rPr>
                <w:color w:val="D4D4D4"/>
              </w:rPr>
              <w:t>:</w:t>
            </w:r>
          </w:p>
          <w:p w14:paraId="32FE702E"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66226FD2" w14:textId="77777777" w:rsidR="009B4FD3" w:rsidRPr="006436AF" w:rsidRDefault="009B4FD3" w:rsidP="009B4FD3">
            <w:pPr>
              <w:pStyle w:val="PL"/>
              <w:rPr>
                <w:color w:val="D4D4D4"/>
              </w:rPr>
            </w:pPr>
            <w:r w:rsidRPr="006436AF">
              <w:rPr>
                <w:color w:val="D4D4D4"/>
              </w:rPr>
              <w:t>        </w:t>
            </w:r>
            <w:r w:rsidRPr="006436AF">
              <w:t>location</w:t>
            </w:r>
            <w:r w:rsidRPr="006436AF">
              <w:rPr>
                <w:color w:val="D4D4D4"/>
              </w:rPr>
              <w:t>:</w:t>
            </w:r>
          </w:p>
          <w:p w14:paraId="5228C6B2"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015B7ABA" w14:textId="77777777" w:rsidR="009B4FD3" w:rsidRPr="006436AF" w:rsidRDefault="009B4FD3" w:rsidP="009B4FD3">
            <w:pPr>
              <w:pStyle w:val="PL"/>
              <w:rPr>
                <w:color w:val="D4D4D4"/>
              </w:rPr>
            </w:pPr>
          </w:p>
          <w:p w14:paraId="2D7FDFCD" w14:textId="77777777" w:rsidR="009B4FD3" w:rsidRPr="006436AF" w:rsidRDefault="009B4FD3" w:rsidP="009B4FD3">
            <w:pPr>
              <w:pStyle w:val="PL"/>
              <w:rPr>
                <w:color w:val="D4D4D4"/>
              </w:rPr>
            </w:pPr>
            <w:r w:rsidRPr="006436AF">
              <w:rPr>
                <w:color w:val="D4D4D4"/>
              </w:rPr>
              <w:t>    </w:t>
            </w:r>
            <w:r w:rsidRPr="006436AF">
              <w:t>OperationSuccessResponse</w:t>
            </w:r>
            <w:r w:rsidRPr="006436AF">
              <w:rPr>
                <w:color w:val="D4D4D4"/>
              </w:rPr>
              <w:t>:</w:t>
            </w:r>
          </w:p>
          <w:p w14:paraId="1DB99816"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740C5673"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w:t>
            </w:r>
          </w:p>
          <w:p w14:paraId="185D62CB" w14:textId="77777777" w:rsidR="009B4FD3" w:rsidRPr="006436AF" w:rsidRDefault="009B4FD3" w:rsidP="009B4FD3">
            <w:pPr>
              <w:pStyle w:val="PL"/>
              <w:rPr>
                <w:color w:val="D4D4D4"/>
              </w:rPr>
            </w:pPr>
            <w:r w:rsidRPr="006436AF">
              <w:rPr>
                <w:color w:val="D4D4D4"/>
              </w:rPr>
              <w:t>        - </w:t>
            </w:r>
            <w:r w:rsidRPr="006436AF">
              <w:rPr>
                <w:color w:val="CE9178"/>
              </w:rPr>
              <w:t>success</w:t>
            </w:r>
          </w:p>
          <w:p w14:paraId="51A3BBEB"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116D0CBA" w14:textId="77777777" w:rsidR="009B4FD3" w:rsidRPr="006436AF" w:rsidRDefault="009B4FD3" w:rsidP="009B4FD3">
            <w:pPr>
              <w:pStyle w:val="PL"/>
              <w:rPr>
                <w:color w:val="D4D4D4"/>
              </w:rPr>
            </w:pPr>
            <w:r w:rsidRPr="006436AF">
              <w:rPr>
                <w:color w:val="D4D4D4"/>
              </w:rPr>
              <w:t>        </w:t>
            </w:r>
            <w:r w:rsidRPr="006436AF">
              <w:t>success</w:t>
            </w:r>
            <w:r w:rsidRPr="006436AF">
              <w:rPr>
                <w:color w:val="D4D4D4"/>
              </w:rPr>
              <w:t>:</w:t>
            </w:r>
          </w:p>
          <w:p w14:paraId="1F8DF3B2"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boolean</w:t>
            </w:r>
          </w:p>
          <w:p w14:paraId="23CAA904" w14:textId="77777777" w:rsidR="009B4FD3" w:rsidRPr="006436AF" w:rsidRDefault="009B4FD3" w:rsidP="009B4FD3">
            <w:pPr>
              <w:pStyle w:val="PL"/>
              <w:rPr>
                <w:color w:val="D4D4D4"/>
              </w:rPr>
            </w:pPr>
            <w:r w:rsidRPr="006436AF">
              <w:rPr>
                <w:color w:val="D4D4D4"/>
              </w:rPr>
              <w:t>        </w:t>
            </w:r>
            <w:r w:rsidRPr="006436AF">
              <w:t>reason</w:t>
            </w:r>
            <w:r w:rsidRPr="006436AF">
              <w:rPr>
                <w:color w:val="D4D4D4"/>
              </w:rPr>
              <w:t>:</w:t>
            </w:r>
          </w:p>
          <w:p w14:paraId="30C2BE85"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string</w:t>
            </w:r>
          </w:p>
          <w:p w14:paraId="3A13B368" w14:textId="77777777" w:rsidR="009B4FD3" w:rsidRPr="006436AF" w:rsidRDefault="009B4FD3" w:rsidP="009B4FD3">
            <w:pPr>
              <w:pStyle w:val="PL"/>
              <w:rPr>
                <w:color w:val="D4D4D4"/>
              </w:rPr>
            </w:pPr>
          </w:p>
          <w:p w14:paraId="20D67460"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5E3B4750"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232BA9FF"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5D255E9F"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DABE26F"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461AB303"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09524925"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34CCB5C2"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2C65987D"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5097B20D"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669670DD"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3474CDD0"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00088440"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61C63D00" w14:textId="77777777" w:rsidR="009B4FD3" w:rsidRPr="006436AF" w:rsidRDefault="009B4FD3" w:rsidP="009B4FD3">
            <w:pPr>
              <w:pStyle w:val="PL"/>
              <w:rPr>
                <w:color w:val="D4D4D4"/>
              </w:rPr>
            </w:pPr>
          </w:p>
          <w:p w14:paraId="0D1F1A39"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7D3DA910"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418BB908"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2846493D"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2B748121"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2F8A8BE8"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7126109B"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C57F588"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3573398C"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0739337"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0CE37947"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0DB05989"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41678DD9"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ueLocations</w:t>
            </w:r>
            <w:r w:rsidRPr="006436AF">
              <w:rPr>
                <w:rFonts w:cs="Courier New"/>
                <w:color w:val="D4D4D4"/>
                <w:szCs w:val="16"/>
                <w:lang w:val="en-US"/>
              </w:rPr>
              <w:t>:</w:t>
            </w:r>
          </w:p>
          <w:p w14:paraId="3CB996B3"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6D714D7"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4473E57"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6C2F7F52"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5346665"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76492966"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6FC61FDE"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1EC1848E" w14:textId="77777777" w:rsidR="009B4FD3" w:rsidRPr="006436AF" w:rsidRDefault="009B4FD3" w:rsidP="009B4FD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01070DA3" w14:textId="77777777" w:rsidR="009B4FD3" w:rsidRPr="006436AF" w:rsidRDefault="009B4FD3" w:rsidP="009B4FD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06A2D5B9" w14:textId="77777777" w:rsidR="009B4FD3" w:rsidRPr="006436AF" w:rsidRDefault="009B4FD3" w:rsidP="009B4FD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3"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3"/>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2"/>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4" w:name="_Toc68899743"/>
      <w:bookmarkStart w:id="2175" w:name="_Toc71214494"/>
      <w:bookmarkStart w:id="2176" w:name="_Toc71722168"/>
      <w:bookmarkStart w:id="2177" w:name="_Toc74859220"/>
      <w:bookmarkStart w:id="2178" w:name="_Toc187846091"/>
      <w:r w:rsidRPr="006436AF">
        <w:t>C</w:t>
      </w:r>
      <w:r w:rsidR="00B11A41" w:rsidRPr="006436AF">
        <w:t>.3</w:t>
      </w:r>
      <w:r w:rsidR="00B11A41" w:rsidRPr="006436AF">
        <w:tab/>
        <w:t>OpenAPI representation of the M1 APIs</w:t>
      </w:r>
      <w:bookmarkEnd w:id="2174"/>
      <w:bookmarkEnd w:id="2175"/>
      <w:bookmarkEnd w:id="2176"/>
      <w:bookmarkEnd w:id="2177"/>
      <w:bookmarkEnd w:id="2178"/>
    </w:p>
    <w:p w14:paraId="516C1FF4" w14:textId="467D44D9" w:rsidR="00B11A41" w:rsidRPr="006436AF" w:rsidRDefault="004A2A6D" w:rsidP="00B11A41">
      <w:pPr>
        <w:pStyle w:val="Heading2"/>
      </w:pPr>
      <w:bookmarkStart w:id="2179" w:name="_Toc68899744"/>
      <w:bookmarkStart w:id="2180" w:name="_Toc71214495"/>
      <w:bookmarkStart w:id="2181" w:name="_Toc71722169"/>
      <w:bookmarkStart w:id="2182" w:name="_Toc74859221"/>
      <w:bookmarkStart w:id="2183" w:name="MCCQCTEMPBM_00000082"/>
      <w:bookmarkStart w:id="2184" w:name="_Toc18784609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79"/>
      <w:bookmarkEnd w:id="2180"/>
      <w:bookmarkEnd w:id="2181"/>
      <w:bookmarkEnd w:id="2182"/>
      <w:bookmarkEnd w:id="2184"/>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3"/>
          <w:p w14:paraId="4B444F97" w14:textId="77777777" w:rsidR="009B4FD3" w:rsidRPr="006436AF" w:rsidRDefault="009B4FD3" w:rsidP="009B4FD3">
            <w:pPr>
              <w:pStyle w:val="PL"/>
              <w:rPr>
                <w:color w:val="D4D4D4"/>
              </w:rPr>
            </w:pPr>
            <w:r w:rsidRPr="006436AF">
              <w:t>openapi</w:t>
            </w:r>
            <w:r w:rsidRPr="006436AF">
              <w:rPr>
                <w:color w:val="D4D4D4"/>
              </w:rPr>
              <w:t>: </w:t>
            </w:r>
            <w:r w:rsidRPr="006436AF">
              <w:rPr>
                <w:color w:val="B5CEA8"/>
              </w:rPr>
              <w:t>3.0.0</w:t>
            </w:r>
          </w:p>
          <w:p w14:paraId="16AE38A3" w14:textId="77777777" w:rsidR="009B4FD3" w:rsidRPr="006436AF" w:rsidRDefault="009B4FD3" w:rsidP="009B4FD3">
            <w:pPr>
              <w:pStyle w:val="PL"/>
              <w:rPr>
                <w:color w:val="D4D4D4"/>
              </w:rPr>
            </w:pPr>
            <w:r w:rsidRPr="006436AF">
              <w:t>info</w:t>
            </w:r>
            <w:r w:rsidRPr="006436AF">
              <w:rPr>
                <w:color w:val="D4D4D4"/>
              </w:rPr>
              <w:t>:</w:t>
            </w:r>
          </w:p>
          <w:p w14:paraId="34BF8475" w14:textId="77777777" w:rsidR="009B4FD3" w:rsidRPr="006436AF" w:rsidRDefault="009B4FD3" w:rsidP="009B4FD3">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32493BAB" w14:textId="44F0054F" w:rsidR="009B4FD3" w:rsidRPr="006436AF" w:rsidRDefault="009B4FD3" w:rsidP="009B4FD3">
            <w:pPr>
              <w:pStyle w:val="PL"/>
              <w:rPr>
                <w:color w:val="D4D4D4"/>
              </w:rPr>
            </w:pPr>
            <w:r w:rsidRPr="006436AF">
              <w:rPr>
                <w:color w:val="D4D4D4"/>
              </w:rPr>
              <w:t>  </w:t>
            </w:r>
            <w:r w:rsidRPr="006436AF">
              <w:t>version</w:t>
            </w:r>
            <w:r w:rsidRPr="006436AF">
              <w:rPr>
                <w:color w:val="D4D4D4"/>
              </w:rPr>
              <w:t>: </w:t>
            </w:r>
            <w:r w:rsidRPr="006436AF">
              <w:rPr>
                <w:color w:val="B5CEA8"/>
              </w:rPr>
              <w:t>2.</w:t>
            </w:r>
            <w:r>
              <w:rPr>
                <w:color w:val="B5CEA8"/>
              </w:rPr>
              <w:t>2</w:t>
            </w:r>
            <w:r w:rsidRPr="006436AF">
              <w:rPr>
                <w:color w:val="B5CEA8"/>
              </w:rPr>
              <w:t>.</w:t>
            </w:r>
            <w:r>
              <w:rPr>
                <w:color w:val="B5CEA8"/>
              </w:rPr>
              <w:t>0</w:t>
            </w:r>
          </w:p>
          <w:p w14:paraId="3E82EDAE"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586C0"/>
              </w:rPr>
              <w:t>|</w:t>
            </w:r>
          </w:p>
          <w:p w14:paraId="3FE50EE4" w14:textId="77777777" w:rsidR="009B4FD3" w:rsidRPr="006436AF" w:rsidRDefault="009B4FD3" w:rsidP="009B4FD3">
            <w:pPr>
              <w:pStyle w:val="PL"/>
              <w:rPr>
                <w:color w:val="D4D4D4"/>
              </w:rPr>
            </w:pPr>
            <w:r w:rsidRPr="006436AF">
              <w:rPr>
                <w:color w:val="CE9178"/>
              </w:rPr>
              <w:t>    5GMS AF M1 Provisioning Sessions API</w:t>
            </w:r>
          </w:p>
          <w:p w14:paraId="51792322" w14:textId="4708897B" w:rsidR="009B4FD3" w:rsidRPr="006436AF" w:rsidRDefault="009B4FD3" w:rsidP="009B4FD3">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2F45B52E" w14:textId="77777777" w:rsidR="009B4FD3" w:rsidRPr="006436AF" w:rsidRDefault="009B4FD3" w:rsidP="009B4FD3">
            <w:pPr>
              <w:pStyle w:val="PL"/>
              <w:rPr>
                <w:color w:val="D4D4D4"/>
              </w:rPr>
            </w:pPr>
            <w:r w:rsidRPr="006436AF">
              <w:rPr>
                <w:color w:val="CE9178"/>
              </w:rPr>
              <w:t>    All rights reserved.</w:t>
            </w:r>
          </w:p>
          <w:p w14:paraId="204479C8" w14:textId="77777777" w:rsidR="009B4FD3" w:rsidRPr="006436AF" w:rsidRDefault="009B4FD3" w:rsidP="009B4FD3">
            <w:pPr>
              <w:pStyle w:val="PL"/>
              <w:rPr>
                <w:color w:val="D4D4D4"/>
              </w:rPr>
            </w:pPr>
            <w:r w:rsidRPr="006436AF">
              <w:t>tags</w:t>
            </w:r>
            <w:r w:rsidRPr="006436AF">
              <w:rPr>
                <w:color w:val="D4D4D4"/>
              </w:rPr>
              <w:t>:</w:t>
            </w:r>
          </w:p>
          <w:p w14:paraId="7E00BFD9" w14:textId="77777777" w:rsidR="009B4FD3" w:rsidRPr="006436AF" w:rsidRDefault="009B4FD3" w:rsidP="009B4FD3">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7DCCF1FF"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3A6CC1BE" w14:textId="77777777" w:rsidR="009B4FD3" w:rsidRPr="006436AF" w:rsidRDefault="009B4FD3" w:rsidP="009B4FD3">
            <w:pPr>
              <w:pStyle w:val="PL"/>
              <w:rPr>
                <w:color w:val="D4D4D4"/>
              </w:rPr>
            </w:pPr>
            <w:r w:rsidRPr="006436AF">
              <w:t>externalDocs</w:t>
            </w:r>
            <w:r w:rsidRPr="006436AF">
              <w:rPr>
                <w:color w:val="D4D4D4"/>
              </w:rPr>
              <w:t>:</w:t>
            </w:r>
          </w:p>
          <w:p w14:paraId="79516478" w14:textId="78E2C8C9"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Pr="00B96136">
              <w:rPr>
                <w:color w:val="CE9178"/>
              </w:rPr>
              <w:t>17.10.0</w:t>
            </w:r>
            <w:r w:rsidRPr="006436AF">
              <w:rPr>
                <w:color w:val="CE9178"/>
              </w:rPr>
              <w:t>; 5G Media Streaming (5GMS); Protocols'</w:t>
            </w:r>
          </w:p>
          <w:p w14:paraId="4288569D" w14:textId="77777777" w:rsidR="009B4FD3" w:rsidRPr="006436AF" w:rsidRDefault="009B4FD3" w:rsidP="009B4FD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036FAB2B" w14:textId="77777777" w:rsidR="009B4FD3" w:rsidRPr="006436AF" w:rsidRDefault="009B4FD3" w:rsidP="009B4FD3">
            <w:pPr>
              <w:pStyle w:val="PL"/>
              <w:rPr>
                <w:color w:val="D4D4D4"/>
              </w:rPr>
            </w:pPr>
            <w:r w:rsidRPr="006436AF">
              <w:t>servers</w:t>
            </w:r>
            <w:r w:rsidRPr="006436AF">
              <w:rPr>
                <w:color w:val="D4D4D4"/>
              </w:rPr>
              <w:t>:</w:t>
            </w:r>
          </w:p>
          <w:p w14:paraId="6E0633D6" w14:textId="77777777" w:rsidR="009B4FD3" w:rsidRPr="006436AF" w:rsidRDefault="009B4FD3" w:rsidP="009B4FD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EFF80D0" w14:textId="77777777" w:rsidR="009B4FD3" w:rsidRPr="006436AF" w:rsidRDefault="009B4FD3" w:rsidP="009B4FD3">
            <w:pPr>
              <w:pStyle w:val="PL"/>
              <w:rPr>
                <w:color w:val="D4D4D4"/>
              </w:rPr>
            </w:pPr>
            <w:r w:rsidRPr="006436AF">
              <w:rPr>
                <w:color w:val="D4D4D4"/>
              </w:rPr>
              <w:t>    </w:t>
            </w:r>
            <w:r w:rsidRPr="006436AF">
              <w:t>variables</w:t>
            </w:r>
            <w:r w:rsidRPr="006436AF">
              <w:rPr>
                <w:color w:val="D4D4D4"/>
              </w:rPr>
              <w:t>:</w:t>
            </w:r>
          </w:p>
          <w:p w14:paraId="2AFDB74E" w14:textId="77777777" w:rsidR="009B4FD3" w:rsidRPr="006436AF" w:rsidRDefault="009B4FD3" w:rsidP="009B4FD3">
            <w:pPr>
              <w:pStyle w:val="PL"/>
              <w:rPr>
                <w:color w:val="D4D4D4"/>
              </w:rPr>
            </w:pPr>
            <w:r w:rsidRPr="006436AF">
              <w:rPr>
                <w:color w:val="D4D4D4"/>
              </w:rPr>
              <w:t>      </w:t>
            </w:r>
            <w:r w:rsidRPr="006436AF">
              <w:t>apiRoot</w:t>
            </w:r>
            <w:r w:rsidRPr="006436AF">
              <w:rPr>
                <w:color w:val="D4D4D4"/>
              </w:rPr>
              <w:t>:</w:t>
            </w:r>
          </w:p>
          <w:p w14:paraId="626DFC08" w14:textId="77777777" w:rsidR="009B4FD3" w:rsidRPr="006436AF" w:rsidRDefault="009B4FD3" w:rsidP="009B4FD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06AB0CC"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80D5F8C" w14:textId="77777777" w:rsidR="009B4FD3" w:rsidRPr="006436AF" w:rsidRDefault="009B4FD3" w:rsidP="009B4FD3">
            <w:pPr>
              <w:pStyle w:val="PL"/>
              <w:rPr>
                <w:color w:val="D4D4D4"/>
              </w:rPr>
            </w:pPr>
            <w:r w:rsidRPr="006436AF">
              <w:t>paths</w:t>
            </w:r>
            <w:r w:rsidRPr="006436AF">
              <w:rPr>
                <w:color w:val="D4D4D4"/>
              </w:rPr>
              <w:t>:</w:t>
            </w:r>
          </w:p>
          <w:p w14:paraId="041744BF" w14:textId="77777777" w:rsidR="009B4FD3" w:rsidRPr="006436AF" w:rsidRDefault="009B4FD3" w:rsidP="009B4FD3">
            <w:pPr>
              <w:pStyle w:val="PL"/>
              <w:rPr>
                <w:color w:val="D4D4D4"/>
              </w:rPr>
            </w:pPr>
            <w:r w:rsidRPr="006436AF">
              <w:rPr>
                <w:color w:val="D4D4D4"/>
              </w:rPr>
              <w:t>  </w:t>
            </w:r>
            <w:r w:rsidRPr="006436AF">
              <w:t>/provisioning-sessions</w:t>
            </w:r>
            <w:r w:rsidRPr="006436AF">
              <w:rPr>
                <w:color w:val="D4D4D4"/>
              </w:rPr>
              <w:t>:</w:t>
            </w:r>
          </w:p>
          <w:p w14:paraId="0BB5006C" w14:textId="77777777" w:rsidR="009B4FD3" w:rsidRPr="006436AF" w:rsidRDefault="009B4FD3" w:rsidP="009B4FD3">
            <w:pPr>
              <w:pStyle w:val="PL"/>
              <w:rPr>
                <w:color w:val="D4D4D4"/>
              </w:rPr>
            </w:pPr>
            <w:r w:rsidRPr="006436AF">
              <w:rPr>
                <w:color w:val="D4D4D4"/>
              </w:rPr>
              <w:t>    </w:t>
            </w:r>
            <w:r w:rsidRPr="006436AF">
              <w:t>post</w:t>
            </w:r>
            <w:r w:rsidRPr="006436AF">
              <w:rPr>
                <w:color w:val="D4D4D4"/>
              </w:rPr>
              <w:t>:</w:t>
            </w:r>
          </w:p>
          <w:p w14:paraId="39DDE914" w14:textId="77777777" w:rsidR="009B4FD3" w:rsidRPr="006436AF" w:rsidRDefault="009B4FD3" w:rsidP="009B4FD3">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114386CD" w14:textId="77777777" w:rsidR="009B4FD3" w:rsidRPr="006436AF" w:rsidRDefault="009B4FD3" w:rsidP="009B4FD3">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6697147A" w14:textId="77777777" w:rsidR="009B4FD3" w:rsidRPr="006436AF" w:rsidRDefault="009B4FD3" w:rsidP="009B4FD3">
            <w:pPr>
              <w:pStyle w:val="PL"/>
              <w:rPr>
                <w:color w:val="D4D4D4"/>
              </w:rPr>
            </w:pPr>
            <w:r w:rsidRPr="006436AF">
              <w:rPr>
                <w:color w:val="D4D4D4"/>
              </w:rPr>
              <w:t>      </w:t>
            </w:r>
            <w:r w:rsidRPr="006436AF">
              <w:t>responses</w:t>
            </w:r>
            <w:r w:rsidRPr="006436AF">
              <w:rPr>
                <w:color w:val="D4D4D4"/>
              </w:rPr>
              <w:t>:</w:t>
            </w:r>
          </w:p>
          <w:p w14:paraId="4CF97A64" w14:textId="77777777" w:rsidR="009B4FD3" w:rsidRPr="006436AF" w:rsidRDefault="009B4FD3" w:rsidP="009B4FD3">
            <w:pPr>
              <w:pStyle w:val="PL"/>
              <w:rPr>
                <w:color w:val="D4D4D4"/>
              </w:rPr>
            </w:pPr>
            <w:r w:rsidRPr="006436AF">
              <w:rPr>
                <w:color w:val="D4D4D4"/>
              </w:rPr>
              <w:t>        </w:t>
            </w:r>
            <w:r w:rsidRPr="006436AF">
              <w:rPr>
                <w:color w:val="CE9178"/>
              </w:rPr>
              <w:t>'201'</w:t>
            </w:r>
            <w:r w:rsidRPr="006436AF">
              <w:rPr>
                <w:color w:val="D4D4D4"/>
              </w:rPr>
              <w:t>:</w:t>
            </w:r>
          </w:p>
          <w:p w14:paraId="19D921A7"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39ECB68C" w14:textId="77777777" w:rsidR="009B4FD3" w:rsidRPr="006436AF" w:rsidRDefault="009B4FD3" w:rsidP="009B4FD3">
            <w:pPr>
              <w:pStyle w:val="PL"/>
              <w:rPr>
                <w:color w:val="D4D4D4"/>
              </w:rPr>
            </w:pPr>
            <w:r w:rsidRPr="006436AF">
              <w:rPr>
                <w:color w:val="D4D4D4"/>
              </w:rPr>
              <w:t>          </w:t>
            </w:r>
            <w:r w:rsidRPr="006436AF">
              <w:t>headers</w:t>
            </w:r>
            <w:r w:rsidRPr="006436AF">
              <w:rPr>
                <w:color w:val="D4D4D4"/>
              </w:rPr>
              <w:t>:</w:t>
            </w:r>
          </w:p>
          <w:p w14:paraId="4923D926" w14:textId="77777777" w:rsidR="009B4FD3" w:rsidRPr="006436AF" w:rsidRDefault="009B4FD3" w:rsidP="009B4FD3">
            <w:pPr>
              <w:pStyle w:val="PL"/>
              <w:rPr>
                <w:color w:val="D4D4D4"/>
              </w:rPr>
            </w:pPr>
            <w:r w:rsidRPr="006436AF">
              <w:rPr>
                <w:color w:val="D4D4D4"/>
              </w:rPr>
              <w:t>            </w:t>
            </w:r>
            <w:r w:rsidRPr="006436AF">
              <w:t>Location</w:t>
            </w:r>
            <w:r w:rsidRPr="006436AF">
              <w:rPr>
                <w:color w:val="D4D4D4"/>
              </w:rPr>
              <w:t>:</w:t>
            </w:r>
          </w:p>
          <w:p w14:paraId="7F4E5ACC"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7BFE35B3"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 </w:t>
            </w:r>
            <w:r w:rsidRPr="006436AF">
              <w:t>true</w:t>
            </w:r>
          </w:p>
          <w:p w14:paraId="625EFBF3" w14:textId="77777777" w:rsidR="009B4FD3" w:rsidRPr="006436AF" w:rsidRDefault="009B4FD3" w:rsidP="009B4FD3">
            <w:pPr>
              <w:pStyle w:val="PL"/>
              <w:rPr>
                <w:color w:val="D4D4D4"/>
              </w:rPr>
            </w:pPr>
            <w:r w:rsidRPr="006436AF">
              <w:rPr>
                <w:color w:val="D4D4D4"/>
              </w:rPr>
              <w:t>              </w:t>
            </w:r>
            <w:r w:rsidRPr="006436AF">
              <w:t>schema</w:t>
            </w:r>
            <w:r w:rsidRPr="006436AF">
              <w:rPr>
                <w:color w:val="D4D4D4"/>
              </w:rPr>
              <w:t>:</w:t>
            </w:r>
          </w:p>
          <w:p w14:paraId="70F49714"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254D97E" w14:textId="77777777" w:rsidR="009B4FD3" w:rsidRPr="006436AF" w:rsidRDefault="009B4FD3" w:rsidP="009B4FD3">
            <w:pPr>
              <w:pStyle w:val="PL"/>
              <w:rPr>
                <w:color w:val="D4D4D4"/>
              </w:rPr>
            </w:pPr>
            <w:r w:rsidRPr="006436AF">
              <w:rPr>
                <w:color w:val="D4D4D4"/>
              </w:rPr>
              <w:t>          </w:t>
            </w:r>
            <w:r w:rsidRPr="006436AF">
              <w:t>content</w:t>
            </w:r>
            <w:r w:rsidRPr="006436AF">
              <w:rPr>
                <w:color w:val="D4D4D4"/>
              </w:rPr>
              <w:t>:</w:t>
            </w:r>
          </w:p>
          <w:p w14:paraId="3C28A119" w14:textId="77777777" w:rsidR="009B4FD3" w:rsidRPr="006436AF" w:rsidRDefault="009B4FD3" w:rsidP="009B4FD3">
            <w:pPr>
              <w:pStyle w:val="PL"/>
              <w:rPr>
                <w:color w:val="D4D4D4"/>
              </w:rPr>
            </w:pPr>
            <w:r w:rsidRPr="006436AF">
              <w:rPr>
                <w:color w:val="D4D4D4"/>
              </w:rPr>
              <w:t>            </w:t>
            </w:r>
            <w:r w:rsidRPr="006436AF">
              <w:t>application/json</w:t>
            </w:r>
            <w:r w:rsidRPr="006436AF">
              <w:rPr>
                <w:color w:val="D4D4D4"/>
              </w:rPr>
              <w:t>:</w:t>
            </w:r>
          </w:p>
          <w:p w14:paraId="7DB90C54" w14:textId="77777777" w:rsidR="009B4FD3" w:rsidRPr="006436AF" w:rsidRDefault="009B4FD3" w:rsidP="009B4FD3">
            <w:pPr>
              <w:pStyle w:val="PL"/>
              <w:rPr>
                <w:color w:val="D4D4D4"/>
              </w:rPr>
            </w:pPr>
            <w:r w:rsidRPr="006436AF">
              <w:rPr>
                <w:color w:val="D4D4D4"/>
              </w:rPr>
              <w:t>              </w:t>
            </w:r>
            <w:r w:rsidRPr="006436AF">
              <w:t>schema</w:t>
            </w:r>
            <w:r w:rsidRPr="006436AF">
              <w:rPr>
                <w:color w:val="D4D4D4"/>
              </w:rPr>
              <w:t>:</w:t>
            </w:r>
          </w:p>
          <w:p w14:paraId="3F1AE0F6"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5350D52" w14:textId="77777777" w:rsidR="009B4FD3" w:rsidRPr="006436AF" w:rsidRDefault="009B4FD3" w:rsidP="009B4FD3">
            <w:pPr>
              <w:pStyle w:val="PL"/>
              <w:rPr>
                <w:color w:val="D4D4D4"/>
              </w:rPr>
            </w:pPr>
            <w:r w:rsidRPr="006436AF">
              <w:rPr>
                <w:color w:val="D4D4D4"/>
              </w:rPr>
              <w:t>  </w:t>
            </w:r>
            <w:r w:rsidRPr="006436AF">
              <w:t>/provisioning-sessions/{provisioningSessionId}</w:t>
            </w:r>
            <w:r w:rsidRPr="006436AF">
              <w:rPr>
                <w:color w:val="D4D4D4"/>
              </w:rPr>
              <w:t>:</w:t>
            </w:r>
          </w:p>
          <w:p w14:paraId="5F4CAEFF" w14:textId="77777777" w:rsidR="009B4FD3" w:rsidRPr="006436AF" w:rsidRDefault="009B4FD3" w:rsidP="009B4FD3">
            <w:pPr>
              <w:pStyle w:val="PL"/>
              <w:rPr>
                <w:color w:val="D4D4D4"/>
              </w:rPr>
            </w:pPr>
            <w:r w:rsidRPr="006436AF">
              <w:rPr>
                <w:color w:val="D4D4D4"/>
              </w:rPr>
              <w:t>    </w:t>
            </w:r>
            <w:r w:rsidRPr="006436AF">
              <w:t>parameters</w:t>
            </w:r>
            <w:r w:rsidRPr="006436AF">
              <w:rPr>
                <w:color w:val="D4D4D4"/>
              </w:rPr>
              <w:t>:</w:t>
            </w:r>
          </w:p>
          <w:p w14:paraId="1BE24CEC" w14:textId="77777777" w:rsidR="009B4FD3" w:rsidRPr="006436AF" w:rsidRDefault="009B4FD3" w:rsidP="009B4FD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3ADBCDF" w14:textId="77777777" w:rsidR="009B4FD3" w:rsidRPr="006436AF" w:rsidRDefault="009B4FD3" w:rsidP="009B4FD3">
            <w:pPr>
              <w:pStyle w:val="PL"/>
              <w:rPr>
                <w:color w:val="D4D4D4"/>
              </w:rPr>
            </w:pPr>
            <w:r w:rsidRPr="006436AF">
              <w:rPr>
                <w:color w:val="D4D4D4"/>
              </w:rPr>
              <w:t>          </w:t>
            </w:r>
            <w:r w:rsidRPr="006436AF">
              <w:t>in</w:t>
            </w:r>
            <w:r w:rsidRPr="006436AF">
              <w:rPr>
                <w:color w:val="D4D4D4"/>
              </w:rPr>
              <w:t>: </w:t>
            </w:r>
            <w:r w:rsidRPr="006436AF">
              <w:rPr>
                <w:color w:val="CE9178"/>
              </w:rPr>
              <w:t>path</w:t>
            </w:r>
          </w:p>
          <w:p w14:paraId="4B338742"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 </w:t>
            </w:r>
            <w:r w:rsidRPr="006436AF">
              <w:t>true</w:t>
            </w:r>
          </w:p>
          <w:p w14:paraId="12D8DD6D" w14:textId="77777777" w:rsidR="009B4FD3" w:rsidRPr="006436AF" w:rsidRDefault="009B4FD3" w:rsidP="009B4FD3">
            <w:pPr>
              <w:pStyle w:val="PL"/>
              <w:rPr>
                <w:color w:val="D4D4D4"/>
              </w:rPr>
            </w:pPr>
            <w:r w:rsidRPr="006436AF">
              <w:rPr>
                <w:color w:val="D4D4D4"/>
              </w:rPr>
              <w:t>          </w:t>
            </w:r>
            <w:r w:rsidRPr="006436AF">
              <w:t>schema</w:t>
            </w:r>
            <w:r w:rsidRPr="006436AF">
              <w:rPr>
                <w:color w:val="D4D4D4"/>
              </w:rPr>
              <w:t>:</w:t>
            </w:r>
          </w:p>
          <w:p w14:paraId="24B34809"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CDF45E8"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C899771" w14:textId="77777777" w:rsidR="009B4FD3" w:rsidRPr="006436AF" w:rsidRDefault="009B4FD3" w:rsidP="009B4FD3">
            <w:pPr>
              <w:pStyle w:val="PL"/>
              <w:rPr>
                <w:color w:val="D4D4D4"/>
              </w:rPr>
            </w:pPr>
            <w:r w:rsidRPr="006436AF">
              <w:rPr>
                <w:color w:val="D4D4D4"/>
              </w:rPr>
              <w:t>    </w:t>
            </w:r>
            <w:r w:rsidRPr="006436AF">
              <w:t>get</w:t>
            </w:r>
            <w:r w:rsidRPr="006436AF">
              <w:rPr>
                <w:color w:val="D4D4D4"/>
              </w:rPr>
              <w:t>:</w:t>
            </w:r>
          </w:p>
          <w:p w14:paraId="7583B2CC" w14:textId="77777777" w:rsidR="009B4FD3" w:rsidRPr="006436AF" w:rsidRDefault="009B4FD3" w:rsidP="009B4FD3">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586F39EA" w14:textId="77777777" w:rsidR="009B4FD3" w:rsidRPr="006436AF" w:rsidRDefault="009B4FD3" w:rsidP="009B4FD3">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3E0D9EF3" w14:textId="77777777" w:rsidR="009B4FD3" w:rsidRPr="006436AF" w:rsidRDefault="009B4FD3" w:rsidP="009B4FD3">
            <w:pPr>
              <w:pStyle w:val="PL"/>
              <w:rPr>
                <w:color w:val="D4D4D4"/>
                <w:lang w:val="fr-FR"/>
              </w:rPr>
            </w:pPr>
            <w:r w:rsidRPr="006436AF">
              <w:rPr>
                <w:color w:val="D4D4D4"/>
              </w:rPr>
              <w:t>      </w:t>
            </w:r>
            <w:r w:rsidRPr="006436AF">
              <w:rPr>
                <w:lang w:val="fr-FR"/>
              </w:rPr>
              <w:t>responses</w:t>
            </w:r>
            <w:r w:rsidRPr="006436AF">
              <w:rPr>
                <w:color w:val="D4D4D4"/>
                <w:lang w:val="fr-FR"/>
              </w:rPr>
              <w:t>:</w:t>
            </w:r>
          </w:p>
          <w:p w14:paraId="2B979B0F" w14:textId="77777777" w:rsidR="009B4FD3" w:rsidRPr="006436AF" w:rsidRDefault="009B4FD3" w:rsidP="009B4FD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2244C90" w14:textId="77777777" w:rsidR="009B4FD3" w:rsidRPr="006436AF" w:rsidRDefault="009B4FD3" w:rsidP="009B4FD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59A2067" w14:textId="77777777" w:rsidR="009B4FD3" w:rsidRPr="006436AF" w:rsidRDefault="009B4FD3" w:rsidP="009B4FD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4DA056E" w14:textId="77777777" w:rsidR="009B4FD3" w:rsidRPr="006436AF" w:rsidRDefault="009B4FD3" w:rsidP="009B4FD3">
            <w:pPr>
              <w:pStyle w:val="PL"/>
              <w:rPr>
                <w:color w:val="D4D4D4"/>
              </w:rPr>
            </w:pPr>
            <w:r w:rsidRPr="006436AF">
              <w:rPr>
                <w:color w:val="D4D4D4"/>
                <w:lang w:val="fr-FR"/>
              </w:rPr>
              <w:t>            </w:t>
            </w:r>
            <w:r w:rsidRPr="006436AF">
              <w:t>application/json</w:t>
            </w:r>
            <w:r w:rsidRPr="006436AF">
              <w:rPr>
                <w:color w:val="D4D4D4"/>
              </w:rPr>
              <w:t>:</w:t>
            </w:r>
          </w:p>
          <w:p w14:paraId="2B0F2A19" w14:textId="77777777" w:rsidR="009B4FD3" w:rsidRPr="006436AF" w:rsidRDefault="009B4FD3" w:rsidP="009B4FD3">
            <w:pPr>
              <w:pStyle w:val="PL"/>
              <w:rPr>
                <w:color w:val="D4D4D4"/>
              </w:rPr>
            </w:pPr>
            <w:r w:rsidRPr="006436AF">
              <w:rPr>
                <w:color w:val="D4D4D4"/>
              </w:rPr>
              <w:t>              </w:t>
            </w:r>
            <w:r w:rsidRPr="006436AF">
              <w:t>schema</w:t>
            </w:r>
            <w:r w:rsidRPr="006436AF">
              <w:rPr>
                <w:color w:val="D4D4D4"/>
              </w:rPr>
              <w:t>:</w:t>
            </w:r>
          </w:p>
          <w:p w14:paraId="7FCED273"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3C6C9005" w14:textId="77777777" w:rsidR="009B4FD3" w:rsidRPr="006436AF" w:rsidRDefault="009B4FD3" w:rsidP="009B4FD3">
            <w:pPr>
              <w:pStyle w:val="PL"/>
              <w:rPr>
                <w:color w:val="D4D4D4"/>
              </w:rPr>
            </w:pPr>
            <w:r w:rsidRPr="006436AF">
              <w:rPr>
                <w:color w:val="D4D4D4"/>
              </w:rPr>
              <w:t>    </w:t>
            </w:r>
            <w:r w:rsidRPr="006436AF">
              <w:t>delete</w:t>
            </w:r>
            <w:r w:rsidRPr="006436AF">
              <w:rPr>
                <w:color w:val="D4D4D4"/>
              </w:rPr>
              <w:t>:</w:t>
            </w:r>
          </w:p>
          <w:p w14:paraId="2BDDEE9A" w14:textId="77777777" w:rsidR="009B4FD3" w:rsidRPr="006436AF" w:rsidRDefault="009B4FD3" w:rsidP="009B4FD3">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7C175B2A" w14:textId="77777777" w:rsidR="009B4FD3" w:rsidRPr="006436AF" w:rsidRDefault="009B4FD3" w:rsidP="009B4FD3">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27115691" w14:textId="77777777" w:rsidR="009B4FD3" w:rsidRPr="006436AF" w:rsidRDefault="009B4FD3" w:rsidP="009B4FD3">
            <w:pPr>
              <w:pStyle w:val="PL"/>
              <w:rPr>
                <w:color w:val="D4D4D4"/>
              </w:rPr>
            </w:pPr>
            <w:r w:rsidRPr="006436AF">
              <w:rPr>
                <w:color w:val="D4D4D4"/>
              </w:rPr>
              <w:t>      </w:t>
            </w:r>
            <w:r w:rsidRPr="006436AF">
              <w:t>responses</w:t>
            </w:r>
            <w:r w:rsidRPr="006436AF">
              <w:rPr>
                <w:color w:val="D4D4D4"/>
              </w:rPr>
              <w:t>:</w:t>
            </w:r>
          </w:p>
          <w:p w14:paraId="5F32B956" w14:textId="77777777" w:rsidR="009B4FD3" w:rsidRPr="006436AF" w:rsidRDefault="009B4FD3" w:rsidP="009B4FD3">
            <w:pPr>
              <w:pStyle w:val="PL"/>
              <w:rPr>
                <w:color w:val="D4D4D4"/>
              </w:rPr>
            </w:pPr>
            <w:r w:rsidRPr="006436AF">
              <w:rPr>
                <w:color w:val="D4D4D4"/>
              </w:rPr>
              <w:t>        </w:t>
            </w:r>
            <w:r w:rsidRPr="006436AF">
              <w:rPr>
                <w:color w:val="CE9178"/>
              </w:rPr>
              <w:t>'204'</w:t>
            </w:r>
            <w:r w:rsidRPr="006436AF">
              <w:rPr>
                <w:color w:val="D4D4D4"/>
              </w:rPr>
              <w:t>:</w:t>
            </w:r>
          </w:p>
          <w:p w14:paraId="37FD0F14"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02384F41" w14:textId="77777777" w:rsidR="009B4FD3" w:rsidRPr="006436AF" w:rsidRDefault="009B4FD3" w:rsidP="009B4FD3">
            <w:pPr>
              <w:pStyle w:val="PL"/>
              <w:rPr>
                <w:color w:val="D4D4D4"/>
              </w:rPr>
            </w:pPr>
            <w:r w:rsidRPr="006436AF">
              <w:rPr>
                <w:color w:val="D4D4D4"/>
              </w:rPr>
              <w:t>          </w:t>
            </w:r>
            <w:r w:rsidRPr="006436AF">
              <w:rPr>
                <w:color w:val="6A9955"/>
              </w:rPr>
              <w:t># No Content</w:t>
            </w:r>
          </w:p>
          <w:p w14:paraId="4545340C" w14:textId="77777777" w:rsidR="009B4FD3" w:rsidRPr="006436AF" w:rsidRDefault="009B4FD3" w:rsidP="009B4FD3">
            <w:pPr>
              <w:pStyle w:val="PL"/>
              <w:rPr>
                <w:color w:val="D4D4D4"/>
              </w:rPr>
            </w:pPr>
            <w:r w:rsidRPr="006436AF">
              <w:t>components</w:t>
            </w:r>
            <w:r w:rsidRPr="006436AF">
              <w:rPr>
                <w:color w:val="D4D4D4"/>
              </w:rPr>
              <w:t>:</w:t>
            </w:r>
          </w:p>
          <w:p w14:paraId="0AEA9C7D" w14:textId="77777777" w:rsidR="009B4FD3" w:rsidRPr="006436AF" w:rsidRDefault="009B4FD3" w:rsidP="009B4FD3">
            <w:pPr>
              <w:pStyle w:val="PL"/>
              <w:rPr>
                <w:color w:val="D4D4D4"/>
              </w:rPr>
            </w:pPr>
            <w:r w:rsidRPr="006436AF">
              <w:rPr>
                <w:color w:val="D4D4D4"/>
              </w:rPr>
              <w:t>  </w:t>
            </w:r>
            <w:r w:rsidRPr="006436AF">
              <w:t>schemas</w:t>
            </w:r>
            <w:r w:rsidRPr="006436AF">
              <w:rPr>
                <w:color w:val="D4D4D4"/>
              </w:rPr>
              <w:t>:</w:t>
            </w:r>
          </w:p>
          <w:p w14:paraId="65820FA5" w14:textId="77777777" w:rsidR="009B4FD3" w:rsidRPr="006436AF" w:rsidRDefault="009B4FD3" w:rsidP="009B4FD3">
            <w:pPr>
              <w:pStyle w:val="PL"/>
              <w:rPr>
                <w:color w:val="D4D4D4"/>
              </w:rPr>
            </w:pPr>
            <w:r w:rsidRPr="006436AF">
              <w:rPr>
                <w:color w:val="D4D4D4"/>
              </w:rPr>
              <w:t>    </w:t>
            </w:r>
            <w:r w:rsidRPr="006436AF">
              <w:t>ProvisioningSession</w:t>
            </w:r>
            <w:r w:rsidRPr="006436AF">
              <w:rPr>
                <w:color w:val="D4D4D4"/>
              </w:rPr>
              <w:t>:</w:t>
            </w:r>
          </w:p>
          <w:p w14:paraId="499F1B89"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object</w:t>
            </w:r>
          </w:p>
          <w:p w14:paraId="77F03480" w14:textId="77777777" w:rsidR="009B4FD3" w:rsidRPr="006436AF" w:rsidRDefault="009B4FD3" w:rsidP="009B4FD3">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551B1B9E" w14:textId="77777777" w:rsidR="009B4FD3" w:rsidRPr="006436AF" w:rsidRDefault="009B4FD3" w:rsidP="009B4FD3">
            <w:pPr>
              <w:pStyle w:val="PL"/>
              <w:rPr>
                <w:color w:val="D4D4D4"/>
              </w:rPr>
            </w:pPr>
            <w:r w:rsidRPr="006436AF">
              <w:rPr>
                <w:color w:val="D4D4D4"/>
              </w:rPr>
              <w:t>      </w:t>
            </w:r>
            <w:r w:rsidRPr="006436AF">
              <w:t>required</w:t>
            </w:r>
            <w:r w:rsidRPr="006436AF">
              <w:rPr>
                <w:color w:val="D4D4D4"/>
              </w:rPr>
              <w:t>:</w:t>
            </w:r>
          </w:p>
          <w:p w14:paraId="0BFF65D3" w14:textId="77777777" w:rsidR="009B4FD3" w:rsidRPr="006436AF" w:rsidRDefault="009B4FD3" w:rsidP="009B4FD3">
            <w:pPr>
              <w:pStyle w:val="PL"/>
              <w:rPr>
                <w:color w:val="D4D4D4"/>
              </w:rPr>
            </w:pPr>
            <w:r w:rsidRPr="006436AF">
              <w:rPr>
                <w:color w:val="D4D4D4"/>
              </w:rPr>
              <w:t>        - </w:t>
            </w:r>
            <w:r w:rsidRPr="006436AF">
              <w:rPr>
                <w:color w:val="CE9178"/>
              </w:rPr>
              <w:t>provisioningSessionId</w:t>
            </w:r>
          </w:p>
          <w:p w14:paraId="5FF218EE" w14:textId="77777777" w:rsidR="009B4FD3" w:rsidRPr="006436AF" w:rsidRDefault="009B4FD3" w:rsidP="009B4FD3">
            <w:pPr>
              <w:pStyle w:val="PL"/>
              <w:rPr>
                <w:color w:val="D4D4D4"/>
              </w:rPr>
            </w:pPr>
            <w:r w:rsidRPr="006436AF">
              <w:rPr>
                <w:color w:val="D4D4D4"/>
              </w:rPr>
              <w:t>        - </w:t>
            </w:r>
            <w:r w:rsidRPr="006436AF">
              <w:rPr>
                <w:color w:val="CE9178"/>
              </w:rPr>
              <w:t>provisioningSessionType</w:t>
            </w:r>
          </w:p>
          <w:p w14:paraId="65B35506" w14:textId="77777777" w:rsidR="009B4FD3" w:rsidRPr="006436AF" w:rsidRDefault="009B4FD3" w:rsidP="009B4FD3">
            <w:pPr>
              <w:pStyle w:val="PL"/>
              <w:rPr>
                <w:color w:val="D4D4D4"/>
              </w:rPr>
            </w:pPr>
            <w:r w:rsidRPr="006436AF">
              <w:rPr>
                <w:color w:val="D4D4D4"/>
                <w:lang w:val="en-US"/>
              </w:rPr>
              <w:t>        - </w:t>
            </w:r>
            <w:r>
              <w:rPr>
                <w:color w:val="CE9178"/>
                <w:lang w:val="en-US"/>
              </w:rPr>
              <w:t>a</w:t>
            </w:r>
            <w:r w:rsidRPr="006436AF">
              <w:rPr>
                <w:color w:val="CE9178"/>
                <w:lang w:val="en-US"/>
              </w:rPr>
              <w:t>ppId</w:t>
            </w:r>
          </w:p>
          <w:p w14:paraId="2BD1BCF8" w14:textId="77777777" w:rsidR="009B4FD3" w:rsidRPr="006436AF" w:rsidRDefault="009B4FD3" w:rsidP="009B4FD3">
            <w:pPr>
              <w:pStyle w:val="PL"/>
              <w:rPr>
                <w:color w:val="D4D4D4"/>
              </w:rPr>
            </w:pPr>
            <w:r w:rsidRPr="006436AF">
              <w:rPr>
                <w:color w:val="D4D4D4"/>
              </w:rPr>
              <w:t>      </w:t>
            </w:r>
            <w:r w:rsidRPr="006436AF">
              <w:t>properties</w:t>
            </w:r>
            <w:r w:rsidRPr="006436AF">
              <w:rPr>
                <w:color w:val="D4D4D4"/>
              </w:rPr>
              <w:t>:</w:t>
            </w:r>
          </w:p>
          <w:p w14:paraId="284B3E40" w14:textId="77777777" w:rsidR="009B4FD3" w:rsidRPr="006436AF" w:rsidRDefault="009B4FD3" w:rsidP="009B4FD3">
            <w:pPr>
              <w:pStyle w:val="PL"/>
              <w:rPr>
                <w:color w:val="D4D4D4"/>
              </w:rPr>
            </w:pPr>
            <w:r w:rsidRPr="006436AF">
              <w:rPr>
                <w:color w:val="D4D4D4"/>
              </w:rPr>
              <w:t>        </w:t>
            </w:r>
            <w:r w:rsidRPr="006436AF">
              <w:t>provisioningSessionId</w:t>
            </w:r>
            <w:r w:rsidRPr="006436AF">
              <w:rPr>
                <w:color w:val="D4D4D4"/>
              </w:rPr>
              <w:t>:</w:t>
            </w:r>
          </w:p>
          <w:p w14:paraId="699FF404"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38612455" w14:textId="77777777" w:rsidR="009B4FD3" w:rsidRPr="00C522DE" w:rsidRDefault="009B4FD3" w:rsidP="009B4FD3">
            <w:pPr>
              <w:pStyle w:val="PL"/>
              <w:rPr>
                <w:color w:val="D4D4D4"/>
              </w:rPr>
            </w:pPr>
            <w:r w:rsidRPr="00C522DE">
              <w:rPr>
                <w:color w:val="D4D4D4"/>
              </w:rPr>
              <w:t>          </w:t>
            </w:r>
            <w:r w:rsidRPr="00C522DE">
              <w:t>a</w:t>
            </w:r>
            <w:r>
              <w:t>ll</w:t>
            </w:r>
            <w:r w:rsidRPr="00C522DE">
              <w:t>Of</w:t>
            </w:r>
            <w:r w:rsidRPr="00C522DE">
              <w:rPr>
                <w:color w:val="D4D4D4"/>
              </w:rPr>
              <w:t>:</w:t>
            </w:r>
          </w:p>
          <w:p w14:paraId="01BB936B" w14:textId="77777777" w:rsidR="009B4FD3" w:rsidRPr="006436AF" w:rsidRDefault="009B4FD3" w:rsidP="009B4FD3">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'TS26512_CommonData.yaml#/components/schemas/ResourceId'</w:t>
            </w:r>
          </w:p>
          <w:p w14:paraId="14132EBD" w14:textId="77777777" w:rsidR="009B4FD3" w:rsidRPr="006436AF" w:rsidRDefault="009B4FD3" w:rsidP="009B4FD3">
            <w:pPr>
              <w:pStyle w:val="PL"/>
              <w:rPr>
                <w:color w:val="D4D4D4"/>
              </w:rPr>
            </w:pPr>
            <w:r w:rsidRPr="006436AF">
              <w:rPr>
                <w:color w:val="D4D4D4"/>
              </w:rPr>
              <w:t>        </w:t>
            </w:r>
            <w:r w:rsidRPr="006436AF">
              <w:t>provisioningSessionType</w:t>
            </w:r>
            <w:r w:rsidRPr="006436AF">
              <w:rPr>
                <w:color w:val="D4D4D4"/>
              </w:rPr>
              <w:t>:</w:t>
            </w:r>
          </w:p>
          <w:p w14:paraId="3EF4CB59"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5029F923" w14:textId="77777777" w:rsidR="009B4FD3" w:rsidRPr="006436AF" w:rsidRDefault="009B4FD3" w:rsidP="009B4FD3">
            <w:pPr>
              <w:pStyle w:val="PL"/>
              <w:rPr>
                <w:color w:val="D4D4D4"/>
              </w:rPr>
            </w:pPr>
            <w:r w:rsidRPr="006436AF">
              <w:rPr>
                <w:color w:val="D4D4D4"/>
              </w:rPr>
              <w:t>        </w:t>
            </w:r>
            <w:r w:rsidRPr="006436AF">
              <w:t>aspId</w:t>
            </w:r>
            <w:r w:rsidRPr="006436AF">
              <w:rPr>
                <w:color w:val="D4D4D4"/>
              </w:rPr>
              <w:t>:</w:t>
            </w:r>
          </w:p>
          <w:p w14:paraId="75478B74"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54BDD5E1" w14:textId="77777777" w:rsidR="009B4FD3" w:rsidRPr="006436AF" w:rsidRDefault="009B4FD3" w:rsidP="009B4FD3">
            <w:pPr>
              <w:pStyle w:val="PL"/>
              <w:rPr>
                <w:color w:val="D4D4D4"/>
                <w:lang w:val="en-US"/>
              </w:rPr>
            </w:pPr>
            <w:r w:rsidRPr="006436AF">
              <w:rPr>
                <w:color w:val="D4D4D4"/>
                <w:lang w:val="en-US"/>
              </w:rPr>
              <w:t>        </w:t>
            </w:r>
            <w:r>
              <w:rPr>
                <w:lang w:val="en-US"/>
              </w:rPr>
              <w:t>a</w:t>
            </w:r>
            <w:r w:rsidRPr="006436AF">
              <w:rPr>
                <w:lang w:val="en-US"/>
              </w:rPr>
              <w:t>ppId</w:t>
            </w:r>
            <w:r w:rsidRPr="006436AF">
              <w:rPr>
                <w:color w:val="D4D4D4"/>
                <w:lang w:val="en-US"/>
              </w:rPr>
              <w:t>:</w:t>
            </w:r>
          </w:p>
          <w:p w14:paraId="11C2F295" w14:textId="77777777" w:rsidR="009B4FD3" w:rsidRPr="006436AF" w:rsidRDefault="009B4FD3" w:rsidP="009B4FD3">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7EE0E96F" w14:textId="77777777" w:rsidR="009B4FD3" w:rsidRPr="006436AF" w:rsidRDefault="009B4FD3" w:rsidP="009B4FD3">
            <w:pPr>
              <w:pStyle w:val="PL"/>
              <w:rPr>
                <w:color w:val="D4D4D4"/>
              </w:rPr>
            </w:pPr>
            <w:r w:rsidRPr="006436AF">
              <w:rPr>
                <w:color w:val="D4D4D4"/>
              </w:rPr>
              <w:t>        </w:t>
            </w:r>
            <w:r w:rsidRPr="006436AF">
              <w:t>serverCertificateIds</w:t>
            </w:r>
            <w:r w:rsidRPr="006436AF">
              <w:rPr>
                <w:color w:val="D4D4D4"/>
              </w:rPr>
              <w:t>:</w:t>
            </w:r>
          </w:p>
          <w:p w14:paraId="15684714"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5C7B9890"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array</w:t>
            </w:r>
          </w:p>
          <w:p w14:paraId="0C98C566" w14:textId="77777777" w:rsidR="009B4FD3" w:rsidRPr="006436AF" w:rsidRDefault="009B4FD3" w:rsidP="009B4FD3">
            <w:pPr>
              <w:pStyle w:val="PL"/>
              <w:rPr>
                <w:color w:val="D4D4D4"/>
              </w:rPr>
            </w:pPr>
            <w:r w:rsidRPr="006436AF">
              <w:rPr>
                <w:color w:val="D4D4D4"/>
              </w:rPr>
              <w:t>          </w:t>
            </w:r>
            <w:r w:rsidRPr="006436AF">
              <w:t>items</w:t>
            </w:r>
            <w:r w:rsidRPr="006436AF">
              <w:rPr>
                <w:color w:val="D4D4D4"/>
              </w:rPr>
              <w:t>:</w:t>
            </w:r>
          </w:p>
          <w:p w14:paraId="5BD9A1E9"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72548E7" w14:textId="77777777" w:rsidR="009B4FD3" w:rsidRPr="006436AF" w:rsidRDefault="009B4FD3" w:rsidP="009B4FD3">
            <w:pPr>
              <w:pStyle w:val="PL"/>
              <w:rPr>
                <w:color w:val="D4D4D4"/>
              </w:rPr>
            </w:pPr>
            <w:r w:rsidRPr="006436AF">
              <w:rPr>
                <w:color w:val="D4D4D4"/>
              </w:rPr>
              <w:t>          </w:t>
            </w:r>
            <w:r w:rsidRPr="006436AF">
              <w:t>minItems</w:t>
            </w:r>
            <w:r w:rsidRPr="006436AF">
              <w:rPr>
                <w:color w:val="D4D4D4"/>
              </w:rPr>
              <w:t>: </w:t>
            </w:r>
            <w:r w:rsidRPr="006436AF">
              <w:rPr>
                <w:color w:val="B5CEA8"/>
              </w:rPr>
              <w:t>1</w:t>
            </w:r>
          </w:p>
          <w:p w14:paraId="7C6A96E9" w14:textId="77777777" w:rsidR="009B4FD3" w:rsidRPr="006436AF" w:rsidRDefault="009B4FD3" w:rsidP="009B4FD3">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02C7669" w14:textId="77777777" w:rsidR="009B4FD3" w:rsidRPr="006436AF" w:rsidRDefault="009B4FD3" w:rsidP="009B4FD3">
            <w:pPr>
              <w:pStyle w:val="PL"/>
              <w:rPr>
                <w:color w:val="D4D4D4"/>
              </w:rPr>
            </w:pPr>
            <w:r w:rsidRPr="006436AF">
              <w:rPr>
                <w:color w:val="D4D4D4"/>
              </w:rPr>
              <w:t>        </w:t>
            </w:r>
            <w:r w:rsidRPr="006436AF">
              <w:t>contentPreparationTemplateIds</w:t>
            </w:r>
            <w:r w:rsidRPr="006436AF">
              <w:rPr>
                <w:color w:val="D4D4D4"/>
              </w:rPr>
              <w:t>:</w:t>
            </w:r>
          </w:p>
          <w:p w14:paraId="64C76718"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50CAF276"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array</w:t>
            </w:r>
          </w:p>
          <w:p w14:paraId="14C4848B" w14:textId="77777777" w:rsidR="009B4FD3" w:rsidRPr="006436AF" w:rsidRDefault="009B4FD3" w:rsidP="009B4FD3">
            <w:pPr>
              <w:pStyle w:val="PL"/>
              <w:rPr>
                <w:color w:val="D4D4D4"/>
              </w:rPr>
            </w:pPr>
            <w:r w:rsidRPr="006436AF">
              <w:rPr>
                <w:color w:val="D4D4D4"/>
              </w:rPr>
              <w:t>          </w:t>
            </w:r>
            <w:r w:rsidRPr="006436AF">
              <w:t>items</w:t>
            </w:r>
            <w:r w:rsidRPr="006436AF">
              <w:rPr>
                <w:color w:val="D4D4D4"/>
              </w:rPr>
              <w:t>:</w:t>
            </w:r>
          </w:p>
          <w:p w14:paraId="521D7CA5"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043AFF7" w14:textId="77777777" w:rsidR="009B4FD3" w:rsidRPr="006436AF" w:rsidRDefault="009B4FD3" w:rsidP="009B4FD3">
            <w:pPr>
              <w:pStyle w:val="PL"/>
              <w:rPr>
                <w:color w:val="D4D4D4"/>
              </w:rPr>
            </w:pPr>
            <w:r w:rsidRPr="006436AF">
              <w:rPr>
                <w:color w:val="D4D4D4"/>
              </w:rPr>
              <w:t>          </w:t>
            </w:r>
            <w:r w:rsidRPr="006436AF">
              <w:t>minItems</w:t>
            </w:r>
            <w:r w:rsidRPr="006436AF">
              <w:rPr>
                <w:color w:val="D4D4D4"/>
              </w:rPr>
              <w:t>: </w:t>
            </w:r>
            <w:r w:rsidRPr="006436AF">
              <w:rPr>
                <w:color w:val="B5CEA8"/>
              </w:rPr>
              <w:t>1</w:t>
            </w:r>
          </w:p>
          <w:p w14:paraId="4FC27165" w14:textId="77777777" w:rsidR="009B4FD3" w:rsidRPr="006436AF" w:rsidRDefault="009B4FD3" w:rsidP="009B4FD3">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1850149" w14:textId="77777777" w:rsidR="009B4FD3" w:rsidRPr="006436AF" w:rsidRDefault="009B4FD3" w:rsidP="009B4FD3">
            <w:pPr>
              <w:pStyle w:val="PL"/>
              <w:rPr>
                <w:color w:val="D4D4D4"/>
              </w:rPr>
            </w:pPr>
            <w:r w:rsidRPr="006436AF">
              <w:rPr>
                <w:color w:val="D4D4D4"/>
              </w:rPr>
              <w:t>        </w:t>
            </w:r>
            <w:r w:rsidRPr="006436AF">
              <w:t>metricsReportingConfigurationIds</w:t>
            </w:r>
            <w:r w:rsidRPr="006436AF">
              <w:rPr>
                <w:color w:val="D4D4D4"/>
              </w:rPr>
              <w:t>:</w:t>
            </w:r>
          </w:p>
          <w:p w14:paraId="168F464F"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1188F0AF"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array</w:t>
            </w:r>
          </w:p>
          <w:p w14:paraId="4D8634F4" w14:textId="77777777" w:rsidR="009B4FD3" w:rsidRPr="006436AF" w:rsidRDefault="009B4FD3" w:rsidP="009B4FD3">
            <w:pPr>
              <w:pStyle w:val="PL"/>
              <w:rPr>
                <w:color w:val="D4D4D4"/>
              </w:rPr>
            </w:pPr>
            <w:r w:rsidRPr="006436AF">
              <w:rPr>
                <w:color w:val="D4D4D4"/>
              </w:rPr>
              <w:t>          </w:t>
            </w:r>
            <w:r w:rsidRPr="006436AF">
              <w:t>items</w:t>
            </w:r>
            <w:r w:rsidRPr="006436AF">
              <w:rPr>
                <w:color w:val="D4D4D4"/>
              </w:rPr>
              <w:t>:</w:t>
            </w:r>
          </w:p>
          <w:p w14:paraId="30AA4424"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F04E835" w14:textId="77777777" w:rsidR="009B4FD3" w:rsidRPr="006436AF" w:rsidRDefault="009B4FD3" w:rsidP="009B4FD3">
            <w:pPr>
              <w:pStyle w:val="PL"/>
              <w:rPr>
                <w:color w:val="D4D4D4"/>
              </w:rPr>
            </w:pPr>
            <w:r w:rsidRPr="006436AF">
              <w:rPr>
                <w:color w:val="D4D4D4"/>
              </w:rPr>
              <w:t>          </w:t>
            </w:r>
            <w:r w:rsidRPr="006436AF">
              <w:t>minItems</w:t>
            </w:r>
            <w:r w:rsidRPr="006436AF">
              <w:rPr>
                <w:color w:val="D4D4D4"/>
              </w:rPr>
              <w:t>: </w:t>
            </w:r>
            <w:r w:rsidRPr="006436AF">
              <w:rPr>
                <w:color w:val="B5CEA8"/>
              </w:rPr>
              <w:t>1</w:t>
            </w:r>
          </w:p>
          <w:p w14:paraId="4A4CE589" w14:textId="77777777" w:rsidR="009B4FD3" w:rsidRPr="006436AF" w:rsidRDefault="009B4FD3" w:rsidP="009B4FD3">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030EA006" w14:textId="77777777" w:rsidR="009B4FD3" w:rsidRPr="006436AF" w:rsidRDefault="009B4FD3" w:rsidP="009B4FD3">
            <w:pPr>
              <w:pStyle w:val="PL"/>
              <w:rPr>
                <w:color w:val="D4D4D4"/>
              </w:rPr>
            </w:pPr>
            <w:r w:rsidRPr="006436AF">
              <w:rPr>
                <w:color w:val="D4D4D4"/>
              </w:rPr>
              <w:t>        </w:t>
            </w:r>
            <w:r w:rsidRPr="006436AF">
              <w:t>policyTemplateIds</w:t>
            </w:r>
            <w:r w:rsidRPr="006436AF">
              <w:rPr>
                <w:color w:val="D4D4D4"/>
              </w:rPr>
              <w:t>:</w:t>
            </w:r>
          </w:p>
          <w:p w14:paraId="631DC531"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0822DFCB" w14:textId="77777777" w:rsidR="009B4FD3" w:rsidRPr="006436AF" w:rsidRDefault="009B4FD3" w:rsidP="009B4FD3">
            <w:pPr>
              <w:pStyle w:val="PL"/>
              <w:rPr>
                <w:color w:val="D4D4D4"/>
              </w:rPr>
            </w:pPr>
            <w:r w:rsidRPr="006436AF">
              <w:rPr>
                <w:color w:val="D4D4D4"/>
              </w:rPr>
              <w:t>          </w:t>
            </w:r>
            <w:r w:rsidRPr="006436AF">
              <w:t>type</w:t>
            </w:r>
            <w:r w:rsidRPr="006436AF">
              <w:rPr>
                <w:color w:val="D4D4D4"/>
              </w:rPr>
              <w:t>: </w:t>
            </w:r>
            <w:r w:rsidRPr="006436AF">
              <w:rPr>
                <w:color w:val="CE9178"/>
              </w:rPr>
              <w:t>array</w:t>
            </w:r>
          </w:p>
          <w:p w14:paraId="3CF023F2" w14:textId="77777777" w:rsidR="009B4FD3" w:rsidRPr="006436AF" w:rsidRDefault="009B4FD3" w:rsidP="009B4FD3">
            <w:pPr>
              <w:pStyle w:val="PL"/>
              <w:rPr>
                <w:color w:val="D4D4D4"/>
              </w:rPr>
            </w:pPr>
            <w:r w:rsidRPr="006436AF">
              <w:rPr>
                <w:color w:val="D4D4D4"/>
              </w:rPr>
              <w:t>          </w:t>
            </w:r>
            <w:r w:rsidRPr="006436AF">
              <w:t>items</w:t>
            </w:r>
            <w:r w:rsidRPr="006436AF">
              <w:rPr>
                <w:color w:val="D4D4D4"/>
              </w:rPr>
              <w:t>:</w:t>
            </w:r>
          </w:p>
          <w:p w14:paraId="639FD367" w14:textId="77777777" w:rsidR="009B4FD3" w:rsidRPr="006436AF" w:rsidRDefault="009B4FD3" w:rsidP="009B4FD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57E041E" w14:textId="77777777" w:rsidR="009B4FD3" w:rsidRPr="006436AF" w:rsidRDefault="009B4FD3" w:rsidP="009B4FD3">
            <w:pPr>
              <w:pStyle w:val="PL"/>
              <w:rPr>
                <w:color w:val="B5CEA8"/>
              </w:rPr>
            </w:pPr>
            <w:r w:rsidRPr="006436AF">
              <w:rPr>
                <w:color w:val="D4D4D4"/>
              </w:rPr>
              <w:t>          </w:t>
            </w:r>
            <w:r w:rsidRPr="006436AF">
              <w:t>minItems</w:t>
            </w:r>
            <w:r w:rsidRPr="006436AF">
              <w:rPr>
                <w:color w:val="D4D4D4"/>
              </w:rPr>
              <w:t>: </w:t>
            </w:r>
            <w:r w:rsidRPr="006436AF">
              <w:rPr>
                <w:color w:val="B5CEA8"/>
              </w:rPr>
              <w:t>1</w:t>
            </w:r>
          </w:p>
          <w:p w14:paraId="4E70A360" w14:textId="77777777" w:rsidR="009B4FD3" w:rsidRPr="006436AF" w:rsidRDefault="009B4FD3" w:rsidP="009B4FD3">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523887B8" w14:textId="77777777" w:rsidR="009B4FD3" w:rsidRPr="006436AF" w:rsidRDefault="009B4FD3" w:rsidP="009B4FD3">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5DBB829F"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7D8EF35C" w14:textId="77777777" w:rsidR="009B4FD3" w:rsidRPr="006436AF" w:rsidRDefault="009B4FD3" w:rsidP="009B4FD3">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701B1C4F" w14:textId="77777777" w:rsidR="009B4FD3" w:rsidRPr="006436AF" w:rsidRDefault="009B4FD3" w:rsidP="009B4FD3">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B1A07B2" w14:textId="77777777" w:rsidR="009B4FD3" w:rsidRPr="006436AF" w:rsidRDefault="009B4FD3" w:rsidP="009B4FD3">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0A62164" w14:textId="77777777" w:rsidR="009B4FD3" w:rsidRPr="006436AF" w:rsidRDefault="009B4FD3" w:rsidP="009B4FD3">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505BB81E" w14:textId="77777777" w:rsidR="009B4FD3" w:rsidRPr="006436AF" w:rsidRDefault="009B4FD3" w:rsidP="009B4FD3">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69B338FA" w14:textId="77777777" w:rsidR="009B4FD3" w:rsidRPr="006436AF" w:rsidRDefault="009B4FD3" w:rsidP="009B4FD3">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B9DC61C" w14:textId="77777777" w:rsidR="009B4FD3" w:rsidRPr="00C522DE" w:rsidRDefault="009B4FD3" w:rsidP="009B4FD3">
            <w:pPr>
              <w:pStyle w:val="PL"/>
              <w:rPr>
                <w:color w:val="D4D4D4"/>
              </w:rPr>
            </w:pPr>
            <w:r w:rsidRPr="00C522DE">
              <w:rPr>
                <w:color w:val="D4D4D4"/>
              </w:rPr>
              <w:t>          </w:t>
            </w:r>
            <w:r w:rsidRPr="00C522DE">
              <w:t>re</w:t>
            </w:r>
            <w:r>
              <w:t>adOnly</w:t>
            </w:r>
            <w:r w:rsidRPr="00C522DE">
              <w:rPr>
                <w:color w:val="D4D4D4"/>
              </w:rPr>
              <w:t>: </w:t>
            </w:r>
            <w:r>
              <w:rPr>
                <w:color w:val="CE9178"/>
              </w:rPr>
              <w:t>true</w:t>
            </w:r>
          </w:p>
          <w:p w14:paraId="0EC5DA3F" w14:textId="77777777" w:rsidR="009B4FD3" w:rsidRPr="006436AF" w:rsidRDefault="009B4FD3" w:rsidP="009B4FD3">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7524D98" w14:textId="77777777" w:rsidR="009B4FD3" w:rsidRPr="006436AF" w:rsidRDefault="009B4FD3" w:rsidP="009B4FD3">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77AE97" w14:textId="77777777" w:rsidR="009B4FD3" w:rsidRPr="006436AF" w:rsidRDefault="009B4FD3" w:rsidP="009B4FD3">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9719FB0" w14:textId="77777777" w:rsidR="009B4FD3" w:rsidRPr="006436AF" w:rsidRDefault="009B4FD3" w:rsidP="009B4FD3">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6707EBB1" w:rsidR="00FC682F" w:rsidRPr="006436AF" w:rsidRDefault="009B4FD3" w:rsidP="009B4FD3">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5" w:name="_Toc68899745"/>
      <w:bookmarkStart w:id="2186" w:name="_Toc71214496"/>
      <w:bookmarkStart w:id="2187" w:name="_Toc71722170"/>
      <w:bookmarkStart w:id="2188" w:name="_Toc74859222"/>
      <w:bookmarkStart w:id="2189" w:name="MCCQCTEMPBM_00000083"/>
      <w:bookmarkStart w:id="2190" w:name="_Toc18784609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185"/>
      <w:bookmarkEnd w:id="2186"/>
      <w:bookmarkEnd w:id="2187"/>
      <w:bookmarkEnd w:id="2188"/>
      <w:bookmarkEnd w:id="2190"/>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89"/>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1" w:name="_Toc68899746"/>
      <w:bookmarkStart w:id="2192" w:name="_Toc71214497"/>
      <w:bookmarkStart w:id="2193" w:name="_Toc71722171"/>
      <w:bookmarkStart w:id="2194" w:name="_Toc74859223"/>
      <w:bookmarkStart w:id="2195" w:name="MCCQCTEMPBM_00000084"/>
      <w:bookmarkStart w:id="2196" w:name="_Toc18784609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191"/>
      <w:bookmarkEnd w:id="2192"/>
      <w:bookmarkEnd w:id="2193"/>
      <w:bookmarkEnd w:id="2194"/>
      <w:bookmarkEnd w:id="2196"/>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5"/>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874F36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197" w:name="_Toc68899747"/>
      <w:bookmarkStart w:id="2198" w:name="_Toc71214498"/>
      <w:bookmarkStart w:id="2199" w:name="_Toc71722172"/>
      <w:bookmarkStart w:id="2200" w:name="_Toc74859224"/>
      <w:bookmarkStart w:id="2201" w:name="MCCQCTEMPBM_00000085"/>
      <w:bookmarkStart w:id="2202" w:name="_Toc18784609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197"/>
      <w:bookmarkEnd w:id="2198"/>
      <w:bookmarkEnd w:id="2199"/>
      <w:bookmarkEnd w:id="2200"/>
      <w:bookmarkEnd w:id="2202"/>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3" w:name="_MCCTEMPBM_CRPT71130706___5" w:colFirst="0" w:colLast="0"/>
            <w:bookmarkEnd w:id="2201"/>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03"/>
    </w:tbl>
    <w:p w14:paraId="66F704F4" w14:textId="77777777" w:rsidR="00D20D1B" w:rsidRPr="006436AF" w:rsidRDefault="00D20D1B" w:rsidP="00DB7C2C"/>
    <w:p w14:paraId="5546BF13" w14:textId="5070FE26" w:rsidR="00B11A41" w:rsidRPr="006436AF" w:rsidRDefault="004A2A6D" w:rsidP="00B11A41">
      <w:pPr>
        <w:pStyle w:val="Heading2"/>
      </w:pPr>
      <w:bookmarkStart w:id="2204" w:name="_Toc68899748"/>
      <w:bookmarkStart w:id="2205" w:name="_Toc71214499"/>
      <w:bookmarkStart w:id="2206" w:name="_Toc71722173"/>
      <w:bookmarkStart w:id="2207" w:name="_Toc74859225"/>
      <w:bookmarkStart w:id="2208" w:name="MCCQCTEMPBM_00000086"/>
      <w:bookmarkStart w:id="2209" w:name="_Toc18784609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04"/>
      <w:bookmarkEnd w:id="2205"/>
      <w:bookmarkEnd w:id="2206"/>
      <w:bookmarkEnd w:id="2207"/>
      <w:bookmarkEnd w:id="2209"/>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08"/>
          <w:p w14:paraId="13A5A63A" w14:textId="77777777" w:rsidR="00B430F0" w:rsidRPr="006436AF" w:rsidRDefault="00B430F0" w:rsidP="00B430F0">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54E6C521" w14:textId="77777777" w:rsidR="00B430F0" w:rsidRPr="006436AF" w:rsidRDefault="00B430F0" w:rsidP="00B430F0">
            <w:pPr>
              <w:pStyle w:val="PL"/>
              <w:rPr>
                <w:color w:val="D4D4D4"/>
                <w:lang w:val="en-US"/>
              </w:rPr>
            </w:pPr>
            <w:r w:rsidRPr="006436AF">
              <w:rPr>
                <w:lang w:val="en-US"/>
              </w:rPr>
              <w:t>info</w:t>
            </w:r>
            <w:r w:rsidRPr="006436AF">
              <w:rPr>
                <w:color w:val="D4D4D4"/>
                <w:lang w:val="en-US"/>
              </w:rPr>
              <w:t>:</w:t>
            </w:r>
          </w:p>
          <w:p w14:paraId="34255676" w14:textId="77777777" w:rsidR="00B430F0" w:rsidRPr="006436AF" w:rsidRDefault="00B430F0" w:rsidP="00B430F0">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1772ADAF" w14:textId="6F80EDEB" w:rsidR="00B430F0" w:rsidRPr="006436AF" w:rsidRDefault="00B430F0" w:rsidP="00B430F0">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w:t>
            </w:r>
            <w:r>
              <w:rPr>
                <w:color w:val="B5CEA8"/>
                <w:lang w:val="en-US"/>
              </w:rPr>
              <w:t>3</w:t>
            </w:r>
            <w:r w:rsidRPr="006436AF">
              <w:rPr>
                <w:color w:val="B5CEA8"/>
                <w:lang w:val="en-US"/>
              </w:rPr>
              <w:t>.</w:t>
            </w:r>
            <w:r>
              <w:rPr>
                <w:color w:val="B5CEA8"/>
                <w:lang w:val="en-US"/>
              </w:rPr>
              <w:t>0</w:t>
            </w:r>
          </w:p>
          <w:p w14:paraId="257DCA9F"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65D30A81" w14:textId="77777777" w:rsidR="00B430F0" w:rsidRPr="006436AF" w:rsidRDefault="00B430F0" w:rsidP="00B430F0">
            <w:pPr>
              <w:pStyle w:val="PL"/>
              <w:rPr>
                <w:color w:val="D4D4D4"/>
                <w:lang w:val="en-US"/>
              </w:rPr>
            </w:pPr>
            <w:r w:rsidRPr="006436AF">
              <w:rPr>
                <w:color w:val="CE9178"/>
                <w:lang w:val="en-US"/>
              </w:rPr>
              <w:t>    5GMS AF M1 Content Hosting Provisioning API</w:t>
            </w:r>
          </w:p>
          <w:p w14:paraId="6C46E169" w14:textId="40343EF7" w:rsidR="00B430F0" w:rsidRPr="006436AF" w:rsidRDefault="00B430F0" w:rsidP="00B430F0">
            <w:pPr>
              <w:pStyle w:val="PL"/>
              <w:rPr>
                <w:color w:val="D4D4D4"/>
                <w:lang w:val="en-US"/>
              </w:rPr>
            </w:pPr>
            <w:r w:rsidRPr="006436AF">
              <w:rPr>
                <w:color w:val="CE9178"/>
                <w:lang w:val="en-US"/>
              </w:rPr>
              <w:t>    </w:t>
            </w:r>
            <w:r w:rsidRPr="006436AF">
              <w:rPr>
                <w:i/>
                <w:iCs/>
                <w:color w:val="CE9178"/>
                <w:lang w:val="en-US"/>
              </w:rPr>
              <w:t xml:space="preserve">© </w:t>
            </w:r>
            <w:r>
              <w:rPr>
                <w:color w:val="CE9178"/>
                <w:lang w:val="en-US"/>
              </w:rPr>
              <w:t>2024</w:t>
            </w:r>
            <w:r w:rsidRPr="006436AF">
              <w:rPr>
                <w:color w:val="CE9178"/>
                <w:lang w:val="en-US"/>
              </w:rPr>
              <w:t>, 3GPP Organizational Partners (ARIB, ATIS, CCSA, ETSI, TSDSI, TTA, TTC).</w:t>
            </w:r>
          </w:p>
          <w:p w14:paraId="76425E38" w14:textId="77777777" w:rsidR="00B430F0" w:rsidRPr="006436AF" w:rsidRDefault="00B430F0" w:rsidP="00B430F0">
            <w:pPr>
              <w:pStyle w:val="PL"/>
              <w:rPr>
                <w:color w:val="D4D4D4"/>
                <w:lang w:val="en-US"/>
              </w:rPr>
            </w:pPr>
            <w:r w:rsidRPr="006436AF">
              <w:rPr>
                <w:color w:val="CE9178"/>
                <w:lang w:val="en-US"/>
              </w:rPr>
              <w:t>    All rights reserved.</w:t>
            </w:r>
          </w:p>
          <w:p w14:paraId="6B258BE4" w14:textId="77777777" w:rsidR="00B430F0" w:rsidRPr="006436AF" w:rsidRDefault="00B430F0" w:rsidP="00B430F0">
            <w:pPr>
              <w:pStyle w:val="PL"/>
              <w:rPr>
                <w:color w:val="D4D4D4"/>
                <w:lang w:val="en-US"/>
              </w:rPr>
            </w:pPr>
            <w:r w:rsidRPr="006436AF">
              <w:rPr>
                <w:lang w:val="en-US"/>
              </w:rPr>
              <w:t>tags</w:t>
            </w:r>
            <w:r w:rsidRPr="006436AF">
              <w:rPr>
                <w:color w:val="D4D4D4"/>
                <w:lang w:val="en-US"/>
              </w:rPr>
              <w:t>:</w:t>
            </w:r>
          </w:p>
          <w:p w14:paraId="1A74AC48" w14:textId="77777777" w:rsidR="00B430F0" w:rsidRPr="006436AF" w:rsidRDefault="00B430F0" w:rsidP="00B430F0">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090202C7"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2D313DBF" w14:textId="77777777" w:rsidR="00B430F0" w:rsidRPr="006436AF" w:rsidRDefault="00B430F0" w:rsidP="00B430F0">
            <w:pPr>
              <w:pStyle w:val="PL"/>
              <w:rPr>
                <w:color w:val="D4D4D4"/>
                <w:lang w:val="en-US"/>
              </w:rPr>
            </w:pPr>
            <w:r w:rsidRPr="006436AF">
              <w:rPr>
                <w:lang w:val="en-US"/>
              </w:rPr>
              <w:t>externalDocs</w:t>
            </w:r>
            <w:r w:rsidRPr="006436AF">
              <w:rPr>
                <w:color w:val="D4D4D4"/>
                <w:lang w:val="en-US"/>
              </w:rPr>
              <w:t>:</w:t>
            </w:r>
          </w:p>
          <w:p w14:paraId="551A9DBB" w14:textId="3C4106D2"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w:t>
            </w:r>
            <w:r w:rsidRPr="00B96136">
              <w:rPr>
                <w:color w:val="CE9178"/>
                <w:lang w:val="en-US"/>
              </w:rPr>
              <w:t>17.10.0</w:t>
            </w:r>
            <w:r w:rsidRPr="006436AF">
              <w:rPr>
                <w:color w:val="CE9178"/>
                <w:lang w:val="en-US"/>
              </w:rPr>
              <w:t>; 5G Media Streaming (5GMS); Protocols'</w:t>
            </w:r>
          </w:p>
          <w:p w14:paraId="7921E480" w14:textId="77777777" w:rsidR="00B430F0" w:rsidRPr="006436AF" w:rsidRDefault="00B430F0" w:rsidP="00B430F0">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2447ECFA" w14:textId="77777777" w:rsidR="00B430F0" w:rsidRPr="006436AF" w:rsidRDefault="00B430F0" w:rsidP="00B430F0">
            <w:pPr>
              <w:pStyle w:val="PL"/>
              <w:rPr>
                <w:color w:val="D4D4D4"/>
                <w:lang w:val="en-US"/>
              </w:rPr>
            </w:pPr>
            <w:r w:rsidRPr="006436AF">
              <w:rPr>
                <w:lang w:val="en-US"/>
              </w:rPr>
              <w:t>servers</w:t>
            </w:r>
            <w:r w:rsidRPr="006436AF">
              <w:rPr>
                <w:color w:val="D4D4D4"/>
                <w:lang w:val="en-US"/>
              </w:rPr>
              <w:t>:</w:t>
            </w:r>
          </w:p>
          <w:p w14:paraId="765AEAA4" w14:textId="77777777" w:rsidR="00B430F0" w:rsidRPr="006436AF" w:rsidRDefault="00B430F0" w:rsidP="00B430F0">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18E87BC8" w14:textId="77777777" w:rsidR="00B430F0" w:rsidRPr="006436AF" w:rsidRDefault="00B430F0" w:rsidP="00B430F0">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29E17835" w14:textId="77777777" w:rsidR="00B430F0" w:rsidRPr="006436AF" w:rsidRDefault="00B430F0" w:rsidP="00B430F0">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49CD46D8" w14:textId="77777777" w:rsidR="00B430F0" w:rsidRPr="006436AF" w:rsidRDefault="00B430F0" w:rsidP="00B430F0">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6323B225"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6B7621EF" w14:textId="77777777" w:rsidR="00B430F0" w:rsidRPr="006436AF" w:rsidRDefault="00B430F0" w:rsidP="00B430F0">
            <w:pPr>
              <w:pStyle w:val="PL"/>
              <w:rPr>
                <w:color w:val="D4D4D4"/>
                <w:lang w:val="en-US"/>
              </w:rPr>
            </w:pPr>
            <w:r w:rsidRPr="006436AF">
              <w:rPr>
                <w:lang w:val="en-US"/>
              </w:rPr>
              <w:t>paths</w:t>
            </w:r>
            <w:r w:rsidRPr="006436AF">
              <w:rPr>
                <w:color w:val="D4D4D4"/>
                <w:lang w:val="en-US"/>
              </w:rPr>
              <w:t>:</w:t>
            </w:r>
          </w:p>
          <w:p w14:paraId="2E00CEA1" w14:textId="77777777" w:rsidR="00B430F0" w:rsidRPr="006436AF" w:rsidRDefault="00B430F0" w:rsidP="00B430F0">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7003B341" w14:textId="77777777" w:rsidR="00B430F0" w:rsidRPr="006436AF" w:rsidRDefault="00B430F0" w:rsidP="00B430F0">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900AA5D" w14:textId="77777777" w:rsidR="00B430F0" w:rsidRPr="006436AF" w:rsidRDefault="00B430F0" w:rsidP="00B430F0">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0994A567" w14:textId="77777777" w:rsidR="00B430F0" w:rsidRPr="006436AF" w:rsidRDefault="00B430F0" w:rsidP="00B430F0">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269A1E50"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018997E4"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694BB7B"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62E91342"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2294AB73" w14:textId="77777777" w:rsidR="00B430F0" w:rsidRPr="006436AF" w:rsidRDefault="00B430F0" w:rsidP="00B430F0">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3C821C1E"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667D6D5C"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74D940AE" w14:textId="77777777" w:rsidR="00B430F0" w:rsidRPr="006436AF" w:rsidRDefault="00B430F0" w:rsidP="00B430F0">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D934062"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2519BC1B"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7521CBE"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5425830F"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3E21AEB7"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D387B46"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6ADDE945" w14:textId="77777777" w:rsidR="00B430F0" w:rsidRPr="006436AF" w:rsidRDefault="00B430F0" w:rsidP="00B430F0">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5E4AE8C9"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7AD1566F"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4BEDE459" w14:textId="77777777" w:rsidR="00B430F0" w:rsidRPr="006436AF" w:rsidRDefault="00B430F0" w:rsidP="00B430F0">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005E0646" w14:textId="77777777" w:rsidR="00B430F0" w:rsidRPr="006436AF" w:rsidRDefault="00B430F0" w:rsidP="00B430F0">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32235A09"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1141E45D"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27E28486"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3802E01F"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15CDE20" w14:textId="77777777" w:rsidR="00B430F0" w:rsidRPr="006436AF" w:rsidRDefault="00B430F0" w:rsidP="00B430F0">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2C25BCC"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354889B6"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3AD7D479" w14:textId="77777777" w:rsidR="00B430F0" w:rsidRPr="006436AF" w:rsidRDefault="00B430F0" w:rsidP="00B430F0">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04FEF922"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4A8324B"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39E2FC8" w14:textId="77777777" w:rsidR="00B430F0" w:rsidRPr="006436AF" w:rsidRDefault="00B430F0" w:rsidP="00B430F0">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69BB889" w14:textId="77777777" w:rsidR="00B430F0" w:rsidRPr="006436AF" w:rsidRDefault="00B430F0" w:rsidP="00B430F0">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7F035867"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3E635231"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0354F580"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6D5ADEDA"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5224499B" w14:textId="77777777" w:rsidR="00B430F0" w:rsidRPr="006436AF" w:rsidRDefault="00B430F0" w:rsidP="00B430F0">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5528AC2E"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46237A1"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16FCE9F1" w14:textId="77777777" w:rsidR="00B430F0" w:rsidRPr="006436AF" w:rsidRDefault="00B430F0" w:rsidP="00B430F0">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7FA77CD7"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576D5072"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7B4077F"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090640E"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E5B73E1"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5797640"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FBA444C" w14:textId="77777777" w:rsidR="00B430F0" w:rsidRPr="006436AF" w:rsidRDefault="00B430F0" w:rsidP="00B430F0">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07DB09A7"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790E10AC"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2BA2A1DA"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927FC58"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086EC6" w14:textId="77777777" w:rsidR="00B430F0" w:rsidRPr="006436AF" w:rsidRDefault="00B430F0" w:rsidP="00B430F0">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148E5B41"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344F7E5E"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68AFA700" w14:textId="77777777" w:rsidR="00B430F0" w:rsidRPr="006436AF" w:rsidRDefault="00B430F0" w:rsidP="00B430F0">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A69673"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52E67F63"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FB1C8FC"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2786B74"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30BEF704"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171EEF"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70A7F6D"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68C7792C"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780817F"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27F4D049" w14:textId="77777777" w:rsidR="00B430F0" w:rsidRPr="006436AF" w:rsidRDefault="00B430F0" w:rsidP="00B430F0">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5E7509D"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460C9DE8"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6D12A552"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5D2509"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3362B9FD"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6D85F227"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6A7BACD"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2BB63566"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82B4540" w14:textId="77777777" w:rsidR="00B430F0" w:rsidRPr="006436AF" w:rsidRDefault="00B430F0" w:rsidP="00B430F0">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7F0C6EC1"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1B01DF65"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31E3F424" w14:textId="77777777" w:rsidR="00B430F0" w:rsidRPr="006436AF" w:rsidRDefault="00B430F0" w:rsidP="00B430F0">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119E9BD"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2A28B747"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770BDA6F" w14:textId="77777777" w:rsidR="00B430F0" w:rsidRPr="006436AF" w:rsidRDefault="00B430F0" w:rsidP="00B430F0">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CC7C4A5"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36CFAC35" w14:textId="77777777" w:rsidR="00B430F0" w:rsidRPr="006436AF" w:rsidRDefault="00B430F0" w:rsidP="00B430F0">
            <w:pPr>
              <w:pStyle w:val="PL"/>
              <w:rPr>
                <w:color w:val="D4D4D4"/>
                <w:lang w:val="en-US"/>
              </w:rPr>
            </w:pPr>
            <w:r w:rsidRPr="006436AF">
              <w:rPr>
                <w:color w:val="D4D4D4"/>
                <w:lang w:val="en-US"/>
              </w:rPr>
              <w:t>          </w:t>
            </w:r>
          </w:p>
          <w:p w14:paraId="580E44EB" w14:textId="77777777" w:rsidR="00B430F0" w:rsidRPr="006436AF" w:rsidRDefault="00B430F0" w:rsidP="00B430F0">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3676D924" w14:textId="77777777" w:rsidR="00B430F0" w:rsidRPr="006436AF" w:rsidRDefault="00B430F0" w:rsidP="00B430F0">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087517E4" w14:textId="77777777" w:rsidR="00B430F0" w:rsidRPr="006436AF" w:rsidRDefault="00B430F0" w:rsidP="00B430F0">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0F224931" w14:textId="77777777" w:rsidR="00B430F0" w:rsidRPr="006436AF" w:rsidRDefault="00B430F0" w:rsidP="00B430F0">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315E9B98"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583D1F1"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D19B51B"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45D39A"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37D3B275" w14:textId="77777777" w:rsidR="00B430F0" w:rsidRPr="006436AF" w:rsidRDefault="00B430F0" w:rsidP="00B430F0">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F72017A" w14:textId="77777777" w:rsidR="00B430F0" w:rsidRPr="006436AF" w:rsidRDefault="00B430F0" w:rsidP="00B430F0">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63AF9064" w14:textId="77777777" w:rsidR="00B430F0" w:rsidRPr="006436AF" w:rsidRDefault="00B430F0" w:rsidP="00B430F0">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1433BD2" w14:textId="77777777" w:rsidR="00B430F0" w:rsidRPr="006436AF" w:rsidRDefault="00B430F0" w:rsidP="00B430F0">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6B5ACBEA"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4DCE0A"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4E61D30"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AFAA62F" w14:textId="77777777" w:rsidR="00B430F0" w:rsidRPr="006436AF" w:rsidRDefault="00B430F0" w:rsidP="00B430F0">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2CC63A8F"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BC13F90"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FB05951" w14:textId="77777777" w:rsidR="00B430F0" w:rsidRPr="006436AF" w:rsidRDefault="00B430F0" w:rsidP="00B430F0">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3B5F68BE"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56422593"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2A86F77" w14:textId="77777777" w:rsidR="00B430F0" w:rsidRPr="006436AF" w:rsidRDefault="00B430F0" w:rsidP="00B430F0">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52C8F3C2"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23C36EB" w14:textId="77777777" w:rsidR="00B430F0" w:rsidRPr="006436AF" w:rsidRDefault="00B430F0" w:rsidP="00B430F0">
            <w:pPr>
              <w:pStyle w:val="PL"/>
              <w:rPr>
                <w:color w:val="D4D4D4"/>
                <w:lang w:val="fr-FR"/>
              </w:rPr>
            </w:pPr>
            <w:r w:rsidRPr="006436AF">
              <w:rPr>
                <w:color w:val="D4D4D4"/>
                <w:lang w:val="fr-FR"/>
              </w:rPr>
              <w:t>          </w:t>
            </w:r>
            <w:r w:rsidRPr="006436AF">
              <w:rPr>
                <w:color w:val="6A9955"/>
              </w:rPr>
              <w:t># OK</w:t>
            </w:r>
          </w:p>
          <w:p w14:paraId="5B1375E3"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149E7F3B" w14:textId="77777777" w:rsidR="00B430F0" w:rsidRPr="006436AF" w:rsidRDefault="00B430F0" w:rsidP="00B430F0">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83A4EC" w14:textId="77777777" w:rsidR="00B430F0" w:rsidRPr="006436AF" w:rsidRDefault="00B430F0" w:rsidP="00B430F0">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185AA4D7" w14:textId="77777777" w:rsidR="00B430F0" w:rsidRPr="006436AF" w:rsidRDefault="00B430F0" w:rsidP="00B430F0">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68727AEF"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0AE310D3" w14:textId="77777777" w:rsidR="00B430F0" w:rsidRPr="006436AF" w:rsidRDefault="00B430F0" w:rsidP="00B430F0">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440914A4" w14:textId="77777777" w:rsidR="00B430F0" w:rsidRPr="006436AF" w:rsidRDefault="00B430F0" w:rsidP="00B430F0">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B69B4F1"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114F4178" w14:textId="77777777" w:rsidR="00B430F0" w:rsidRPr="006436AF" w:rsidRDefault="00B430F0" w:rsidP="00B430F0">
            <w:pPr>
              <w:pStyle w:val="PL"/>
              <w:rPr>
                <w:color w:val="D4D4D4"/>
                <w:lang w:val="fr-FR"/>
              </w:rPr>
            </w:pPr>
            <w:r w:rsidRPr="006436AF">
              <w:rPr>
                <w:color w:val="D4D4D4"/>
                <w:lang w:val="fr-FR"/>
              </w:rPr>
              <w:t>          </w:t>
            </w:r>
            <w:r w:rsidRPr="006436AF">
              <w:rPr>
                <w:color w:val="6A9955"/>
              </w:rPr>
              <w:t># No Content</w:t>
            </w:r>
          </w:p>
          <w:p w14:paraId="288F49C0"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1C0D0439"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3A67BE66" w14:textId="77777777" w:rsidR="00B430F0" w:rsidRPr="006436AF" w:rsidRDefault="00B430F0" w:rsidP="00B430F0">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90011AB"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52B292F4"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7BC7F92" w14:textId="77777777" w:rsidR="00B430F0" w:rsidRPr="006436AF" w:rsidRDefault="00B430F0" w:rsidP="00B430F0">
            <w:pPr>
              <w:pStyle w:val="PL"/>
              <w:rPr>
                <w:color w:val="D4D4D4"/>
                <w:lang w:val="fr-FR"/>
              </w:rPr>
            </w:pPr>
            <w:r w:rsidRPr="006436AF">
              <w:rPr>
                <w:color w:val="D4D4D4"/>
                <w:lang w:val="fr-FR"/>
              </w:rPr>
              <w:t>          </w:t>
            </w:r>
            <w:r w:rsidRPr="006436AF">
              <w:rPr>
                <w:color w:val="6A9955"/>
              </w:rPr>
              <w:t># Not Found</w:t>
            </w:r>
          </w:p>
          <w:p w14:paraId="0576D138"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A450844"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055AF804" w14:textId="77777777" w:rsidR="00B430F0" w:rsidRPr="006436AF" w:rsidRDefault="00B430F0" w:rsidP="00B430F0">
            <w:pPr>
              <w:pStyle w:val="PL"/>
              <w:rPr>
                <w:color w:val="D4D4D4"/>
                <w:lang w:val="fr-FR"/>
              </w:rPr>
            </w:pPr>
            <w:r w:rsidRPr="006436AF">
              <w:rPr>
                <w:color w:val="D4D4D4"/>
                <w:lang w:val="fr-FR"/>
              </w:rPr>
              <w:t>          </w:t>
            </w:r>
            <w:r w:rsidRPr="006436AF">
              <w:rPr>
                <w:color w:val="6A9955"/>
              </w:rPr>
              <w:t># Payload Too Large</w:t>
            </w:r>
          </w:p>
          <w:p w14:paraId="0DE966BB"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E16CD07"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5BC46F1E" w14:textId="77777777" w:rsidR="00B430F0" w:rsidRPr="006436AF" w:rsidRDefault="00B430F0" w:rsidP="00B430F0">
            <w:pPr>
              <w:pStyle w:val="PL"/>
              <w:rPr>
                <w:color w:val="D4D4D4"/>
                <w:lang w:val="fr-FR"/>
              </w:rPr>
            </w:pPr>
            <w:r w:rsidRPr="006436AF">
              <w:rPr>
                <w:color w:val="D4D4D4"/>
                <w:lang w:val="fr-FR"/>
              </w:rPr>
              <w:t>          </w:t>
            </w:r>
            <w:r w:rsidRPr="006436AF">
              <w:rPr>
                <w:color w:val="6A9955"/>
              </w:rPr>
              <w:t># URI Too Long</w:t>
            </w:r>
          </w:p>
          <w:p w14:paraId="19E7A91E"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674FA7DB"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5E77318" w14:textId="77777777" w:rsidR="00B430F0" w:rsidRPr="006436AF" w:rsidRDefault="00B430F0" w:rsidP="00B430F0">
            <w:pPr>
              <w:pStyle w:val="PL"/>
              <w:rPr>
                <w:color w:val="D4D4D4"/>
                <w:lang w:val="fr-FR"/>
              </w:rPr>
            </w:pPr>
            <w:r w:rsidRPr="006436AF">
              <w:rPr>
                <w:color w:val="D4D4D4"/>
                <w:lang w:val="fr-FR"/>
              </w:rPr>
              <w:t>          </w:t>
            </w:r>
            <w:r w:rsidRPr="006436AF">
              <w:rPr>
                <w:color w:val="6A9955"/>
              </w:rPr>
              <w:t># Unsupported Media Type</w:t>
            </w:r>
          </w:p>
          <w:p w14:paraId="4B374732"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22B31D29"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4C72791F" w14:textId="77777777" w:rsidR="00B430F0" w:rsidRPr="006436AF" w:rsidRDefault="00B430F0" w:rsidP="00B430F0">
            <w:pPr>
              <w:pStyle w:val="PL"/>
              <w:rPr>
                <w:color w:val="D4D4D4"/>
                <w:lang w:val="fr-FR"/>
              </w:rPr>
            </w:pPr>
            <w:r w:rsidRPr="006436AF">
              <w:rPr>
                <w:color w:val="D4D4D4"/>
                <w:lang w:val="fr-FR"/>
              </w:rPr>
              <w:t>          </w:t>
            </w:r>
            <w:r w:rsidRPr="006436AF">
              <w:rPr>
                <w:color w:val="6A9955"/>
              </w:rPr>
              <w:t># Internal Server Error</w:t>
            </w:r>
          </w:p>
          <w:p w14:paraId="5E9D8230"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5B9842CD"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7B47AABB" w14:textId="77777777" w:rsidR="00B430F0" w:rsidRPr="006436AF" w:rsidRDefault="00B430F0" w:rsidP="00B430F0">
            <w:pPr>
              <w:pStyle w:val="PL"/>
              <w:rPr>
                <w:color w:val="D4D4D4"/>
                <w:lang w:val="fr-FR"/>
              </w:rPr>
            </w:pPr>
            <w:r w:rsidRPr="006436AF">
              <w:rPr>
                <w:color w:val="D4D4D4"/>
                <w:lang w:val="fr-FR"/>
              </w:rPr>
              <w:t>          </w:t>
            </w:r>
            <w:r w:rsidRPr="006436AF">
              <w:rPr>
                <w:color w:val="6A9955"/>
              </w:rPr>
              <w:t># Service Unavailable</w:t>
            </w:r>
          </w:p>
          <w:p w14:paraId="076DB63B"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16F4B74C" w14:textId="77777777" w:rsidR="00B430F0" w:rsidRPr="006436AF" w:rsidRDefault="00B430F0" w:rsidP="00B430F0">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4528AB7C" w14:textId="77777777" w:rsidR="00B430F0" w:rsidRPr="006436AF" w:rsidRDefault="00B430F0" w:rsidP="00B430F0">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44479BD3" w14:textId="77777777" w:rsidR="00B430F0" w:rsidRPr="006436AF" w:rsidRDefault="00B430F0" w:rsidP="00B430F0">
            <w:pPr>
              <w:pStyle w:val="PL"/>
              <w:rPr>
                <w:lang w:val="fr-FR"/>
              </w:rPr>
            </w:pPr>
          </w:p>
          <w:p w14:paraId="0A31B716" w14:textId="77777777" w:rsidR="00B430F0" w:rsidRPr="006436AF" w:rsidRDefault="00B430F0" w:rsidP="00B430F0">
            <w:pPr>
              <w:pStyle w:val="PL"/>
              <w:rPr>
                <w:color w:val="D4D4D4"/>
                <w:lang w:val="fr-FR"/>
              </w:rPr>
            </w:pPr>
            <w:r w:rsidRPr="006436AF">
              <w:rPr>
                <w:lang w:val="fr-FR"/>
              </w:rPr>
              <w:t>components</w:t>
            </w:r>
            <w:r w:rsidRPr="006436AF">
              <w:rPr>
                <w:color w:val="D4D4D4"/>
                <w:lang w:val="fr-FR"/>
              </w:rPr>
              <w:t>:</w:t>
            </w:r>
          </w:p>
          <w:p w14:paraId="30497AC5" w14:textId="77777777" w:rsidR="00B430F0" w:rsidRPr="006436AF" w:rsidRDefault="00B430F0" w:rsidP="00B430F0">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0DF79EC0" w14:textId="77777777" w:rsidR="00B430F0" w:rsidRPr="006436AF" w:rsidRDefault="00B430F0" w:rsidP="00B430F0">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F91F4A7"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D63A0C1"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021AF026"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5E7B81B9" w14:textId="77777777" w:rsidR="00B430F0" w:rsidRPr="006436AF" w:rsidRDefault="00B430F0" w:rsidP="00B430F0">
            <w:pPr>
              <w:pStyle w:val="PL"/>
              <w:rPr>
                <w:color w:val="D4D4D4"/>
              </w:rPr>
            </w:pPr>
            <w:r w:rsidRPr="006436AF">
              <w:rPr>
                <w:color w:val="D4D4D4"/>
              </w:rPr>
              <w:t xml:space="preserve">        - </w:t>
            </w:r>
            <w:r>
              <w:rPr>
                <w:color w:val="CE9178"/>
              </w:rPr>
              <w:t>pull</w:t>
            </w:r>
          </w:p>
          <w:p w14:paraId="432C7E96" w14:textId="77777777" w:rsidR="00B430F0" w:rsidRPr="006436AF" w:rsidRDefault="00B430F0" w:rsidP="00B430F0">
            <w:pPr>
              <w:pStyle w:val="PL"/>
              <w:rPr>
                <w:color w:val="D4D4D4"/>
              </w:rPr>
            </w:pPr>
            <w:r w:rsidRPr="006436AF">
              <w:rPr>
                <w:color w:val="D4D4D4"/>
              </w:rPr>
              <w:t xml:space="preserve">        - </w:t>
            </w:r>
            <w:r>
              <w:rPr>
                <w:color w:val="CE9178"/>
              </w:rPr>
              <w:t>protocol</w:t>
            </w:r>
          </w:p>
          <w:p w14:paraId="1D010BF3"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C341962" w14:textId="77777777" w:rsidR="00B430F0" w:rsidRPr="006436AF" w:rsidRDefault="00B430F0" w:rsidP="00B430F0">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5BE8F9C"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7A980053" w14:textId="77777777" w:rsidR="00B430F0" w:rsidRPr="006436AF" w:rsidRDefault="00B430F0" w:rsidP="00B430F0">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34517A3F"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34CB93BC" w14:textId="77777777" w:rsidR="00B430F0" w:rsidRPr="006436AF" w:rsidRDefault="00B430F0" w:rsidP="00B430F0">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00EF6CC4"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7C2C4A08" w14:textId="77777777" w:rsidR="00B430F0" w:rsidRPr="006436AF" w:rsidRDefault="00B430F0" w:rsidP="00B430F0">
            <w:pPr>
              <w:pStyle w:val="PL"/>
              <w:rPr>
                <w:color w:val="D4D4D4"/>
                <w:lang w:val="en-US"/>
              </w:rPr>
            </w:pPr>
          </w:p>
          <w:p w14:paraId="4A2102E7" w14:textId="77777777" w:rsidR="00B430F0" w:rsidRPr="006436AF" w:rsidRDefault="00B430F0" w:rsidP="00B430F0">
            <w:pPr>
              <w:pStyle w:val="PL"/>
              <w:rPr>
                <w:color w:val="D4D4D4"/>
              </w:rPr>
            </w:pPr>
            <w:r w:rsidRPr="006436AF">
              <w:rPr>
                <w:color w:val="D4D4D4"/>
              </w:rPr>
              <w:t>    </w:t>
            </w:r>
            <w:r w:rsidRPr="00C86369">
              <w:t>M1</w:t>
            </w:r>
            <w:r w:rsidRPr="006436AF">
              <w:t>MediaEntryPoint</w:t>
            </w:r>
            <w:r w:rsidRPr="006436AF">
              <w:rPr>
                <w:color w:val="D4D4D4"/>
              </w:rPr>
              <w:t>:</w:t>
            </w:r>
          </w:p>
          <w:p w14:paraId="6F792FCE"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72BF484"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77909F1D"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02351C7E" w14:textId="77777777" w:rsidR="00B430F0" w:rsidRPr="006436AF" w:rsidRDefault="00B430F0" w:rsidP="00B430F0">
            <w:pPr>
              <w:pStyle w:val="PL"/>
              <w:rPr>
                <w:color w:val="D4D4D4"/>
              </w:rPr>
            </w:pPr>
            <w:r w:rsidRPr="006436AF">
              <w:rPr>
                <w:color w:val="D4D4D4"/>
              </w:rPr>
              <w:t xml:space="preserve">        - </w:t>
            </w:r>
            <w:r w:rsidRPr="006436AF">
              <w:rPr>
                <w:color w:val="CE9178"/>
              </w:rPr>
              <w:t>relativePath</w:t>
            </w:r>
          </w:p>
          <w:p w14:paraId="4A92B21D" w14:textId="77777777" w:rsidR="00B430F0" w:rsidRPr="006436AF" w:rsidRDefault="00B430F0" w:rsidP="00B430F0">
            <w:pPr>
              <w:pStyle w:val="PL"/>
              <w:rPr>
                <w:color w:val="D4D4D4"/>
              </w:rPr>
            </w:pPr>
            <w:r w:rsidRPr="006436AF">
              <w:rPr>
                <w:color w:val="D4D4D4"/>
              </w:rPr>
              <w:t xml:space="preserve">        - </w:t>
            </w:r>
            <w:r w:rsidRPr="006436AF">
              <w:rPr>
                <w:color w:val="CE9178"/>
              </w:rPr>
              <w:t>contentType</w:t>
            </w:r>
          </w:p>
          <w:p w14:paraId="78C7E00B"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26EB1137" w14:textId="77777777" w:rsidR="00B430F0" w:rsidRPr="006436AF" w:rsidRDefault="00B430F0" w:rsidP="00B430F0">
            <w:pPr>
              <w:pStyle w:val="PL"/>
              <w:rPr>
                <w:color w:val="D4D4D4"/>
              </w:rPr>
            </w:pPr>
            <w:r w:rsidRPr="006436AF">
              <w:rPr>
                <w:color w:val="D4D4D4"/>
              </w:rPr>
              <w:t>        </w:t>
            </w:r>
            <w:r w:rsidRPr="006436AF">
              <w:t>relativePath</w:t>
            </w:r>
            <w:r w:rsidRPr="006436AF">
              <w:rPr>
                <w:color w:val="D4D4D4"/>
              </w:rPr>
              <w:t>:</w:t>
            </w:r>
          </w:p>
          <w:p w14:paraId="23003157"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59719F96" w14:textId="77777777" w:rsidR="00B430F0" w:rsidRPr="006436AF" w:rsidRDefault="00B430F0" w:rsidP="00B430F0">
            <w:pPr>
              <w:pStyle w:val="PL"/>
              <w:rPr>
                <w:color w:val="D4D4D4"/>
              </w:rPr>
            </w:pPr>
            <w:r w:rsidRPr="006436AF">
              <w:rPr>
                <w:color w:val="D4D4D4"/>
              </w:rPr>
              <w:t>        </w:t>
            </w:r>
            <w:r w:rsidRPr="006436AF">
              <w:t>contentType</w:t>
            </w:r>
            <w:r w:rsidRPr="006436AF">
              <w:rPr>
                <w:color w:val="D4D4D4"/>
              </w:rPr>
              <w:t>:</w:t>
            </w:r>
          </w:p>
          <w:p w14:paraId="7704142E"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72872EFB" w14:textId="77777777" w:rsidR="00B430F0" w:rsidRPr="006436AF" w:rsidRDefault="00B430F0" w:rsidP="00B430F0">
            <w:pPr>
              <w:pStyle w:val="PL"/>
              <w:rPr>
                <w:color w:val="D4D4D4"/>
              </w:rPr>
            </w:pPr>
            <w:r w:rsidRPr="006436AF">
              <w:rPr>
                <w:color w:val="D4D4D4"/>
              </w:rPr>
              <w:t>        </w:t>
            </w:r>
            <w:r w:rsidRPr="006436AF">
              <w:t>profiles</w:t>
            </w:r>
            <w:r w:rsidRPr="006436AF">
              <w:rPr>
                <w:color w:val="D4D4D4"/>
              </w:rPr>
              <w:t>:</w:t>
            </w:r>
          </w:p>
          <w:p w14:paraId="47224034"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0805EFD3"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66CE1877"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0B8D6A85"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4B3C2943" w14:textId="77777777" w:rsidR="00B430F0" w:rsidRPr="006436AF" w:rsidRDefault="00B430F0" w:rsidP="00B430F0">
            <w:pPr>
              <w:pStyle w:val="PL"/>
              <w:rPr>
                <w:color w:val="D4D4D4"/>
                <w:lang w:val="en-US"/>
              </w:rPr>
            </w:pPr>
          </w:p>
          <w:p w14:paraId="5E07CAFA" w14:textId="77777777" w:rsidR="00B430F0" w:rsidRPr="006436AF" w:rsidRDefault="00B430F0" w:rsidP="00B430F0">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6C02B847"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3F64655E"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09919E72"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32781FFB"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requestPathPattern</w:t>
            </w:r>
          </w:p>
          <w:p w14:paraId="456FAC3C"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mappedPath</w:t>
            </w:r>
          </w:p>
          <w:p w14:paraId="682F61A5"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CC1EDB3" w14:textId="77777777" w:rsidR="00B430F0" w:rsidRPr="006436AF" w:rsidRDefault="00B430F0" w:rsidP="00B430F0">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6C8E869"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488CBB3" w14:textId="77777777" w:rsidR="00B430F0" w:rsidRPr="006436AF" w:rsidRDefault="00B430F0" w:rsidP="00B430F0">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EFB7DC7"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3114F66A" w14:textId="77777777" w:rsidR="00B430F0" w:rsidRPr="006436AF" w:rsidRDefault="00B430F0" w:rsidP="00B430F0">
            <w:pPr>
              <w:pStyle w:val="PL"/>
              <w:rPr>
                <w:color w:val="D4D4D4"/>
                <w:lang w:val="en-US"/>
              </w:rPr>
            </w:pPr>
          </w:p>
          <w:p w14:paraId="0C3E000D" w14:textId="77777777" w:rsidR="00B430F0" w:rsidRPr="006436AF" w:rsidRDefault="00B430F0" w:rsidP="00B430F0">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4194A766"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EE6C220"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75B2502A"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4BA55EA"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urlPatternFilter</w:t>
            </w:r>
          </w:p>
          <w:p w14:paraId="0B7ED930" w14:textId="77777777" w:rsidR="00B430F0" w:rsidRPr="006436AF" w:rsidRDefault="00B430F0" w:rsidP="00B430F0">
            <w:pPr>
              <w:pStyle w:val="PL"/>
              <w:rPr>
                <w:color w:val="D4D4D4"/>
                <w:lang w:val="en-US"/>
              </w:rPr>
            </w:pPr>
            <w:r w:rsidRPr="006436AF">
              <w:rPr>
                <w:color w:val="D4D4D4"/>
                <w:lang w:val="en-US"/>
              </w:rPr>
              <w:t>        - </w:t>
            </w:r>
            <w:r>
              <w:rPr>
                <w:color w:val="CE9178"/>
                <w:lang w:val="en-US"/>
              </w:rPr>
              <w:t>cachingDirectives</w:t>
            </w:r>
          </w:p>
          <w:p w14:paraId="1C5EBE7D"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9BE6FCA" w14:textId="77777777" w:rsidR="00B430F0" w:rsidRPr="006436AF" w:rsidRDefault="00B430F0" w:rsidP="00B430F0">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19D382EF"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252C9B0" w14:textId="77777777" w:rsidR="00B430F0" w:rsidRPr="006436AF" w:rsidRDefault="00B430F0" w:rsidP="00B430F0">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1D104DF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8CAFB7"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13DB9EC"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noCache</w:t>
            </w:r>
          </w:p>
          <w:p w14:paraId="481286A6"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9C46813" w14:textId="77777777" w:rsidR="00B430F0" w:rsidRPr="006436AF" w:rsidRDefault="00B430F0" w:rsidP="00B430F0">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4ED9453E"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042390A"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792DC20"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2813608A" w14:textId="77777777" w:rsidR="00B430F0" w:rsidRPr="006436AF" w:rsidRDefault="00B430F0" w:rsidP="00B430F0">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0A6B56BC"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2EB0EE6" w14:textId="77777777" w:rsidR="00B430F0" w:rsidRPr="006436AF" w:rsidRDefault="00B430F0" w:rsidP="00B430F0">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1EA77046"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188B0001" w14:textId="77777777" w:rsidR="00B430F0" w:rsidRPr="006436AF" w:rsidRDefault="00B430F0" w:rsidP="00B430F0">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278BE049" w14:textId="77777777" w:rsidR="00B430F0" w:rsidRPr="006436AF" w:rsidRDefault="00B430F0" w:rsidP="00B430F0">
            <w:pPr>
              <w:pStyle w:val="PL"/>
              <w:rPr>
                <w:color w:val="D4D4D4"/>
                <w:lang w:val="en-US"/>
              </w:rPr>
            </w:pPr>
          </w:p>
          <w:p w14:paraId="3C2813A8" w14:textId="77777777" w:rsidR="00B430F0" w:rsidRPr="006436AF" w:rsidRDefault="00B430F0" w:rsidP="00B430F0">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6886E447"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9F0663D"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368F01F6"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74AFF01" w14:textId="77777777" w:rsidR="00B430F0" w:rsidRPr="006436AF" w:rsidRDefault="00B430F0" w:rsidP="00B430F0">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03258B87"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52667C6E"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40C05F41"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F13228C" w14:textId="77777777" w:rsidR="00B430F0" w:rsidRPr="006436AF" w:rsidRDefault="00B430F0" w:rsidP="00B430F0">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0C2117D9" w14:textId="77777777" w:rsidR="00B430F0" w:rsidRPr="00C86369"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6C9CA224" w14:textId="77777777" w:rsidR="00B430F0" w:rsidRPr="006436AF" w:rsidRDefault="00B430F0" w:rsidP="00B430F0">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500535C4"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72EC6F40"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374DC4A" w14:textId="77777777" w:rsidR="00B430F0" w:rsidRPr="006436AF" w:rsidRDefault="00B430F0" w:rsidP="00B430F0">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6533EE67"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44DD870" w14:textId="77777777" w:rsidR="00B430F0" w:rsidRPr="006436AF" w:rsidRDefault="00B430F0" w:rsidP="00B430F0">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0974ED33"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5BC6CF4" w14:textId="77777777" w:rsidR="00B430F0" w:rsidRPr="00C522DE" w:rsidRDefault="00B430F0" w:rsidP="00B430F0">
            <w:pPr>
              <w:pStyle w:val="PL"/>
              <w:rPr>
                <w:color w:val="D4D4D4"/>
              </w:rPr>
            </w:pPr>
            <w:r w:rsidRPr="00C522DE">
              <w:rPr>
                <w:color w:val="D4D4D4"/>
              </w:rPr>
              <w:t>          </w:t>
            </w:r>
            <w:r w:rsidRPr="00C522DE">
              <w:t>a</w:t>
            </w:r>
            <w:r>
              <w:t>ll</w:t>
            </w:r>
            <w:r w:rsidRPr="00C522DE">
              <w:t>Of</w:t>
            </w:r>
            <w:r w:rsidRPr="00C522DE">
              <w:rPr>
                <w:color w:val="D4D4D4"/>
              </w:rPr>
              <w:t>:</w:t>
            </w:r>
          </w:p>
          <w:p w14:paraId="08ACCC06" w14:textId="77777777" w:rsidR="00B430F0" w:rsidRPr="006436AF" w:rsidRDefault="00B430F0" w:rsidP="00B430F0">
            <w:pPr>
              <w:pStyle w:val="PL"/>
              <w:rPr>
                <w:color w:val="D4D4D4"/>
                <w:lang w:val="en-US"/>
              </w:rPr>
            </w:pPr>
            <w:r w:rsidRPr="006436AF">
              <w:rPr>
                <w:color w:val="D4D4D4"/>
                <w:lang w:val="en-US"/>
              </w:rPr>
              <w:t>          </w:t>
            </w:r>
            <w:r>
              <w:rPr>
                <w:color w:val="D4D4D4"/>
              </w:rPr>
              <w:t>  </w:t>
            </w:r>
            <w:r w:rsidRPr="00C522DE">
              <w:rPr>
                <w:color w:val="D4D4D4"/>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81BAD90" w14:textId="77777777" w:rsidR="00B430F0" w:rsidRPr="006436AF" w:rsidRDefault="00B430F0" w:rsidP="00B430F0">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08DE4DA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3568996"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39E931FC"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422F5901" w14:textId="77777777" w:rsidR="00B430F0" w:rsidRPr="006436AF" w:rsidRDefault="00B430F0" w:rsidP="00B430F0">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2D7647A4"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DA734F9"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2A7F87F"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00F4D0EB" w14:textId="77777777" w:rsidR="00B430F0" w:rsidRPr="006436AF" w:rsidRDefault="00B430F0" w:rsidP="00B430F0">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4AFF845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785CF14"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7365FD31"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locatorType</w:t>
            </w:r>
          </w:p>
          <w:p w14:paraId="2AAF3338"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locators</w:t>
            </w:r>
          </w:p>
          <w:p w14:paraId="1E4CACE9"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E9217A5" w14:textId="77777777" w:rsidR="00B430F0" w:rsidRPr="006436AF" w:rsidRDefault="00B430F0" w:rsidP="00B430F0">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45A20D34"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74E14BE5" w14:textId="77777777" w:rsidR="00B430F0" w:rsidRPr="006436AF" w:rsidRDefault="00B430F0" w:rsidP="00B430F0">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02297F64"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D08C1B9"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23FC9800"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C5FEE8A"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774EF7B6" w14:textId="77777777" w:rsidR="00B430F0" w:rsidRPr="006436AF" w:rsidRDefault="00B430F0" w:rsidP="00B430F0">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B8205EE" w14:textId="77777777" w:rsidR="00B430F0" w:rsidRPr="006436AF" w:rsidRDefault="00B430F0" w:rsidP="00B430F0">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362A409F"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0DFDE058"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F943582"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urlPattern</w:t>
            </w:r>
          </w:p>
          <w:p w14:paraId="53D59624"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tokenName</w:t>
            </w:r>
          </w:p>
          <w:p w14:paraId="43EDBBB8"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passphraseName</w:t>
            </w:r>
          </w:p>
          <w:p w14:paraId="1247571E"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passphrase</w:t>
            </w:r>
          </w:p>
          <w:p w14:paraId="55E5C222"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tokenExpiryName</w:t>
            </w:r>
          </w:p>
          <w:p w14:paraId="6A5580F2"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useIPAddress</w:t>
            </w:r>
          </w:p>
          <w:p w14:paraId="6D40A1A6"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6386400F" w14:textId="77777777" w:rsidR="00B430F0" w:rsidRPr="006436AF" w:rsidRDefault="00B430F0" w:rsidP="00B430F0">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305468E0"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314822A8" w14:textId="77777777" w:rsidR="00B430F0" w:rsidRPr="006436AF" w:rsidRDefault="00B430F0" w:rsidP="00B430F0">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3766533C"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3F438" w14:textId="77777777" w:rsidR="00B430F0" w:rsidRPr="006436AF" w:rsidRDefault="00B430F0" w:rsidP="00B430F0">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260CF6D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A675320" w14:textId="77777777" w:rsidR="00B430F0" w:rsidRPr="006436AF" w:rsidRDefault="00B430F0" w:rsidP="00B430F0">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48ECE078"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26C405F" w14:textId="77777777" w:rsidR="00B430F0" w:rsidRPr="006436AF" w:rsidRDefault="00B430F0" w:rsidP="00B430F0">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4DEE621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D36D810" w14:textId="77777777" w:rsidR="00B430F0" w:rsidRPr="006436AF" w:rsidRDefault="00B430F0" w:rsidP="00B430F0">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4C0BBC5F"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79466B30" w14:textId="77777777" w:rsidR="00B430F0" w:rsidRPr="006436AF" w:rsidRDefault="00B430F0" w:rsidP="00B430F0">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1D8B191C"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C4F06A2" w14:textId="77777777" w:rsidR="00B430F0" w:rsidRPr="006436AF" w:rsidRDefault="00B430F0" w:rsidP="00B430F0">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7EBE6F48" w14:textId="77777777" w:rsidR="00B430F0" w:rsidRPr="006436AF" w:rsidRDefault="00B430F0" w:rsidP="00B430F0">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6AC015DD" w14:textId="77777777" w:rsidR="00B430F0" w:rsidRPr="006436AF" w:rsidRDefault="00B430F0" w:rsidP="00B430F0">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6613B119"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C7E08EA"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A28C403"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F47A1B"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55FD67E7"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7587D9C3"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distributionNetworkType</w:t>
            </w:r>
          </w:p>
          <w:p w14:paraId="77BA0DAA"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distributionMode</w:t>
            </w:r>
          </w:p>
          <w:p w14:paraId="37AB2E77"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2260E0" w14:textId="77777777" w:rsidR="00B430F0" w:rsidRPr="006436AF" w:rsidRDefault="00B430F0" w:rsidP="00B430F0">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AEB3C73"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D7B0821" w14:textId="77777777" w:rsidR="00B430F0" w:rsidRPr="006436AF" w:rsidRDefault="00B430F0" w:rsidP="00B430F0">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53F3B9AC"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4826D39A" w14:textId="77777777" w:rsidR="00B430F0" w:rsidRPr="006436AF" w:rsidRDefault="00B430F0" w:rsidP="00B430F0">
            <w:pPr>
              <w:pStyle w:val="PL"/>
              <w:rPr>
                <w:color w:val="D4D4D4"/>
                <w:lang w:val="en-US"/>
              </w:rPr>
            </w:pPr>
          </w:p>
          <w:p w14:paraId="149085CD" w14:textId="77777777" w:rsidR="00B430F0" w:rsidRPr="006436AF" w:rsidRDefault="00B430F0" w:rsidP="00B430F0">
            <w:pPr>
              <w:pStyle w:val="PL"/>
              <w:rPr>
                <w:color w:val="D4D4D4"/>
                <w:lang w:val="en-US"/>
              </w:rPr>
            </w:pPr>
            <w:r w:rsidRPr="006436AF">
              <w:rPr>
                <w:color w:val="D4D4D4"/>
                <w:lang w:val="en-US"/>
              </w:rPr>
              <w:t>    </w:t>
            </w:r>
            <w:r w:rsidRPr="006436AF">
              <w:rPr>
                <w:color w:val="6A9955"/>
                <w:lang w:val="en-US"/>
              </w:rPr>
              <w:t># Schema for the resource itself</w:t>
            </w:r>
          </w:p>
          <w:p w14:paraId="0769CE8F" w14:textId="77777777" w:rsidR="00B430F0" w:rsidRPr="006436AF" w:rsidRDefault="00B430F0" w:rsidP="00B430F0">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01260990"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982F9"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3E3263FF" w14:textId="77777777" w:rsidR="00B430F0" w:rsidRPr="006436AF" w:rsidRDefault="00B430F0" w:rsidP="00B430F0">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2E33154D"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name</w:t>
            </w:r>
          </w:p>
          <w:p w14:paraId="78C4FD17"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ingestConfiguration</w:t>
            </w:r>
          </w:p>
          <w:p w14:paraId="382E5E8E" w14:textId="77777777" w:rsidR="00B430F0" w:rsidRPr="006436AF" w:rsidRDefault="00B430F0" w:rsidP="00B430F0">
            <w:pPr>
              <w:pStyle w:val="PL"/>
              <w:rPr>
                <w:color w:val="D4D4D4"/>
                <w:lang w:val="en-US"/>
              </w:rPr>
            </w:pPr>
            <w:r w:rsidRPr="006436AF">
              <w:rPr>
                <w:color w:val="D4D4D4"/>
                <w:lang w:val="en-US"/>
              </w:rPr>
              <w:t>        - </w:t>
            </w:r>
            <w:r w:rsidRPr="006436AF">
              <w:rPr>
                <w:color w:val="CE9178"/>
                <w:lang w:val="en-US"/>
              </w:rPr>
              <w:t>distributionConfigurations</w:t>
            </w:r>
          </w:p>
          <w:p w14:paraId="65EE4985" w14:textId="77777777" w:rsidR="00B430F0" w:rsidRPr="006436AF" w:rsidRDefault="00B430F0" w:rsidP="00B430F0">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1876EA7" w14:textId="77777777" w:rsidR="00B430F0" w:rsidRPr="006436AF" w:rsidRDefault="00B430F0" w:rsidP="00B430F0">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3ACAF65"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2D18E68" w14:textId="77777777" w:rsidR="00B430F0" w:rsidRPr="006436AF" w:rsidRDefault="00B430F0" w:rsidP="00B430F0">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4C51137B" w14:textId="77777777" w:rsidR="00B430F0" w:rsidRPr="006436AF" w:rsidRDefault="00B430F0" w:rsidP="00B430F0">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5D653E82" w14:textId="77777777" w:rsidR="00B430F0" w:rsidRPr="006436AF" w:rsidRDefault="00B430F0" w:rsidP="00B430F0">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101BDF7D" w14:textId="77777777" w:rsidR="00B430F0" w:rsidRPr="006436AF" w:rsidRDefault="00B430F0" w:rsidP="00B430F0">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8598538" w14:textId="77777777" w:rsidR="00B430F0" w:rsidRPr="006436AF" w:rsidRDefault="00B430F0" w:rsidP="00B430F0">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3D5881C5" w14:textId="77777777" w:rsidR="00B430F0" w:rsidRPr="006436AF" w:rsidRDefault="00B430F0" w:rsidP="00B430F0">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077746E6" w14:textId="77777777" w:rsidR="00B430F0" w:rsidRPr="006436AF" w:rsidRDefault="00B430F0" w:rsidP="00B430F0">
            <w:pPr>
              <w:pStyle w:val="PL"/>
              <w:rPr>
                <w:color w:val="D4D4D4"/>
                <w:lang w:val="en-US"/>
              </w:rPr>
            </w:pPr>
          </w:p>
          <w:p w14:paraId="05E7A15A" w14:textId="77777777" w:rsidR="00B430F0" w:rsidRPr="006436AF" w:rsidRDefault="00B430F0" w:rsidP="00B430F0">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225AB3A"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1A268605" w14:textId="77777777" w:rsidR="00B430F0" w:rsidRPr="006436AF" w:rsidRDefault="00B430F0" w:rsidP="00B430F0">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52F03F43" w14:textId="77777777" w:rsidR="00B430F0" w:rsidRPr="006436AF" w:rsidRDefault="00B430F0" w:rsidP="00B430F0">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65B7D830" w14:textId="77777777" w:rsidR="00B430F0" w:rsidRPr="006436AF" w:rsidRDefault="00B430F0" w:rsidP="00B430F0">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8ED8406" w14:textId="77777777" w:rsidR="00B430F0" w:rsidRPr="006436AF" w:rsidRDefault="00B430F0" w:rsidP="00B430F0">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2AEECB2C"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5F52D87" w14:textId="77777777" w:rsidR="00B430F0" w:rsidRPr="006436AF" w:rsidRDefault="00B430F0" w:rsidP="00B430F0">
            <w:pPr>
              <w:pStyle w:val="PL"/>
              <w:rPr>
                <w:color w:val="D4D4D4"/>
                <w:lang w:val="en-US"/>
              </w:rPr>
            </w:pPr>
            <w:r w:rsidRPr="006436AF">
              <w:rPr>
                <w:color w:val="CE9178"/>
                <w:lang w:val="en-US"/>
              </w:rPr>
              <w:t>            This string provides forward-compatibility with future</w:t>
            </w:r>
          </w:p>
          <w:p w14:paraId="49E06604" w14:textId="77777777" w:rsidR="00B430F0" w:rsidRPr="006436AF" w:rsidRDefault="00B430F0" w:rsidP="00B430F0">
            <w:pPr>
              <w:pStyle w:val="PL"/>
              <w:rPr>
                <w:color w:val="D4D4D4"/>
                <w:lang w:val="en-US"/>
              </w:rPr>
            </w:pPr>
            <w:r w:rsidRPr="006436AF">
              <w:rPr>
                <w:color w:val="CE9178"/>
                <w:lang w:val="en-US"/>
              </w:rPr>
              <w:t>            extensions to the enumeration but is not used to encode</w:t>
            </w:r>
          </w:p>
          <w:p w14:paraId="40B6765A" w14:textId="77777777" w:rsidR="00B430F0" w:rsidRPr="006436AF" w:rsidRDefault="00B430F0" w:rsidP="00B430F0">
            <w:pPr>
              <w:pStyle w:val="PL"/>
              <w:rPr>
                <w:color w:val="D4D4D4"/>
                <w:lang w:val="en-US"/>
              </w:rPr>
            </w:pPr>
            <w:r w:rsidRPr="006436AF">
              <w:rPr>
                <w:color w:val="CE9178"/>
                <w:lang w:val="en-US"/>
              </w:rPr>
              <w:t>            content defined in the present version of this API.</w:t>
            </w:r>
          </w:p>
          <w:p w14:paraId="32E73ECD" w14:textId="77777777" w:rsidR="00B430F0" w:rsidRPr="006436AF" w:rsidRDefault="00B430F0" w:rsidP="00B430F0">
            <w:pPr>
              <w:pStyle w:val="PL"/>
              <w:rPr>
                <w:color w:val="D4D4D4"/>
                <w:lang w:val="en-US"/>
              </w:rPr>
            </w:pPr>
          </w:p>
          <w:p w14:paraId="6C610BB9" w14:textId="77777777" w:rsidR="00B430F0" w:rsidRPr="006436AF" w:rsidRDefault="00B430F0" w:rsidP="00B430F0">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620B9C76"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727E3634" w14:textId="77777777" w:rsidR="00B430F0" w:rsidRPr="006436AF" w:rsidRDefault="00B430F0" w:rsidP="00B430F0">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6EF252D6" w14:textId="77777777" w:rsidR="00B430F0" w:rsidRPr="006436AF" w:rsidRDefault="00B430F0" w:rsidP="00B430F0">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6160D5F3" w14:textId="77777777" w:rsidR="00B430F0" w:rsidRPr="006436AF" w:rsidRDefault="00B430F0" w:rsidP="00B430F0">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AFCAF01" w14:textId="77777777" w:rsidR="00B430F0" w:rsidRPr="006436AF" w:rsidRDefault="00B430F0" w:rsidP="00B430F0">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AD2B080"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6FC9F0FE" w14:textId="77777777" w:rsidR="00B430F0" w:rsidRPr="006436AF" w:rsidRDefault="00B430F0" w:rsidP="00B430F0">
            <w:pPr>
              <w:pStyle w:val="PL"/>
              <w:rPr>
                <w:color w:val="D4D4D4"/>
                <w:lang w:val="en-US"/>
              </w:rPr>
            </w:pPr>
            <w:r w:rsidRPr="006436AF">
              <w:rPr>
                <w:color w:val="CE9178"/>
                <w:lang w:val="en-US"/>
              </w:rPr>
              <w:t>            This string provides forward-compatibility with future</w:t>
            </w:r>
          </w:p>
          <w:p w14:paraId="312F3FF4" w14:textId="77777777" w:rsidR="00B430F0" w:rsidRPr="006436AF" w:rsidRDefault="00B430F0" w:rsidP="00B430F0">
            <w:pPr>
              <w:pStyle w:val="PL"/>
              <w:rPr>
                <w:color w:val="D4D4D4"/>
                <w:lang w:val="en-US"/>
              </w:rPr>
            </w:pPr>
            <w:r w:rsidRPr="006436AF">
              <w:rPr>
                <w:color w:val="CE9178"/>
                <w:lang w:val="en-US"/>
              </w:rPr>
              <w:t>            extensions to the enumeration but is not used to encode</w:t>
            </w:r>
          </w:p>
          <w:p w14:paraId="6A80D912" w14:textId="7CB53AE5" w:rsidR="006440DB" w:rsidRPr="006436AF" w:rsidRDefault="00B430F0" w:rsidP="00B430F0">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0" w:name="_Toc68899749"/>
      <w:bookmarkStart w:id="2211" w:name="_Toc71214500"/>
      <w:bookmarkStart w:id="2212" w:name="_Toc71722174"/>
      <w:bookmarkStart w:id="2213" w:name="_Toc74859226"/>
      <w:bookmarkStart w:id="2214" w:name="MCCQCTEMPBM_00000087"/>
      <w:bookmarkStart w:id="2215" w:name="_Toc18784609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10"/>
      <w:bookmarkEnd w:id="2211"/>
      <w:bookmarkEnd w:id="2212"/>
      <w:bookmarkEnd w:id="2213"/>
      <w:bookmarkEnd w:id="2215"/>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4"/>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r w:rsidRPr="00B23038">
              <w:t>allOf</w:t>
            </w:r>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6" w:name="_Toc68899750"/>
      <w:bookmarkStart w:id="2217" w:name="_Toc71214501"/>
      <w:bookmarkStart w:id="2218" w:name="_Toc71722175"/>
      <w:bookmarkStart w:id="2219" w:name="_Toc74859227"/>
      <w:bookmarkStart w:id="2220" w:name="MCCQCTEMPBM_00000088"/>
      <w:bookmarkStart w:id="2221" w:name="_Toc18784609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16"/>
      <w:bookmarkEnd w:id="2217"/>
      <w:bookmarkEnd w:id="2218"/>
      <w:bookmarkEnd w:id="2219"/>
      <w:bookmarkEnd w:id="2221"/>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0"/>
          <w:p w14:paraId="43F89DD4" w14:textId="77777777" w:rsidR="00B430F0" w:rsidRPr="006436AF" w:rsidRDefault="00B430F0" w:rsidP="00B430F0">
            <w:pPr>
              <w:pStyle w:val="PL"/>
              <w:rPr>
                <w:color w:val="D4D4D4"/>
              </w:rPr>
            </w:pPr>
            <w:r w:rsidRPr="006436AF">
              <w:t>openapi</w:t>
            </w:r>
            <w:r w:rsidRPr="006436AF">
              <w:rPr>
                <w:color w:val="D4D4D4"/>
              </w:rPr>
              <w:t>: </w:t>
            </w:r>
            <w:r w:rsidRPr="006436AF">
              <w:rPr>
                <w:color w:val="B5CEA8"/>
              </w:rPr>
              <w:t>3.0.0</w:t>
            </w:r>
          </w:p>
          <w:p w14:paraId="33CBAC5A" w14:textId="77777777" w:rsidR="00B430F0" w:rsidRPr="006436AF" w:rsidRDefault="00B430F0" w:rsidP="00B430F0">
            <w:pPr>
              <w:pStyle w:val="PL"/>
              <w:rPr>
                <w:color w:val="D4D4D4"/>
              </w:rPr>
            </w:pPr>
            <w:r w:rsidRPr="006436AF">
              <w:t>info</w:t>
            </w:r>
            <w:r w:rsidRPr="006436AF">
              <w:rPr>
                <w:color w:val="D4D4D4"/>
              </w:rPr>
              <w:t>:</w:t>
            </w:r>
          </w:p>
          <w:p w14:paraId="279FC679" w14:textId="77777777" w:rsidR="00B430F0" w:rsidRPr="006436AF" w:rsidRDefault="00B430F0" w:rsidP="00B430F0">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78DD844" w14:textId="65C18675" w:rsidR="00B430F0" w:rsidRPr="006436AF" w:rsidRDefault="00B430F0" w:rsidP="00B430F0">
            <w:pPr>
              <w:pStyle w:val="PL"/>
              <w:rPr>
                <w:color w:val="D4D4D4"/>
              </w:rPr>
            </w:pPr>
            <w:r w:rsidRPr="006436AF">
              <w:rPr>
                <w:color w:val="D4D4D4"/>
              </w:rPr>
              <w:t>  </w:t>
            </w:r>
            <w:r w:rsidRPr="006436AF">
              <w:t>version</w:t>
            </w:r>
            <w:r w:rsidRPr="006436AF">
              <w:rPr>
                <w:color w:val="D4D4D4"/>
              </w:rPr>
              <w:t>: </w:t>
            </w:r>
            <w:r>
              <w:rPr>
                <w:color w:val="B5CEA8"/>
              </w:rPr>
              <w:t>2.3.0</w:t>
            </w:r>
          </w:p>
          <w:p w14:paraId="57AE670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586C0"/>
              </w:rPr>
              <w:t>|</w:t>
            </w:r>
          </w:p>
          <w:p w14:paraId="58B3EFA1" w14:textId="77777777" w:rsidR="00B430F0" w:rsidRPr="006436AF" w:rsidRDefault="00B430F0" w:rsidP="00B430F0">
            <w:pPr>
              <w:pStyle w:val="PL"/>
              <w:rPr>
                <w:color w:val="D4D4D4"/>
              </w:rPr>
            </w:pPr>
            <w:r w:rsidRPr="006436AF">
              <w:rPr>
                <w:color w:val="CE9178"/>
              </w:rPr>
              <w:t>    5GMS AF M1 Metrics Reporting Provisioning API</w:t>
            </w:r>
          </w:p>
          <w:p w14:paraId="09FCDD24" w14:textId="77777777" w:rsidR="00B430F0" w:rsidRPr="006436AF" w:rsidRDefault="00B430F0" w:rsidP="00B430F0">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44BC65E6" w14:textId="77777777" w:rsidR="00B430F0" w:rsidRPr="006436AF" w:rsidRDefault="00B430F0" w:rsidP="00B430F0">
            <w:pPr>
              <w:pStyle w:val="PL"/>
              <w:rPr>
                <w:color w:val="D4D4D4"/>
              </w:rPr>
            </w:pPr>
            <w:r w:rsidRPr="006436AF">
              <w:rPr>
                <w:color w:val="CE9178"/>
              </w:rPr>
              <w:t>    All rights reserved.</w:t>
            </w:r>
          </w:p>
          <w:p w14:paraId="0A9E0EC3" w14:textId="77777777" w:rsidR="00B430F0" w:rsidRPr="006436AF" w:rsidRDefault="00B430F0" w:rsidP="00B430F0">
            <w:pPr>
              <w:pStyle w:val="PL"/>
              <w:rPr>
                <w:color w:val="D4D4D4"/>
              </w:rPr>
            </w:pPr>
            <w:r w:rsidRPr="006436AF">
              <w:t>tags</w:t>
            </w:r>
            <w:r w:rsidRPr="006436AF">
              <w:rPr>
                <w:color w:val="D4D4D4"/>
              </w:rPr>
              <w:t>:</w:t>
            </w:r>
          </w:p>
          <w:p w14:paraId="6CA8F906"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9663F23"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5290E12E" w14:textId="77777777" w:rsidR="00B430F0" w:rsidRPr="006436AF" w:rsidRDefault="00B430F0" w:rsidP="00B430F0">
            <w:pPr>
              <w:pStyle w:val="PL"/>
              <w:rPr>
                <w:color w:val="D4D4D4"/>
              </w:rPr>
            </w:pPr>
            <w:r w:rsidRPr="006436AF">
              <w:t>externalDocs</w:t>
            </w:r>
            <w:r w:rsidRPr="006436AF">
              <w:rPr>
                <w:color w:val="D4D4D4"/>
              </w:rPr>
              <w:t>:</w:t>
            </w:r>
          </w:p>
          <w:p w14:paraId="1B1B75C8" w14:textId="401A1C3E"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'TS 26.512 V</w:t>
            </w:r>
            <w:r w:rsidRPr="00B96136">
              <w:rPr>
                <w:color w:val="CE9178"/>
              </w:rPr>
              <w:t>17.10.0</w:t>
            </w:r>
            <w:r w:rsidRPr="006436AF">
              <w:rPr>
                <w:color w:val="CE9178"/>
              </w:rPr>
              <w:t>; 5G Media Streaming (5GMS); Protocols'</w:t>
            </w:r>
          </w:p>
          <w:p w14:paraId="07824BDB" w14:textId="77777777" w:rsidR="00B430F0" w:rsidRPr="006436AF" w:rsidRDefault="00B430F0" w:rsidP="00B430F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2CA4CE00" w14:textId="77777777" w:rsidR="00B430F0" w:rsidRPr="006436AF" w:rsidRDefault="00B430F0" w:rsidP="00B430F0">
            <w:pPr>
              <w:pStyle w:val="PL"/>
              <w:rPr>
                <w:color w:val="D4D4D4"/>
              </w:rPr>
            </w:pPr>
            <w:r w:rsidRPr="006436AF">
              <w:t>servers</w:t>
            </w:r>
            <w:r w:rsidRPr="006436AF">
              <w:rPr>
                <w:color w:val="D4D4D4"/>
              </w:rPr>
              <w:t>:</w:t>
            </w:r>
          </w:p>
          <w:p w14:paraId="497FADBE" w14:textId="77777777" w:rsidR="00B430F0" w:rsidRPr="006436AF" w:rsidRDefault="00B430F0" w:rsidP="00B430F0">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42392066" w14:textId="77777777" w:rsidR="00B430F0" w:rsidRPr="006436AF" w:rsidRDefault="00B430F0" w:rsidP="00B430F0">
            <w:pPr>
              <w:pStyle w:val="PL"/>
              <w:rPr>
                <w:color w:val="D4D4D4"/>
              </w:rPr>
            </w:pPr>
            <w:r w:rsidRPr="006436AF">
              <w:rPr>
                <w:color w:val="D4D4D4"/>
              </w:rPr>
              <w:t>    </w:t>
            </w:r>
            <w:r w:rsidRPr="006436AF">
              <w:t>variables</w:t>
            </w:r>
            <w:r w:rsidRPr="006436AF">
              <w:rPr>
                <w:color w:val="D4D4D4"/>
              </w:rPr>
              <w:t>:</w:t>
            </w:r>
          </w:p>
          <w:p w14:paraId="249CC2BF" w14:textId="77777777" w:rsidR="00B430F0" w:rsidRPr="006436AF" w:rsidRDefault="00B430F0" w:rsidP="00B430F0">
            <w:pPr>
              <w:pStyle w:val="PL"/>
              <w:rPr>
                <w:color w:val="D4D4D4"/>
              </w:rPr>
            </w:pPr>
            <w:r w:rsidRPr="006436AF">
              <w:rPr>
                <w:color w:val="D4D4D4"/>
              </w:rPr>
              <w:t>      </w:t>
            </w:r>
            <w:r w:rsidRPr="006436AF">
              <w:t>apiRoot</w:t>
            </w:r>
            <w:r w:rsidRPr="006436AF">
              <w:rPr>
                <w:color w:val="D4D4D4"/>
              </w:rPr>
              <w:t>:</w:t>
            </w:r>
          </w:p>
          <w:p w14:paraId="2CE7DD20" w14:textId="77777777" w:rsidR="00B430F0" w:rsidRPr="006436AF" w:rsidRDefault="00B430F0" w:rsidP="00B430F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61ACFE4"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DA651AA" w14:textId="77777777" w:rsidR="00B430F0" w:rsidRPr="006436AF" w:rsidRDefault="00B430F0" w:rsidP="00B430F0">
            <w:pPr>
              <w:pStyle w:val="PL"/>
              <w:rPr>
                <w:color w:val="D4D4D4"/>
              </w:rPr>
            </w:pPr>
            <w:r w:rsidRPr="006436AF">
              <w:t>paths</w:t>
            </w:r>
            <w:r w:rsidRPr="006436AF">
              <w:rPr>
                <w:color w:val="D4D4D4"/>
              </w:rPr>
              <w:t>:</w:t>
            </w:r>
          </w:p>
          <w:p w14:paraId="5097DFEB" w14:textId="77777777" w:rsidR="00B430F0" w:rsidRPr="006436AF" w:rsidRDefault="00B430F0" w:rsidP="00B430F0">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6D760931" w14:textId="77777777" w:rsidR="00B430F0" w:rsidRPr="006436AF" w:rsidRDefault="00B430F0" w:rsidP="00B430F0">
            <w:pPr>
              <w:pStyle w:val="PL"/>
              <w:rPr>
                <w:color w:val="D4D4D4"/>
              </w:rPr>
            </w:pPr>
            <w:r w:rsidRPr="006436AF">
              <w:rPr>
                <w:color w:val="D4D4D4"/>
              </w:rPr>
              <w:t>    </w:t>
            </w:r>
            <w:r w:rsidRPr="006436AF">
              <w:t>parameters</w:t>
            </w:r>
            <w:r w:rsidRPr="006436AF">
              <w:rPr>
                <w:color w:val="D4D4D4"/>
              </w:rPr>
              <w:t>:</w:t>
            </w:r>
          </w:p>
          <w:p w14:paraId="644BA04C"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44517B6B"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04F8A2B9"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5187476E"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 </w:t>
            </w:r>
          </w:p>
          <w:p w14:paraId="4DCC37F4"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8B622F"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442770C" w14:textId="77777777" w:rsidR="00B430F0" w:rsidRPr="006436AF" w:rsidRDefault="00B430F0" w:rsidP="00B430F0">
            <w:pPr>
              <w:pStyle w:val="PL"/>
              <w:rPr>
                <w:color w:val="D4D4D4"/>
              </w:rPr>
            </w:pPr>
            <w:r w:rsidRPr="006436AF">
              <w:rPr>
                <w:color w:val="D4D4D4"/>
              </w:rPr>
              <w:t>    </w:t>
            </w:r>
            <w:r w:rsidRPr="006436AF">
              <w:t>post</w:t>
            </w:r>
            <w:r w:rsidRPr="006436AF">
              <w:rPr>
                <w:color w:val="D4D4D4"/>
              </w:rPr>
              <w:t>:</w:t>
            </w:r>
          </w:p>
          <w:p w14:paraId="74DDD642"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7D718614"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0731A0E2"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15F5BC1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0F3CBA56"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7C526C6"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516D2FE1"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64D29C2F"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7EBEA1EB"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7256B552"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0376FBDC" w14:textId="77777777" w:rsidR="00B430F0" w:rsidRPr="006436AF" w:rsidRDefault="00B430F0" w:rsidP="00B430F0">
            <w:pPr>
              <w:pStyle w:val="PL"/>
              <w:rPr>
                <w:color w:val="D4D4D4"/>
              </w:rPr>
            </w:pPr>
            <w:r w:rsidRPr="006436AF">
              <w:rPr>
                <w:color w:val="D4D4D4"/>
              </w:rPr>
              <w:t>        </w:t>
            </w:r>
            <w:r w:rsidRPr="006436AF">
              <w:rPr>
                <w:color w:val="CE9178"/>
              </w:rPr>
              <w:t>'201'</w:t>
            </w:r>
            <w:r w:rsidRPr="006436AF">
              <w:rPr>
                <w:color w:val="D4D4D4"/>
              </w:rPr>
              <w:t>:</w:t>
            </w:r>
          </w:p>
          <w:p w14:paraId="06A8DE2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175F0643" w14:textId="77777777" w:rsidR="00B430F0" w:rsidRPr="006436AF" w:rsidRDefault="00B430F0" w:rsidP="00B430F0">
            <w:pPr>
              <w:pStyle w:val="PL"/>
              <w:rPr>
                <w:color w:val="D4D4D4"/>
              </w:rPr>
            </w:pPr>
            <w:r w:rsidRPr="006436AF">
              <w:rPr>
                <w:color w:val="D4D4D4"/>
              </w:rPr>
              <w:t>          </w:t>
            </w:r>
            <w:r w:rsidRPr="006436AF">
              <w:t>headers</w:t>
            </w:r>
            <w:r w:rsidRPr="006436AF">
              <w:rPr>
                <w:color w:val="D4D4D4"/>
              </w:rPr>
              <w:t>:</w:t>
            </w:r>
          </w:p>
          <w:p w14:paraId="3380037E" w14:textId="77777777" w:rsidR="00B430F0" w:rsidRPr="006436AF" w:rsidRDefault="00B430F0" w:rsidP="00B430F0">
            <w:pPr>
              <w:pStyle w:val="PL"/>
              <w:rPr>
                <w:color w:val="D4D4D4"/>
              </w:rPr>
            </w:pPr>
            <w:r w:rsidRPr="006436AF">
              <w:rPr>
                <w:color w:val="D4D4D4"/>
              </w:rPr>
              <w:t>            </w:t>
            </w:r>
            <w:r w:rsidRPr="006436AF">
              <w:t>Location</w:t>
            </w:r>
            <w:r w:rsidRPr="006436AF">
              <w:rPr>
                <w:color w:val="D4D4D4"/>
              </w:rPr>
              <w:t>:</w:t>
            </w:r>
          </w:p>
          <w:p w14:paraId="5112D9B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B37B66B"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035E1EC3"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4CCEC3EE"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33F57EE" w14:textId="77777777" w:rsidR="00B430F0" w:rsidRPr="006436AF" w:rsidRDefault="00B430F0" w:rsidP="00B430F0">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201D1077" w14:textId="77777777" w:rsidR="00B430F0" w:rsidRPr="006436AF" w:rsidRDefault="00B430F0" w:rsidP="00B430F0">
            <w:pPr>
              <w:pStyle w:val="PL"/>
              <w:rPr>
                <w:color w:val="D4D4D4"/>
              </w:rPr>
            </w:pPr>
            <w:r w:rsidRPr="006436AF">
              <w:rPr>
                <w:color w:val="D4D4D4"/>
              </w:rPr>
              <w:t>    </w:t>
            </w:r>
            <w:r w:rsidRPr="006436AF">
              <w:t>parameters</w:t>
            </w:r>
            <w:r w:rsidRPr="006436AF">
              <w:rPr>
                <w:color w:val="D4D4D4"/>
              </w:rPr>
              <w:t>:</w:t>
            </w:r>
          </w:p>
          <w:p w14:paraId="160D7841"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DCB12FB"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12A3F7F6"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376C4480"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 </w:t>
            </w:r>
          </w:p>
          <w:p w14:paraId="4F8CBBD0"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50E082E"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65CC2F2"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FAFAFE2"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61FB2F24"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7C4C6133"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 </w:t>
            </w:r>
          </w:p>
          <w:p w14:paraId="1939DBA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ACBF3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0D31164D" w14:textId="77777777" w:rsidR="00B430F0" w:rsidRPr="006436AF" w:rsidRDefault="00B430F0" w:rsidP="00B430F0">
            <w:pPr>
              <w:pStyle w:val="PL"/>
              <w:rPr>
                <w:color w:val="D4D4D4"/>
              </w:rPr>
            </w:pPr>
            <w:r w:rsidRPr="006436AF">
              <w:rPr>
                <w:color w:val="D4D4D4"/>
              </w:rPr>
              <w:t>    </w:t>
            </w:r>
            <w:r w:rsidRPr="006436AF">
              <w:t>get</w:t>
            </w:r>
            <w:r w:rsidRPr="006436AF">
              <w:rPr>
                <w:color w:val="D4D4D4"/>
              </w:rPr>
              <w:t>:</w:t>
            </w:r>
          </w:p>
          <w:p w14:paraId="2F312F9C"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0CFC50E3"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46B7C671" w14:textId="77777777" w:rsidR="00B430F0" w:rsidRPr="006436AF" w:rsidRDefault="00B430F0" w:rsidP="00B430F0">
            <w:pPr>
              <w:pStyle w:val="PL"/>
              <w:rPr>
                <w:color w:val="D4D4D4"/>
                <w:lang w:val="fr-FR"/>
              </w:rPr>
            </w:pPr>
            <w:r w:rsidRPr="006436AF">
              <w:rPr>
                <w:color w:val="D4D4D4"/>
              </w:rPr>
              <w:t>      </w:t>
            </w:r>
            <w:r w:rsidRPr="006436AF">
              <w:rPr>
                <w:lang w:val="fr-FR"/>
              </w:rPr>
              <w:t>responses</w:t>
            </w:r>
            <w:r w:rsidRPr="006436AF">
              <w:rPr>
                <w:color w:val="D4D4D4"/>
                <w:lang w:val="fr-FR"/>
              </w:rPr>
              <w:t>:</w:t>
            </w:r>
          </w:p>
          <w:p w14:paraId="1344BCD0"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F0C3048"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1A52741" w14:textId="77777777" w:rsidR="00B430F0" w:rsidRPr="006436AF" w:rsidRDefault="00B430F0" w:rsidP="00B430F0">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7DFAE12" w14:textId="77777777" w:rsidR="00B430F0" w:rsidRPr="006436AF" w:rsidRDefault="00B430F0" w:rsidP="00B430F0">
            <w:pPr>
              <w:pStyle w:val="PL"/>
              <w:rPr>
                <w:color w:val="D4D4D4"/>
              </w:rPr>
            </w:pPr>
            <w:r w:rsidRPr="006436AF">
              <w:rPr>
                <w:color w:val="D4D4D4"/>
                <w:lang w:val="fr-FR"/>
              </w:rPr>
              <w:t>            </w:t>
            </w:r>
            <w:r w:rsidRPr="006436AF">
              <w:t>application/json</w:t>
            </w:r>
            <w:r w:rsidRPr="006436AF">
              <w:rPr>
                <w:color w:val="D4D4D4"/>
              </w:rPr>
              <w:t>:</w:t>
            </w:r>
          </w:p>
          <w:p w14:paraId="3B25D0FD"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34CF5BB1"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1FD70B7" w14:textId="77777777" w:rsidR="00B430F0" w:rsidRPr="006436AF" w:rsidRDefault="00B430F0" w:rsidP="00B430F0">
            <w:pPr>
              <w:pStyle w:val="PL"/>
              <w:rPr>
                <w:color w:val="D4D4D4"/>
              </w:rPr>
            </w:pPr>
            <w:r w:rsidRPr="006436AF">
              <w:rPr>
                <w:color w:val="D4D4D4"/>
              </w:rPr>
              <w:t>    </w:t>
            </w:r>
            <w:r w:rsidRPr="006436AF">
              <w:t>put</w:t>
            </w:r>
            <w:r w:rsidRPr="006436AF">
              <w:rPr>
                <w:color w:val="D4D4D4"/>
              </w:rPr>
              <w:t>:</w:t>
            </w:r>
          </w:p>
          <w:p w14:paraId="42D9E709"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3C8113D8"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3EE31B90"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29A531D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4175C65E"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5E47E601"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074F96BF"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1356E3D3"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076EBF3E"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EAB59BB"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4E9E3B37" w14:textId="77777777" w:rsidR="00B430F0" w:rsidRPr="006436AF" w:rsidRDefault="00B430F0" w:rsidP="00B430F0">
            <w:pPr>
              <w:pStyle w:val="PL"/>
              <w:rPr>
                <w:color w:val="D4D4D4"/>
              </w:rPr>
            </w:pPr>
            <w:r w:rsidRPr="006436AF">
              <w:rPr>
                <w:color w:val="D4D4D4"/>
              </w:rPr>
              <w:t>        </w:t>
            </w:r>
            <w:r w:rsidRPr="006436AF">
              <w:rPr>
                <w:color w:val="CE9178"/>
              </w:rPr>
              <w:t>'204'</w:t>
            </w:r>
            <w:r w:rsidRPr="006436AF">
              <w:rPr>
                <w:color w:val="D4D4D4"/>
              </w:rPr>
              <w:t>:</w:t>
            </w:r>
          </w:p>
          <w:p w14:paraId="2752967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663BCEF"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5B53E4E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C816815" w14:textId="77777777" w:rsidR="00B430F0" w:rsidRPr="006436AF" w:rsidRDefault="00B430F0" w:rsidP="00B430F0">
            <w:pPr>
              <w:pStyle w:val="PL"/>
              <w:rPr>
                <w:color w:val="D4D4D4"/>
              </w:rPr>
            </w:pPr>
            <w:r w:rsidRPr="006436AF">
              <w:rPr>
                <w:color w:val="D4D4D4"/>
              </w:rPr>
              <w:t>    </w:t>
            </w:r>
            <w:r w:rsidRPr="006436AF">
              <w:t>patch</w:t>
            </w:r>
            <w:r w:rsidRPr="006436AF">
              <w:rPr>
                <w:color w:val="D4D4D4"/>
              </w:rPr>
              <w:t>:</w:t>
            </w:r>
          </w:p>
          <w:p w14:paraId="4B82B243"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6FFD9CDD"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6F77B308"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5E1C37B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B921A0E"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EFE7C3B"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73F0A1B2" w14:textId="77777777" w:rsidR="00B430F0" w:rsidRPr="006436AF" w:rsidRDefault="00B430F0" w:rsidP="00B430F0">
            <w:pPr>
              <w:pStyle w:val="PL"/>
              <w:rPr>
                <w:color w:val="D4D4D4"/>
              </w:rPr>
            </w:pPr>
            <w:r w:rsidRPr="006436AF">
              <w:rPr>
                <w:color w:val="D4D4D4"/>
              </w:rPr>
              <w:t>          </w:t>
            </w:r>
            <w:r w:rsidRPr="006436AF">
              <w:t>application/merge-patch+json</w:t>
            </w:r>
            <w:r w:rsidRPr="006436AF">
              <w:rPr>
                <w:color w:val="D4D4D4"/>
              </w:rPr>
              <w:t>:</w:t>
            </w:r>
          </w:p>
          <w:p w14:paraId="717827B1"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29979F39"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8C4132B" w14:textId="77777777" w:rsidR="00B430F0" w:rsidRPr="006436AF" w:rsidRDefault="00B430F0" w:rsidP="00B430F0">
            <w:pPr>
              <w:pStyle w:val="PL"/>
              <w:rPr>
                <w:color w:val="D4D4D4"/>
              </w:rPr>
            </w:pPr>
            <w:r w:rsidRPr="006436AF">
              <w:rPr>
                <w:color w:val="D4D4D4"/>
              </w:rPr>
              <w:t>          </w:t>
            </w:r>
            <w:r w:rsidRPr="006436AF">
              <w:t>application/json-patch+json</w:t>
            </w:r>
            <w:r w:rsidRPr="006436AF">
              <w:rPr>
                <w:color w:val="D4D4D4"/>
              </w:rPr>
              <w:t>:</w:t>
            </w:r>
          </w:p>
          <w:p w14:paraId="55201AB5"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4BAD7389"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8362A2E"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30FD17A1" w14:textId="77777777" w:rsidR="00B430F0" w:rsidRPr="006436AF" w:rsidRDefault="00B430F0" w:rsidP="00B430F0">
            <w:pPr>
              <w:pStyle w:val="PL"/>
              <w:rPr>
                <w:color w:val="D4D4D4"/>
              </w:rPr>
            </w:pPr>
            <w:r w:rsidRPr="006436AF">
              <w:rPr>
                <w:color w:val="D4D4D4"/>
              </w:rPr>
              <w:t>        </w:t>
            </w:r>
            <w:r w:rsidRPr="006436AF">
              <w:rPr>
                <w:color w:val="CE9178"/>
              </w:rPr>
              <w:t>'200'</w:t>
            </w:r>
            <w:r w:rsidRPr="006436AF">
              <w:rPr>
                <w:color w:val="D4D4D4"/>
              </w:rPr>
              <w:t>:</w:t>
            </w:r>
          </w:p>
          <w:p w14:paraId="78804B0F"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6CCC7AE7"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7B93E4E1"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73C07A68"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3A24CC8F"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0C86FA1"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146F39A0"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A026334" w14:textId="77777777" w:rsidR="00B430F0" w:rsidRPr="006436AF" w:rsidRDefault="00B430F0" w:rsidP="00B430F0">
            <w:pPr>
              <w:pStyle w:val="PL"/>
              <w:rPr>
                <w:color w:val="D4D4D4"/>
              </w:rPr>
            </w:pPr>
            <w:r w:rsidRPr="006436AF">
              <w:rPr>
                <w:color w:val="D4D4D4"/>
              </w:rPr>
              <w:t>    </w:t>
            </w:r>
            <w:r w:rsidRPr="006436AF">
              <w:t>delete</w:t>
            </w:r>
            <w:r w:rsidRPr="006436AF">
              <w:rPr>
                <w:color w:val="D4D4D4"/>
              </w:rPr>
              <w:t>:</w:t>
            </w:r>
          </w:p>
          <w:p w14:paraId="18A47E96"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998F8E9"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C91FA3A"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07397F61" w14:textId="77777777" w:rsidR="00B430F0" w:rsidRPr="006436AF" w:rsidRDefault="00B430F0" w:rsidP="00B430F0">
            <w:pPr>
              <w:pStyle w:val="PL"/>
              <w:rPr>
                <w:color w:val="D4D4D4"/>
              </w:rPr>
            </w:pPr>
            <w:r w:rsidRPr="006436AF">
              <w:rPr>
                <w:color w:val="D4D4D4"/>
              </w:rPr>
              <w:t>        </w:t>
            </w:r>
            <w:r w:rsidRPr="006436AF">
              <w:rPr>
                <w:color w:val="CE9178"/>
              </w:rPr>
              <w:t>'204'</w:t>
            </w:r>
            <w:r w:rsidRPr="006436AF">
              <w:rPr>
                <w:color w:val="D4D4D4"/>
              </w:rPr>
              <w:t>:</w:t>
            </w:r>
          </w:p>
          <w:p w14:paraId="43D86CE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0D6AA64"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26539B51"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7A35DC" w14:textId="77777777" w:rsidR="00B430F0" w:rsidRPr="006436AF" w:rsidRDefault="00B430F0" w:rsidP="00B430F0">
            <w:pPr>
              <w:pStyle w:val="PL"/>
              <w:rPr>
                <w:color w:val="D4D4D4"/>
              </w:rPr>
            </w:pPr>
            <w:r w:rsidRPr="006436AF">
              <w:t>components</w:t>
            </w:r>
            <w:r w:rsidRPr="006436AF">
              <w:rPr>
                <w:color w:val="D4D4D4"/>
              </w:rPr>
              <w:t>:</w:t>
            </w:r>
          </w:p>
          <w:p w14:paraId="1B71250C" w14:textId="77777777" w:rsidR="00B430F0" w:rsidRPr="006436AF" w:rsidRDefault="00B430F0" w:rsidP="00B430F0">
            <w:pPr>
              <w:pStyle w:val="PL"/>
              <w:rPr>
                <w:color w:val="D4D4D4"/>
              </w:rPr>
            </w:pPr>
            <w:r w:rsidRPr="006436AF">
              <w:rPr>
                <w:color w:val="D4D4D4"/>
              </w:rPr>
              <w:t>  </w:t>
            </w:r>
            <w:r w:rsidRPr="006436AF">
              <w:t>schemas</w:t>
            </w:r>
            <w:r w:rsidRPr="006436AF">
              <w:rPr>
                <w:color w:val="D4D4D4"/>
              </w:rPr>
              <w:t>:</w:t>
            </w:r>
          </w:p>
          <w:p w14:paraId="5EA6F508" w14:textId="77777777" w:rsidR="00B430F0" w:rsidRPr="006436AF" w:rsidRDefault="00B430F0" w:rsidP="00B430F0">
            <w:pPr>
              <w:pStyle w:val="PL"/>
              <w:rPr>
                <w:color w:val="D4D4D4"/>
              </w:rPr>
            </w:pPr>
            <w:r w:rsidRPr="006436AF">
              <w:rPr>
                <w:color w:val="D4D4D4"/>
              </w:rPr>
              <w:t>    </w:t>
            </w:r>
            <w:r w:rsidRPr="006436AF">
              <w:t>MetricsReportingConfiguration</w:t>
            </w:r>
            <w:r w:rsidRPr="006436AF">
              <w:rPr>
                <w:color w:val="D4D4D4"/>
              </w:rPr>
              <w:t>:</w:t>
            </w:r>
          </w:p>
          <w:p w14:paraId="46130C2C"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63C6CCC6"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CAAAB22"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1A742413" w14:textId="77777777" w:rsidR="00B430F0" w:rsidRPr="006436AF" w:rsidRDefault="00B430F0" w:rsidP="00B430F0">
            <w:pPr>
              <w:pStyle w:val="PL"/>
              <w:rPr>
                <w:color w:val="D4D4D4"/>
              </w:rPr>
            </w:pPr>
            <w:r w:rsidRPr="006436AF">
              <w:rPr>
                <w:color w:val="D4D4D4"/>
              </w:rPr>
              <w:t>        - </w:t>
            </w:r>
            <w:r w:rsidRPr="006436AF">
              <w:rPr>
                <w:color w:val="CE9178"/>
              </w:rPr>
              <w:t>metricsReportingConfigurationId</w:t>
            </w:r>
          </w:p>
          <w:p w14:paraId="7498B5E1" w14:textId="77777777" w:rsidR="00B430F0" w:rsidRPr="006436AF" w:rsidRDefault="00B430F0" w:rsidP="00B430F0">
            <w:pPr>
              <w:pStyle w:val="PL"/>
              <w:rPr>
                <w:color w:val="D4D4D4"/>
              </w:rPr>
            </w:pPr>
            <w:r w:rsidRPr="006436AF">
              <w:rPr>
                <w:color w:val="D4D4D4"/>
              </w:rPr>
              <w:t>        - </w:t>
            </w:r>
            <w:r w:rsidRPr="006436AF">
              <w:rPr>
                <w:color w:val="CE9178"/>
              </w:rPr>
              <w:t>samplingPeriod</w:t>
            </w:r>
          </w:p>
          <w:p w14:paraId="218675CC"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3E61CCBB" w14:textId="77777777" w:rsidR="00B430F0" w:rsidRPr="006436AF" w:rsidRDefault="00B430F0" w:rsidP="00B430F0">
            <w:pPr>
              <w:pStyle w:val="PL"/>
              <w:rPr>
                <w:color w:val="D4D4D4"/>
              </w:rPr>
            </w:pPr>
            <w:r w:rsidRPr="006436AF">
              <w:rPr>
                <w:color w:val="D4D4D4"/>
              </w:rPr>
              <w:t>        </w:t>
            </w:r>
            <w:r w:rsidRPr="006436AF">
              <w:t>metricsReportingConfigurationId</w:t>
            </w:r>
            <w:r w:rsidRPr="006436AF">
              <w:rPr>
                <w:color w:val="D4D4D4"/>
              </w:rPr>
              <w:t>:</w:t>
            </w:r>
          </w:p>
          <w:p w14:paraId="48F7EF8F"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AAE21AE" w14:textId="77777777" w:rsidR="00B430F0" w:rsidRPr="00C522DE" w:rsidRDefault="00B430F0" w:rsidP="00B430F0">
            <w:pPr>
              <w:pStyle w:val="PL"/>
              <w:rPr>
                <w:color w:val="D4D4D4"/>
              </w:rPr>
            </w:pPr>
            <w:r w:rsidRPr="00C522DE">
              <w:rPr>
                <w:color w:val="D4D4D4"/>
              </w:rPr>
              <w:t>          </w:t>
            </w:r>
            <w:r w:rsidRPr="00C522DE">
              <w:t>a</w:t>
            </w:r>
            <w:r>
              <w:t>ll</w:t>
            </w:r>
            <w:r w:rsidRPr="00C522DE">
              <w:t>Of</w:t>
            </w:r>
            <w:r w:rsidRPr="00C522DE">
              <w:rPr>
                <w:color w:val="D4D4D4"/>
              </w:rPr>
              <w:t>:</w:t>
            </w:r>
          </w:p>
          <w:p w14:paraId="354EFD28" w14:textId="77777777" w:rsidR="00B430F0" w:rsidRPr="006436AF" w:rsidRDefault="00B430F0" w:rsidP="00B430F0">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'TS26512_CommonData.yaml#/components/schemas/ResourceId'</w:t>
            </w:r>
          </w:p>
          <w:p w14:paraId="3252C56B" w14:textId="77777777" w:rsidR="00B430F0" w:rsidRDefault="00B430F0" w:rsidP="00B430F0">
            <w:pPr>
              <w:pStyle w:val="PL"/>
              <w:rPr>
                <w:color w:val="D4D4D4"/>
              </w:rPr>
            </w:pPr>
            <w:r>
              <w:rPr>
                <w:color w:val="D4D4D4"/>
              </w:rPr>
              <w:t>        </w:t>
            </w:r>
            <w:r w:rsidRPr="00AE4050">
              <w:t>sliceScope</w:t>
            </w:r>
            <w:r>
              <w:rPr>
                <w:color w:val="D4D4D4"/>
              </w:rPr>
              <w:t>:</w:t>
            </w:r>
          </w:p>
          <w:p w14:paraId="2C6C6434" w14:textId="77777777" w:rsidR="00B430F0" w:rsidRDefault="00B430F0" w:rsidP="00B430F0">
            <w:pPr>
              <w:pStyle w:val="PL"/>
              <w:rPr>
                <w:color w:val="D4D4D4"/>
              </w:rPr>
            </w:pPr>
            <w:r>
              <w:rPr>
                <w:color w:val="D4D4D4"/>
              </w:rPr>
              <w:t>          </w:t>
            </w:r>
            <w:r w:rsidRPr="00AE4050">
              <w:t>type</w:t>
            </w:r>
            <w:r>
              <w:rPr>
                <w:color w:val="D4D4D4"/>
              </w:rPr>
              <w:t xml:space="preserve">: </w:t>
            </w:r>
            <w:r w:rsidRPr="00AE4050">
              <w:rPr>
                <w:color w:val="CE9178"/>
              </w:rPr>
              <w:t>array</w:t>
            </w:r>
          </w:p>
          <w:p w14:paraId="554CD98F" w14:textId="77777777" w:rsidR="00B430F0" w:rsidRDefault="00B430F0" w:rsidP="00B430F0">
            <w:pPr>
              <w:pStyle w:val="PL"/>
              <w:rPr>
                <w:color w:val="D4D4D4"/>
              </w:rPr>
            </w:pPr>
            <w:r>
              <w:rPr>
                <w:color w:val="D4D4D4"/>
              </w:rPr>
              <w:t>          </w:t>
            </w:r>
            <w:r w:rsidRPr="00AE4050">
              <w:t>items</w:t>
            </w:r>
            <w:r>
              <w:rPr>
                <w:color w:val="D4D4D4"/>
              </w:rPr>
              <w:t>:</w:t>
            </w:r>
          </w:p>
          <w:p w14:paraId="00432569" w14:textId="77777777" w:rsidR="00B430F0" w:rsidRDefault="00B430F0" w:rsidP="00B430F0">
            <w:pPr>
              <w:pStyle w:val="PL"/>
              <w:rPr>
                <w:color w:val="D4D4D4"/>
              </w:rPr>
            </w:pPr>
            <w:r>
              <w:rPr>
                <w:color w:val="D4D4D4"/>
              </w:rPr>
              <w:t>            </w:t>
            </w:r>
            <w:r>
              <w:t>$ref</w:t>
            </w:r>
            <w:r>
              <w:rPr>
                <w:color w:val="D4D4D4"/>
              </w:rPr>
              <w:t>: </w:t>
            </w:r>
            <w:r>
              <w:rPr>
                <w:color w:val="CE9178"/>
              </w:rPr>
              <w:t>'TS29571_CommonData.yaml#/components/schemas/Snssai'</w:t>
            </w:r>
          </w:p>
          <w:p w14:paraId="2AFED42F" w14:textId="77777777" w:rsidR="00B430F0" w:rsidRDefault="00B430F0" w:rsidP="00B430F0">
            <w:pPr>
              <w:pStyle w:val="PL"/>
              <w:rPr>
                <w:color w:val="B5CEA8"/>
              </w:rPr>
            </w:pPr>
            <w:r w:rsidRPr="006436AF">
              <w:rPr>
                <w:color w:val="D4D4D4"/>
              </w:rPr>
              <w:t>          </w:t>
            </w:r>
            <w:r w:rsidRPr="006436AF">
              <w:t>minItems</w:t>
            </w:r>
            <w:r w:rsidRPr="006436AF">
              <w:rPr>
                <w:color w:val="D4D4D4"/>
              </w:rPr>
              <w:t>: </w:t>
            </w:r>
            <w:r w:rsidRPr="006436AF">
              <w:rPr>
                <w:color w:val="B5CEA8"/>
              </w:rPr>
              <w:t>1</w:t>
            </w:r>
          </w:p>
          <w:p w14:paraId="0D1EDAE8" w14:textId="77777777" w:rsidR="00B430F0" w:rsidRPr="006436AF" w:rsidRDefault="00B430F0" w:rsidP="00B430F0">
            <w:pPr>
              <w:pStyle w:val="PL"/>
              <w:rPr>
                <w:color w:val="D4D4D4"/>
              </w:rPr>
            </w:pPr>
            <w:r w:rsidRPr="006436AF">
              <w:rPr>
                <w:color w:val="D4D4D4"/>
              </w:rPr>
              <w:t>        </w:t>
            </w:r>
            <w:r w:rsidRPr="006436AF">
              <w:t>scheme</w:t>
            </w:r>
            <w:r w:rsidRPr="006436AF">
              <w:rPr>
                <w:color w:val="D4D4D4"/>
              </w:rPr>
              <w:t>:</w:t>
            </w:r>
          </w:p>
          <w:p w14:paraId="73C0B13F"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425CBC37" w14:textId="77777777" w:rsidR="00B430F0" w:rsidRPr="006436AF" w:rsidRDefault="00B430F0" w:rsidP="00B430F0">
            <w:pPr>
              <w:pStyle w:val="PL"/>
              <w:rPr>
                <w:color w:val="D4D4D4"/>
              </w:rPr>
            </w:pPr>
            <w:r w:rsidRPr="006436AF">
              <w:rPr>
                <w:color w:val="D4D4D4"/>
              </w:rPr>
              <w:t>        </w:t>
            </w:r>
            <w:r w:rsidRPr="006436AF">
              <w:t>dataNetworkName</w:t>
            </w:r>
            <w:r w:rsidRPr="006436AF">
              <w:rPr>
                <w:color w:val="D4D4D4"/>
              </w:rPr>
              <w:t>:</w:t>
            </w:r>
          </w:p>
          <w:p w14:paraId="7AAD6D6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A4B3068" w14:textId="77777777" w:rsidR="00B430F0" w:rsidRPr="006436AF" w:rsidRDefault="00B430F0" w:rsidP="00B430F0">
            <w:pPr>
              <w:pStyle w:val="PL"/>
              <w:rPr>
                <w:color w:val="D4D4D4"/>
              </w:rPr>
            </w:pPr>
            <w:r w:rsidRPr="006436AF">
              <w:rPr>
                <w:color w:val="D4D4D4"/>
              </w:rPr>
              <w:t>        </w:t>
            </w:r>
            <w:r w:rsidRPr="006436AF">
              <w:t>reportingInterval</w:t>
            </w:r>
            <w:r w:rsidRPr="006436AF">
              <w:rPr>
                <w:color w:val="D4D4D4"/>
              </w:rPr>
              <w:t>:</w:t>
            </w:r>
          </w:p>
          <w:p w14:paraId="618CE8E9" w14:textId="77777777" w:rsidR="00B430F0" w:rsidRPr="00CC5EEB" w:rsidRDefault="00B430F0" w:rsidP="00B430F0">
            <w:pPr>
              <w:pStyle w:val="PL"/>
              <w:rPr>
                <w:color w:val="D4D4D4"/>
              </w:rPr>
            </w:pPr>
            <w:r>
              <w:rPr>
                <w:color w:val="D4D4D4"/>
              </w:rPr>
              <w:t>          </w:t>
            </w:r>
            <w:r w:rsidRPr="005F0E2E">
              <w:t>minimum</w:t>
            </w:r>
            <w:r w:rsidRPr="00CC5EEB">
              <w:rPr>
                <w:color w:val="D4D4D4"/>
              </w:rPr>
              <w:t>:</w:t>
            </w:r>
            <w:r>
              <w:rPr>
                <w:color w:val="D4D4D4"/>
              </w:rPr>
              <w:t> </w:t>
            </w:r>
            <w:r w:rsidRPr="00CC5EEB">
              <w:rPr>
                <w:color w:val="D4D4D4"/>
              </w:rPr>
              <w:t>0</w:t>
            </w:r>
          </w:p>
          <w:p w14:paraId="75D01865" w14:textId="77777777" w:rsidR="00B430F0" w:rsidRPr="00CC5EEB" w:rsidRDefault="00B430F0" w:rsidP="00B430F0">
            <w:pPr>
              <w:pStyle w:val="PL"/>
              <w:rPr>
                <w:color w:val="D4D4D4"/>
              </w:rPr>
            </w:pPr>
            <w:r>
              <w:rPr>
                <w:color w:val="D4D4D4"/>
              </w:rPr>
              <w:t>          </w:t>
            </w:r>
            <w:r w:rsidRPr="005F0E2E">
              <w:t>exclusiveMinimum</w:t>
            </w:r>
            <w:r w:rsidRPr="00CC5EEB">
              <w:rPr>
                <w:color w:val="D4D4D4"/>
              </w:rPr>
              <w:t>:</w:t>
            </w:r>
            <w:r>
              <w:rPr>
                <w:color w:val="D4D4D4"/>
              </w:rPr>
              <w:t> </w:t>
            </w:r>
            <w:r w:rsidRPr="00CC5EEB">
              <w:rPr>
                <w:color w:val="D4D4D4"/>
              </w:rPr>
              <w:t>true</w:t>
            </w:r>
          </w:p>
          <w:p w14:paraId="4B44CE28" w14:textId="77777777" w:rsidR="00B430F0" w:rsidRDefault="00B430F0" w:rsidP="00B430F0">
            <w:pPr>
              <w:pStyle w:val="PL"/>
              <w:rPr>
                <w:color w:val="D4D4D4"/>
              </w:rPr>
            </w:pPr>
            <w:r>
              <w:rPr>
                <w:color w:val="D4D4D4"/>
              </w:rPr>
              <w:t>          </w:t>
            </w:r>
            <w:r w:rsidRPr="005F0E2E">
              <w:t>allOf</w:t>
            </w:r>
            <w:r w:rsidRPr="00CC5EEB">
              <w:rPr>
                <w:color w:val="D4D4D4"/>
              </w:rPr>
              <w:t>:</w:t>
            </w:r>
          </w:p>
          <w:p w14:paraId="29A5AAED" w14:textId="77777777" w:rsidR="00B430F0" w:rsidRPr="006436AF" w:rsidRDefault="00B430F0" w:rsidP="00B430F0">
            <w:pPr>
              <w:pStyle w:val="PL"/>
              <w:rPr>
                <w:color w:val="D4D4D4"/>
              </w:rPr>
            </w:pPr>
            <w:r w:rsidRPr="006436AF">
              <w:rPr>
                <w:color w:val="D4D4D4"/>
              </w:rPr>
              <w:t>          </w:t>
            </w:r>
            <w:r>
              <w:rPr>
                <w:color w:val="D4D4D4"/>
              </w:rPr>
              <w:t>  - </w:t>
            </w:r>
            <w:r w:rsidRPr="006436AF">
              <w:t>$ref</w:t>
            </w:r>
            <w:r w:rsidRPr="006436AF">
              <w:rPr>
                <w:color w:val="D4D4D4"/>
              </w:rPr>
              <w:t>: </w:t>
            </w:r>
            <w:r w:rsidRPr="006436AF">
              <w:rPr>
                <w:color w:val="CE9178"/>
              </w:rPr>
              <w:t>'TS29571_CommonData.yaml#/components/schemas/DurationSec'</w:t>
            </w:r>
          </w:p>
          <w:p w14:paraId="539B0A22" w14:textId="77777777" w:rsidR="00B430F0" w:rsidRPr="006436AF" w:rsidRDefault="00B430F0" w:rsidP="00B430F0">
            <w:pPr>
              <w:pStyle w:val="PL"/>
              <w:rPr>
                <w:color w:val="D4D4D4"/>
              </w:rPr>
            </w:pPr>
            <w:r w:rsidRPr="006436AF">
              <w:rPr>
                <w:color w:val="D4D4D4"/>
              </w:rPr>
              <w:t>        </w:t>
            </w:r>
            <w:r w:rsidRPr="006436AF">
              <w:t>samplePercentage</w:t>
            </w:r>
            <w:r w:rsidRPr="006436AF">
              <w:rPr>
                <w:color w:val="D4D4D4"/>
              </w:rPr>
              <w:t>:</w:t>
            </w:r>
          </w:p>
          <w:p w14:paraId="7DE0917D"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B3A7221" w14:textId="77777777" w:rsidR="00B430F0" w:rsidRPr="006436AF" w:rsidRDefault="00B430F0" w:rsidP="00B430F0">
            <w:pPr>
              <w:pStyle w:val="PL"/>
              <w:rPr>
                <w:color w:val="D4D4D4"/>
              </w:rPr>
            </w:pPr>
            <w:r w:rsidRPr="006436AF">
              <w:rPr>
                <w:color w:val="D4D4D4"/>
              </w:rPr>
              <w:t>        </w:t>
            </w:r>
            <w:r w:rsidRPr="006436AF">
              <w:t>urlFilters</w:t>
            </w:r>
            <w:r w:rsidRPr="006436AF">
              <w:rPr>
                <w:color w:val="D4D4D4"/>
              </w:rPr>
              <w:t>:</w:t>
            </w:r>
          </w:p>
          <w:p w14:paraId="7C39306E"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3903E100"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64DB8C59"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string</w:t>
            </w:r>
          </w:p>
          <w:p w14:paraId="55A419E2"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1381CDFE" w14:textId="77777777" w:rsidR="00B430F0" w:rsidRPr="006436AF" w:rsidRDefault="00B430F0" w:rsidP="00B430F0">
            <w:pPr>
              <w:pStyle w:val="PL"/>
              <w:rPr>
                <w:color w:val="D4D4D4"/>
              </w:rPr>
            </w:pPr>
            <w:r w:rsidRPr="006436AF">
              <w:rPr>
                <w:color w:val="D4D4D4"/>
              </w:rPr>
              <w:t>        </w:t>
            </w:r>
            <w:r w:rsidRPr="006436AF">
              <w:t>samplingPeriod</w:t>
            </w:r>
            <w:r w:rsidRPr="006436AF">
              <w:rPr>
                <w:color w:val="D4D4D4"/>
              </w:rPr>
              <w:t>:</w:t>
            </w:r>
          </w:p>
          <w:p w14:paraId="75C84969" w14:textId="77777777" w:rsidR="00B430F0" w:rsidRPr="00CC5EEB" w:rsidRDefault="00B430F0" w:rsidP="00B430F0">
            <w:pPr>
              <w:pStyle w:val="PL"/>
              <w:rPr>
                <w:color w:val="D4D4D4"/>
              </w:rPr>
            </w:pPr>
            <w:r>
              <w:rPr>
                <w:color w:val="D4D4D4"/>
              </w:rPr>
              <w:t>          </w:t>
            </w:r>
            <w:r w:rsidRPr="00221374">
              <w:t>minimum</w:t>
            </w:r>
            <w:r w:rsidRPr="00CC5EEB">
              <w:rPr>
                <w:color w:val="D4D4D4"/>
              </w:rPr>
              <w:t>:</w:t>
            </w:r>
            <w:r>
              <w:rPr>
                <w:color w:val="D4D4D4"/>
              </w:rPr>
              <w:t> </w:t>
            </w:r>
            <w:r w:rsidRPr="00CC5EEB">
              <w:rPr>
                <w:color w:val="D4D4D4"/>
              </w:rPr>
              <w:t>0</w:t>
            </w:r>
          </w:p>
          <w:p w14:paraId="1FB52D91" w14:textId="77777777" w:rsidR="00B430F0" w:rsidRPr="00CC5EEB" w:rsidRDefault="00B430F0" w:rsidP="00B430F0">
            <w:pPr>
              <w:pStyle w:val="PL"/>
              <w:rPr>
                <w:color w:val="D4D4D4"/>
              </w:rPr>
            </w:pPr>
            <w:r>
              <w:rPr>
                <w:color w:val="D4D4D4"/>
              </w:rPr>
              <w:t>          </w:t>
            </w:r>
            <w:r w:rsidRPr="00221374">
              <w:t>exclusiveMinimum</w:t>
            </w:r>
            <w:r w:rsidRPr="00CC5EEB">
              <w:rPr>
                <w:color w:val="D4D4D4"/>
              </w:rPr>
              <w:t>:</w:t>
            </w:r>
            <w:r>
              <w:rPr>
                <w:color w:val="D4D4D4"/>
              </w:rPr>
              <w:t> </w:t>
            </w:r>
            <w:r w:rsidRPr="00CC5EEB">
              <w:rPr>
                <w:color w:val="D4D4D4"/>
              </w:rPr>
              <w:t>true</w:t>
            </w:r>
          </w:p>
          <w:p w14:paraId="04A1E73A" w14:textId="77777777" w:rsidR="00B430F0" w:rsidRDefault="00B430F0" w:rsidP="00B430F0">
            <w:pPr>
              <w:pStyle w:val="PL"/>
              <w:rPr>
                <w:color w:val="D4D4D4"/>
              </w:rPr>
            </w:pPr>
            <w:r>
              <w:rPr>
                <w:color w:val="D4D4D4"/>
              </w:rPr>
              <w:t>          </w:t>
            </w:r>
            <w:r w:rsidRPr="00221374">
              <w:t>allOf</w:t>
            </w:r>
            <w:r w:rsidRPr="00CC5EEB">
              <w:rPr>
                <w:color w:val="D4D4D4"/>
              </w:rPr>
              <w:t>:</w:t>
            </w:r>
          </w:p>
          <w:p w14:paraId="52303D7D" w14:textId="77777777" w:rsidR="00B430F0" w:rsidRPr="006436AF" w:rsidRDefault="00B430F0" w:rsidP="00B430F0">
            <w:pPr>
              <w:pStyle w:val="PL"/>
              <w:rPr>
                <w:color w:val="D4D4D4"/>
              </w:rPr>
            </w:pPr>
            <w:r w:rsidRPr="006436AF">
              <w:rPr>
                <w:color w:val="D4D4D4"/>
              </w:rPr>
              <w:t>          </w:t>
            </w:r>
            <w:r>
              <w:rPr>
                <w:color w:val="D4D4D4"/>
              </w:rPr>
              <w:t>  - </w:t>
            </w:r>
            <w:r w:rsidRPr="006436AF">
              <w:t>$ref</w:t>
            </w:r>
            <w:r w:rsidRPr="006436AF">
              <w:rPr>
                <w:color w:val="D4D4D4"/>
              </w:rPr>
              <w:t>: </w:t>
            </w:r>
            <w:r w:rsidRPr="006436AF">
              <w:rPr>
                <w:color w:val="CE9178"/>
              </w:rPr>
              <w:t>'TS29571_CommonData.yaml#/components/schemas/DurationSec'</w:t>
            </w:r>
          </w:p>
          <w:p w14:paraId="1FB3BEB3" w14:textId="77777777" w:rsidR="00B430F0" w:rsidRPr="006436AF" w:rsidRDefault="00B430F0" w:rsidP="00B430F0">
            <w:pPr>
              <w:pStyle w:val="PL"/>
              <w:rPr>
                <w:color w:val="D4D4D4"/>
              </w:rPr>
            </w:pPr>
            <w:r w:rsidRPr="006436AF">
              <w:rPr>
                <w:color w:val="D4D4D4"/>
              </w:rPr>
              <w:t>        </w:t>
            </w:r>
            <w:r w:rsidRPr="006436AF">
              <w:t>metrics</w:t>
            </w:r>
            <w:r w:rsidRPr="006436AF">
              <w:rPr>
                <w:color w:val="D4D4D4"/>
              </w:rPr>
              <w:t>:</w:t>
            </w:r>
          </w:p>
          <w:p w14:paraId="4DA7AE25"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34D0A878"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43DBD411"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06727F29" w14:textId="63636D29" w:rsidR="009F12A6"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2" w:name="_Toc68899751"/>
      <w:bookmarkStart w:id="2223" w:name="_Toc71214502"/>
      <w:bookmarkStart w:id="2224" w:name="_Toc71722176"/>
      <w:bookmarkStart w:id="2225" w:name="_Toc74859228"/>
      <w:bookmarkStart w:id="2226" w:name="MCCQCTEMPBM_00000089"/>
      <w:bookmarkStart w:id="2227" w:name="_Toc18784609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22"/>
      <w:bookmarkEnd w:id="2223"/>
      <w:bookmarkEnd w:id="2224"/>
      <w:bookmarkEnd w:id="2225"/>
      <w:bookmarkEnd w:id="2227"/>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6"/>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28" w:name="MCCQCTEMPBM_00000091"/>
      <w:bookmarkStart w:id="2229" w:name="_Toc187846100"/>
      <w:r w:rsidRPr="00A7422F">
        <w:rPr>
          <w:noProof/>
        </w:rPr>
        <w:t>C.3.9</w:t>
      </w:r>
      <w:r w:rsidRPr="00A7422F">
        <w:rPr>
          <w:noProof/>
        </w:rPr>
        <w:tab/>
        <w:t>M1_EdgeResourcesProvisioning API</w:t>
      </w:r>
      <w:bookmarkEnd w:id="2229"/>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2BEEA07" w14:textId="77777777" w:rsidR="00B430F0" w:rsidRDefault="00B430F0" w:rsidP="00B430F0">
            <w:pPr>
              <w:pStyle w:val="PL"/>
              <w:rPr>
                <w:color w:val="B5CEA8"/>
              </w:rPr>
            </w:pPr>
            <w:r w:rsidRPr="00C522DE">
              <w:t>openapi</w:t>
            </w:r>
            <w:r w:rsidRPr="00C522DE">
              <w:rPr>
                <w:color w:val="D4D4D4"/>
              </w:rPr>
              <w:t>: </w:t>
            </w:r>
            <w:r w:rsidRPr="00C522DE">
              <w:rPr>
                <w:color w:val="B5CEA8"/>
              </w:rPr>
              <w:t>3.0.0</w:t>
            </w:r>
          </w:p>
          <w:p w14:paraId="7124BDD2"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299312B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A428101" w14:textId="399B9D9D"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2</w:t>
            </w:r>
            <w:r w:rsidRPr="00460EB5">
              <w:rPr>
                <w:rFonts w:cs="Courier New"/>
                <w:color w:val="B5CEA8"/>
                <w:szCs w:val="16"/>
                <w:lang w:val="en-US"/>
              </w:rPr>
              <w:t>.</w:t>
            </w:r>
            <w:r>
              <w:rPr>
                <w:rFonts w:cs="Courier New"/>
                <w:color w:val="B5CEA8"/>
                <w:szCs w:val="16"/>
                <w:lang w:val="en-US"/>
              </w:rPr>
              <w:t>0</w:t>
            </w:r>
          </w:p>
          <w:p w14:paraId="345BBA83"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3E0F0171" w14:textId="77777777" w:rsidR="00B430F0" w:rsidRPr="00460EB5" w:rsidRDefault="00B430F0" w:rsidP="00B430F0">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60B71B53" w14:textId="21FA6D2C" w:rsidR="00B430F0" w:rsidRPr="00460EB5" w:rsidRDefault="00B430F0" w:rsidP="00B430F0">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2024</w:t>
            </w:r>
            <w:r w:rsidRPr="00460EB5">
              <w:rPr>
                <w:rFonts w:cs="Courier New"/>
                <w:color w:val="CE9178"/>
                <w:szCs w:val="16"/>
                <w:lang w:val="en-US"/>
              </w:rPr>
              <w:t>, 3GPP Organizational Partners (ARIB, ATIS, CCSA, ETSI, TSDSI, TTA, TTC).</w:t>
            </w:r>
          </w:p>
          <w:p w14:paraId="6BA01FBC" w14:textId="77777777" w:rsidR="00B430F0" w:rsidRPr="00460EB5" w:rsidRDefault="00B430F0" w:rsidP="00B430F0">
            <w:pPr>
              <w:pStyle w:val="PL"/>
              <w:rPr>
                <w:rFonts w:cs="Courier New"/>
                <w:color w:val="D4D4D4"/>
                <w:szCs w:val="16"/>
                <w:lang w:val="en-US"/>
              </w:rPr>
            </w:pPr>
            <w:r w:rsidRPr="00460EB5">
              <w:rPr>
                <w:rFonts w:cs="Courier New"/>
                <w:color w:val="CE9178"/>
                <w:szCs w:val="16"/>
                <w:lang w:val="en-US"/>
              </w:rPr>
              <w:t>    All rights reserved.</w:t>
            </w:r>
          </w:p>
          <w:p w14:paraId="78EE4E4E"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693EEC7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2E025AE3"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2B657F26"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6FCB8F9F" w14:textId="6E02E2CE"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sidRPr="00B96136">
              <w:rPr>
                <w:rFonts w:cs="Courier New"/>
                <w:color w:val="CE9178"/>
                <w:szCs w:val="16"/>
                <w:lang w:val="en-US"/>
              </w:rPr>
              <w:t>17.10.0</w:t>
            </w:r>
            <w:r w:rsidRPr="00460EB5">
              <w:rPr>
                <w:rFonts w:cs="Courier New"/>
                <w:color w:val="CE9178"/>
                <w:szCs w:val="16"/>
                <w:lang w:val="en-US"/>
              </w:rPr>
              <w:t>; 5G Media Streaming (5GMS); Protocols'</w:t>
            </w:r>
          </w:p>
          <w:p w14:paraId="6F51B727"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2CEC3EB1"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7E2DD8F3"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FE8DB83"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633A068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4419765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1FDE70E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339F1535"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78FD555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29BECDB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7E6651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7CC19A2A"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2A4449E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8D3D42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117E763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3B8B0A7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01CED7D"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50CFBD16"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4C95C551"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28BF837A"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5623AAFF"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3163E403"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02F05BA"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06FBAB15"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7FDEF76D"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7C716A5"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1BBC9022"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2BF23A2D"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AE9150"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209700B"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6F1C48DC"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2B240B4C"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0D22154" w14:textId="77777777" w:rsidR="00B430F0" w:rsidRPr="007426F9" w:rsidRDefault="00B430F0" w:rsidP="00B430F0">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8554844"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3AC22DBF"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4661D872"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2B96202"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0CF1C357"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31DFA790"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6C2C19AC"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2E1DDEF"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5E0BFCCE"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0CEE42BB"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2B82B5E2"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5088708C"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D5295B6"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4461B59"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1093C99A" w14:textId="77777777" w:rsidR="00B430F0" w:rsidRPr="007426F9" w:rsidRDefault="00B430F0" w:rsidP="00B430F0">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10A9C921" w14:textId="77777777" w:rsidR="00B430F0" w:rsidRDefault="00B430F0" w:rsidP="00B430F0">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5C95A29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738B967B"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D18D0CA"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4C0EA2A2" w14:textId="77777777" w:rsidR="00B430F0" w:rsidRPr="002D6463" w:rsidRDefault="00B430F0" w:rsidP="00B430F0">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882051A" w14:textId="77777777" w:rsidR="00B430F0" w:rsidRPr="002D6463" w:rsidRDefault="00B430F0" w:rsidP="00B430F0">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5F0AB7FF" w14:textId="77777777" w:rsidR="00B430F0" w:rsidRPr="002D6463" w:rsidRDefault="00B430F0" w:rsidP="00B430F0">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39418DA6" w14:textId="77777777" w:rsidR="00B430F0" w:rsidRPr="002D6463" w:rsidRDefault="00B430F0" w:rsidP="00B430F0">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22E3F53E" w14:textId="77777777" w:rsidR="00B430F0" w:rsidRPr="00460EB5" w:rsidRDefault="00B430F0" w:rsidP="00B430F0">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1E44207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69F5ADD"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A6DA90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7BF9413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4488BA4"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E21DB5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43E8340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E20DCD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DC4037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3C58EE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3D08D16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1655EB7B"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793794B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45111C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1525309B"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4EC66E3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D7E3D5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5F052AB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6445B4E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613AFC9B"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2EF9A099"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3992E2B4"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530FD40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2146ED9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91463F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5E4AB19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28D0CE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834181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718BEF42"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66A1D4"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C5AF66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8AB32E4"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0ACC497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A2C397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DA684F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2848E58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0F9A638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30EA0D9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1E17120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61B394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0D72705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A4C1E4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531985A"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AE8E8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59EEF7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D549B7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1DC0C47" w14:textId="77777777" w:rsidR="00B430F0" w:rsidRPr="00460EB5" w:rsidRDefault="00B430F0" w:rsidP="00B430F0">
            <w:pPr>
              <w:pStyle w:val="PL"/>
              <w:rPr>
                <w:rFonts w:cs="Courier New"/>
                <w:color w:val="D4D4D4"/>
                <w:szCs w:val="16"/>
                <w:lang w:val="en-US"/>
              </w:rPr>
            </w:pPr>
          </w:p>
          <w:p w14:paraId="61CFCB8B" w14:textId="77777777" w:rsidR="00B430F0" w:rsidRPr="00460EB5" w:rsidRDefault="00B430F0" w:rsidP="00B430F0">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BC085D5"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3DB43A0"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2DBE25B8"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72B9E074" w14:textId="77777777" w:rsidR="00B430F0" w:rsidRDefault="00B430F0" w:rsidP="00B43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5FE4AF76"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2C1C4E"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E46BF64"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6B293E1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840AFC2" w14:textId="77777777" w:rsidR="00B430F0"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4A37B6B" w14:textId="7FC3F956" w:rsidR="00B430F0" w:rsidRDefault="00B430F0" w:rsidP="00B430F0">
            <w:pPr>
              <w:pStyle w:val="PL"/>
              <w:rPr>
                <w:rFonts w:cs="Courier New"/>
                <w:color w:val="D4D4D4"/>
                <w:szCs w:val="16"/>
                <w:lang w:val="en-US"/>
              </w:rPr>
            </w:pP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C86369">
              <w:rPr>
                <w:rFonts w:cs="Courier New"/>
                <w:color w:val="569CD6"/>
                <w:szCs w:val="16"/>
                <w:lang w:val="en-US"/>
              </w:rPr>
              <w:t>edgeResourcesConfigurationId</w:t>
            </w:r>
            <w:r>
              <w:rPr>
                <w:rFonts w:cs="Courier New"/>
                <w:color w:val="D4D4D4"/>
                <w:szCs w:val="16"/>
                <w:lang w:val="en-US"/>
              </w:rPr>
              <w:t>:</w:t>
            </w:r>
          </w:p>
          <w:p w14:paraId="1EC29ED3" w14:textId="77777777" w:rsidR="00B430F0" w:rsidRPr="00016D4A" w:rsidRDefault="00B430F0" w:rsidP="00B430F0">
            <w:pPr>
              <w:pStyle w:val="PL"/>
              <w:rPr>
                <w:color w:val="D4D4D4"/>
              </w:rPr>
            </w:pP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9166A2">
              <w:rPr>
                <w:rFonts w:cs="Courier New"/>
                <w:color w:val="569CD6"/>
                <w:szCs w:val="16"/>
                <w:lang w:val="en-US"/>
              </w:rPr>
              <w:t>readOnly</w:t>
            </w:r>
            <w:r w:rsidRPr="00016D4A">
              <w:rPr>
                <w:color w:val="D4D4D4"/>
              </w:rPr>
              <w:t>: </w:t>
            </w:r>
            <w:r w:rsidRPr="00016D4A">
              <w:rPr>
                <w:color w:val="CE9178"/>
                <w:lang w:val="en-US"/>
              </w:rPr>
              <w:t>true</w:t>
            </w:r>
          </w:p>
          <w:p w14:paraId="2B53CE29" w14:textId="77777777" w:rsidR="00B430F0" w:rsidRPr="00C522DE" w:rsidRDefault="00B430F0" w:rsidP="00B430F0">
            <w:pPr>
              <w:pStyle w:val="PL"/>
              <w:rPr>
                <w:color w:val="D4D4D4"/>
              </w:rPr>
            </w:pP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9166A2">
              <w:rPr>
                <w:rFonts w:cs="Courier New"/>
                <w:color w:val="569CD6"/>
                <w:szCs w:val="16"/>
                <w:lang w:val="en-US"/>
              </w:rPr>
              <w:t>allOf</w:t>
            </w:r>
            <w:r w:rsidRPr="00C522DE">
              <w:rPr>
                <w:color w:val="D4D4D4"/>
              </w:rPr>
              <w:t>:</w:t>
            </w:r>
          </w:p>
          <w:p w14:paraId="4918B5A3" w14:textId="1C4145DD" w:rsidR="00B430F0" w:rsidRPr="00DA3890" w:rsidRDefault="00B430F0" w:rsidP="00B430F0">
            <w:pPr>
              <w:pStyle w:val="PL"/>
              <w:rPr>
                <w:rFonts w:cs="Courier New"/>
                <w:color w:val="CE9178"/>
                <w:szCs w:val="16"/>
                <w:lang w:val="en-US"/>
              </w:rPr>
            </w:pP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016D4A">
              <w:rPr>
                <w:color w:val="D4D4D4"/>
              </w:rPr>
              <w:t> </w:t>
            </w:r>
            <w:r>
              <w:rPr>
                <w:color w:val="D4D4D4"/>
              </w:rPr>
              <w:t xml:space="preserve"> </w:t>
            </w:r>
            <w:r w:rsidRPr="00C522DE">
              <w:rPr>
                <w:color w:val="D4D4D4"/>
              </w:rPr>
              <w:t>- </w:t>
            </w:r>
            <w:r w:rsidRPr="00DA3890">
              <w:rPr>
                <w:rFonts w:cs="Courier New"/>
                <w:color w:val="CE9178"/>
                <w:szCs w:val="16"/>
                <w:lang w:val="en-US"/>
              </w:rPr>
              <w:t>$ref: 'TS26512_CommonData.yaml#/components/schemas/ResourceId'</w:t>
            </w:r>
          </w:p>
          <w:p w14:paraId="53FD17A3"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F80B7DC"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781A3F1F"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21F47E0D"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3B9480E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B210E81"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4E3651BD" w14:textId="77777777" w:rsidR="00B430F0" w:rsidRPr="00460EB5" w:rsidRDefault="00B430F0" w:rsidP="00B430F0">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14EAA890" w14:textId="77777777" w:rsidR="00B430F0" w:rsidRDefault="00B430F0" w:rsidP="00B430F0">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09515B2E" w14:textId="77777777" w:rsidR="00B430F0" w:rsidRPr="00460EB5" w:rsidRDefault="00B430F0" w:rsidP="00B430F0">
            <w:pPr>
              <w:pStyle w:val="PL"/>
              <w:rPr>
                <w:rFonts w:cs="Courier New"/>
                <w:color w:val="D4D4D4"/>
                <w:szCs w:val="16"/>
                <w:lang w:val="en-US"/>
              </w:rPr>
            </w:pPr>
          </w:p>
          <w:p w14:paraId="1123B666"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221933DC"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BE7395E" w14:textId="77777777" w:rsidR="00B430F0" w:rsidRDefault="00B430F0" w:rsidP="00B43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309098B3"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363EE4CB"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25DC0A74"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0589BB4B"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0FE2D3BD"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0BE1A293"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6A269B9F"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662D01C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67A9C8B1"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7851E3E" w14:textId="77777777" w:rsidR="00B430F0" w:rsidRPr="00656808" w:rsidRDefault="00B430F0" w:rsidP="00B430F0">
            <w:pPr>
              <w:pStyle w:val="PL"/>
              <w:rPr>
                <w:rFonts w:cs="Courier New"/>
                <w:color w:val="D4D4D4"/>
                <w:szCs w:val="16"/>
                <w:lang w:val="en-US"/>
              </w:rPr>
            </w:pPr>
          </w:p>
          <w:p w14:paraId="48E61899"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3E4A8AF6"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4CC1CFFD" w14:textId="77777777" w:rsidR="00B430F0" w:rsidRDefault="00B430F0" w:rsidP="00B43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425507D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531A57EF" w14:textId="77777777" w:rsidR="00B430F0" w:rsidRPr="00FB17D4"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34AC58B2" w14:textId="77777777" w:rsidR="00B430F0" w:rsidRPr="009A5EC6" w:rsidRDefault="00B430F0" w:rsidP="00B430F0">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52D37B94" w14:textId="77777777" w:rsidR="00B430F0" w:rsidRPr="00FB17D4"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1638D195" w14:textId="77777777" w:rsidR="00B430F0" w:rsidRPr="009A5EC6" w:rsidRDefault="00B430F0" w:rsidP="00B430F0">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1CCCFB6D" w14:textId="77777777" w:rsidR="00B430F0"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7ED6443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7D03AD9F"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1289D1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5E1EECE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372E4DB"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49C29354"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489ADB53"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77DCE8E0"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0DEBE87" w14:textId="77777777" w:rsidR="00B430F0"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2C402347"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3396135D"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1F71B5F2"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685DD29D"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265B8BC"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36CED1F"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44D19C99"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871675C"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7196FCBA" w14:textId="77777777" w:rsidR="00B430F0"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486A5046"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31966C11"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C8B75"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463F0C0D"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7BBE34FF" w14:textId="77777777" w:rsidR="00B430F0" w:rsidRDefault="00B430F0" w:rsidP="00B430F0">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412B6BBB" w14:textId="77777777" w:rsidR="00B430F0" w:rsidRPr="00656808" w:rsidRDefault="00B430F0" w:rsidP="00B430F0">
            <w:pPr>
              <w:pStyle w:val="PL"/>
              <w:rPr>
                <w:rFonts w:cs="Courier New"/>
                <w:color w:val="D4D4D4"/>
                <w:szCs w:val="16"/>
                <w:lang w:val="en-US"/>
              </w:rPr>
            </w:pPr>
          </w:p>
          <w:p w14:paraId="39D0B2DC"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66A782B" w14:textId="77777777" w:rsidR="00B430F0" w:rsidRDefault="00B430F0" w:rsidP="00B43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0D90BFB9"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517D53B"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E5BF4AC"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8C66C30"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F313119" w14:textId="77777777" w:rsidR="00B430F0" w:rsidRPr="00656808" w:rsidRDefault="00B430F0" w:rsidP="00B430F0">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7D3566BE" w14:textId="77777777" w:rsidR="00B430F0" w:rsidRPr="00656808" w:rsidRDefault="00B430F0" w:rsidP="00B430F0">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04B37EFD" w14:textId="77777777" w:rsidR="00B430F0" w:rsidRPr="00656808" w:rsidRDefault="00B430F0" w:rsidP="00B430F0">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51B5C0A" w:rsidR="00B070AE" w:rsidRPr="00A537AD" w:rsidRDefault="00B430F0" w:rsidP="00B430F0">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0" w:name="_Toc187846101"/>
      <w:r w:rsidRPr="006436AF">
        <w:t>C.3.10</w:t>
      </w:r>
      <w:r w:rsidRPr="006436AF">
        <w:tab/>
        <w:t>M1_EventDataProcessingProvisioning API</w:t>
      </w:r>
      <w:bookmarkEnd w:id="2230"/>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8"/>
          <w:p w14:paraId="56E612A9" w14:textId="77777777" w:rsidR="00B430F0" w:rsidRPr="006436AF" w:rsidRDefault="00B430F0" w:rsidP="00B430F0">
            <w:pPr>
              <w:pStyle w:val="PL"/>
            </w:pPr>
            <w:r w:rsidRPr="006436AF">
              <w:t>openapi: 3.0.0</w:t>
            </w:r>
          </w:p>
          <w:p w14:paraId="5366CD30" w14:textId="77777777" w:rsidR="00B430F0" w:rsidRPr="006436AF" w:rsidRDefault="00B430F0" w:rsidP="00B430F0">
            <w:pPr>
              <w:pStyle w:val="PL"/>
            </w:pPr>
            <w:r w:rsidRPr="006436AF">
              <w:t>info:</w:t>
            </w:r>
          </w:p>
          <w:p w14:paraId="29DA8494" w14:textId="77777777" w:rsidR="00B430F0" w:rsidRPr="006436AF" w:rsidRDefault="00B430F0" w:rsidP="00B430F0">
            <w:pPr>
              <w:pStyle w:val="PL"/>
            </w:pPr>
            <w:r w:rsidRPr="006436AF">
              <w:t xml:space="preserve">  title: M1_EventDataProcessingProvisioning</w:t>
            </w:r>
          </w:p>
          <w:p w14:paraId="3F1CE8F3" w14:textId="5CA43703" w:rsidR="00B430F0" w:rsidRPr="006436AF" w:rsidRDefault="00B430F0" w:rsidP="00B430F0">
            <w:pPr>
              <w:pStyle w:val="PL"/>
            </w:pPr>
            <w:r w:rsidRPr="006436AF">
              <w:t xml:space="preserve">  version: 2.</w:t>
            </w:r>
            <w:r>
              <w:t>1</w:t>
            </w:r>
            <w:r w:rsidRPr="006436AF">
              <w:t>.</w:t>
            </w:r>
            <w:r>
              <w:t>0</w:t>
            </w:r>
          </w:p>
          <w:p w14:paraId="53217B2F" w14:textId="77777777" w:rsidR="00B430F0" w:rsidRPr="006436AF" w:rsidRDefault="00B430F0" w:rsidP="00B430F0">
            <w:pPr>
              <w:pStyle w:val="PL"/>
            </w:pPr>
            <w:r w:rsidRPr="006436AF">
              <w:t xml:space="preserve">  description: |</w:t>
            </w:r>
          </w:p>
          <w:p w14:paraId="467F89CC" w14:textId="77777777" w:rsidR="00B430F0" w:rsidRPr="006436AF" w:rsidRDefault="00B430F0" w:rsidP="00B430F0">
            <w:pPr>
              <w:pStyle w:val="PL"/>
            </w:pPr>
            <w:r w:rsidRPr="006436AF">
              <w:t xml:space="preserve">    5GMS AF M1 Event Data Processing Provisioning API</w:t>
            </w:r>
          </w:p>
          <w:p w14:paraId="25D63B24" w14:textId="22DF580A" w:rsidR="00B430F0" w:rsidRPr="006436AF" w:rsidRDefault="00B430F0" w:rsidP="00B430F0">
            <w:pPr>
              <w:pStyle w:val="PL"/>
            </w:pPr>
            <w:r w:rsidRPr="006436AF">
              <w:t xml:space="preserve">    © </w:t>
            </w:r>
            <w:r>
              <w:t>2024</w:t>
            </w:r>
            <w:r w:rsidRPr="006436AF">
              <w:t>, 3GPP Organizational Partners (ARIB, ATIS, CCSA, ETSI, TSDSI, TTA, TTC).</w:t>
            </w:r>
          </w:p>
          <w:p w14:paraId="26A79A5D" w14:textId="77777777" w:rsidR="00B430F0" w:rsidRPr="006436AF" w:rsidRDefault="00B430F0" w:rsidP="00B430F0">
            <w:pPr>
              <w:pStyle w:val="PL"/>
            </w:pPr>
            <w:r w:rsidRPr="006436AF">
              <w:t xml:space="preserve">    All rights reserved.</w:t>
            </w:r>
          </w:p>
          <w:p w14:paraId="06D9A3CD" w14:textId="77777777" w:rsidR="00B430F0" w:rsidRPr="006436AF" w:rsidRDefault="00B430F0" w:rsidP="00B430F0">
            <w:pPr>
              <w:pStyle w:val="PL"/>
            </w:pPr>
            <w:r w:rsidRPr="006436AF">
              <w:t>tags:</w:t>
            </w:r>
          </w:p>
          <w:p w14:paraId="666DA3EC" w14:textId="77777777" w:rsidR="00B430F0" w:rsidRPr="006436AF" w:rsidRDefault="00B430F0" w:rsidP="00B430F0">
            <w:pPr>
              <w:pStyle w:val="PL"/>
            </w:pPr>
            <w:r w:rsidRPr="006436AF">
              <w:t xml:space="preserve">  - name: M1_EventDataProcessingProvisioning</w:t>
            </w:r>
          </w:p>
          <w:p w14:paraId="17367445" w14:textId="77777777" w:rsidR="00B430F0" w:rsidRPr="006436AF" w:rsidRDefault="00B430F0" w:rsidP="00B430F0">
            <w:pPr>
              <w:pStyle w:val="PL"/>
            </w:pPr>
            <w:r w:rsidRPr="006436AF">
              <w:t xml:space="preserve">    description: '5G Media Streaming: Provisioning (M1) APIs: Event Data Processing Provisioning'</w:t>
            </w:r>
          </w:p>
          <w:p w14:paraId="1F17453F" w14:textId="77777777" w:rsidR="00B430F0" w:rsidRPr="006436AF" w:rsidRDefault="00B430F0" w:rsidP="00B430F0">
            <w:pPr>
              <w:pStyle w:val="PL"/>
            </w:pPr>
            <w:r w:rsidRPr="006436AF">
              <w:t>externalDocs:</w:t>
            </w:r>
          </w:p>
          <w:p w14:paraId="5AC854FB" w14:textId="2AFCEED8" w:rsidR="00B430F0" w:rsidRPr="006436AF" w:rsidRDefault="00B430F0" w:rsidP="00B430F0">
            <w:pPr>
              <w:pStyle w:val="PL"/>
            </w:pPr>
            <w:r w:rsidRPr="006436AF">
              <w:t xml:space="preserve">  description: 'TS 26.512 V</w:t>
            </w:r>
            <w:r>
              <w:t>17.10.0</w:t>
            </w:r>
            <w:r w:rsidRPr="006436AF">
              <w:t>; 5G Media Streaming (5GMS); Protocols'</w:t>
            </w:r>
          </w:p>
          <w:p w14:paraId="52710BE1" w14:textId="77777777" w:rsidR="00B430F0" w:rsidRPr="006436AF" w:rsidRDefault="00B430F0" w:rsidP="00B430F0">
            <w:pPr>
              <w:pStyle w:val="PL"/>
            </w:pPr>
            <w:r w:rsidRPr="006436AF">
              <w:t xml:space="preserve">  url: 'https://www.3gpp.org/ftp/Specs/archive/26_series/26.512/'</w:t>
            </w:r>
          </w:p>
          <w:p w14:paraId="55E1A9C1" w14:textId="77777777" w:rsidR="00B430F0" w:rsidRPr="006436AF" w:rsidRDefault="00B430F0" w:rsidP="00B430F0">
            <w:pPr>
              <w:pStyle w:val="PL"/>
            </w:pPr>
            <w:r w:rsidRPr="006436AF">
              <w:t>servers:</w:t>
            </w:r>
          </w:p>
          <w:p w14:paraId="4D3A23FC" w14:textId="77777777" w:rsidR="00B430F0" w:rsidRPr="006436AF" w:rsidRDefault="00B430F0" w:rsidP="00B430F0">
            <w:pPr>
              <w:pStyle w:val="PL"/>
            </w:pPr>
            <w:r w:rsidRPr="006436AF">
              <w:t xml:space="preserve">  - url: '{apiRoot}/3gpp-m1/v2'</w:t>
            </w:r>
          </w:p>
          <w:p w14:paraId="4A835057" w14:textId="77777777" w:rsidR="00B430F0" w:rsidRPr="006436AF" w:rsidRDefault="00B430F0" w:rsidP="00B430F0">
            <w:pPr>
              <w:pStyle w:val="PL"/>
            </w:pPr>
            <w:r w:rsidRPr="006436AF">
              <w:t xml:space="preserve">    variables:</w:t>
            </w:r>
          </w:p>
          <w:p w14:paraId="2AADF29F" w14:textId="77777777" w:rsidR="00B430F0" w:rsidRPr="006436AF" w:rsidRDefault="00B430F0" w:rsidP="00B430F0">
            <w:pPr>
              <w:pStyle w:val="PL"/>
            </w:pPr>
            <w:r w:rsidRPr="006436AF">
              <w:t xml:space="preserve">      apiRoot:</w:t>
            </w:r>
          </w:p>
          <w:p w14:paraId="6E418F82" w14:textId="77777777" w:rsidR="00B430F0" w:rsidRPr="006436AF" w:rsidRDefault="00B430F0" w:rsidP="00B430F0">
            <w:pPr>
              <w:pStyle w:val="PL"/>
            </w:pPr>
            <w:r w:rsidRPr="006436AF">
              <w:t xml:space="preserve">        default: https://example.com</w:t>
            </w:r>
          </w:p>
          <w:p w14:paraId="642B4E95" w14:textId="77777777" w:rsidR="00B430F0" w:rsidRPr="006436AF" w:rsidRDefault="00B430F0" w:rsidP="00B430F0">
            <w:pPr>
              <w:pStyle w:val="PL"/>
            </w:pPr>
            <w:r w:rsidRPr="006436AF">
              <w:t xml:space="preserve">        description: See 3GPP TS 29.512 clause 6.1.</w:t>
            </w:r>
          </w:p>
          <w:p w14:paraId="6C729ABE" w14:textId="77777777" w:rsidR="00B430F0" w:rsidRPr="006436AF" w:rsidRDefault="00B430F0" w:rsidP="00B430F0">
            <w:pPr>
              <w:pStyle w:val="PL"/>
            </w:pPr>
            <w:r w:rsidRPr="006436AF">
              <w:t>paths:</w:t>
            </w:r>
          </w:p>
          <w:p w14:paraId="03A76B74" w14:textId="77777777" w:rsidR="00B430F0" w:rsidRPr="006436AF" w:rsidRDefault="00B430F0" w:rsidP="00B430F0">
            <w:pPr>
              <w:pStyle w:val="PL"/>
            </w:pPr>
            <w:r w:rsidRPr="006436AF">
              <w:t xml:space="preserve">  /provisioning-sessions/{provisioningSessionId}/event-data-processing-configurations:</w:t>
            </w:r>
          </w:p>
          <w:p w14:paraId="48D20181" w14:textId="77777777" w:rsidR="00B430F0" w:rsidRPr="006436AF" w:rsidRDefault="00B430F0" w:rsidP="00B430F0">
            <w:pPr>
              <w:pStyle w:val="PL"/>
            </w:pPr>
            <w:r w:rsidRPr="006436AF">
              <w:t xml:space="preserve">    parameters:</w:t>
            </w:r>
          </w:p>
          <w:p w14:paraId="3B908CD4" w14:textId="77777777" w:rsidR="00B430F0" w:rsidRPr="006436AF" w:rsidRDefault="00B430F0" w:rsidP="00B430F0">
            <w:pPr>
              <w:pStyle w:val="PL"/>
            </w:pPr>
            <w:r w:rsidRPr="006436AF">
              <w:t xml:space="preserve">      - name: provisioningSessionId</w:t>
            </w:r>
          </w:p>
          <w:p w14:paraId="33776820" w14:textId="77777777" w:rsidR="00B430F0" w:rsidRPr="006436AF" w:rsidRDefault="00B430F0" w:rsidP="00B430F0">
            <w:pPr>
              <w:pStyle w:val="PL"/>
            </w:pPr>
            <w:r w:rsidRPr="006436AF">
              <w:t xml:space="preserve">        in: path</w:t>
            </w:r>
          </w:p>
          <w:p w14:paraId="06E25591" w14:textId="77777777" w:rsidR="00B430F0" w:rsidRPr="006436AF" w:rsidRDefault="00B430F0" w:rsidP="00B430F0">
            <w:pPr>
              <w:pStyle w:val="PL"/>
            </w:pPr>
            <w:r w:rsidRPr="006436AF">
              <w:t xml:space="preserve">        required: true</w:t>
            </w:r>
          </w:p>
          <w:p w14:paraId="33F94929" w14:textId="77777777" w:rsidR="00B430F0" w:rsidRPr="006436AF" w:rsidRDefault="00B430F0" w:rsidP="00B430F0">
            <w:pPr>
              <w:pStyle w:val="PL"/>
            </w:pPr>
            <w:r w:rsidRPr="006436AF">
              <w:t xml:space="preserve">        schema: </w:t>
            </w:r>
          </w:p>
          <w:p w14:paraId="7D78672F" w14:textId="77777777" w:rsidR="00B430F0" w:rsidRPr="006436AF" w:rsidRDefault="00B430F0" w:rsidP="00B430F0">
            <w:pPr>
              <w:pStyle w:val="PL"/>
            </w:pPr>
            <w:r w:rsidRPr="006436AF">
              <w:t xml:space="preserve">          $ref: 'TS26512_CommonData.yaml#/components/schemas/ResourceId'</w:t>
            </w:r>
          </w:p>
          <w:p w14:paraId="0F1B663F" w14:textId="77777777" w:rsidR="00B430F0" w:rsidRPr="006436AF" w:rsidRDefault="00B430F0" w:rsidP="00B430F0">
            <w:pPr>
              <w:pStyle w:val="PL"/>
            </w:pPr>
            <w:r w:rsidRPr="006436AF">
              <w:t xml:space="preserve">        description: 'The resource identifier of an existing Provisioning Session.'</w:t>
            </w:r>
          </w:p>
          <w:p w14:paraId="292E2F38" w14:textId="77777777" w:rsidR="00B430F0" w:rsidRPr="006436AF" w:rsidRDefault="00B430F0" w:rsidP="00B430F0">
            <w:pPr>
              <w:pStyle w:val="PL"/>
            </w:pPr>
            <w:r w:rsidRPr="006436AF">
              <w:t xml:space="preserve">    post:</w:t>
            </w:r>
          </w:p>
          <w:p w14:paraId="6BD630E3" w14:textId="77777777" w:rsidR="00B430F0" w:rsidRPr="006436AF" w:rsidRDefault="00B430F0" w:rsidP="00B430F0">
            <w:pPr>
              <w:pStyle w:val="PL"/>
            </w:pPr>
            <w:r w:rsidRPr="006436AF">
              <w:t xml:space="preserve">      operationId: createEventDataProcessingConfiguration</w:t>
            </w:r>
          </w:p>
          <w:p w14:paraId="131E617D" w14:textId="77777777" w:rsidR="00B430F0" w:rsidRPr="006436AF" w:rsidRDefault="00B430F0" w:rsidP="00B430F0">
            <w:pPr>
              <w:pStyle w:val="PL"/>
            </w:pPr>
            <w:r w:rsidRPr="006436AF">
              <w:t xml:space="preserve">      summary: 'Supply an Event Data Processing Configuration for the specified Provisioning Session'</w:t>
            </w:r>
          </w:p>
          <w:p w14:paraId="0F8EB6FB" w14:textId="77777777" w:rsidR="00B430F0" w:rsidRPr="006436AF" w:rsidRDefault="00B430F0" w:rsidP="00B430F0">
            <w:pPr>
              <w:pStyle w:val="PL"/>
            </w:pPr>
            <w:r w:rsidRPr="006436AF">
              <w:t xml:space="preserve">      requestBody:</w:t>
            </w:r>
          </w:p>
          <w:p w14:paraId="710E61FE" w14:textId="77777777" w:rsidR="00B430F0" w:rsidRPr="006436AF" w:rsidRDefault="00B430F0" w:rsidP="00B430F0">
            <w:pPr>
              <w:pStyle w:val="PL"/>
            </w:pPr>
            <w:r w:rsidRPr="006436AF">
              <w:t xml:space="preserve">        description: 'A JSON representation of a Event Data Processing Configuration'</w:t>
            </w:r>
          </w:p>
          <w:p w14:paraId="4FD250EC" w14:textId="77777777" w:rsidR="00B430F0" w:rsidRPr="006436AF" w:rsidRDefault="00B430F0" w:rsidP="00B430F0">
            <w:pPr>
              <w:pStyle w:val="PL"/>
            </w:pPr>
            <w:r w:rsidRPr="006436AF">
              <w:t xml:space="preserve">        required: true</w:t>
            </w:r>
          </w:p>
          <w:p w14:paraId="52774D1E" w14:textId="77777777" w:rsidR="00B430F0" w:rsidRPr="006436AF" w:rsidRDefault="00B430F0" w:rsidP="00B430F0">
            <w:pPr>
              <w:pStyle w:val="PL"/>
            </w:pPr>
            <w:r w:rsidRPr="006436AF">
              <w:t xml:space="preserve">        content:</w:t>
            </w:r>
          </w:p>
          <w:p w14:paraId="45D65A81" w14:textId="77777777" w:rsidR="00B430F0" w:rsidRPr="006436AF" w:rsidRDefault="00B430F0" w:rsidP="00B430F0">
            <w:pPr>
              <w:pStyle w:val="PL"/>
            </w:pPr>
            <w:r w:rsidRPr="006436AF">
              <w:t xml:space="preserve">          application/json:</w:t>
            </w:r>
          </w:p>
          <w:p w14:paraId="4B5AE233" w14:textId="77777777" w:rsidR="00B430F0" w:rsidRPr="006436AF" w:rsidRDefault="00B430F0" w:rsidP="00B430F0">
            <w:pPr>
              <w:pStyle w:val="PL"/>
            </w:pPr>
            <w:r w:rsidRPr="006436AF">
              <w:t xml:space="preserve">            schema:</w:t>
            </w:r>
          </w:p>
          <w:p w14:paraId="78A4A879" w14:textId="77777777" w:rsidR="00B430F0" w:rsidRPr="006436AF" w:rsidRDefault="00B430F0" w:rsidP="00B430F0">
            <w:pPr>
              <w:pStyle w:val="PL"/>
            </w:pPr>
            <w:r w:rsidRPr="006436AF">
              <w:t xml:space="preserve">              $ref: '#/components/schemas/EventDataProcessingConfiguration'</w:t>
            </w:r>
          </w:p>
          <w:p w14:paraId="5FE02403" w14:textId="77777777" w:rsidR="00B430F0" w:rsidRPr="006436AF" w:rsidRDefault="00B430F0" w:rsidP="00B430F0">
            <w:pPr>
              <w:pStyle w:val="PL"/>
            </w:pPr>
            <w:r w:rsidRPr="006436AF">
              <w:t xml:space="preserve">      responses:</w:t>
            </w:r>
          </w:p>
          <w:p w14:paraId="34D2833F" w14:textId="77777777" w:rsidR="00B430F0" w:rsidRPr="006436AF" w:rsidRDefault="00B430F0" w:rsidP="00B430F0">
            <w:pPr>
              <w:pStyle w:val="PL"/>
            </w:pPr>
            <w:r w:rsidRPr="006436AF">
              <w:t xml:space="preserve">        '201':</w:t>
            </w:r>
          </w:p>
          <w:p w14:paraId="0B01E0E8" w14:textId="77777777" w:rsidR="00B430F0" w:rsidRPr="006436AF" w:rsidRDefault="00B430F0" w:rsidP="00B430F0">
            <w:pPr>
              <w:pStyle w:val="PL"/>
            </w:pPr>
            <w:r w:rsidRPr="006436AF">
              <w:t xml:space="preserve">          description: 'Event Data Processing Configuration Created'</w:t>
            </w:r>
          </w:p>
          <w:p w14:paraId="621DCFAA" w14:textId="77777777" w:rsidR="00B430F0" w:rsidRPr="006436AF" w:rsidRDefault="00B430F0" w:rsidP="00B430F0">
            <w:pPr>
              <w:pStyle w:val="PL"/>
            </w:pPr>
            <w:r w:rsidRPr="006436AF">
              <w:t xml:space="preserve">          headers:</w:t>
            </w:r>
          </w:p>
          <w:p w14:paraId="2CB48D1E" w14:textId="77777777" w:rsidR="00B430F0" w:rsidRPr="006436AF" w:rsidRDefault="00B430F0" w:rsidP="00B430F0">
            <w:pPr>
              <w:pStyle w:val="PL"/>
            </w:pPr>
            <w:r w:rsidRPr="006436AF">
              <w:t xml:space="preserve">            Location:</w:t>
            </w:r>
          </w:p>
          <w:p w14:paraId="25968201" w14:textId="77777777" w:rsidR="00B430F0" w:rsidRPr="006436AF" w:rsidRDefault="00B430F0" w:rsidP="00B430F0">
            <w:pPr>
              <w:pStyle w:val="PL"/>
            </w:pPr>
            <w:r w:rsidRPr="006436AF">
              <w:t xml:space="preserve">              description: 'URL of the newly created Event Data Processing Configuration (same as request URL).'</w:t>
            </w:r>
          </w:p>
          <w:p w14:paraId="1A062C7E" w14:textId="77777777" w:rsidR="00B430F0" w:rsidRPr="006436AF" w:rsidRDefault="00B430F0" w:rsidP="00B430F0">
            <w:pPr>
              <w:pStyle w:val="PL"/>
            </w:pPr>
            <w:r w:rsidRPr="006436AF">
              <w:t xml:space="preserve">              required: true</w:t>
            </w:r>
          </w:p>
          <w:p w14:paraId="79E5A63A" w14:textId="77777777" w:rsidR="00B430F0" w:rsidRPr="006436AF" w:rsidRDefault="00B430F0" w:rsidP="00B430F0">
            <w:pPr>
              <w:pStyle w:val="PL"/>
            </w:pPr>
            <w:r w:rsidRPr="006436AF">
              <w:t xml:space="preserve">              schema:</w:t>
            </w:r>
          </w:p>
          <w:p w14:paraId="7A26F1B5" w14:textId="77777777" w:rsidR="00B430F0" w:rsidRPr="006436AF" w:rsidRDefault="00B430F0" w:rsidP="00B430F0">
            <w:pPr>
              <w:pStyle w:val="PL"/>
            </w:pPr>
            <w:r w:rsidRPr="006436AF">
              <w:t xml:space="preserve">                $ref: 'TS26512_CommonData.yaml#/components/schemas/AbsoluteUrl'</w:t>
            </w:r>
          </w:p>
          <w:p w14:paraId="4313A9A9" w14:textId="77777777" w:rsidR="00B430F0" w:rsidRPr="006436AF" w:rsidRDefault="00B430F0" w:rsidP="00B430F0">
            <w:pPr>
              <w:pStyle w:val="PL"/>
            </w:pPr>
            <w:r w:rsidRPr="006436AF">
              <w:t xml:space="preserve">  /provisioning-sessions/{provisioningSessionId}/event-data-processing-configurations/{eventDataProcessingConfigurationId}:</w:t>
            </w:r>
          </w:p>
          <w:p w14:paraId="64608A70" w14:textId="77777777" w:rsidR="00B430F0" w:rsidRPr="006436AF" w:rsidRDefault="00B430F0" w:rsidP="00B430F0">
            <w:pPr>
              <w:pStyle w:val="PL"/>
            </w:pPr>
            <w:r w:rsidRPr="006436AF">
              <w:t xml:space="preserve">    parameters:</w:t>
            </w:r>
          </w:p>
          <w:p w14:paraId="66ABE6EB" w14:textId="77777777" w:rsidR="00B430F0" w:rsidRPr="006436AF" w:rsidRDefault="00B430F0" w:rsidP="00B430F0">
            <w:pPr>
              <w:pStyle w:val="PL"/>
            </w:pPr>
            <w:r w:rsidRPr="006436AF">
              <w:t xml:space="preserve">      - name: provisioningSessionId</w:t>
            </w:r>
          </w:p>
          <w:p w14:paraId="6BC6A55A" w14:textId="77777777" w:rsidR="00B430F0" w:rsidRPr="006436AF" w:rsidRDefault="00B430F0" w:rsidP="00B430F0">
            <w:pPr>
              <w:pStyle w:val="PL"/>
            </w:pPr>
            <w:r w:rsidRPr="006436AF">
              <w:t xml:space="preserve">        in: path</w:t>
            </w:r>
          </w:p>
          <w:p w14:paraId="3EC261AF" w14:textId="77777777" w:rsidR="00B430F0" w:rsidRPr="006436AF" w:rsidRDefault="00B430F0" w:rsidP="00B430F0">
            <w:pPr>
              <w:pStyle w:val="PL"/>
            </w:pPr>
            <w:r w:rsidRPr="006436AF">
              <w:t xml:space="preserve">        required: true</w:t>
            </w:r>
          </w:p>
          <w:p w14:paraId="422A574F" w14:textId="77777777" w:rsidR="00B430F0" w:rsidRPr="006436AF" w:rsidRDefault="00B430F0" w:rsidP="00B430F0">
            <w:pPr>
              <w:pStyle w:val="PL"/>
            </w:pPr>
            <w:r w:rsidRPr="006436AF">
              <w:t xml:space="preserve">        schema: </w:t>
            </w:r>
          </w:p>
          <w:p w14:paraId="6D643847" w14:textId="77777777" w:rsidR="00B430F0" w:rsidRPr="006436AF" w:rsidRDefault="00B430F0" w:rsidP="00B430F0">
            <w:pPr>
              <w:pStyle w:val="PL"/>
            </w:pPr>
            <w:r w:rsidRPr="006436AF">
              <w:t xml:space="preserve">          $ref: 'TS26512_CommonData.yaml#/components/schemas/ResourceId'</w:t>
            </w:r>
          </w:p>
          <w:p w14:paraId="38D0000B" w14:textId="77777777" w:rsidR="00B430F0" w:rsidRPr="006436AF" w:rsidRDefault="00B430F0" w:rsidP="00B430F0">
            <w:pPr>
              <w:pStyle w:val="PL"/>
            </w:pPr>
            <w:r w:rsidRPr="006436AF">
              <w:t xml:space="preserve">        description: 'The resource identifier of an existing Provisioning Session.'</w:t>
            </w:r>
          </w:p>
          <w:p w14:paraId="1E9E7067" w14:textId="77777777" w:rsidR="00B430F0" w:rsidRPr="006436AF" w:rsidRDefault="00B430F0" w:rsidP="00B430F0">
            <w:pPr>
              <w:pStyle w:val="PL"/>
            </w:pPr>
            <w:r w:rsidRPr="006436AF">
              <w:t xml:space="preserve">      - name: eventDataProcessingConfigurationId</w:t>
            </w:r>
          </w:p>
          <w:p w14:paraId="3F4AE10E" w14:textId="77777777" w:rsidR="00B430F0" w:rsidRPr="006436AF" w:rsidRDefault="00B430F0" w:rsidP="00B430F0">
            <w:pPr>
              <w:pStyle w:val="PL"/>
            </w:pPr>
            <w:r w:rsidRPr="006436AF">
              <w:t xml:space="preserve">        in: path</w:t>
            </w:r>
          </w:p>
          <w:p w14:paraId="36A8B46C" w14:textId="77777777" w:rsidR="00B430F0" w:rsidRPr="006436AF" w:rsidRDefault="00B430F0" w:rsidP="00B430F0">
            <w:pPr>
              <w:pStyle w:val="PL"/>
            </w:pPr>
            <w:r w:rsidRPr="006436AF">
              <w:t xml:space="preserve">        required: true</w:t>
            </w:r>
          </w:p>
          <w:p w14:paraId="011E6104" w14:textId="77777777" w:rsidR="00B430F0" w:rsidRPr="006436AF" w:rsidRDefault="00B430F0" w:rsidP="00B430F0">
            <w:pPr>
              <w:pStyle w:val="PL"/>
            </w:pPr>
            <w:r w:rsidRPr="006436AF">
              <w:t xml:space="preserve">        schema: </w:t>
            </w:r>
          </w:p>
          <w:p w14:paraId="057C7866" w14:textId="77777777" w:rsidR="00B430F0" w:rsidRPr="006436AF" w:rsidRDefault="00B430F0" w:rsidP="00B430F0">
            <w:pPr>
              <w:pStyle w:val="PL"/>
            </w:pPr>
            <w:r w:rsidRPr="006436AF">
              <w:t xml:space="preserve">          $ref: 'TS26512_CommonData.yaml#/components/schemas/ResourceId'</w:t>
            </w:r>
          </w:p>
          <w:p w14:paraId="13239F66" w14:textId="77777777" w:rsidR="00B430F0" w:rsidRPr="006436AF" w:rsidRDefault="00B430F0" w:rsidP="00B430F0">
            <w:pPr>
              <w:pStyle w:val="PL"/>
            </w:pPr>
            <w:r w:rsidRPr="006436AF">
              <w:t xml:space="preserve">        description: 'The resource identifier of an Event Data Processing Configuration.'</w:t>
            </w:r>
          </w:p>
          <w:p w14:paraId="58A6CFD2" w14:textId="77777777" w:rsidR="00B430F0" w:rsidRPr="006436AF" w:rsidRDefault="00B430F0" w:rsidP="00B430F0">
            <w:pPr>
              <w:pStyle w:val="PL"/>
            </w:pPr>
            <w:r w:rsidRPr="006436AF">
              <w:t xml:space="preserve">    get:</w:t>
            </w:r>
          </w:p>
          <w:p w14:paraId="127F9BF7" w14:textId="77777777" w:rsidR="00B430F0" w:rsidRPr="006436AF" w:rsidRDefault="00B430F0" w:rsidP="00B430F0">
            <w:pPr>
              <w:pStyle w:val="PL"/>
            </w:pPr>
            <w:r w:rsidRPr="006436AF">
              <w:t xml:space="preserve">      operationId: retrieveEventDataProcessingConfiguration</w:t>
            </w:r>
          </w:p>
          <w:p w14:paraId="448F1544" w14:textId="77777777" w:rsidR="00B430F0" w:rsidRPr="006436AF" w:rsidRDefault="00B430F0" w:rsidP="00B430F0">
            <w:pPr>
              <w:pStyle w:val="PL"/>
            </w:pPr>
            <w:r w:rsidRPr="006436AF">
              <w:t xml:space="preserve">      summary: 'Retrieve the specified Event Data Processing Configuration of the specified Provisioning Session'</w:t>
            </w:r>
          </w:p>
          <w:p w14:paraId="402FB6EE" w14:textId="77777777" w:rsidR="00B430F0" w:rsidRPr="006436AF" w:rsidRDefault="00B430F0" w:rsidP="00B430F0">
            <w:pPr>
              <w:pStyle w:val="PL"/>
              <w:rPr>
                <w:lang w:val="fr-FR"/>
              </w:rPr>
            </w:pPr>
            <w:r w:rsidRPr="006436AF">
              <w:t xml:space="preserve">      </w:t>
            </w:r>
            <w:r w:rsidRPr="006436AF">
              <w:rPr>
                <w:lang w:val="fr-FR"/>
              </w:rPr>
              <w:t>responses:</w:t>
            </w:r>
          </w:p>
          <w:p w14:paraId="0189B184" w14:textId="77777777" w:rsidR="00B430F0" w:rsidRPr="006436AF" w:rsidRDefault="00B430F0" w:rsidP="00B430F0">
            <w:pPr>
              <w:pStyle w:val="PL"/>
              <w:rPr>
                <w:lang w:val="fr-FR"/>
              </w:rPr>
            </w:pPr>
            <w:r w:rsidRPr="006436AF">
              <w:rPr>
                <w:lang w:val="fr-FR"/>
              </w:rPr>
              <w:t xml:space="preserve">        '200':</w:t>
            </w:r>
          </w:p>
          <w:p w14:paraId="1A6BBB65" w14:textId="77777777" w:rsidR="00B430F0" w:rsidRPr="006436AF" w:rsidRDefault="00B430F0" w:rsidP="00B430F0">
            <w:pPr>
              <w:pStyle w:val="PL"/>
              <w:rPr>
                <w:lang w:val="fr-FR"/>
              </w:rPr>
            </w:pPr>
            <w:r w:rsidRPr="006436AF">
              <w:rPr>
                <w:lang w:val="fr-FR"/>
              </w:rPr>
              <w:t xml:space="preserve">          description: 'Success'</w:t>
            </w:r>
          </w:p>
          <w:p w14:paraId="3200CC23" w14:textId="77777777" w:rsidR="00B430F0" w:rsidRPr="006436AF" w:rsidRDefault="00B430F0" w:rsidP="00B430F0">
            <w:pPr>
              <w:pStyle w:val="PL"/>
              <w:rPr>
                <w:lang w:val="fr-FR"/>
              </w:rPr>
            </w:pPr>
            <w:r w:rsidRPr="006436AF">
              <w:rPr>
                <w:lang w:val="fr-FR"/>
              </w:rPr>
              <w:t xml:space="preserve">          content:</w:t>
            </w:r>
          </w:p>
          <w:p w14:paraId="63A433C4" w14:textId="77777777" w:rsidR="00B430F0" w:rsidRPr="006436AF" w:rsidRDefault="00B430F0" w:rsidP="00B430F0">
            <w:pPr>
              <w:pStyle w:val="PL"/>
            </w:pPr>
            <w:r w:rsidRPr="006436AF">
              <w:rPr>
                <w:lang w:val="fr-FR"/>
              </w:rPr>
              <w:t xml:space="preserve">            </w:t>
            </w:r>
            <w:r w:rsidRPr="006436AF">
              <w:t>application/json:</w:t>
            </w:r>
          </w:p>
          <w:p w14:paraId="2D62CE9E" w14:textId="77777777" w:rsidR="00B430F0" w:rsidRPr="006436AF" w:rsidRDefault="00B430F0" w:rsidP="00B430F0">
            <w:pPr>
              <w:pStyle w:val="PL"/>
            </w:pPr>
            <w:r w:rsidRPr="006436AF">
              <w:t xml:space="preserve">              schema:</w:t>
            </w:r>
          </w:p>
          <w:p w14:paraId="429D4E7A" w14:textId="77777777" w:rsidR="00B430F0" w:rsidRPr="006436AF" w:rsidRDefault="00B430F0" w:rsidP="00B430F0">
            <w:pPr>
              <w:pStyle w:val="PL"/>
            </w:pPr>
            <w:r w:rsidRPr="006436AF">
              <w:t xml:space="preserve">                $ref: '#/components/schemas/EventDataProcessingConfiguration'</w:t>
            </w:r>
          </w:p>
          <w:p w14:paraId="27D87850" w14:textId="77777777" w:rsidR="00B430F0" w:rsidRPr="006436AF" w:rsidRDefault="00B430F0" w:rsidP="00B430F0">
            <w:pPr>
              <w:pStyle w:val="PL"/>
            </w:pPr>
            <w:r w:rsidRPr="006436AF">
              <w:t xml:space="preserve">    put:</w:t>
            </w:r>
          </w:p>
          <w:p w14:paraId="368C4E4F" w14:textId="77777777" w:rsidR="00B430F0" w:rsidRPr="006436AF" w:rsidRDefault="00B430F0" w:rsidP="00B430F0">
            <w:pPr>
              <w:pStyle w:val="PL"/>
            </w:pPr>
            <w:r w:rsidRPr="006436AF">
              <w:t xml:space="preserve">      operationId: updateEventDataProcessingConfiguration</w:t>
            </w:r>
          </w:p>
          <w:p w14:paraId="3FA4FDD9" w14:textId="77777777" w:rsidR="00B430F0" w:rsidRPr="006436AF" w:rsidRDefault="00B430F0" w:rsidP="00B430F0">
            <w:pPr>
              <w:pStyle w:val="PL"/>
            </w:pPr>
            <w:r w:rsidRPr="006436AF">
              <w:t xml:space="preserve">      summary: 'Update the specified Event Data Processing Configuration for the specified Provisioning Session'</w:t>
            </w:r>
          </w:p>
          <w:p w14:paraId="37AB3CCF" w14:textId="77777777" w:rsidR="00B430F0" w:rsidRPr="006436AF" w:rsidRDefault="00B430F0" w:rsidP="00B430F0">
            <w:pPr>
              <w:pStyle w:val="PL"/>
            </w:pPr>
            <w:r w:rsidRPr="006436AF">
              <w:t xml:space="preserve">      requestBody:</w:t>
            </w:r>
          </w:p>
          <w:p w14:paraId="3F4895E9" w14:textId="77777777" w:rsidR="00B430F0" w:rsidRPr="006436AF" w:rsidRDefault="00B430F0" w:rsidP="00B430F0">
            <w:pPr>
              <w:pStyle w:val="PL"/>
            </w:pPr>
            <w:r w:rsidRPr="006436AF">
              <w:t xml:space="preserve">        description: 'A JSON representation of a Event Data Processing Configuration'</w:t>
            </w:r>
          </w:p>
          <w:p w14:paraId="5EABD4C6" w14:textId="77777777" w:rsidR="00B430F0" w:rsidRPr="006436AF" w:rsidRDefault="00B430F0" w:rsidP="00B430F0">
            <w:pPr>
              <w:pStyle w:val="PL"/>
            </w:pPr>
            <w:r w:rsidRPr="006436AF">
              <w:t xml:space="preserve">        required: true</w:t>
            </w:r>
          </w:p>
          <w:p w14:paraId="010E9490" w14:textId="77777777" w:rsidR="00B430F0" w:rsidRPr="006436AF" w:rsidRDefault="00B430F0" w:rsidP="00B430F0">
            <w:pPr>
              <w:pStyle w:val="PL"/>
            </w:pPr>
            <w:r w:rsidRPr="006436AF">
              <w:t xml:space="preserve">        content:</w:t>
            </w:r>
          </w:p>
          <w:p w14:paraId="2766099E" w14:textId="77777777" w:rsidR="00B430F0" w:rsidRPr="006436AF" w:rsidRDefault="00B430F0" w:rsidP="00B430F0">
            <w:pPr>
              <w:pStyle w:val="PL"/>
            </w:pPr>
            <w:r w:rsidRPr="006436AF">
              <w:t xml:space="preserve">          application/json:</w:t>
            </w:r>
          </w:p>
          <w:p w14:paraId="108BB9CF" w14:textId="77777777" w:rsidR="00B430F0" w:rsidRPr="006436AF" w:rsidRDefault="00B430F0" w:rsidP="00B430F0">
            <w:pPr>
              <w:pStyle w:val="PL"/>
            </w:pPr>
            <w:r w:rsidRPr="006436AF">
              <w:t xml:space="preserve">            schema:</w:t>
            </w:r>
          </w:p>
          <w:p w14:paraId="5B63FD25" w14:textId="77777777" w:rsidR="00B430F0" w:rsidRPr="006436AF" w:rsidRDefault="00B430F0" w:rsidP="00B430F0">
            <w:pPr>
              <w:pStyle w:val="PL"/>
            </w:pPr>
            <w:r w:rsidRPr="006436AF">
              <w:t xml:space="preserve">              $ref: '#/components/schemas/EventDataProcessingConfiguration'</w:t>
            </w:r>
          </w:p>
          <w:p w14:paraId="25F36CD1" w14:textId="77777777" w:rsidR="00B430F0" w:rsidRPr="006436AF" w:rsidRDefault="00B430F0" w:rsidP="00B430F0">
            <w:pPr>
              <w:pStyle w:val="PL"/>
            </w:pPr>
            <w:r w:rsidRPr="006436AF">
              <w:t xml:space="preserve">      responses:</w:t>
            </w:r>
          </w:p>
          <w:p w14:paraId="06A24D2B" w14:textId="77777777" w:rsidR="00B430F0" w:rsidRPr="006436AF" w:rsidRDefault="00B430F0" w:rsidP="00B430F0">
            <w:pPr>
              <w:pStyle w:val="PL"/>
            </w:pPr>
            <w:r w:rsidRPr="006436AF">
              <w:t xml:space="preserve">        '204':</w:t>
            </w:r>
          </w:p>
          <w:p w14:paraId="1B7729CA" w14:textId="77777777" w:rsidR="00B430F0" w:rsidRPr="006436AF" w:rsidRDefault="00B430F0" w:rsidP="00B430F0">
            <w:pPr>
              <w:pStyle w:val="PL"/>
            </w:pPr>
            <w:r w:rsidRPr="006436AF">
              <w:t xml:space="preserve">          description: 'Updated Event Data Processing Configuration'</w:t>
            </w:r>
          </w:p>
          <w:p w14:paraId="458AE294" w14:textId="77777777" w:rsidR="00B430F0" w:rsidRPr="006436AF" w:rsidRDefault="00B430F0" w:rsidP="00B430F0">
            <w:pPr>
              <w:pStyle w:val="PL"/>
            </w:pPr>
            <w:r w:rsidRPr="006436AF">
              <w:t xml:space="preserve">        '404':</w:t>
            </w:r>
          </w:p>
          <w:p w14:paraId="7C232A71" w14:textId="77777777" w:rsidR="00B430F0" w:rsidRPr="006436AF" w:rsidRDefault="00B430F0" w:rsidP="00B430F0">
            <w:pPr>
              <w:pStyle w:val="PL"/>
            </w:pPr>
            <w:r w:rsidRPr="006436AF">
              <w:t xml:space="preserve">          description: 'Not Found'</w:t>
            </w:r>
          </w:p>
          <w:p w14:paraId="6C2039B8" w14:textId="77777777" w:rsidR="00B430F0" w:rsidRPr="006436AF" w:rsidRDefault="00B430F0" w:rsidP="00B430F0">
            <w:pPr>
              <w:pStyle w:val="PL"/>
            </w:pPr>
            <w:r w:rsidRPr="006436AF">
              <w:t xml:space="preserve">    patch:</w:t>
            </w:r>
          </w:p>
          <w:p w14:paraId="2B532DAC" w14:textId="77777777" w:rsidR="00B430F0" w:rsidRPr="006436AF" w:rsidRDefault="00B430F0" w:rsidP="00B430F0">
            <w:pPr>
              <w:pStyle w:val="PL"/>
            </w:pPr>
            <w:r w:rsidRPr="006436AF">
              <w:t xml:space="preserve">      operationId: patchEventDataProcessingConfiguration</w:t>
            </w:r>
          </w:p>
          <w:p w14:paraId="310BF3A1" w14:textId="77777777" w:rsidR="00B430F0" w:rsidRPr="006436AF" w:rsidRDefault="00B430F0" w:rsidP="00B430F0">
            <w:pPr>
              <w:pStyle w:val="PL"/>
            </w:pPr>
            <w:r w:rsidRPr="006436AF">
              <w:t xml:space="preserve">      summary: 'Patch the specified Event Data Processing Configuration for the specified Provisioning Session'</w:t>
            </w:r>
          </w:p>
          <w:p w14:paraId="328E40A7" w14:textId="77777777" w:rsidR="00B430F0" w:rsidRPr="006436AF" w:rsidRDefault="00B430F0" w:rsidP="00B430F0">
            <w:pPr>
              <w:pStyle w:val="PL"/>
            </w:pPr>
            <w:r w:rsidRPr="006436AF">
              <w:t xml:space="preserve">      requestBody:</w:t>
            </w:r>
          </w:p>
          <w:p w14:paraId="1653265B" w14:textId="77777777" w:rsidR="00B430F0" w:rsidRPr="006436AF" w:rsidRDefault="00B430F0" w:rsidP="00B430F0">
            <w:pPr>
              <w:pStyle w:val="PL"/>
            </w:pPr>
            <w:r w:rsidRPr="006436AF">
              <w:t xml:space="preserve">        description: 'A JSON representation of a Event Data Processing Configuration'</w:t>
            </w:r>
          </w:p>
          <w:p w14:paraId="0EF322D0" w14:textId="77777777" w:rsidR="00B430F0" w:rsidRPr="006436AF" w:rsidRDefault="00B430F0" w:rsidP="00B430F0">
            <w:pPr>
              <w:pStyle w:val="PL"/>
            </w:pPr>
            <w:r w:rsidRPr="006436AF">
              <w:t xml:space="preserve">        required: true</w:t>
            </w:r>
          </w:p>
          <w:p w14:paraId="208B506B" w14:textId="77777777" w:rsidR="00B430F0" w:rsidRPr="006436AF" w:rsidRDefault="00B430F0" w:rsidP="00B430F0">
            <w:pPr>
              <w:pStyle w:val="PL"/>
            </w:pPr>
            <w:r w:rsidRPr="006436AF">
              <w:t xml:space="preserve">        content:</w:t>
            </w:r>
          </w:p>
          <w:p w14:paraId="1B98DDF5" w14:textId="77777777" w:rsidR="00B430F0" w:rsidRPr="006436AF" w:rsidRDefault="00B430F0" w:rsidP="00B430F0">
            <w:pPr>
              <w:pStyle w:val="PL"/>
            </w:pPr>
            <w:r w:rsidRPr="006436AF">
              <w:t xml:space="preserve">          application/merge-patch+json:</w:t>
            </w:r>
          </w:p>
          <w:p w14:paraId="5287C59D" w14:textId="77777777" w:rsidR="00B430F0" w:rsidRPr="006436AF" w:rsidRDefault="00B430F0" w:rsidP="00B430F0">
            <w:pPr>
              <w:pStyle w:val="PL"/>
            </w:pPr>
            <w:r w:rsidRPr="006436AF">
              <w:t xml:space="preserve">            schema:</w:t>
            </w:r>
          </w:p>
          <w:p w14:paraId="3DB4E80F" w14:textId="77777777" w:rsidR="00B430F0" w:rsidRPr="006436AF" w:rsidRDefault="00B430F0" w:rsidP="00B430F0">
            <w:pPr>
              <w:pStyle w:val="PL"/>
            </w:pPr>
            <w:r w:rsidRPr="006436AF">
              <w:t xml:space="preserve">              $ref: '#/components/schemas/EventDataProcessingConfiguration'</w:t>
            </w:r>
          </w:p>
          <w:p w14:paraId="603760FD" w14:textId="77777777" w:rsidR="00B430F0" w:rsidRPr="006436AF" w:rsidRDefault="00B430F0" w:rsidP="00B430F0">
            <w:pPr>
              <w:pStyle w:val="PL"/>
            </w:pPr>
            <w:r w:rsidRPr="006436AF">
              <w:t xml:space="preserve">          application/json-patch+json:</w:t>
            </w:r>
          </w:p>
          <w:p w14:paraId="4790A612" w14:textId="77777777" w:rsidR="00B430F0" w:rsidRPr="006436AF" w:rsidRDefault="00B430F0" w:rsidP="00B430F0">
            <w:pPr>
              <w:pStyle w:val="PL"/>
            </w:pPr>
            <w:r w:rsidRPr="006436AF">
              <w:t xml:space="preserve">            schema:</w:t>
            </w:r>
          </w:p>
          <w:p w14:paraId="133FEA6A" w14:textId="77777777" w:rsidR="00B430F0" w:rsidRPr="006436AF" w:rsidRDefault="00B430F0" w:rsidP="00B430F0">
            <w:pPr>
              <w:pStyle w:val="PL"/>
            </w:pPr>
            <w:r w:rsidRPr="006436AF">
              <w:t xml:space="preserve">              $ref: '#/components/schemas/EventDataProcessingConfiguration'</w:t>
            </w:r>
          </w:p>
          <w:p w14:paraId="1610B13D" w14:textId="77777777" w:rsidR="00B430F0" w:rsidRPr="006436AF" w:rsidRDefault="00B430F0" w:rsidP="00B430F0">
            <w:pPr>
              <w:pStyle w:val="PL"/>
            </w:pPr>
            <w:r w:rsidRPr="006436AF">
              <w:t xml:space="preserve">      responses:</w:t>
            </w:r>
          </w:p>
          <w:p w14:paraId="196C24A3" w14:textId="77777777" w:rsidR="00B430F0" w:rsidRPr="006436AF" w:rsidRDefault="00B430F0" w:rsidP="00B430F0">
            <w:pPr>
              <w:pStyle w:val="PL"/>
            </w:pPr>
            <w:r w:rsidRPr="006436AF">
              <w:t xml:space="preserve">        '200':</w:t>
            </w:r>
          </w:p>
          <w:p w14:paraId="64C652E2" w14:textId="77777777" w:rsidR="00B430F0" w:rsidRPr="006436AF" w:rsidRDefault="00B430F0" w:rsidP="00B430F0">
            <w:pPr>
              <w:pStyle w:val="PL"/>
            </w:pPr>
            <w:r w:rsidRPr="006436AF">
              <w:t xml:space="preserve">          description: 'Patched Event Data Processing Configuration'</w:t>
            </w:r>
          </w:p>
          <w:p w14:paraId="2766A7DB" w14:textId="77777777" w:rsidR="00B430F0" w:rsidRPr="006436AF" w:rsidRDefault="00B430F0" w:rsidP="00B430F0">
            <w:pPr>
              <w:pStyle w:val="PL"/>
            </w:pPr>
            <w:r w:rsidRPr="006436AF">
              <w:t xml:space="preserve">          content:</w:t>
            </w:r>
          </w:p>
          <w:p w14:paraId="28424AC9" w14:textId="77777777" w:rsidR="00B430F0" w:rsidRPr="006436AF" w:rsidRDefault="00B430F0" w:rsidP="00B430F0">
            <w:pPr>
              <w:pStyle w:val="PL"/>
            </w:pPr>
            <w:r w:rsidRPr="006436AF">
              <w:t xml:space="preserve">            application/json:</w:t>
            </w:r>
          </w:p>
          <w:p w14:paraId="123BCCC6" w14:textId="77777777" w:rsidR="00B430F0" w:rsidRPr="006436AF" w:rsidRDefault="00B430F0" w:rsidP="00B430F0">
            <w:pPr>
              <w:pStyle w:val="PL"/>
            </w:pPr>
            <w:r w:rsidRPr="006436AF">
              <w:t xml:space="preserve">              schema:</w:t>
            </w:r>
          </w:p>
          <w:p w14:paraId="1B2B93E9" w14:textId="77777777" w:rsidR="00B430F0" w:rsidRPr="006436AF" w:rsidRDefault="00B430F0" w:rsidP="00B430F0">
            <w:pPr>
              <w:pStyle w:val="PL"/>
            </w:pPr>
            <w:r w:rsidRPr="006436AF">
              <w:t xml:space="preserve">                $ref: '#/components/schemas/EventDataProcessingConfiguration'</w:t>
            </w:r>
          </w:p>
          <w:p w14:paraId="71D60C29" w14:textId="77777777" w:rsidR="00B430F0" w:rsidRPr="006436AF" w:rsidRDefault="00B430F0" w:rsidP="00B430F0">
            <w:pPr>
              <w:pStyle w:val="PL"/>
            </w:pPr>
            <w:r w:rsidRPr="006436AF">
              <w:t xml:space="preserve">        '404':</w:t>
            </w:r>
          </w:p>
          <w:p w14:paraId="3B9D7BC7" w14:textId="77777777" w:rsidR="00B430F0" w:rsidRPr="006436AF" w:rsidRDefault="00B430F0" w:rsidP="00B430F0">
            <w:pPr>
              <w:pStyle w:val="PL"/>
            </w:pPr>
            <w:r w:rsidRPr="006436AF">
              <w:t xml:space="preserve">          description: 'Not Found'</w:t>
            </w:r>
          </w:p>
          <w:p w14:paraId="23A256F0" w14:textId="77777777" w:rsidR="00B430F0" w:rsidRPr="006436AF" w:rsidRDefault="00B430F0" w:rsidP="00B430F0">
            <w:pPr>
              <w:pStyle w:val="PL"/>
            </w:pPr>
            <w:r w:rsidRPr="006436AF">
              <w:t xml:space="preserve">    delete:</w:t>
            </w:r>
          </w:p>
          <w:p w14:paraId="25EE0044" w14:textId="77777777" w:rsidR="00B430F0" w:rsidRPr="006436AF" w:rsidRDefault="00B430F0" w:rsidP="00B430F0">
            <w:pPr>
              <w:pStyle w:val="PL"/>
            </w:pPr>
            <w:r w:rsidRPr="006436AF">
              <w:t xml:space="preserve">      operationId: destroyEventDataProcessingConfiguration</w:t>
            </w:r>
          </w:p>
          <w:p w14:paraId="368D0AB1" w14:textId="77777777" w:rsidR="00B430F0" w:rsidRPr="006436AF" w:rsidRDefault="00B430F0" w:rsidP="00B430F0">
            <w:pPr>
              <w:pStyle w:val="PL"/>
            </w:pPr>
            <w:r w:rsidRPr="006436AF">
              <w:t xml:space="preserve">      summary: 'Destroy the specified Event Data Processing Configuration of the specified Provisioning Session'</w:t>
            </w:r>
          </w:p>
          <w:p w14:paraId="5BE007E8" w14:textId="77777777" w:rsidR="00B430F0" w:rsidRPr="006436AF" w:rsidRDefault="00B430F0" w:rsidP="00B430F0">
            <w:pPr>
              <w:pStyle w:val="PL"/>
            </w:pPr>
            <w:r w:rsidRPr="006436AF">
              <w:t xml:space="preserve">      responses:</w:t>
            </w:r>
          </w:p>
          <w:p w14:paraId="3C9C46CB" w14:textId="77777777" w:rsidR="00B430F0" w:rsidRPr="006436AF" w:rsidRDefault="00B430F0" w:rsidP="00B430F0">
            <w:pPr>
              <w:pStyle w:val="PL"/>
            </w:pPr>
            <w:r w:rsidRPr="006436AF">
              <w:t xml:space="preserve">        '204':</w:t>
            </w:r>
          </w:p>
          <w:p w14:paraId="5254A8B8" w14:textId="77777777" w:rsidR="00B430F0" w:rsidRPr="006436AF" w:rsidRDefault="00B430F0" w:rsidP="00B430F0">
            <w:pPr>
              <w:pStyle w:val="PL"/>
            </w:pPr>
            <w:r w:rsidRPr="006436AF">
              <w:t xml:space="preserve">          description: 'Destroyed Event Data Processing Configuration'</w:t>
            </w:r>
          </w:p>
          <w:p w14:paraId="14D985EB" w14:textId="77777777" w:rsidR="00B430F0" w:rsidRPr="006436AF" w:rsidRDefault="00B430F0" w:rsidP="00B430F0">
            <w:pPr>
              <w:pStyle w:val="PL"/>
            </w:pPr>
            <w:r w:rsidRPr="006436AF">
              <w:t xml:space="preserve">        '404':</w:t>
            </w:r>
          </w:p>
          <w:p w14:paraId="77F3517F" w14:textId="77777777" w:rsidR="00B430F0" w:rsidRPr="006436AF" w:rsidRDefault="00B430F0" w:rsidP="00B430F0">
            <w:pPr>
              <w:pStyle w:val="PL"/>
            </w:pPr>
            <w:r w:rsidRPr="006436AF">
              <w:t xml:space="preserve">          description: 'Not Found'</w:t>
            </w:r>
          </w:p>
          <w:p w14:paraId="4C8A8021" w14:textId="77777777" w:rsidR="00B430F0" w:rsidRPr="006436AF" w:rsidRDefault="00B430F0" w:rsidP="00B430F0">
            <w:pPr>
              <w:pStyle w:val="PL"/>
            </w:pPr>
            <w:r w:rsidRPr="006436AF">
              <w:t>components:</w:t>
            </w:r>
          </w:p>
          <w:p w14:paraId="786249BA" w14:textId="77777777" w:rsidR="00B430F0" w:rsidRPr="006436AF" w:rsidRDefault="00B430F0" w:rsidP="00B430F0">
            <w:pPr>
              <w:pStyle w:val="PL"/>
            </w:pPr>
            <w:r w:rsidRPr="006436AF">
              <w:t xml:space="preserve">  schemas:</w:t>
            </w:r>
          </w:p>
          <w:p w14:paraId="6DB3594E" w14:textId="77777777" w:rsidR="00B430F0" w:rsidRPr="006436AF" w:rsidRDefault="00B430F0" w:rsidP="00B430F0">
            <w:pPr>
              <w:pStyle w:val="PL"/>
            </w:pPr>
            <w:r w:rsidRPr="006436AF">
              <w:t xml:space="preserve">    EventDataProcessingConfiguration:</w:t>
            </w:r>
          </w:p>
          <w:p w14:paraId="1476058B" w14:textId="77777777" w:rsidR="00B430F0" w:rsidRPr="006436AF" w:rsidRDefault="00B430F0" w:rsidP="00B430F0">
            <w:pPr>
              <w:pStyle w:val="PL"/>
              <w:rPr>
                <w:lang w:val="en-US"/>
              </w:rPr>
            </w:pPr>
            <w:r w:rsidRPr="006436AF">
              <w:rPr>
                <w:lang w:val="en-US"/>
              </w:rPr>
              <w:t xml:space="preserve">      description: 'A representation of an Event Data Processing Configuration resource.'</w:t>
            </w:r>
          </w:p>
          <w:p w14:paraId="0EBF50E2" w14:textId="77777777" w:rsidR="00B430F0" w:rsidRPr="006436AF" w:rsidRDefault="00B430F0" w:rsidP="00B430F0">
            <w:pPr>
              <w:pStyle w:val="PL"/>
            </w:pPr>
            <w:r w:rsidRPr="006436AF">
              <w:t xml:space="preserve">      type: object</w:t>
            </w:r>
          </w:p>
          <w:p w14:paraId="5C8EA818" w14:textId="77777777" w:rsidR="00B430F0" w:rsidRPr="006436AF" w:rsidRDefault="00B430F0" w:rsidP="00B430F0">
            <w:pPr>
              <w:pStyle w:val="PL"/>
            </w:pPr>
            <w:r w:rsidRPr="006436AF">
              <w:t xml:space="preserve">      required:</w:t>
            </w:r>
          </w:p>
          <w:p w14:paraId="67D3912F" w14:textId="77777777" w:rsidR="00B430F0" w:rsidRPr="006436AF" w:rsidRDefault="00B430F0" w:rsidP="00B430F0">
            <w:pPr>
              <w:pStyle w:val="PL"/>
            </w:pPr>
            <w:r w:rsidRPr="006436AF">
              <w:t xml:space="preserve">        - eventDataProcessingConfigurationId</w:t>
            </w:r>
          </w:p>
          <w:p w14:paraId="3A75AA91" w14:textId="77777777" w:rsidR="00B430F0" w:rsidRPr="006436AF" w:rsidRDefault="00B430F0" w:rsidP="00B430F0">
            <w:pPr>
              <w:pStyle w:val="PL"/>
            </w:pPr>
            <w:r w:rsidRPr="006436AF">
              <w:t xml:space="preserve">        - eventId</w:t>
            </w:r>
          </w:p>
          <w:p w14:paraId="4F1D4521" w14:textId="77777777" w:rsidR="00B430F0" w:rsidRPr="006436AF" w:rsidRDefault="00B430F0" w:rsidP="00B430F0">
            <w:pPr>
              <w:pStyle w:val="PL"/>
            </w:pPr>
            <w:r w:rsidRPr="006436AF">
              <w:t xml:space="preserve">        - dataAccessProfiles</w:t>
            </w:r>
          </w:p>
          <w:p w14:paraId="30F1F5A1" w14:textId="77777777" w:rsidR="00B430F0" w:rsidRPr="006436AF" w:rsidRDefault="00B430F0" w:rsidP="00B430F0">
            <w:pPr>
              <w:pStyle w:val="PL"/>
            </w:pPr>
            <w:r w:rsidRPr="006436AF">
              <w:t xml:space="preserve">      properties:</w:t>
            </w:r>
          </w:p>
          <w:p w14:paraId="4D68F7E1" w14:textId="77777777" w:rsidR="00B430F0" w:rsidRPr="006436AF" w:rsidRDefault="00B430F0" w:rsidP="00B430F0">
            <w:pPr>
              <w:pStyle w:val="PL"/>
            </w:pPr>
            <w:r w:rsidRPr="006436AF">
              <w:t xml:space="preserve">        eventDataProcessingConfigurationId:</w:t>
            </w:r>
          </w:p>
          <w:p w14:paraId="4EFA5D23" w14:textId="77777777" w:rsidR="00B430F0" w:rsidRDefault="00B430F0" w:rsidP="00B430F0">
            <w:pPr>
              <w:pStyle w:val="PL"/>
            </w:pPr>
            <w:r>
              <w:t xml:space="preserve">          readOnly: true</w:t>
            </w:r>
          </w:p>
          <w:p w14:paraId="75D3DEDA" w14:textId="77777777" w:rsidR="00B430F0" w:rsidRDefault="00B430F0" w:rsidP="00B430F0">
            <w:pPr>
              <w:pStyle w:val="PL"/>
            </w:pPr>
            <w:r>
              <w:t xml:space="preserve">          allOf:</w:t>
            </w:r>
          </w:p>
          <w:p w14:paraId="5C195AEA" w14:textId="77777777" w:rsidR="00B430F0" w:rsidRPr="006436AF" w:rsidRDefault="00B430F0" w:rsidP="00B430F0">
            <w:pPr>
              <w:pStyle w:val="PL"/>
            </w:pPr>
            <w:r w:rsidRPr="006436AF">
              <w:t xml:space="preserve">            </w:t>
            </w:r>
            <w:r>
              <w:t>-</w:t>
            </w:r>
            <w:r w:rsidRPr="006436AF">
              <w:t xml:space="preserve"> $ref: 'TS26512_CommonData.yaml#/components/schemas/ResourceId'</w:t>
            </w:r>
          </w:p>
          <w:p w14:paraId="53C19773" w14:textId="77777777" w:rsidR="00B430F0" w:rsidRPr="006436AF" w:rsidRDefault="00B430F0" w:rsidP="00B430F0">
            <w:pPr>
              <w:pStyle w:val="PL"/>
            </w:pPr>
            <w:r w:rsidRPr="006436AF">
              <w:t xml:space="preserve">        eventId:</w:t>
            </w:r>
          </w:p>
          <w:p w14:paraId="44DC0BD1" w14:textId="77777777" w:rsidR="00B430F0" w:rsidRPr="006436AF" w:rsidRDefault="00B430F0" w:rsidP="00B430F0">
            <w:pPr>
              <w:pStyle w:val="PL"/>
            </w:pPr>
            <w:r w:rsidRPr="006436AF">
              <w:t xml:space="preserve">          $ref: 'TS29517_Naf_EventExposure.yaml#/components/schemas/AfEvent'</w:t>
            </w:r>
          </w:p>
          <w:p w14:paraId="48BE2020" w14:textId="77777777" w:rsidR="00B430F0" w:rsidRPr="006436AF" w:rsidRDefault="00B430F0" w:rsidP="00B430F0">
            <w:pPr>
              <w:pStyle w:val="PL"/>
            </w:pPr>
            <w:r w:rsidRPr="006436AF">
              <w:t xml:space="preserve">        authorizationUrl:</w:t>
            </w:r>
          </w:p>
          <w:p w14:paraId="40E3453D" w14:textId="77777777" w:rsidR="00B430F0" w:rsidRPr="006436AF" w:rsidRDefault="00B430F0" w:rsidP="00B430F0">
            <w:pPr>
              <w:pStyle w:val="PL"/>
            </w:pPr>
            <w:r w:rsidRPr="006436AF">
              <w:t xml:space="preserve">          $ref: 'TS26512_CommonData.yaml#/components/schemas/Url'</w:t>
            </w:r>
          </w:p>
          <w:p w14:paraId="69E4184A" w14:textId="77777777" w:rsidR="00B430F0" w:rsidRPr="006436AF" w:rsidRDefault="00B430F0" w:rsidP="00B430F0">
            <w:pPr>
              <w:pStyle w:val="PL"/>
            </w:pPr>
            <w:r w:rsidRPr="006436AF">
              <w:t xml:space="preserve">        dataAccessProfiles:</w:t>
            </w:r>
          </w:p>
          <w:p w14:paraId="6E84B4A2" w14:textId="77777777" w:rsidR="00B430F0" w:rsidRPr="006436AF" w:rsidRDefault="00B430F0" w:rsidP="00B430F0">
            <w:pPr>
              <w:pStyle w:val="PL"/>
            </w:pPr>
            <w:r w:rsidRPr="006436AF">
              <w:t xml:space="preserve">          type: array</w:t>
            </w:r>
          </w:p>
          <w:p w14:paraId="74129E50" w14:textId="77777777" w:rsidR="00B430F0" w:rsidRDefault="00B430F0" w:rsidP="00B430F0">
            <w:pPr>
              <w:pStyle w:val="PL"/>
            </w:pPr>
            <w:r>
              <w:t xml:space="preserve">          minItems: 1</w:t>
            </w:r>
          </w:p>
          <w:p w14:paraId="09505FD2" w14:textId="77777777" w:rsidR="00B430F0" w:rsidRPr="006436AF" w:rsidRDefault="00B430F0" w:rsidP="00B430F0">
            <w:pPr>
              <w:pStyle w:val="PL"/>
            </w:pPr>
            <w:r w:rsidRPr="006436AF">
              <w:t xml:space="preserve">          items:</w:t>
            </w:r>
          </w:p>
          <w:p w14:paraId="5B98B290" w14:textId="6B78BF66" w:rsidR="00237E69" w:rsidRPr="006436AF" w:rsidRDefault="00B430F0" w:rsidP="00B430F0">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1" w:name="_Toc68899752"/>
      <w:bookmarkStart w:id="2232" w:name="_Toc71214503"/>
      <w:bookmarkStart w:id="2233" w:name="_Toc71722177"/>
      <w:bookmarkStart w:id="2234" w:name="_Toc74859229"/>
      <w:bookmarkStart w:id="2235" w:name="_Toc28013569"/>
      <w:bookmarkStart w:id="2236" w:name="_Toc36040407"/>
      <w:bookmarkStart w:id="2237" w:name="_Toc187846102"/>
      <w:r w:rsidRPr="006436AF">
        <w:t>C</w:t>
      </w:r>
      <w:r w:rsidR="00B11A41" w:rsidRPr="006436AF">
        <w:t>.4</w:t>
      </w:r>
      <w:r w:rsidR="00B11A41" w:rsidRPr="006436AF">
        <w:tab/>
        <w:t>OpenAPI representation of the M5 APIs</w:t>
      </w:r>
      <w:bookmarkEnd w:id="2231"/>
      <w:bookmarkEnd w:id="2232"/>
      <w:bookmarkEnd w:id="2233"/>
      <w:bookmarkEnd w:id="2234"/>
      <w:bookmarkEnd w:id="2237"/>
    </w:p>
    <w:p w14:paraId="74BD3B86" w14:textId="491C692D" w:rsidR="00B11A41" w:rsidRPr="006436AF" w:rsidRDefault="004A2A6D" w:rsidP="00B11A41">
      <w:pPr>
        <w:pStyle w:val="Heading2"/>
        <w:rPr>
          <w:noProof/>
        </w:rPr>
      </w:pPr>
      <w:bookmarkStart w:id="2238" w:name="_Toc68899753"/>
      <w:bookmarkStart w:id="2239" w:name="_Toc71214504"/>
      <w:bookmarkStart w:id="2240" w:name="_Toc71722178"/>
      <w:bookmarkStart w:id="2241" w:name="_Toc74859230"/>
      <w:bookmarkStart w:id="2242" w:name="MCCQCTEMPBM_00000092"/>
      <w:bookmarkStart w:id="2243" w:name="_Toc187846103"/>
      <w:r w:rsidRPr="006436AF">
        <w:t>C</w:t>
      </w:r>
      <w:r w:rsidR="00B11A41" w:rsidRPr="006436AF">
        <w:t>.4.1</w:t>
      </w:r>
      <w:r w:rsidR="00B11A41" w:rsidRPr="006436AF">
        <w:tab/>
      </w:r>
      <w:r w:rsidR="002361C0" w:rsidRPr="006436AF">
        <w:t>M5_</w:t>
      </w:r>
      <w:r w:rsidR="00B11A41" w:rsidRPr="006436AF">
        <w:rPr>
          <w:noProof/>
        </w:rPr>
        <w:t>ServiceAccessInformation API</w:t>
      </w:r>
      <w:bookmarkEnd w:id="2235"/>
      <w:bookmarkEnd w:id="2236"/>
      <w:bookmarkEnd w:id="2238"/>
      <w:bookmarkEnd w:id="2239"/>
      <w:bookmarkEnd w:id="2240"/>
      <w:bookmarkEnd w:id="2241"/>
      <w:bookmarkEnd w:id="2243"/>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14789B0C" w14:textId="77777777" w:rsidR="00B430F0" w:rsidRPr="006436AF" w:rsidRDefault="00B430F0" w:rsidP="00B430F0">
            <w:pPr>
              <w:pStyle w:val="PL"/>
              <w:rPr>
                <w:color w:val="D4D4D4"/>
              </w:rPr>
            </w:pPr>
            <w:bookmarkStart w:id="2244" w:name="_MCCTEMPBM_CRPT71130716___5"/>
            <w:bookmarkStart w:id="2245" w:name="MCCQCTEMPBM_00000075" w:colFirst="0" w:colLast="0"/>
            <w:bookmarkEnd w:id="2242"/>
            <w:r w:rsidRPr="006436AF">
              <w:t>openapi</w:t>
            </w:r>
            <w:r w:rsidRPr="006436AF">
              <w:rPr>
                <w:color w:val="D4D4D4"/>
              </w:rPr>
              <w:t>: </w:t>
            </w:r>
            <w:r w:rsidRPr="006436AF">
              <w:rPr>
                <w:color w:val="B5CEA8"/>
              </w:rPr>
              <w:t>3.0.0</w:t>
            </w:r>
          </w:p>
          <w:p w14:paraId="71E0D966" w14:textId="77777777" w:rsidR="00B430F0" w:rsidRPr="006436AF" w:rsidRDefault="00B430F0" w:rsidP="00B430F0">
            <w:pPr>
              <w:pStyle w:val="PL"/>
              <w:rPr>
                <w:color w:val="D4D4D4"/>
              </w:rPr>
            </w:pPr>
            <w:r w:rsidRPr="006436AF">
              <w:t>info</w:t>
            </w:r>
            <w:r w:rsidRPr="006436AF">
              <w:rPr>
                <w:color w:val="D4D4D4"/>
              </w:rPr>
              <w:t>:</w:t>
            </w:r>
          </w:p>
          <w:p w14:paraId="5A01072E" w14:textId="77777777" w:rsidR="00B430F0" w:rsidRPr="006436AF" w:rsidRDefault="00B430F0" w:rsidP="00B430F0">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747D438E" w14:textId="4463AA69" w:rsidR="00B430F0" w:rsidRPr="006436AF" w:rsidRDefault="00B430F0" w:rsidP="00B430F0">
            <w:pPr>
              <w:pStyle w:val="PL"/>
              <w:rPr>
                <w:color w:val="D4D4D4"/>
              </w:rPr>
            </w:pPr>
            <w:r w:rsidRPr="006436AF">
              <w:rPr>
                <w:color w:val="D4D4D4"/>
              </w:rPr>
              <w:t>  </w:t>
            </w:r>
            <w:r w:rsidRPr="006436AF">
              <w:t>version</w:t>
            </w:r>
            <w:r w:rsidRPr="006436AF">
              <w:rPr>
                <w:color w:val="D4D4D4"/>
              </w:rPr>
              <w:t>: </w:t>
            </w:r>
            <w:r>
              <w:rPr>
                <w:color w:val="B5CEA8"/>
              </w:rPr>
              <w:t>2.5.1</w:t>
            </w:r>
          </w:p>
          <w:p w14:paraId="0495823F"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586C0"/>
              </w:rPr>
              <w:t>|</w:t>
            </w:r>
          </w:p>
          <w:p w14:paraId="76B24E7A" w14:textId="77777777" w:rsidR="00B430F0" w:rsidRPr="006436AF" w:rsidRDefault="00B430F0" w:rsidP="00B430F0">
            <w:pPr>
              <w:pStyle w:val="PL"/>
              <w:rPr>
                <w:color w:val="D4D4D4"/>
              </w:rPr>
            </w:pPr>
            <w:r w:rsidRPr="006436AF">
              <w:rPr>
                <w:color w:val="CE9178"/>
              </w:rPr>
              <w:t>    5GMS AF M5 Service Access Information API</w:t>
            </w:r>
          </w:p>
          <w:p w14:paraId="317982E0" w14:textId="77777777" w:rsidR="00B430F0" w:rsidRPr="006436AF" w:rsidRDefault="00B430F0" w:rsidP="00B430F0">
            <w:pPr>
              <w:pStyle w:val="PL"/>
              <w:rPr>
                <w:color w:val="D4D4D4"/>
              </w:rPr>
            </w:pPr>
            <w:r w:rsidRPr="006436AF">
              <w:rPr>
                <w:color w:val="CE9178"/>
              </w:rPr>
              <w:t>    </w:t>
            </w:r>
            <w:r w:rsidRPr="006436AF">
              <w:rPr>
                <w:i/>
                <w:iCs/>
                <w:color w:val="CE9178"/>
              </w:rPr>
              <w:t xml:space="preserve">© </w:t>
            </w:r>
            <w:r>
              <w:rPr>
                <w:color w:val="CE9178"/>
              </w:rPr>
              <w:t>2024</w:t>
            </w:r>
            <w:r w:rsidRPr="006436AF">
              <w:rPr>
                <w:color w:val="CE9178"/>
              </w:rPr>
              <w:t>, 3GPP Organizational Partners (ARIB, ATIS, CCSA, ETSI, TSDSI, TTA, TTC).</w:t>
            </w:r>
          </w:p>
          <w:p w14:paraId="1D9E9C3A" w14:textId="77777777" w:rsidR="00B430F0" w:rsidRPr="006436AF" w:rsidRDefault="00B430F0" w:rsidP="00B430F0">
            <w:pPr>
              <w:pStyle w:val="PL"/>
              <w:rPr>
                <w:color w:val="D4D4D4"/>
              </w:rPr>
            </w:pPr>
            <w:r w:rsidRPr="006436AF">
              <w:rPr>
                <w:color w:val="CE9178"/>
              </w:rPr>
              <w:t>    All rights reserved.</w:t>
            </w:r>
          </w:p>
          <w:p w14:paraId="68DC102B" w14:textId="77777777" w:rsidR="00B430F0" w:rsidRPr="006436AF" w:rsidRDefault="00B430F0" w:rsidP="00B430F0">
            <w:pPr>
              <w:pStyle w:val="PL"/>
              <w:rPr>
                <w:color w:val="D4D4D4"/>
              </w:rPr>
            </w:pPr>
            <w:r w:rsidRPr="006436AF">
              <w:t>tags</w:t>
            </w:r>
            <w:r w:rsidRPr="006436AF">
              <w:rPr>
                <w:color w:val="D4D4D4"/>
              </w:rPr>
              <w:t>:</w:t>
            </w:r>
          </w:p>
          <w:p w14:paraId="5D653D2D"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0FE8D558"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724D5D51" w14:textId="77777777" w:rsidR="00B430F0" w:rsidRPr="006436AF" w:rsidRDefault="00B430F0" w:rsidP="00B430F0">
            <w:pPr>
              <w:pStyle w:val="PL"/>
              <w:rPr>
                <w:color w:val="D4D4D4"/>
              </w:rPr>
            </w:pPr>
            <w:r w:rsidRPr="006436AF">
              <w:t>externalDocs</w:t>
            </w:r>
            <w:r w:rsidRPr="006436AF">
              <w:rPr>
                <w:color w:val="D4D4D4"/>
              </w:rPr>
              <w:t>:</w:t>
            </w:r>
          </w:p>
          <w:p w14:paraId="1D01F027" w14:textId="3E8D6519"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17.10.0</w:t>
            </w:r>
            <w:r w:rsidRPr="006436AF">
              <w:rPr>
                <w:color w:val="CE9178"/>
              </w:rPr>
              <w:t>; 5G Media Streaming (5GMS); Protocols'</w:t>
            </w:r>
          </w:p>
          <w:p w14:paraId="6E66C83B" w14:textId="77777777" w:rsidR="00B430F0" w:rsidRPr="006436AF" w:rsidRDefault="00B430F0" w:rsidP="00B430F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81C64E2" w14:textId="77777777" w:rsidR="00B430F0" w:rsidRPr="006436AF" w:rsidRDefault="00B430F0" w:rsidP="00B430F0">
            <w:pPr>
              <w:pStyle w:val="PL"/>
              <w:rPr>
                <w:color w:val="D4D4D4"/>
              </w:rPr>
            </w:pPr>
            <w:r w:rsidRPr="006436AF">
              <w:t>servers</w:t>
            </w:r>
            <w:r w:rsidRPr="006436AF">
              <w:rPr>
                <w:color w:val="D4D4D4"/>
              </w:rPr>
              <w:t>:</w:t>
            </w:r>
          </w:p>
          <w:p w14:paraId="74573034" w14:textId="77777777" w:rsidR="00B430F0" w:rsidRPr="006436AF" w:rsidRDefault="00B430F0" w:rsidP="00B430F0">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4FE12FB4" w14:textId="77777777" w:rsidR="00B430F0" w:rsidRPr="006436AF" w:rsidRDefault="00B430F0" w:rsidP="00B430F0">
            <w:pPr>
              <w:pStyle w:val="PL"/>
              <w:rPr>
                <w:color w:val="D4D4D4"/>
              </w:rPr>
            </w:pPr>
            <w:r w:rsidRPr="006436AF">
              <w:rPr>
                <w:color w:val="D4D4D4"/>
              </w:rPr>
              <w:t>    </w:t>
            </w:r>
            <w:r w:rsidRPr="006436AF">
              <w:t>variables</w:t>
            </w:r>
            <w:r w:rsidRPr="006436AF">
              <w:rPr>
                <w:color w:val="D4D4D4"/>
              </w:rPr>
              <w:t>:</w:t>
            </w:r>
          </w:p>
          <w:p w14:paraId="0CEFED20" w14:textId="77777777" w:rsidR="00B430F0" w:rsidRPr="006436AF" w:rsidRDefault="00B430F0" w:rsidP="00B430F0">
            <w:pPr>
              <w:pStyle w:val="PL"/>
              <w:rPr>
                <w:color w:val="D4D4D4"/>
              </w:rPr>
            </w:pPr>
            <w:r w:rsidRPr="006436AF">
              <w:rPr>
                <w:color w:val="D4D4D4"/>
              </w:rPr>
              <w:t>      </w:t>
            </w:r>
            <w:r w:rsidRPr="006436AF">
              <w:t>apiRoot</w:t>
            </w:r>
            <w:r w:rsidRPr="006436AF">
              <w:rPr>
                <w:color w:val="D4D4D4"/>
              </w:rPr>
              <w:t>:</w:t>
            </w:r>
          </w:p>
          <w:p w14:paraId="6B68AB35" w14:textId="77777777" w:rsidR="00B430F0" w:rsidRPr="006436AF" w:rsidRDefault="00B430F0" w:rsidP="00B430F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97CEE24"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38C8A57C" w14:textId="77777777" w:rsidR="00B430F0" w:rsidRPr="006436AF" w:rsidRDefault="00B430F0" w:rsidP="00B430F0">
            <w:pPr>
              <w:pStyle w:val="PL"/>
              <w:rPr>
                <w:color w:val="D4D4D4"/>
              </w:rPr>
            </w:pPr>
            <w:r w:rsidRPr="006436AF">
              <w:t>paths</w:t>
            </w:r>
            <w:r w:rsidRPr="006436AF">
              <w:rPr>
                <w:color w:val="D4D4D4"/>
              </w:rPr>
              <w:t>:</w:t>
            </w:r>
          </w:p>
          <w:p w14:paraId="048147B0" w14:textId="77777777" w:rsidR="00B430F0" w:rsidRPr="006436AF" w:rsidRDefault="00B430F0" w:rsidP="00B430F0">
            <w:pPr>
              <w:pStyle w:val="PL"/>
              <w:rPr>
                <w:color w:val="D4D4D4"/>
              </w:rPr>
            </w:pPr>
            <w:r w:rsidRPr="006436AF">
              <w:rPr>
                <w:color w:val="D4D4D4"/>
              </w:rPr>
              <w:t>  </w:t>
            </w:r>
            <w:r w:rsidRPr="006436AF">
              <w:t>/service-access-information/{provisioningSessionId}</w:t>
            </w:r>
            <w:r w:rsidRPr="006436AF">
              <w:rPr>
                <w:color w:val="D4D4D4"/>
              </w:rPr>
              <w:t>:</w:t>
            </w:r>
          </w:p>
          <w:p w14:paraId="6EA7E2E8" w14:textId="77777777" w:rsidR="00B430F0" w:rsidRPr="006436AF" w:rsidRDefault="00B430F0" w:rsidP="00B430F0">
            <w:pPr>
              <w:pStyle w:val="PL"/>
              <w:rPr>
                <w:color w:val="D4D4D4"/>
              </w:rPr>
            </w:pPr>
            <w:r w:rsidRPr="006436AF">
              <w:rPr>
                <w:color w:val="D4D4D4"/>
              </w:rPr>
              <w:t>    </w:t>
            </w:r>
            <w:r w:rsidRPr="006436AF">
              <w:t>parameters</w:t>
            </w:r>
            <w:r w:rsidRPr="006436AF">
              <w:rPr>
                <w:color w:val="D4D4D4"/>
              </w:rPr>
              <w:t>:</w:t>
            </w:r>
          </w:p>
          <w:p w14:paraId="39B8D26C"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26D41B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47DEF94"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5E5CD729"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AB71AEF"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4D9110E6"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422BBC" w14:textId="77777777" w:rsidR="00B430F0" w:rsidRPr="006436AF" w:rsidRDefault="00B430F0" w:rsidP="00B430F0">
            <w:pPr>
              <w:pStyle w:val="PL"/>
              <w:rPr>
                <w:color w:val="D4D4D4"/>
              </w:rPr>
            </w:pPr>
            <w:r w:rsidRPr="006436AF">
              <w:rPr>
                <w:color w:val="D4D4D4"/>
              </w:rPr>
              <w:t>    </w:t>
            </w:r>
            <w:r w:rsidRPr="006436AF">
              <w:t>get</w:t>
            </w:r>
            <w:r w:rsidRPr="006436AF">
              <w:rPr>
                <w:color w:val="D4D4D4"/>
              </w:rPr>
              <w:t>:</w:t>
            </w:r>
          </w:p>
          <w:p w14:paraId="72949F83"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4AB86B16"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1FF106A2" w14:textId="77777777" w:rsidR="00B430F0" w:rsidRPr="006436AF" w:rsidRDefault="00B430F0" w:rsidP="00B430F0">
            <w:pPr>
              <w:pStyle w:val="PL"/>
              <w:rPr>
                <w:color w:val="D4D4D4"/>
                <w:lang w:val="fr-FR"/>
              </w:rPr>
            </w:pPr>
            <w:r w:rsidRPr="006436AF">
              <w:rPr>
                <w:color w:val="D4D4D4"/>
              </w:rPr>
              <w:t>      </w:t>
            </w:r>
            <w:r w:rsidRPr="006436AF">
              <w:rPr>
                <w:lang w:val="fr-FR"/>
              </w:rPr>
              <w:t>responses</w:t>
            </w:r>
            <w:r w:rsidRPr="006436AF">
              <w:rPr>
                <w:color w:val="D4D4D4"/>
                <w:lang w:val="fr-FR"/>
              </w:rPr>
              <w:t>:</w:t>
            </w:r>
          </w:p>
          <w:p w14:paraId="7C982DF2"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527867C"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85F40B5" w14:textId="77777777" w:rsidR="00B430F0" w:rsidRPr="006436AF" w:rsidRDefault="00B430F0" w:rsidP="00B430F0">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9420465" w14:textId="77777777" w:rsidR="00B430F0" w:rsidRPr="006436AF" w:rsidRDefault="00B430F0" w:rsidP="00B430F0">
            <w:pPr>
              <w:pStyle w:val="PL"/>
              <w:rPr>
                <w:color w:val="D4D4D4"/>
              </w:rPr>
            </w:pPr>
            <w:r w:rsidRPr="006436AF">
              <w:rPr>
                <w:color w:val="D4D4D4"/>
                <w:lang w:val="fr-FR"/>
              </w:rPr>
              <w:t>            </w:t>
            </w:r>
            <w:r w:rsidRPr="006436AF">
              <w:t>application/json</w:t>
            </w:r>
            <w:r w:rsidRPr="006436AF">
              <w:rPr>
                <w:color w:val="D4D4D4"/>
              </w:rPr>
              <w:t>:</w:t>
            </w:r>
          </w:p>
          <w:p w14:paraId="04AF69B7"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58774ED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7418AB9A"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717C2BCD"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3A9573A" w14:textId="77777777" w:rsidR="00B430F0" w:rsidRPr="006436AF" w:rsidRDefault="00B430F0" w:rsidP="00B430F0">
            <w:pPr>
              <w:pStyle w:val="PL"/>
              <w:rPr>
                <w:color w:val="D4D4D4"/>
              </w:rPr>
            </w:pPr>
            <w:r w:rsidRPr="006436AF">
              <w:t>components</w:t>
            </w:r>
            <w:r w:rsidRPr="006436AF">
              <w:rPr>
                <w:color w:val="D4D4D4"/>
              </w:rPr>
              <w:t>:</w:t>
            </w:r>
          </w:p>
          <w:p w14:paraId="52841A5F" w14:textId="77777777" w:rsidR="00B430F0" w:rsidRPr="006436AF" w:rsidRDefault="00B430F0" w:rsidP="00B430F0">
            <w:pPr>
              <w:pStyle w:val="PL"/>
              <w:rPr>
                <w:color w:val="D4D4D4"/>
              </w:rPr>
            </w:pPr>
            <w:r w:rsidRPr="006436AF">
              <w:rPr>
                <w:color w:val="D4D4D4"/>
              </w:rPr>
              <w:t>  </w:t>
            </w:r>
            <w:r w:rsidRPr="006436AF">
              <w:t>schemas</w:t>
            </w:r>
            <w:r w:rsidRPr="006436AF">
              <w:rPr>
                <w:color w:val="D4D4D4"/>
              </w:rPr>
              <w:t>:</w:t>
            </w:r>
          </w:p>
          <w:p w14:paraId="30F4813C" w14:textId="77777777" w:rsidR="00B430F0" w:rsidRPr="006436AF" w:rsidRDefault="00B430F0" w:rsidP="00B430F0">
            <w:pPr>
              <w:pStyle w:val="PL"/>
              <w:rPr>
                <w:color w:val="D4D4D4"/>
              </w:rPr>
            </w:pPr>
            <w:r w:rsidRPr="006436AF">
              <w:rPr>
                <w:color w:val="D4D4D4"/>
              </w:rPr>
              <w:t>    </w:t>
            </w:r>
            <w:r w:rsidRPr="00883066">
              <w:t>M5</w:t>
            </w:r>
            <w:r w:rsidRPr="006436AF">
              <w:t>MediaEntryPoint</w:t>
            </w:r>
            <w:r w:rsidRPr="006436AF">
              <w:rPr>
                <w:color w:val="D4D4D4"/>
              </w:rPr>
              <w:t>:</w:t>
            </w:r>
          </w:p>
          <w:p w14:paraId="2F0EA2A8"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5F82C1EC"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36567219"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2D63EA1F" w14:textId="77777777" w:rsidR="00B430F0" w:rsidRPr="006436AF" w:rsidRDefault="00B430F0" w:rsidP="00B430F0">
            <w:pPr>
              <w:pStyle w:val="PL"/>
              <w:rPr>
                <w:color w:val="D4D4D4"/>
              </w:rPr>
            </w:pPr>
            <w:r w:rsidRPr="006436AF">
              <w:rPr>
                <w:color w:val="D4D4D4"/>
              </w:rPr>
              <w:t xml:space="preserve">        - </w:t>
            </w:r>
            <w:r w:rsidRPr="006436AF">
              <w:rPr>
                <w:color w:val="CE9178"/>
              </w:rPr>
              <w:t>locator</w:t>
            </w:r>
          </w:p>
          <w:p w14:paraId="6D197436" w14:textId="77777777" w:rsidR="00B430F0" w:rsidRPr="006436AF" w:rsidRDefault="00B430F0" w:rsidP="00B430F0">
            <w:pPr>
              <w:pStyle w:val="PL"/>
              <w:rPr>
                <w:color w:val="D4D4D4"/>
              </w:rPr>
            </w:pPr>
            <w:r w:rsidRPr="006436AF">
              <w:rPr>
                <w:color w:val="D4D4D4"/>
              </w:rPr>
              <w:t xml:space="preserve">        - </w:t>
            </w:r>
            <w:r w:rsidRPr="006436AF">
              <w:rPr>
                <w:color w:val="CE9178"/>
              </w:rPr>
              <w:t>contentType</w:t>
            </w:r>
          </w:p>
          <w:p w14:paraId="048C2A5D"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1041F73F" w14:textId="77777777" w:rsidR="00B430F0" w:rsidRPr="006436AF" w:rsidRDefault="00B430F0" w:rsidP="00B430F0">
            <w:pPr>
              <w:pStyle w:val="PL"/>
              <w:rPr>
                <w:color w:val="D4D4D4"/>
              </w:rPr>
            </w:pPr>
            <w:r w:rsidRPr="006436AF">
              <w:rPr>
                <w:color w:val="D4D4D4"/>
              </w:rPr>
              <w:t>        </w:t>
            </w:r>
            <w:r w:rsidRPr="006436AF">
              <w:t>locator</w:t>
            </w:r>
            <w:r w:rsidRPr="006436AF">
              <w:rPr>
                <w:color w:val="D4D4D4"/>
              </w:rPr>
              <w:t>:</w:t>
            </w:r>
          </w:p>
          <w:p w14:paraId="4DB6EDF9"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7DD44B3C" w14:textId="77777777" w:rsidR="00B430F0" w:rsidRPr="006436AF" w:rsidRDefault="00B430F0" w:rsidP="00B430F0">
            <w:pPr>
              <w:pStyle w:val="PL"/>
              <w:rPr>
                <w:color w:val="D4D4D4"/>
              </w:rPr>
            </w:pPr>
            <w:r w:rsidRPr="006436AF">
              <w:rPr>
                <w:color w:val="D4D4D4"/>
              </w:rPr>
              <w:t>        </w:t>
            </w:r>
            <w:r w:rsidRPr="006436AF">
              <w:t>contentType</w:t>
            </w:r>
            <w:r w:rsidRPr="006436AF">
              <w:rPr>
                <w:color w:val="D4D4D4"/>
              </w:rPr>
              <w:t>:</w:t>
            </w:r>
          </w:p>
          <w:p w14:paraId="54573E92"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320857F5" w14:textId="77777777" w:rsidR="00B430F0" w:rsidRPr="006436AF" w:rsidRDefault="00B430F0" w:rsidP="00B430F0">
            <w:pPr>
              <w:pStyle w:val="PL"/>
              <w:rPr>
                <w:color w:val="D4D4D4"/>
              </w:rPr>
            </w:pPr>
            <w:r w:rsidRPr="006436AF">
              <w:rPr>
                <w:color w:val="D4D4D4"/>
              </w:rPr>
              <w:t>        </w:t>
            </w:r>
            <w:r w:rsidRPr="006436AF">
              <w:t>profiles</w:t>
            </w:r>
            <w:r w:rsidRPr="006436AF">
              <w:rPr>
                <w:color w:val="D4D4D4"/>
              </w:rPr>
              <w:t>:</w:t>
            </w:r>
          </w:p>
          <w:p w14:paraId="05232195"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2FCC00DC"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4049C67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694EEB0A"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139BC07E" w14:textId="77777777" w:rsidR="00B430F0" w:rsidRPr="006436AF" w:rsidRDefault="00B430F0" w:rsidP="00B430F0">
            <w:pPr>
              <w:pStyle w:val="PL"/>
              <w:rPr>
                <w:color w:val="D4D4D4"/>
              </w:rPr>
            </w:pPr>
          </w:p>
          <w:p w14:paraId="59345DCA" w14:textId="77777777" w:rsidR="00B430F0" w:rsidRPr="006436AF" w:rsidRDefault="00B430F0" w:rsidP="00B430F0">
            <w:pPr>
              <w:pStyle w:val="PL"/>
              <w:rPr>
                <w:color w:val="D4D4D4"/>
              </w:rPr>
            </w:pPr>
            <w:r w:rsidRPr="006436AF">
              <w:rPr>
                <w:color w:val="D4D4D4"/>
              </w:rPr>
              <w:t>    </w:t>
            </w:r>
            <w:r w:rsidRPr="006436AF">
              <w:t>ServerAddresses</w:t>
            </w:r>
            <w:r w:rsidRPr="006436AF">
              <w:rPr>
                <w:color w:val="D4D4D4"/>
              </w:rPr>
              <w:t>:</w:t>
            </w:r>
          </w:p>
          <w:p w14:paraId="48FEFB2E"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78F6E3A8"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32889CF7"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3DFA902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0796C54"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5D3DC0E2" w14:textId="77777777" w:rsidR="00B430F0" w:rsidRPr="006436AF" w:rsidRDefault="00B430F0" w:rsidP="00B430F0">
            <w:pPr>
              <w:pStyle w:val="PL"/>
              <w:rPr>
                <w:color w:val="D4D4D4"/>
              </w:rPr>
            </w:pPr>
          </w:p>
          <w:p w14:paraId="251D8D4C" w14:textId="77777777" w:rsidR="00B430F0" w:rsidRPr="006436AF" w:rsidRDefault="00B430F0" w:rsidP="00B430F0">
            <w:pPr>
              <w:pStyle w:val="PL"/>
              <w:rPr>
                <w:color w:val="D4D4D4"/>
              </w:rPr>
            </w:pPr>
            <w:r w:rsidRPr="006436AF">
              <w:rPr>
                <w:color w:val="D4D4D4"/>
              </w:rPr>
              <w:t>    </w:t>
            </w:r>
            <w:r w:rsidRPr="006436AF">
              <w:t>ServiceAccessInformationResource</w:t>
            </w:r>
            <w:r w:rsidRPr="006436AF">
              <w:rPr>
                <w:color w:val="D4D4D4"/>
              </w:rPr>
              <w:t>:</w:t>
            </w:r>
          </w:p>
          <w:p w14:paraId="79C2655D"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31B788F0"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690D253E"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385AB55C" w14:textId="77777777" w:rsidR="00B430F0" w:rsidRPr="006436AF" w:rsidRDefault="00B430F0" w:rsidP="00B430F0">
            <w:pPr>
              <w:pStyle w:val="PL"/>
              <w:rPr>
                <w:color w:val="D4D4D4"/>
              </w:rPr>
            </w:pPr>
            <w:r w:rsidRPr="006436AF">
              <w:rPr>
                <w:color w:val="D4D4D4"/>
              </w:rPr>
              <w:t>      - </w:t>
            </w:r>
            <w:r w:rsidRPr="006436AF">
              <w:rPr>
                <w:color w:val="CE9178"/>
              </w:rPr>
              <w:t>provisioningSessionId</w:t>
            </w:r>
          </w:p>
          <w:p w14:paraId="0AEC4B3D" w14:textId="77777777" w:rsidR="00B430F0" w:rsidRPr="006436AF" w:rsidRDefault="00B430F0" w:rsidP="00B430F0">
            <w:pPr>
              <w:pStyle w:val="PL"/>
              <w:rPr>
                <w:color w:val="D4D4D4"/>
              </w:rPr>
            </w:pPr>
            <w:r w:rsidRPr="006436AF">
              <w:rPr>
                <w:color w:val="D4D4D4"/>
              </w:rPr>
              <w:t>      - </w:t>
            </w:r>
            <w:r w:rsidRPr="006436AF">
              <w:rPr>
                <w:color w:val="CE9178"/>
              </w:rPr>
              <w:t>provisioningSessionType</w:t>
            </w:r>
          </w:p>
          <w:p w14:paraId="260F1B35"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2C939500" w14:textId="77777777" w:rsidR="00B430F0" w:rsidRPr="006436AF" w:rsidRDefault="00B430F0" w:rsidP="00B430F0">
            <w:pPr>
              <w:pStyle w:val="PL"/>
              <w:rPr>
                <w:color w:val="D4D4D4"/>
              </w:rPr>
            </w:pPr>
            <w:r w:rsidRPr="006436AF">
              <w:rPr>
                <w:color w:val="D4D4D4"/>
              </w:rPr>
              <w:t>        </w:t>
            </w:r>
            <w:r w:rsidRPr="006436AF">
              <w:t>provisioningSessionId</w:t>
            </w:r>
            <w:r w:rsidRPr="006436AF">
              <w:rPr>
                <w:color w:val="D4D4D4"/>
              </w:rPr>
              <w:t>:</w:t>
            </w:r>
          </w:p>
          <w:p w14:paraId="34C7E530"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3B02126" w14:textId="77777777" w:rsidR="00B430F0" w:rsidRPr="006436AF" w:rsidRDefault="00B430F0" w:rsidP="00B430F0">
            <w:pPr>
              <w:pStyle w:val="PL"/>
              <w:rPr>
                <w:color w:val="D4D4D4"/>
              </w:rPr>
            </w:pPr>
            <w:r w:rsidRPr="006436AF">
              <w:rPr>
                <w:color w:val="D4D4D4"/>
              </w:rPr>
              <w:t>        </w:t>
            </w:r>
            <w:r w:rsidRPr="006436AF">
              <w:t>provisioningSessionType</w:t>
            </w:r>
            <w:r w:rsidRPr="006436AF">
              <w:rPr>
                <w:color w:val="D4D4D4"/>
              </w:rPr>
              <w:t>:</w:t>
            </w:r>
          </w:p>
          <w:p w14:paraId="46F4B04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41B8F33" w14:textId="77777777" w:rsidR="00B430F0" w:rsidRPr="006436AF" w:rsidRDefault="00B430F0" w:rsidP="00B430F0">
            <w:pPr>
              <w:pStyle w:val="PL"/>
              <w:rPr>
                <w:color w:val="D4D4D4"/>
              </w:rPr>
            </w:pPr>
            <w:r w:rsidRPr="006436AF">
              <w:rPr>
                <w:color w:val="D4D4D4"/>
              </w:rPr>
              <w:t>        </w:t>
            </w:r>
            <w:r w:rsidRPr="006436AF">
              <w:t>streamingAccess</w:t>
            </w:r>
            <w:r w:rsidRPr="006436AF">
              <w:rPr>
                <w:color w:val="D4D4D4"/>
              </w:rPr>
              <w:t>:</w:t>
            </w:r>
          </w:p>
          <w:p w14:paraId="20517796"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70658A15"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026F4A9C" w14:textId="77777777" w:rsidR="00B430F0" w:rsidRPr="006436AF" w:rsidRDefault="00B430F0" w:rsidP="00B430F0">
            <w:pPr>
              <w:pStyle w:val="PL"/>
              <w:rPr>
                <w:color w:val="D4D4D4"/>
              </w:rPr>
            </w:pPr>
            <w:r w:rsidRPr="006436AF">
              <w:rPr>
                <w:color w:val="D4D4D4"/>
              </w:rPr>
              <w:t>            </w:t>
            </w:r>
            <w:r w:rsidRPr="006436AF">
              <w:t>entryPoints</w:t>
            </w:r>
            <w:r w:rsidRPr="006436AF">
              <w:rPr>
                <w:color w:val="D4D4D4"/>
              </w:rPr>
              <w:t>:</w:t>
            </w:r>
          </w:p>
          <w:p w14:paraId="028DE345"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18548212"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7D0EB942" w14:textId="77777777" w:rsidR="00B430F0" w:rsidRPr="006436AF" w:rsidRDefault="00B430F0" w:rsidP="00B430F0">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38E6118E" w14:textId="77777777" w:rsidR="00B430F0" w:rsidRPr="006436AF" w:rsidRDefault="00B430F0" w:rsidP="00B430F0">
            <w:pPr>
              <w:pStyle w:val="PL"/>
              <w:rPr>
                <w:color w:val="D4D4D4"/>
              </w:rPr>
            </w:pPr>
            <w:r w:rsidRPr="006436AF">
              <w:rPr>
                <w:color w:val="D4D4D4"/>
              </w:rPr>
              <w:t>            </w:t>
            </w:r>
            <w:r w:rsidRPr="006436AF">
              <w:t>eMBMSServiceAnnouncementLocator</w:t>
            </w:r>
            <w:r w:rsidRPr="006436AF">
              <w:rPr>
                <w:color w:val="D4D4D4"/>
              </w:rPr>
              <w:t>:</w:t>
            </w:r>
          </w:p>
          <w:p w14:paraId="6D3C50AC"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DEFB964" w14:textId="77777777" w:rsidR="00B430F0" w:rsidRPr="006436AF" w:rsidRDefault="00B430F0" w:rsidP="00B430F0">
            <w:pPr>
              <w:pStyle w:val="PL"/>
              <w:rPr>
                <w:color w:val="D4D4D4"/>
              </w:rPr>
            </w:pPr>
            <w:r w:rsidRPr="006436AF">
              <w:rPr>
                <w:color w:val="D4D4D4"/>
              </w:rPr>
              <w:t>        </w:t>
            </w:r>
            <w:r w:rsidRPr="006436AF">
              <w:t>clientConsumptionReportingConfiguration</w:t>
            </w:r>
            <w:r w:rsidRPr="006436AF">
              <w:rPr>
                <w:color w:val="D4D4D4"/>
              </w:rPr>
              <w:t>:</w:t>
            </w:r>
          </w:p>
          <w:p w14:paraId="30A8022D"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851D0"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15176DC2" w14:textId="77777777" w:rsidR="00B430F0" w:rsidRPr="006436AF" w:rsidRDefault="00B430F0" w:rsidP="00B430F0">
            <w:pPr>
              <w:pStyle w:val="PL"/>
              <w:rPr>
                <w:color w:val="D4D4D4"/>
              </w:rPr>
            </w:pPr>
            <w:r w:rsidRPr="006436AF">
              <w:rPr>
                <w:color w:val="D4D4D4"/>
              </w:rPr>
              <w:t>            - </w:t>
            </w:r>
            <w:r w:rsidRPr="006436AF">
              <w:rPr>
                <w:color w:val="CE9178"/>
              </w:rPr>
              <w:t>serverAddresses</w:t>
            </w:r>
          </w:p>
          <w:p w14:paraId="3EDA731C" w14:textId="77777777" w:rsidR="00B430F0" w:rsidRPr="006436AF" w:rsidRDefault="00B430F0" w:rsidP="00B430F0">
            <w:pPr>
              <w:pStyle w:val="PL"/>
              <w:rPr>
                <w:color w:val="D4D4D4"/>
              </w:rPr>
            </w:pPr>
            <w:r w:rsidRPr="006436AF">
              <w:rPr>
                <w:color w:val="D4D4D4"/>
              </w:rPr>
              <w:t>            - </w:t>
            </w:r>
            <w:r w:rsidRPr="006436AF">
              <w:rPr>
                <w:color w:val="CE9178"/>
              </w:rPr>
              <w:t>locationReporting</w:t>
            </w:r>
          </w:p>
          <w:p w14:paraId="5D7EC586" w14:textId="77777777" w:rsidR="00B430F0" w:rsidRPr="006436AF" w:rsidRDefault="00B430F0" w:rsidP="00B430F0">
            <w:pPr>
              <w:pStyle w:val="PL"/>
              <w:rPr>
                <w:color w:val="D4D4D4"/>
              </w:rPr>
            </w:pPr>
            <w:r w:rsidRPr="006436AF">
              <w:rPr>
                <w:color w:val="D4D4D4"/>
              </w:rPr>
              <w:t>            - </w:t>
            </w:r>
            <w:r>
              <w:rPr>
                <w:color w:val="D4D4D4"/>
              </w:rPr>
              <w:t>access</w:t>
            </w:r>
            <w:r w:rsidRPr="006436AF">
              <w:rPr>
                <w:color w:val="CE9178"/>
              </w:rPr>
              <w:t>Reporting</w:t>
            </w:r>
          </w:p>
          <w:p w14:paraId="636C830A" w14:textId="77777777" w:rsidR="00B430F0" w:rsidRPr="006436AF" w:rsidRDefault="00B430F0" w:rsidP="00B430F0">
            <w:pPr>
              <w:pStyle w:val="PL"/>
              <w:rPr>
                <w:color w:val="D4D4D4"/>
              </w:rPr>
            </w:pPr>
            <w:r w:rsidRPr="006436AF">
              <w:rPr>
                <w:color w:val="D4D4D4"/>
              </w:rPr>
              <w:t>            - </w:t>
            </w:r>
            <w:r w:rsidRPr="006436AF">
              <w:rPr>
                <w:color w:val="CE9178"/>
              </w:rPr>
              <w:t>samplePercentage</w:t>
            </w:r>
          </w:p>
          <w:p w14:paraId="54EBFCE9"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7C524E28" w14:textId="77777777" w:rsidR="00B430F0" w:rsidRPr="006436AF" w:rsidRDefault="00B430F0" w:rsidP="00B430F0">
            <w:pPr>
              <w:pStyle w:val="PL"/>
              <w:rPr>
                <w:color w:val="D4D4D4"/>
              </w:rPr>
            </w:pPr>
            <w:r w:rsidRPr="006436AF">
              <w:rPr>
                <w:color w:val="D4D4D4"/>
              </w:rPr>
              <w:t>            </w:t>
            </w:r>
            <w:r w:rsidRPr="006436AF">
              <w:t>reportingInterval</w:t>
            </w:r>
            <w:r w:rsidRPr="006436AF">
              <w:rPr>
                <w:color w:val="D4D4D4"/>
              </w:rPr>
              <w:t>:</w:t>
            </w:r>
          </w:p>
          <w:p w14:paraId="7C8D5AB9"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5DE77B2" w14:textId="77777777" w:rsidR="00B430F0" w:rsidRPr="006436AF" w:rsidRDefault="00B430F0" w:rsidP="00B430F0">
            <w:pPr>
              <w:pStyle w:val="PL"/>
              <w:rPr>
                <w:color w:val="D4D4D4"/>
              </w:rPr>
            </w:pPr>
            <w:r w:rsidRPr="006436AF">
              <w:rPr>
                <w:color w:val="D4D4D4"/>
              </w:rPr>
              <w:t>            </w:t>
            </w:r>
            <w:r w:rsidRPr="006436AF">
              <w:t>serverAddresses</w:t>
            </w:r>
            <w:r w:rsidRPr="006436AF">
              <w:rPr>
                <w:color w:val="D4D4D4"/>
              </w:rPr>
              <w:t>:</w:t>
            </w:r>
          </w:p>
          <w:p w14:paraId="52A2D7AE"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4C391D41" w14:textId="77777777" w:rsidR="00B430F0" w:rsidRPr="006436AF" w:rsidRDefault="00B430F0" w:rsidP="00B430F0">
            <w:pPr>
              <w:pStyle w:val="PL"/>
              <w:rPr>
                <w:color w:val="D4D4D4"/>
              </w:rPr>
            </w:pPr>
            <w:r w:rsidRPr="006436AF">
              <w:rPr>
                <w:color w:val="D4D4D4"/>
              </w:rPr>
              <w:t>            </w:t>
            </w:r>
            <w:r w:rsidRPr="006436AF">
              <w:t>locationReporting</w:t>
            </w:r>
            <w:r w:rsidRPr="006436AF">
              <w:rPr>
                <w:color w:val="D4D4D4"/>
              </w:rPr>
              <w:t>:</w:t>
            </w:r>
          </w:p>
          <w:p w14:paraId="462427CC" w14:textId="77777777" w:rsidR="00B430F0" w:rsidRPr="006436AF" w:rsidRDefault="00B430F0" w:rsidP="00B430F0">
            <w:pPr>
              <w:pStyle w:val="PL"/>
              <w:rPr>
                <w:color w:val="CE9178"/>
              </w:rPr>
            </w:pPr>
            <w:r w:rsidRPr="006436AF">
              <w:rPr>
                <w:color w:val="D4D4D4"/>
              </w:rPr>
              <w:t>              </w:t>
            </w:r>
            <w:r w:rsidRPr="006436AF">
              <w:t>type</w:t>
            </w:r>
            <w:r w:rsidRPr="006436AF">
              <w:rPr>
                <w:color w:val="D4D4D4"/>
              </w:rPr>
              <w:t>: </w:t>
            </w:r>
            <w:r w:rsidRPr="006436AF">
              <w:rPr>
                <w:color w:val="CE9178"/>
              </w:rPr>
              <w:t>boolean</w:t>
            </w:r>
          </w:p>
          <w:p w14:paraId="74178723" w14:textId="77777777" w:rsidR="00B430F0" w:rsidRPr="006436AF" w:rsidRDefault="00B430F0" w:rsidP="00B430F0">
            <w:pPr>
              <w:pStyle w:val="PL"/>
              <w:rPr>
                <w:color w:val="D4D4D4"/>
              </w:rPr>
            </w:pPr>
            <w:r w:rsidRPr="006436AF">
              <w:rPr>
                <w:color w:val="D4D4D4"/>
              </w:rPr>
              <w:t>            </w:t>
            </w:r>
            <w:r w:rsidRPr="006436AF">
              <w:t>accessReporting</w:t>
            </w:r>
            <w:r w:rsidRPr="006436AF">
              <w:rPr>
                <w:color w:val="D4D4D4"/>
              </w:rPr>
              <w:t>:</w:t>
            </w:r>
          </w:p>
          <w:p w14:paraId="45A8353D"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boolean</w:t>
            </w:r>
          </w:p>
          <w:p w14:paraId="610F31CF" w14:textId="77777777" w:rsidR="00B430F0" w:rsidRPr="006436AF" w:rsidRDefault="00B430F0" w:rsidP="00B430F0">
            <w:pPr>
              <w:pStyle w:val="PL"/>
              <w:rPr>
                <w:color w:val="D4D4D4"/>
              </w:rPr>
            </w:pPr>
            <w:r w:rsidRPr="006436AF">
              <w:rPr>
                <w:color w:val="D4D4D4"/>
              </w:rPr>
              <w:t>            </w:t>
            </w:r>
            <w:r w:rsidRPr="006436AF">
              <w:t>samplePercentage</w:t>
            </w:r>
            <w:r w:rsidRPr="006436AF">
              <w:rPr>
                <w:color w:val="D4D4D4"/>
              </w:rPr>
              <w:t>:</w:t>
            </w:r>
          </w:p>
          <w:p w14:paraId="1EF6CB6F"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7CE7371D" w14:textId="77777777" w:rsidR="00B430F0" w:rsidRPr="006436AF" w:rsidRDefault="00B430F0" w:rsidP="00B430F0">
            <w:pPr>
              <w:pStyle w:val="PL"/>
              <w:rPr>
                <w:color w:val="D4D4D4"/>
              </w:rPr>
            </w:pPr>
            <w:r w:rsidRPr="006436AF">
              <w:rPr>
                <w:color w:val="D4D4D4"/>
              </w:rPr>
              <w:t>        </w:t>
            </w:r>
            <w:r w:rsidRPr="006436AF">
              <w:t>dynamicPolicyInvocationConfiguration</w:t>
            </w:r>
            <w:r w:rsidRPr="006436AF">
              <w:rPr>
                <w:color w:val="D4D4D4"/>
              </w:rPr>
              <w:t>:</w:t>
            </w:r>
          </w:p>
          <w:p w14:paraId="4D3A52EA"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518BACC1"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766F4878" w14:textId="77777777" w:rsidR="00B430F0" w:rsidRPr="006436AF" w:rsidRDefault="00B430F0" w:rsidP="00B430F0">
            <w:pPr>
              <w:pStyle w:val="PL"/>
              <w:rPr>
                <w:color w:val="D4D4D4"/>
              </w:rPr>
            </w:pPr>
            <w:r w:rsidRPr="006436AF">
              <w:rPr>
                <w:color w:val="D4D4D4"/>
              </w:rPr>
              <w:t>            - </w:t>
            </w:r>
            <w:r w:rsidRPr="006436AF">
              <w:rPr>
                <w:color w:val="CE9178"/>
              </w:rPr>
              <w:t>serverAddresses</w:t>
            </w:r>
          </w:p>
          <w:p w14:paraId="263C1410" w14:textId="77777777" w:rsidR="00B430F0" w:rsidRPr="006436AF" w:rsidRDefault="00B430F0" w:rsidP="00B430F0">
            <w:pPr>
              <w:pStyle w:val="PL"/>
              <w:rPr>
                <w:color w:val="D4D4D4"/>
              </w:rPr>
            </w:pPr>
            <w:r w:rsidRPr="006436AF">
              <w:rPr>
                <w:color w:val="D4D4D4"/>
              </w:rPr>
              <w:t>            - </w:t>
            </w:r>
            <w:r>
              <w:rPr>
                <w:color w:val="CE9178"/>
              </w:rPr>
              <w:t>p</w:t>
            </w:r>
            <w:r w:rsidRPr="006436AF">
              <w:rPr>
                <w:color w:val="CE9178"/>
              </w:rPr>
              <w:t>olicyTemplate</w:t>
            </w:r>
            <w:r>
              <w:rPr>
                <w:color w:val="CE9178"/>
              </w:rPr>
              <w:t>Bindings</w:t>
            </w:r>
          </w:p>
          <w:p w14:paraId="69DA7603" w14:textId="77777777" w:rsidR="00B430F0" w:rsidRPr="006436AF" w:rsidRDefault="00B430F0" w:rsidP="00B430F0">
            <w:pPr>
              <w:pStyle w:val="PL"/>
              <w:rPr>
                <w:color w:val="D4D4D4"/>
              </w:rPr>
            </w:pPr>
            <w:r w:rsidRPr="006436AF">
              <w:rPr>
                <w:color w:val="D4D4D4"/>
              </w:rPr>
              <w:t>            - </w:t>
            </w:r>
            <w:r w:rsidRPr="006436AF">
              <w:rPr>
                <w:color w:val="CE9178"/>
              </w:rPr>
              <w:t>sdfMethods</w:t>
            </w:r>
          </w:p>
          <w:p w14:paraId="7CEE46E0"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 </w:t>
            </w:r>
          </w:p>
          <w:p w14:paraId="5C21EDE5" w14:textId="77777777" w:rsidR="00B430F0" w:rsidRPr="006436AF" w:rsidRDefault="00B430F0" w:rsidP="00B430F0">
            <w:pPr>
              <w:pStyle w:val="PL"/>
              <w:rPr>
                <w:color w:val="D4D4D4"/>
              </w:rPr>
            </w:pPr>
            <w:r w:rsidRPr="006436AF">
              <w:rPr>
                <w:color w:val="D4D4D4"/>
              </w:rPr>
              <w:t>            </w:t>
            </w:r>
            <w:r w:rsidRPr="006436AF">
              <w:t>serverAddresses</w:t>
            </w:r>
            <w:r w:rsidRPr="006436AF">
              <w:rPr>
                <w:color w:val="D4D4D4"/>
              </w:rPr>
              <w:t>:</w:t>
            </w:r>
          </w:p>
          <w:p w14:paraId="1CB04109"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30BBBDC1" w14:textId="77777777" w:rsidR="00B430F0" w:rsidRPr="006069CA" w:rsidRDefault="00B430F0" w:rsidP="00B430F0">
            <w:pPr>
              <w:pStyle w:val="PL"/>
              <w:rPr>
                <w:color w:val="D4D4D4"/>
              </w:rPr>
            </w:pPr>
            <w:r>
              <w:rPr>
                <w:color w:val="D4D4D4"/>
              </w:rPr>
              <w:t>            </w:t>
            </w:r>
            <w:r w:rsidRPr="00EE6D68">
              <w:t>policyTemplateBindings</w:t>
            </w:r>
            <w:r w:rsidRPr="006069CA">
              <w:rPr>
                <w:color w:val="D4D4D4"/>
              </w:rPr>
              <w:t>:</w:t>
            </w:r>
          </w:p>
          <w:p w14:paraId="2D6B5388"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097047A6"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33796A78"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 </w:t>
            </w:r>
          </w:p>
          <w:p w14:paraId="53F65C27" w14:textId="77777777" w:rsidR="00B430F0" w:rsidRPr="006436AF" w:rsidRDefault="00B430F0" w:rsidP="00B430F0">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2D3A26DA" w14:textId="77777777" w:rsidR="00B430F0" w:rsidRPr="006436AF" w:rsidRDefault="00B430F0" w:rsidP="00B430F0">
            <w:pPr>
              <w:pStyle w:val="PL"/>
              <w:rPr>
                <w:color w:val="D4D4D4"/>
              </w:rPr>
            </w:pPr>
            <w:r>
              <w:rPr>
                <w:color w:val="D4D4D4"/>
              </w:rPr>
              <w:t>      </w:t>
            </w:r>
            <w:r w:rsidRPr="006436AF">
              <w:rPr>
                <w:color w:val="D4D4D4"/>
              </w:rPr>
              <w:t>          </w:t>
            </w:r>
            <w:r w:rsidRPr="006436AF">
              <w:t>required</w:t>
            </w:r>
            <w:r w:rsidRPr="006436AF">
              <w:rPr>
                <w:color w:val="D4D4D4"/>
              </w:rPr>
              <w:t>:</w:t>
            </w:r>
          </w:p>
          <w:p w14:paraId="2AF13524" w14:textId="77777777" w:rsidR="00B430F0" w:rsidRPr="006436AF" w:rsidRDefault="00B430F0" w:rsidP="00B430F0">
            <w:pPr>
              <w:pStyle w:val="PL"/>
              <w:rPr>
                <w:color w:val="D4D4D4"/>
              </w:rPr>
            </w:pPr>
            <w:r>
              <w:rPr>
                <w:color w:val="D4D4D4"/>
              </w:rPr>
              <w:t>      </w:t>
            </w:r>
            <w:r w:rsidRPr="006436AF">
              <w:rPr>
                <w:color w:val="D4D4D4"/>
              </w:rPr>
              <w:t>            - </w:t>
            </w:r>
            <w:r>
              <w:rPr>
                <w:color w:val="CE9178"/>
              </w:rPr>
              <w:t>externalReference</w:t>
            </w:r>
          </w:p>
          <w:p w14:paraId="0290658C" w14:textId="77777777" w:rsidR="00B430F0" w:rsidRPr="006436AF" w:rsidRDefault="00B430F0" w:rsidP="00B430F0">
            <w:pPr>
              <w:pStyle w:val="PL"/>
              <w:rPr>
                <w:color w:val="D4D4D4"/>
              </w:rPr>
            </w:pPr>
            <w:r>
              <w:rPr>
                <w:color w:val="D4D4D4"/>
              </w:rPr>
              <w:t>      </w:t>
            </w:r>
            <w:r w:rsidRPr="006436AF">
              <w:rPr>
                <w:color w:val="D4D4D4"/>
              </w:rPr>
              <w:t>            - </w:t>
            </w:r>
            <w:r>
              <w:rPr>
                <w:color w:val="CE9178"/>
              </w:rPr>
              <w:t>p</w:t>
            </w:r>
            <w:r w:rsidRPr="006436AF">
              <w:rPr>
                <w:color w:val="CE9178"/>
              </w:rPr>
              <w:t>olicyTemplateId</w:t>
            </w:r>
          </w:p>
          <w:p w14:paraId="78945990" w14:textId="77777777" w:rsidR="00B430F0" w:rsidRPr="006436AF" w:rsidRDefault="00B430F0" w:rsidP="00B430F0">
            <w:pPr>
              <w:pStyle w:val="PL"/>
              <w:rPr>
                <w:color w:val="D4D4D4"/>
              </w:rPr>
            </w:pPr>
            <w:r>
              <w:rPr>
                <w:color w:val="D4D4D4"/>
              </w:rPr>
              <w:t>      </w:t>
            </w:r>
            <w:r w:rsidRPr="006436AF">
              <w:rPr>
                <w:color w:val="D4D4D4"/>
              </w:rPr>
              <w:t>          </w:t>
            </w:r>
            <w:r w:rsidRPr="006436AF">
              <w:t>properties</w:t>
            </w:r>
            <w:r w:rsidRPr="006436AF">
              <w:rPr>
                <w:color w:val="D4D4D4"/>
              </w:rPr>
              <w:t>: </w:t>
            </w:r>
          </w:p>
          <w:p w14:paraId="6E3CE1DF" w14:textId="77777777" w:rsidR="00B430F0" w:rsidRPr="006436AF" w:rsidRDefault="00B430F0" w:rsidP="00B430F0">
            <w:pPr>
              <w:pStyle w:val="PL"/>
              <w:rPr>
                <w:color w:val="D4D4D4"/>
              </w:rPr>
            </w:pPr>
            <w:r>
              <w:rPr>
                <w:color w:val="D4D4D4"/>
              </w:rPr>
              <w:t>      </w:t>
            </w:r>
            <w:r w:rsidRPr="006436AF">
              <w:rPr>
                <w:color w:val="D4D4D4"/>
              </w:rPr>
              <w:t>            </w:t>
            </w:r>
            <w:r w:rsidRPr="006436AF">
              <w:t>externalReference</w:t>
            </w:r>
            <w:r w:rsidRPr="006436AF">
              <w:rPr>
                <w:color w:val="D4D4D4"/>
              </w:rPr>
              <w:t>:</w:t>
            </w:r>
          </w:p>
          <w:p w14:paraId="30B222D2" w14:textId="77777777" w:rsidR="00B430F0" w:rsidRPr="006436AF" w:rsidRDefault="00B430F0" w:rsidP="00B430F0">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3CEEA10A" w14:textId="77777777" w:rsidR="00B430F0" w:rsidRPr="006069CA" w:rsidRDefault="00B430F0" w:rsidP="00B430F0">
            <w:pPr>
              <w:pStyle w:val="PL"/>
              <w:rPr>
                <w:color w:val="D4D4D4"/>
              </w:rPr>
            </w:pPr>
            <w:r>
              <w:rPr>
                <w:color w:val="D4D4D4"/>
              </w:rPr>
              <w:t>    </w:t>
            </w:r>
            <w:r w:rsidRPr="006436AF">
              <w:rPr>
                <w:color w:val="D4D4D4"/>
              </w:rPr>
              <w:t>              </w:t>
            </w:r>
            <w:r>
              <w:t>po</w:t>
            </w:r>
            <w:r w:rsidRPr="006436AF">
              <w:t>licyTemplateId</w:t>
            </w:r>
            <w:r w:rsidRPr="006436AF">
              <w:rPr>
                <w:color w:val="D4D4D4"/>
              </w:rPr>
              <w:t>:</w:t>
            </w:r>
          </w:p>
          <w:p w14:paraId="29A4D2CD" w14:textId="77777777" w:rsidR="00B430F0" w:rsidRPr="006436AF" w:rsidRDefault="00B430F0" w:rsidP="00B430F0">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3337D7F8" w14:textId="77777777" w:rsidR="00B430F0" w:rsidRPr="006436AF" w:rsidRDefault="00B430F0" w:rsidP="00B430F0">
            <w:pPr>
              <w:pStyle w:val="PL"/>
              <w:rPr>
                <w:color w:val="D4D4D4"/>
              </w:rPr>
            </w:pPr>
            <w:r w:rsidRPr="006436AF">
              <w:rPr>
                <w:color w:val="D4D4D4"/>
              </w:rPr>
              <w:t>            </w:t>
            </w:r>
            <w:r w:rsidRPr="006436AF">
              <w:t>sdfMethods</w:t>
            </w:r>
            <w:r w:rsidRPr="006436AF">
              <w:rPr>
                <w:color w:val="D4D4D4"/>
              </w:rPr>
              <w:t>:</w:t>
            </w:r>
          </w:p>
          <w:p w14:paraId="0065023D"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3E139A07"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1108DD6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1C229EFF"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0</w:t>
            </w:r>
          </w:p>
          <w:p w14:paraId="773A69A9" w14:textId="77777777" w:rsidR="00B430F0" w:rsidRPr="006436AF" w:rsidRDefault="00B430F0" w:rsidP="00B430F0">
            <w:pPr>
              <w:pStyle w:val="PL"/>
              <w:rPr>
                <w:color w:val="D4D4D4"/>
              </w:rPr>
            </w:pPr>
            <w:r w:rsidRPr="006436AF">
              <w:rPr>
                <w:color w:val="D4D4D4"/>
              </w:rPr>
              <w:t>        </w:t>
            </w:r>
            <w:r w:rsidRPr="006436AF">
              <w:t>clientMetricsReportingConfiguration</w:t>
            </w:r>
            <w:r>
              <w:t>s</w:t>
            </w:r>
            <w:r w:rsidRPr="006436AF">
              <w:rPr>
                <w:color w:val="D4D4D4"/>
              </w:rPr>
              <w:t>:</w:t>
            </w:r>
          </w:p>
          <w:p w14:paraId="16F46E1C"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3A30E96F" w14:textId="77777777" w:rsidR="00B430F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p w14:paraId="0178292F"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79D0AC17"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5566DB27"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65F242A7" w14:textId="77777777" w:rsidR="00B430F0" w:rsidRPr="006436AF" w:rsidRDefault="00B430F0" w:rsidP="00B430F0">
            <w:pPr>
              <w:pStyle w:val="PL"/>
              <w:rPr>
                <w:color w:val="CE9178"/>
              </w:rPr>
            </w:pPr>
            <w:r w:rsidRPr="006436AF">
              <w:rPr>
                <w:color w:val="D4D4D4"/>
              </w:rPr>
              <w:t>            - </w:t>
            </w:r>
            <w:r>
              <w:rPr>
                <w:color w:val="CE9178"/>
              </w:rPr>
              <w:t>metricsReportingConfigurationId</w:t>
            </w:r>
          </w:p>
          <w:p w14:paraId="19F3F88E" w14:textId="77777777" w:rsidR="00B430F0" w:rsidRPr="006436AF" w:rsidRDefault="00B430F0" w:rsidP="00B430F0">
            <w:pPr>
              <w:pStyle w:val="PL"/>
              <w:rPr>
                <w:color w:val="CE9178"/>
              </w:rPr>
            </w:pPr>
            <w:r w:rsidRPr="006436AF">
              <w:rPr>
                <w:color w:val="D4D4D4"/>
              </w:rPr>
              <w:t>            - </w:t>
            </w:r>
            <w:r w:rsidRPr="006436AF">
              <w:rPr>
                <w:color w:val="CE9178"/>
              </w:rPr>
              <w:t>serverAddresses</w:t>
            </w:r>
          </w:p>
          <w:p w14:paraId="3F932B0A" w14:textId="77777777" w:rsidR="00B430F0" w:rsidRPr="006436AF" w:rsidRDefault="00B430F0" w:rsidP="00B430F0">
            <w:pPr>
              <w:pStyle w:val="PL"/>
              <w:rPr>
                <w:color w:val="D4D4D4"/>
              </w:rPr>
            </w:pPr>
            <w:r w:rsidRPr="006436AF">
              <w:rPr>
                <w:color w:val="D4D4D4"/>
                <w:lang w:val="en-US"/>
              </w:rPr>
              <w:t>            - </w:t>
            </w:r>
            <w:r w:rsidRPr="006436AF">
              <w:rPr>
                <w:color w:val="CE9178"/>
                <w:lang w:val="en-US"/>
              </w:rPr>
              <w:t>scheme</w:t>
            </w:r>
          </w:p>
          <w:p w14:paraId="0BE6F51B" w14:textId="77777777" w:rsidR="00B430F0" w:rsidRPr="006436AF" w:rsidRDefault="00B430F0" w:rsidP="00B430F0">
            <w:pPr>
              <w:pStyle w:val="PL"/>
              <w:rPr>
                <w:color w:val="D4D4D4"/>
              </w:rPr>
            </w:pPr>
            <w:r w:rsidRPr="006436AF">
              <w:rPr>
                <w:color w:val="D4D4D4"/>
              </w:rPr>
              <w:t>            - </w:t>
            </w:r>
            <w:r w:rsidRPr="006436AF">
              <w:rPr>
                <w:color w:val="CE9178"/>
              </w:rPr>
              <w:t>samplePercentage</w:t>
            </w:r>
          </w:p>
          <w:p w14:paraId="10855BCD" w14:textId="77777777" w:rsidR="00B430F0" w:rsidRPr="006436AF" w:rsidRDefault="00B430F0" w:rsidP="00B430F0">
            <w:pPr>
              <w:pStyle w:val="PL"/>
              <w:rPr>
                <w:color w:val="D4D4D4"/>
              </w:rPr>
            </w:pPr>
            <w:r w:rsidRPr="006436AF">
              <w:rPr>
                <w:color w:val="D4D4D4"/>
              </w:rPr>
              <w:t>            - </w:t>
            </w:r>
            <w:r w:rsidRPr="006436AF">
              <w:rPr>
                <w:color w:val="CE9178"/>
              </w:rPr>
              <w:t>samplingPeriod</w:t>
            </w:r>
          </w:p>
          <w:p w14:paraId="671F84D6" w14:textId="77777777" w:rsidR="00B430F0" w:rsidRPr="006436AF" w:rsidRDefault="00B430F0" w:rsidP="00B430F0">
            <w:pPr>
              <w:pStyle w:val="PL"/>
              <w:rPr>
                <w:color w:val="D4D4D4"/>
              </w:rPr>
            </w:pPr>
            <w:r w:rsidRPr="006436AF">
              <w:rPr>
                <w:color w:val="D4D4D4"/>
              </w:rPr>
              <w:t>            - </w:t>
            </w:r>
            <w:r w:rsidRPr="006436AF">
              <w:rPr>
                <w:color w:val="CE9178"/>
              </w:rPr>
              <w:t>metrics</w:t>
            </w:r>
          </w:p>
          <w:p w14:paraId="3F37FCE1"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61ED163C" w14:textId="77777777" w:rsidR="00B430F0" w:rsidRPr="006436AF" w:rsidRDefault="00B430F0" w:rsidP="00B430F0">
            <w:pPr>
              <w:pStyle w:val="PL"/>
              <w:rPr>
                <w:color w:val="D4D4D4"/>
              </w:rPr>
            </w:pPr>
            <w:r w:rsidRPr="006436AF">
              <w:rPr>
                <w:color w:val="D4D4D4"/>
              </w:rPr>
              <w:t>              </w:t>
            </w:r>
            <w:r w:rsidRPr="00790B09">
              <w:t>metricsReportingConfigurationId</w:t>
            </w:r>
            <w:r w:rsidRPr="006436AF">
              <w:rPr>
                <w:color w:val="D4D4D4"/>
              </w:rPr>
              <w:t>:</w:t>
            </w:r>
          </w:p>
          <w:p w14:paraId="5F7AD51C" w14:textId="77777777" w:rsidR="00B430F0" w:rsidRPr="006436AF" w:rsidRDefault="00B430F0" w:rsidP="00B430F0">
            <w:pPr>
              <w:pStyle w:val="PL"/>
              <w:rPr>
                <w:color w:val="CE9178"/>
              </w:rPr>
            </w:pPr>
            <w:r w:rsidRPr="006436AF">
              <w:rPr>
                <w:color w:val="D4D4D4"/>
              </w:rPr>
              <w:t>                </w:t>
            </w:r>
            <w:r w:rsidRPr="006436AF">
              <w:t>$ref</w:t>
            </w:r>
            <w:r w:rsidRPr="006436AF">
              <w:rPr>
                <w:color w:val="D4D4D4"/>
              </w:rPr>
              <w:t>: </w:t>
            </w:r>
            <w:r w:rsidRPr="006436AF">
              <w:rPr>
                <w:color w:val="CE9178"/>
              </w:rPr>
              <w:t>'TS26512_CommonData.yaml#/components/schemas/ResourceId'</w:t>
            </w:r>
          </w:p>
          <w:p w14:paraId="064E80CC" w14:textId="77777777" w:rsidR="00B430F0" w:rsidRPr="006436AF" w:rsidRDefault="00B430F0" w:rsidP="00B430F0">
            <w:pPr>
              <w:pStyle w:val="PL"/>
              <w:rPr>
                <w:color w:val="D4D4D4"/>
              </w:rPr>
            </w:pPr>
            <w:r w:rsidRPr="006436AF">
              <w:rPr>
                <w:color w:val="D4D4D4"/>
              </w:rPr>
              <w:t>              </w:t>
            </w:r>
            <w:r w:rsidRPr="006436AF">
              <w:t>serverAddresses</w:t>
            </w:r>
            <w:r w:rsidRPr="006436AF">
              <w:rPr>
                <w:color w:val="D4D4D4"/>
              </w:rPr>
              <w:t>:</w:t>
            </w:r>
          </w:p>
          <w:p w14:paraId="0CAFBBA0" w14:textId="77777777" w:rsidR="00B430F0" w:rsidRPr="006436AF" w:rsidRDefault="00B430F0" w:rsidP="00B430F0">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4CBD8E5D" w14:textId="77777777" w:rsidR="00B430F0" w:rsidRDefault="00B430F0" w:rsidP="00B430F0">
            <w:pPr>
              <w:pStyle w:val="PL"/>
              <w:rPr>
                <w:color w:val="D4D4D4"/>
              </w:rPr>
            </w:pPr>
            <w:r>
              <w:rPr>
                <w:color w:val="D4D4D4"/>
              </w:rPr>
              <w:t>              </w:t>
            </w:r>
            <w:r w:rsidRPr="00AE4050">
              <w:t>sliceScope</w:t>
            </w:r>
            <w:r>
              <w:rPr>
                <w:color w:val="D4D4D4"/>
              </w:rPr>
              <w:t>:</w:t>
            </w:r>
          </w:p>
          <w:p w14:paraId="1F0B6A31" w14:textId="77777777" w:rsidR="00B430F0" w:rsidRDefault="00B430F0" w:rsidP="00B430F0">
            <w:pPr>
              <w:pStyle w:val="PL"/>
              <w:rPr>
                <w:color w:val="D4D4D4"/>
              </w:rPr>
            </w:pPr>
            <w:r>
              <w:rPr>
                <w:color w:val="D4D4D4"/>
              </w:rPr>
              <w:t>                </w:t>
            </w:r>
            <w:r w:rsidRPr="00AE4050">
              <w:t>type</w:t>
            </w:r>
            <w:r>
              <w:rPr>
                <w:color w:val="D4D4D4"/>
              </w:rPr>
              <w:t xml:space="preserve">: </w:t>
            </w:r>
            <w:r w:rsidRPr="00AE4050">
              <w:rPr>
                <w:color w:val="CE9178"/>
              </w:rPr>
              <w:t>array</w:t>
            </w:r>
          </w:p>
          <w:p w14:paraId="13F59C91" w14:textId="77777777" w:rsidR="00B430F0" w:rsidRDefault="00B430F0" w:rsidP="00B430F0">
            <w:pPr>
              <w:pStyle w:val="PL"/>
              <w:rPr>
                <w:color w:val="D4D4D4"/>
              </w:rPr>
            </w:pPr>
            <w:r>
              <w:rPr>
                <w:color w:val="D4D4D4"/>
              </w:rPr>
              <w:t>                </w:t>
            </w:r>
            <w:r w:rsidRPr="00AE4050">
              <w:t>items</w:t>
            </w:r>
            <w:r>
              <w:rPr>
                <w:color w:val="D4D4D4"/>
              </w:rPr>
              <w:t>:</w:t>
            </w:r>
          </w:p>
          <w:p w14:paraId="50841415" w14:textId="77777777" w:rsidR="00B430F0" w:rsidRDefault="00B430F0" w:rsidP="00B430F0">
            <w:pPr>
              <w:pStyle w:val="PL"/>
              <w:rPr>
                <w:color w:val="D4D4D4"/>
              </w:rPr>
            </w:pPr>
            <w:r>
              <w:rPr>
                <w:color w:val="D4D4D4"/>
              </w:rPr>
              <w:t>                  </w:t>
            </w:r>
            <w:r>
              <w:t>$ref</w:t>
            </w:r>
            <w:r>
              <w:rPr>
                <w:color w:val="D4D4D4"/>
              </w:rPr>
              <w:t>: </w:t>
            </w:r>
            <w:r>
              <w:rPr>
                <w:color w:val="CE9178"/>
              </w:rPr>
              <w:t>'TS29571_CommonData.yaml#/components/schemas/Snssai'</w:t>
            </w:r>
          </w:p>
          <w:p w14:paraId="76034650" w14:textId="77777777" w:rsidR="00B430F0" w:rsidRPr="006436AF" w:rsidRDefault="00B430F0" w:rsidP="00B430F0">
            <w:pPr>
              <w:pStyle w:val="PL"/>
              <w:rPr>
                <w:color w:val="CE9178"/>
              </w:rPr>
            </w:pPr>
            <w:r w:rsidRPr="006436AF">
              <w:rPr>
                <w:color w:val="D4D4D4"/>
              </w:rPr>
              <w:t>          </w:t>
            </w:r>
            <w:r>
              <w:rPr>
                <w:color w:val="D4D4D4"/>
              </w:rPr>
              <w:t>      </w:t>
            </w:r>
            <w:r w:rsidRPr="006436AF">
              <w:t>minItems</w:t>
            </w:r>
            <w:r w:rsidRPr="006436AF">
              <w:rPr>
                <w:color w:val="D4D4D4"/>
              </w:rPr>
              <w:t>: </w:t>
            </w:r>
            <w:r w:rsidRPr="006436AF">
              <w:rPr>
                <w:color w:val="B5CEA8"/>
              </w:rPr>
              <w:t>1</w:t>
            </w:r>
          </w:p>
          <w:p w14:paraId="76AD5F59" w14:textId="77777777" w:rsidR="00B430F0" w:rsidRPr="006436AF" w:rsidRDefault="00B430F0" w:rsidP="00B430F0">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742FD5EF" w14:textId="77777777" w:rsidR="00B430F0" w:rsidRPr="006436AF" w:rsidRDefault="00B430F0" w:rsidP="00B430F0">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A2F34B9" w14:textId="77777777" w:rsidR="00B430F0" w:rsidRPr="006436AF" w:rsidRDefault="00B430F0" w:rsidP="00B430F0">
            <w:pPr>
              <w:pStyle w:val="PL"/>
              <w:rPr>
                <w:color w:val="D4D4D4"/>
              </w:rPr>
            </w:pPr>
            <w:r w:rsidRPr="006436AF">
              <w:rPr>
                <w:color w:val="D4D4D4"/>
              </w:rPr>
              <w:t>              </w:t>
            </w:r>
            <w:r w:rsidRPr="006436AF">
              <w:t>dataNetworkName</w:t>
            </w:r>
            <w:r w:rsidRPr="006436AF">
              <w:rPr>
                <w:color w:val="D4D4D4"/>
              </w:rPr>
              <w:t>:</w:t>
            </w:r>
          </w:p>
          <w:p w14:paraId="300683A3"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4F4C34F" w14:textId="77777777" w:rsidR="00B430F0" w:rsidRPr="006436AF" w:rsidRDefault="00B430F0" w:rsidP="00B430F0">
            <w:pPr>
              <w:pStyle w:val="PL"/>
              <w:rPr>
                <w:color w:val="D4D4D4"/>
              </w:rPr>
            </w:pPr>
            <w:r w:rsidRPr="006436AF">
              <w:rPr>
                <w:color w:val="D4D4D4"/>
              </w:rPr>
              <w:t>              </w:t>
            </w:r>
            <w:r w:rsidRPr="006436AF">
              <w:t>reportingInterval</w:t>
            </w:r>
            <w:r w:rsidRPr="006436AF">
              <w:rPr>
                <w:color w:val="D4D4D4"/>
              </w:rPr>
              <w:t>:</w:t>
            </w:r>
          </w:p>
          <w:p w14:paraId="3CF55EED"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2C4790E7" w14:textId="77777777" w:rsidR="00B430F0" w:rsidRPr="006436AF" w:rsidRDefault="00B430F0" w:rsidP="00B430F0">
            <w:pPr>
              <w:pStyle w:val="PL"/>
              <w:rPr>
                <w:color w:val="D4D4D4"/>
              </w:rPr>
            </w:pPr>
            <w:r w:rsidRPr="006436AF">
              <w:rPr>
                <w:color w:val="D4D4D4"/>
              </w:rPr>
              <w:t>              </w:t>
            </w:r>
            <w:r w:rsidRPr="006436AF">
              <w:t>samplePercentage</w:t>
            </w:r>
            <w:r w:rsidRPr="006436AF">
              <w:rPr>
                <w:color w:val="D4D4D4"/>
              </w:rPr>
              <w:t>:</w:t>
            </w:r>
          </w:p>
          <w:p w14:paraId="508EA97C"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0C08E366" w14:textId="77777777" w:rsidR="00B430F0" w:rsidRPr="006436AF" w:rsidRDefault="00B430F0" w:rsidP="00B430F0">
            <w:pPr>
              <w:pStyle w:val="PL"/>
              <w:rPr>
                <w:color w:val="D4D4D4"/>
              </w:rPr>
            </w:pPr>
            <w:r w:rsidRPr="006436AF">
              <w:rPr>
                <w:color w:val="D4D4D4"/>
              </w:rPr>
              <w:t>              </w:t>
            </w:r>
            <w:r w:rsidRPr="006436AF">
              <w:t>urlFilters</w:t>
            </w:r>
            <w:r w:rsidRPr="006436AF">
              <w:rPr>
                <w:color w:val="D4D4D4"/>
              </w:rPr>
              <w:t>:</w:t>
            </w:r>
          </w:p>
          <w:p w14:paraId="4C08825E"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7D7E2078"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6AB09101"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string</w:t>
            </w:r>
          </w:p>
          <w:p w14:paraId="12B7C57B" w14:textId="118BA702" w:rsidR="00B430F0" w:rsidRPr="006436AF" w:rsidRDefault="00B430F0" w:rsidP="00B430F0">
            <w:pPr>
              <w:pStyle w:val="PL"/>
              <w:rPr>
                <w:color w:val="D4D4D4"/>
              </w:rPr>
            </w:pPr>
            <w:r w:rsidRPr="006436AF">
              <w:rPr>
                <w:color w:val="D4D4D4"/>
              </w:rPr>
              <w:t>                </w:t>
            </w:r>
            <w:r w:rsidRPr="006436AF">
              <w:t>minItems</w:t>
            </w:r>
            <w:r w:rsidRPr="006436AF">
              <w:rPr>
                <w:color w:val="D4D4D4"/>
              </w:rPr>
              <w:t>: </w:t>
            </w:r>
            <w:r>
              <w:rPr>
                <w:color w:val="D4D4D4"/>
              </w:rPr>
              <w:t>1</w:t>
            </w:r>
          </w:p>
          <w:p w14:paraId="2F1FCBAA" w14:textId="77777777" w:rsidR="00B430F0" w:rsidRPr="006436AF" w:rsidRDefault="00B430F0" w:rsidP="00B430F0">
            <w:pPr>
              <w:pStyle w:val="PL"/>
              <w:rPr>
                <w:color w:val="D4D4D4"/>
              </w:rPr>
            </w:pPr>
            <w:r w:rsidRPr="006436AF">
              <w:rPr>
                <w:color w:val="D4D4D4"/>
              </w:rPr>
              <w:t>              </w:t>
            </w:r>
            <w:r w:rsidRPr="006436AF">
              <w:t>samplingPeriod</w:t>
            </w:r>
            <w:r w:rsidRPr="006436AF">
              <w:rPr>
                <w:color w:val="D4D4D4"/>
              </w:rPr>
              <w:t>:</w:t>
            </w:r>
          </w:p>
          <w:p w14:paraId="71D4F346"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185BF51" w14:textId="77777777" w:rsidR="00B430F0" w:rsidRPr="006436AF" w:rsidRDefault="00B430F0" w:rsidP="00B430F0">
            <w:pPr>
              <w:pStyle w:val="PL"/>
              <w:rPr>
                <w:color w:val="D4D4D4"/>
              </w:rPr>
            </w:pPr>
            <w:r w:rsidRPr="006436AF">
              <w:rPr>
                <w:color w:val="D4D4D4"/>
              </w:rPr>
              <w:t>              </w:t>
            </w:r>
            <w:r w:rsidRPr="006436AF">
              <w:t>metrics</w:t>
            </w:r>
            <w:r w:rsidRPr="006436AF">
              <w:rPr>
                <w:color w:val="D4D4D4"/>
              </w:rPr>
              <w:t>:</w:t>
            </w:r>
          </w:p>
          <w:p w14:paraId="530935B4"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235E2BD6"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6EC4645E"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7F4B49C1" w14:textId="77777777" w:rsidR="00B430F0" w:rsidRPr="006436AF" w:rsidRDefault="00B430F0" w:rsidP="00B430F0">
            <w:pPr>
              <w:pStyle w:val="PL"/>
              <w:rPr>
                <w:color w:val="D4D4D4"/>
              </w:rPr>
            </w:pPr>
            <w:r w:rsidRPr="006436AF">
              <w:rPr>
                <w:color w:val="D4D4D4"/>
              </w:rPr>
              <w:t>        </w:t>
            </w:r>
            <w:r w:rsidRPr="006436AF">
              <w:t>networkAssistanceConfiguration</w:t>
            </w:r>
            <w:r w:rsidRPr="006436AF">
              <w:rPr>
                <w:color w:val="D4D4D4"/>
              </w:rPr>
              <w:t>:</w:t>
            </w:r>
          </w:p>
          <w:p w14:paraId="065968A1"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2F0F912D"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p>
          <w:p w14:paraId="03413707" w14:textId="77777777" w:rsidR="00B430F0" w:rsidRPr="006436AF" w:rsidRDefault="00B430F0" w:rsidP="00B430F0">
            <w:pPr>
              <w:pStyle w:val="PL"/>
              <w:rPr>
                <w:color w:val="D4D4D4"/>
              </w:rPr>
            </w:pPr>
            <w:r w:rsidRPr="006436AF">
              <w:rPr>
                <w:color w:val="D4D4D4"/>
              </w:rPr>
              <w:t>            - </w:t>
            </w:r>
            <w:r w:rsidRPr="006436AF">
              <w:rPr>
                <w:color w:val="CE9178"/>
              </w:rPr>
              <w:t>serverAddresses</w:t>
            </w:r>
          </w:p>
          <w:p w14:paraId="77E8CC8D"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38FC223B" w14:textId="77777777" w:rsidR="00B430F0" w:rsidRPr="006436AF" w:rsidRDefault="00B430F0" w:rsidP="00B430F0">
            <w:pPr>
              <w:pStyle w:val="PL"/>
              <w:rPr>
                <w:color w:val="D4D4D4"/>
              </w:rPr>
            </w:pPr>
            <w:r w:rsidRPr="006436AF">
              <w:rPr>
                <w:color w:val="D4D4D4"/>
              </w:rPr>
              <w:t>            </w:t>
            </w:r>
            <w:r w:rsidRPr="006436AF">
              <w:t>serverAddresses</w:t>
            </w:r>
            <w:r w:rsidRPr="006436AF">
              <w:rPr>
                <w:color w:val="D4D4D4"/>
              </w:rPr>
              <w:t>:</w:t>
            </w:r>
          </w:p>
          <w:p w14:paraId="3BB9F64B" w14:textId="77777777" w:rsidR="00B430F0" w:rsidRPr="006436AF" w:rsidRDefault="00B430F0" w:rsidP="00B430F0">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682A7250" w14:textId="77777777" w:rsidR="00B430F0" w:rsidRPr="006436AF" w:rsidRDefault="00B430F0" w:rsidP="00B430F0">
            <w:pPr>
              <w:spacing w:after="0" w:line="0" w:lineRule="atLeast"/>
              <w:rPr>
                <w:rFonts w:ascii="Courier New" w:hAnsi="Courier New" w:cs="Courier New"/>
                <w:color w:val="D4D4D4"/>
                <w:sz w:val="16"/>
                <w:szCs w:val="16"/>
                <w:lang w:val="en-US"/>
              </w:rPr>
            </w:pPr>
            <w:bookmarkStart w:id="2246" w:name="_MCCTEMPBM_CRPT71130717___7"/>
            <w:bookmarkEnd w:id="2244"/>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3F704373"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50D86B3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19951D88"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089A9F02"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2ED2D6D6"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98891AD"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3749940E"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1CC1C0BE"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00C02D4"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7D555A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4E4300CA" w14:textId="77777777" w:rsidR="00B430F0" w:rsidRPr="006436AF" w:rsidRDefault="00B430F0" w:rsidP="00B430F0">
            <w:pPr>
              <w:spacing w:after="0" w:line="0" w:lineRule="atLeast"/>
              <w:rPr>
                <w:rFonts w:ascii="Courier New" w:hAnsi="Courier New" w:cs="Courier New"/>
                <w:color w:val="D4D4D4"/>
                <w:sz w:val="16"/>
                <w:szCs w:val="16"/>
                <w:lang w:val="en-US"/>
              </w:rPr>
            </w:pPr>
          </w:p>
          <w:bookmarkEnd w:id="2246"/>
          <w:p w14:paraId="7B823699"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4D757707"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2E6433AA"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551EDEB8"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1C530A25"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38B8E3FD"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280F43BE"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6CA699E6"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4E6B108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7C64F9C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48CE5999" w14:textId="77777777" w:rsidR="00B430F0" w:rsidRPr="006436AF" w:rsidRDefault="00B430F0" w:rsidP="00B430F0">
            <w:pPr>
              <w:spacing w:after="0" w:line="0" w:lineRule="atLeast"/>
              <w:rPr>
                <w:rFonts w:ascii="Courier New" w:hAnsi="Courier New" w:cs="Courier New"/>
                <w:color w:val="D4D4D4"/>
                <w:sz w:val="16"/>
                <w:szCs w:val="16"/>
                <w:lang w:val="en-US"/>
              </w:rPr>
            </w:pPr>
          </w:p>
          <w:p w14:paraId="2F501F6B"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2FD227BC"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2C4B254C"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59E2B1D2"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68CC9DA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0CC80940"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711794F8"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30BADB31"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0B77AC43"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918486E"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39F5F62"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141AE7A7"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735BC38"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382A649"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1631EE40"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148DDBC7" w14:textId="77777777" w:rsidR="00B430F0" w:rsidRPr="006436AF" w:rsidRDefault="00B430F0" w:rsidP="00B430F0">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135228F" w14:textId="77777777" w:rsidR="00B430F0" w:rsidRPr="006436AF" w:rsidRDefault="00B430F0" w:rsidP="00B430F0">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0E7B8372" w:rsidR="006440DB" w:rsidRPr="006436AF" w:rsidRDefault="00B430F0" w:rsidP="00B430F0">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245"/>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47" w:name="_Toc68899754"/>
      <w:bookmarkStart w:id="2248" w:name="_Toc71214505"/>
      <w:bookmarkStart w:id="2249" w:name="_Toc71722179"/>
      <w:bookmarkStart w:id="2250" w:name="_Toc74859231"/>
      <w:bookmarkStart w:id="2251" w:name="MCCQCTEMPBM_00000093"/>
      <w:bookmarkStart w:id="2252" w:name="_Toc187846104"/>
      <w:r w:rsidRPr="006436AF">
        <w:t>C</w:t>
      </w:r>
      <w:r w:rsidR="00B11A41" w:rsidRPr="006436AF">
        <w:t>.4.2</w:t>
      </w:r>
      <w:r w:rsidR="00B11A41" w:rsidRPr="006436AF">
        <w:tab/>
      </w:r>
      <w:r w:rsidR="00A33477" w:rsidRPr="006436AF">
        <w:t>M5_</w:t>
      </w:r>
      <w:r w:rsidR="00B11A41" w:rsidRPr="006436AF">
        <w:rPr>
          <w:noProof/>
        </w:rPr>
        <w:t>ConsumptionReporting API</w:t>
      </w:r>
      <w:bookmarkEnd w:id="2247"/>
      <w:bookmarkEnd w:id="2248"/>
      <w:bookmarkEnd w:id="2249"/>
      <w:bookmarkEnd w:id="2250"/>
      <w:bookmarkEnd w:id="2252"/>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034F2D46" w14:textId="77777777" w:rsidR="00B430F0" w:rsidRPr="006436AF" w:rsidRDefault="00B430F0" w:rsidP="00B430F0">
            <w:pPr>
              <w:pStyle w:val="PL"/>
              <w:rPr>
                <w:color w:val="D4D4D4"/>
              </w:rPr>
            </w:pPr>
            <w:bookmarkStart w:id="2253" w:name="_MCCTEMPBM_CRPT71130719___5" w:colFirst="0" w:colLast="0"/>
            <w:bookmarkEnd w:id="2251"/>
            <w:r w:rsidRPr="006436AF">
              <w:t>openapi</w:t>
            </w:r>
            <w:r w:rsidRPr="006436AF">
              <w:rPr>
                <w:color w:val="D4D4D4"/>
              </w:rPr>
              <w:t>: </w:t>
            </w:r>
            <w:r w:rsidRPr="006436AF">
              <w:rPr>
                <w:color w:val="B5CEA8"/>
              </w:rPr>
              <w:t>3.0.0</w:t>
            </w:r>
          </w:p>
          <w:p w14:paraId="0F888B8F" w14:textId="77777777" w:rsidR="00B430F0" w:rsidRPr="006436AF" w:rsidRDefault="00B430F0" w:rsidP="00B430F0">
            <w:pPr>
              <w:pStyle w:val="PL"/>
              <w:rPr>
                <w:color w:val="D4D4D4"/>
              </w:rPr>
            </w:pPr>
            <w:r w:rsidRPr="006436AF">
              <w:t>info</w:t>
            </w:r>
            <w:r w:rsidRPr="006436AF">
              <w:rPr>
                <w:color w:val="D4D4D4"/>
              </w:rPr>
              <w:t>:</w:t>
            </w:r>
          </w:p>
          <w:p w14:paraId="045E981D" w14:textId="77777777" w:rsidR="00B430F0" w:rsidRPr="006436AF" w:rsidRDefault="00B430F0" w:rsidP="00B430F0">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3BFE4CA1" w14:textId="3592C102" w:rsidR="00B430F0" w:rsidRPr="006436AF" w:rsidRDefault="00B430F0" w:rsidP="00B430F0">
            <w:pPr>
              <w:pStyle w:val="PL"/>
              <w:rPr>
                <w:color w:val="D4D4D4"/>
              </w:rPr>
            </w:pPr>
            <w:r w:rsidRPr="006436AF">
              <w:rPr>
                <w:color w:val="D4D4D4"/>
              </w:rPr>
              <w:t>  </w:t>
            </w:r>
            <w:r w:rsidRPr="006436AF">
              <w:t>version</w:t>
            </w:r>
            <w:r w:rsidRPr="006436AF">
              <w:rPr>
                <w:color w:val="D4D4D4"/>
              </w:rPr>
              <w:t>: </w:t>
            </w:r>
            <w:r w:rsidRPr="006436AF">
              <w:rPr>
                <w:color w:val="B5CEA8"/>
              </w:rPr>
              <w:t>2.</w:t>
            </w:r>
            <w:r>
              <w:rPr>
                <w:color w:val="B5CEA8"/>
              </w:rPr>
              <w:t>3</w:t>
            </w:r>
            <w:r w:rsidRPr="006436AF">
              <w:rPr>
                <w:color w:val="B5CEA8"/>
              </w:rPr>
              <w:t>.0</w:t>
            </w:r>
          </w:p>
          <w:p w14:paraId="25CE89E4"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586C0"/>
              </w:rPr>
              <w:t>|</w:t>
            </w:r>
          </w:p>
          <w:p w14:paraId="7F8CBBA7" w14:textId="77777777" w:rsidR="00B430F0" w:rsidRPr="006436AF" w:rsidRDefault="00B430F0" w:rsidP="00B430F0">
            <w:pPr>
              <w:pStyle w:val="PL"/>
              <w:rPr>
                <w:color w:val="D4D4D4"/>
              </w:rPr>
            </w:pPr>
            <w:r w:rsidRPr="006436AF">
              <w:rPr>
                <w:color w:val="CE9178"/>
              </w:rPr>
              <w:t>    5GMS AF M5 Consumption Reporting API</w:t>
            </w:r>
          </w:p>
          <w:p w14:paraId="5507EEFA" w14:textId="5A0335ED" w:rsidR="00B430F0" w:rsidRPr="006436AF" w:rsidRDefault="00B430F0" w:rsidP="00B430F0">
            <w:pPr>
              <w:pStyle w:val="PL"/>
              <w:rPr>
                <w:color w:val="D4D4D4"/>
              </w:rPr>
            </w:pPr>
            <w:r w:rsidRPr="006436AF">
              <w:rPr>
                <w:color w:val="CE9178"/>
              </w:rPr>
              <w:t>    </w:t>
            </w:r>
            <w:r w:rsidRPr="006436AF">
              <w:rPr>
                <w:i/>
                <w:iCs/>
                <w:color w:val="CE9178"/>
              </w:rPr>
              <w:t xml:space="preserve">© </w:t>
            </w:r>
            <w:r>
              <w:rPr>
                <w:color w:val="CE9178"/>
              </w:rPr>
              <w:t>2024</w:t>
            </w:r>
            <w:r w:rsidRPr="006436AF">
              <w:rPr>
                <w:color w:val="CE9178"/>
              </w:rPr>
              <w:t>, 3GPP Organizational Partners (ARIB, ATIS, CCSA, ETSI, TSDSI, TTA, TTC).</w:t>
            </w:r>
          </w:p>
          <w:p w14:paraId="2C67C9A8" w14:textId="77777777" w:rsidR="00B430F0" w:rsidRPr="006436AF" w:rsidRDefault="00B430F0" w:rsidP="00B430F0">
            <w:pPr>
              <w:pStyle w:val="PL"/>
              <w:rPr>
                <w:color w:val="D4D4D4"/>
              </w:rPr>
            </w:pPr>
            <w:r w:rsidRPr="006436AF">
              <w:rPr>
                <w:color w:val="CE9178"/>
              </w:rPr>
              <w:t>    All rights reserved.</w:t>
            </w:r>
          </w:p>
          <w:p w14:paraId="24B00DE5" w14:textId="77777777" w:rsidR="00B430F0" w:rsidRPr="006436AF" w:rsidRDefault="00B430F0" w:rsidP="00B430F0">
            <w:pPr>
              <w:pStyle w:val="PL"/>
              <w:rPr>
                <w:color w:val="D4D4D4"/>
              </w:rPr>
            </w:pPr>
            <w:r w:rsidRPr="006436AF">
              <w:t>tags</w:t>
            </w:r>
            <w:r w:rsidRPr="006436AF">
              <w:rPr>
                <w:color w:val="D4D4D4"/>
              </w:rPr>
              <w:t>:</w:t>
            </w:r>
          </w:p>
          <w:p w14:paraId="1111D832"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749FAD0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2CBD246F" w14:textId="77777777" w:rsidR="00B430F0" w:rsidRPr="006436AF" w:rsidRDefault="00B430F0" w:rsidP="00B430F0">
            <w:pPr>
              <w:pStyle w:val="PL"/>
              <w:rPr>
                <w:color w:val="D4D4D4"/>
              </w:rPr>
            </w:pPr>
            <w:r w:rsidRPr="006436AF">
              <w:t>externalDocs</w:t>
            </w:r>
            <w:r w:rsidRPr="006436AF">
              <w:rPr>
                <w:color w:val="D4D4D4"/>
              </w:rPr>
              <w:t>:</w:t>
            </w:r>
          </w:p>
          <w:p w14:paraId="6F2B6FCB" w14:textId="4948D08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17.10.0</w:t>
            </w:r>
            <w:r w:rsidRPr="006436AF">
              <w:rPr>
                <w:color w:val="CE9178"/>
              </w:rPr>
              <w:t>; 5G Media Streaming (5GMS); Protocols'</w:t>
            </w:r>
          </w:p>
          <w:p w14:paraId="706CA4CC" w14:textId="77777777" w:rsidR="00B430F0" w:rsidRPr="006436AF" w:rsidRDefault="00B430F0" w:rsidP="00B430F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2FB0F3D" w14:textId="77777777" w:rsidR="00B430F0" w:rsidRPr="006436AF" w:rsidRDefault="00B430F0" w:rsidP="00B430F0">
            <w:pPr>
              <w:pStyle w:val="PL"/>
              <w:rPr>
                <w:color w:val="D4D4D4"/>
              </w:rPr>
            </w:pPr>
            <w:r w:rsidRPr="006436AF">
              <w:t>servers</w:t>
            </w:r>
            <w:r w:rsidRPr="006436AF">
              <w:rPr>
                <w:color w:val="D4D4D4"/>
              </w:rPr>
              <w:t>:</w:t>
            </w:r>
          </w:p>
          <w:p w14:paraId="448444A4" w14:textId="77777777" w:rsidR="00B430F0" w:rsidRPr="006436AF" w:rsidRDefault="00B430F0" w:rsidP="00B430F0">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14A2B3C" w14:textId="77777777" w:rsidR="00B430F0" w:rsidRPr="006436AF" w:rsidRDefault="00B430F0" w:rsidP="00B430F0">
            <w:pPr>
              <w:pStyle w:val="PL"/>
              <w:rPr>
                <w:color w:val="D4D4D4"/>
              </w:rPr>
            </w:pPr>
            <w:r w:rsidRPr="006436AF">
              <w:rPr>
                <w:color w:val="D4D4D4"/>
              </w:rPr>
              <w:t>    </w:t>
            </w:r>
            <w:r w:rsidRPr="006436AF">
              <w:t>variables</w:t>
            </w:r>
            <w:r w:rsidRPr="006436AF">
              <w:rPr>
                <w:color w:val="D4D4D4"/>
              </w:rPr>
              <w:t>:</w:t>
            </w:r>
          </w:p>
          <w:p w14:paraId="3569669A" w14:textId="77777777" w:rsidR="00B430F0" w:rsidRPr="006436AF" w:rsidRDefault="00B430F0" w:rsidP="00B430F0">
            <w:pPr>
              <w:pStyle w:val="PL"/>
              <w:rPr>
                <w:color w:val="D4D4D4"/>
              </w:rPr>
            </w:pPr>
            <w:r w:rsidRPr="006436AF">
              <w:rPr>
                <w:color w:val="D4D4D4"/>
              </w:rPr>
              <w:t>      </w:t>
            </w:r>
            <w:r w:rsidRPr="006436AF">
              <w:t>apiRoot</w:t>
            </w:r>
            <w:r w:rsidRPr="006436AF">
              <w:rPr>
                <w:color w:val="D4D4D4"/>
              </w:rPr>
              <w:t>:</w:t>
            </w:r>
          </w:p>
          <w:p w14:paraId="2791F890" w14:textId="77777777" w:rsidR="00B430F0" w:rsidRPr="006436AF" w:rsidRDefault="00B430F0" w:rsidP="00B430F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5F98541"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079D964" w14:textId="77777777" w:rsidR="00B430F0" w:rsidRPr="006436AF" w:rsidRDefault="00B430F0" w:rsidP="00B430F0">
            <w:pPr>
              <w:pStyle w:val="PL"/>
              <w:rPr>
                <w:color w:val="D4D4D4"/>
              </w:rPr>
            </w:pPr>
            <w:r w:rsidRPr="006436AF">
              <w:t>paths</w:t>
            </w:r>
            <w:r w:rsidRPr="006436AF">
              <w:rPr>
                <w:color w:val="D4D4D4"/>
              </w:rPr>
              <w:t>:</w:t>
            </w:r>
          </w:p>
          <w:p w14:paraId="0D95B5CF" w14:textId="77777777" w:rsidR="00B430F0" w:rsidRPr="006436AF" w:rsidRDefault="00B430F0" w:rsidP="00B430F0">
            <w:pPr>
              <w:pStyle w:val="PL"/>
              <w:rPr>
                <w:color w:val="D4D4D4"/>
              </w:rPr>
            </w:pPr>
            <w:r w:rsidRPr="006436AF">
              <w:rPr>
                <w:color w:val="D4D4D4"/>
              </w:rPr>
              <w:t>  </w:t>
            </w:r>
            <w:r w:rsidRPr="006436AF">
              <w:t>/consumption-reporting/{provisioningSessionId}</w:t>
            </w:r>
            <w:r w:rsidRPr="006436AF">
              <w:rPr>
                <w:color w:val="D4D4D4"/>
              </w:rPr>
              <w:t>:</w:t>
            </w:r>
          </w:p>
          <w:p w14:paraId="436C9001" w14:textId="77777777" w:rsidR="00B430F0" w:rsidRPr="006436AF" w:rsidRDefault="00B430F0" w:rsidP="00B430F0">
            <w:pPr>
              <w:pStyle w:val="PL"/>
              <w:rPr>
                <w:color w:val="D4D4D4"/>
              </w:rPr>
            </w:pPr>
            <w:r w:rsidRPr="006436AF">
              <w:rPr>
                <w:color w:val="D4D4D4"/>
              </w:rPr>
              <w:t>    </w:t>
            </w:r>
            <w:r w:rsidRPr="006436AF">
              <w:t>parameters</w:t>
            </w:r>
            <w:r w:rsidRPr="006436AF">
              <w:rPr>
                <w:color w:val="D4D4D4"/>
              </w:rPr>
              <w:t>:</w:t>
            </w:r>
          </w:p>
          <w:p w14:paraId="36DD4CFB"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2DF121F"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22C72068"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4C32F3E5"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59C3884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D50282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4721D6AF" w14:textId="77777777" w:rsidR="00B430F0" w:rsidRPr="006436AF" w:rsidRDefault="00B430F0" w:rsidP="00B430F0">
            <w:pPr>
              <w:pStyle w:val="PL"/>
              <w:rPr>
                <w:color w:val="D4D4D4"/>
              </w:rPr>
            </w:pPr>
            <w:r w:rsidRPr="006436AF">
              <w:rPr>
                <w:color w:val="D4D4D4"/>
              </w:rPr>
              <w:t>    </w:t>
            </w:r>
            <w:r w:rsidRPr="006436AF">
              <w:t>post</w:t>
            </w:r>
            <w:r w:rsidRPr="006436AF">
              <w:rPr>
                <w:color w:val="D4D4D4"/>
              </w:rPr>
              <w:t>:</w:t>
            </w:r>
          </w:p>
          <w:p w14:paraId="7835C1FA"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415F7BD2"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071E05A1"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25CA98E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68589E39"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ABAD56A"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5C99FBC7"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1A5CEAF2"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79ADFDBC"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22EBFB80"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521C2E0C" w14:textId="77777777" w:rsidR="00B430F0" w:rsidRPr="006436AF" w:rsidRDefault="00B430F0" w:rsidP="00B430F0">
            <w:pPr>
              <w:pStyle w:val="PL"/>
              <w:rPr>
                <w:color w:val="D4D4D4"/>
              </w:rPr>
            </w:pPr>
            <w:r w:rsidRPr="006436AF">
              <w:rPr>
                <w:color w:val="D4D4D4"/>
              </w:rPr>
              <w:t>        </w:t>
            </w:r>
            <w:r w:rsidRPr="006436AF">
              <w:rPr>
                <w:color w:val="CE9178"/>
              </w:rPr>
              <w:t>'204'</w:t>
            </w:r>
            <w:r w:rsidRPr="006436AF">
              <w:rPr>
                <w:color w:val="D4D4D4"/>
              </w:rPr>
              <w:t>:</w:t>
            </w:r>
          </w:p>
          <w:p w14:paraId="1E1F6651"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35A4F0BE"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13B46F29"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192BF9" w14:textId="77777777" w:rsidR="00B430F0" w:rsidRPr="006436AF" w:rsidRDefault="00B430F0" w:rsidP="00B430F0">
            <w:pPr>
              <w:pStyle w:val="PL"/>
              <w:rPr>
                <w:color w:val="D4D4D4"/>
              </w:rPr>
            </w:pPr>
            <w:r w:rsidRPr="006436AF">
              <w:rPr>
                <w:color w:val="D4D4D4"/>
              </w:rPr>
              <w:t>        </w:t>
            </w:r>
            <w:r w:rsidRPr="006436AF">
              <w:rPr>
                <w:color w:val="CE9178"/>
              </w:rPr>
              <w:t>'415'</w:t>
            </w:r>
            <w:r w:rsidRPr="006436AF">
              <w:rPr>
                <w:color w:val="D4D4D4"/>
              </w:rPr>
              <w:t>:</w:t>
            </w:r>
          </w:p>
          <w:p w14:paraId="3CB8AC2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13B10C98" w14:textId="77777777" w:rsidR="00B430F0" w:rsidRPr="006436AF" w:rsidRDefault="00B430F0" w:rsidP="00B430F0">
            <w:pPr>
              <w:pStyle w:val="PL"/>
              <w:rPr>
                <w:color w:val="D4D4D4"/>
              </w:rPr>
            </w:pPr>
            <w:r w:rsidRPr="006436AF">
              <w:t>components</w:t>
            </w:r>
            <w:r w:rsidRPr="006436AF">
              <w:rPr>
                <w:color w:val="D4D4D4"/>
              </w:rPr>
              <w:t>:</w:t>
            </w:r>
          </w:p>
          <w:p w14:paraId="0A3CCE15" w14:textId="77777777" w:rsidR="00B430F0" w:rsidRPr="006436AF" w:rsidRDefault="00B430F0" w:rsidP="00B430F0">
            <w:pPr>
              <w:pStyle w:val="PL"/>
              <w:rPr>
                <w:color w:val="D4D4D4"/>
              </w:rPr>
            </w:pPr>
            <w:r w:rsidRPr="006436AF">
              <w:rPr>
                <w:color w:val="D4D4D4"/>
              </w:rPr>
              <w:t>  </w:t>
            </w:r>
            <w:r w:rsidRPr="006436AF">
              <w:t>schemas</w:t>
            </w:r>
            <w:r w:rsidRPr="006436AF">
              <w:rPr>
                <w:color w:val="D4D4D4"/>
              </w:rPr>
              <w:t>:</w:t>
            </w:r>
          </w:p>
          <w:p w14:paraId="59BAAB35" w14:textId="77777777" w:rsidR="00B430F0" w:rsidRPr="006436AF" w:rsidRDefault="00B430F0" w:rsidP="00B430F0">
            <w:pPr>
              <w:pStyle w:val="PL"/>
              <w:rPr>
                <w:color w:val="D4D4D4"/>
              </w:rPr>
            </w:pPr>
            <w:r w:rsidRPr="006436AF">
              <w:rPr>
                <w:color w:val="D4D4D4"/>
              </w:rPr>
              <w:t>    </w:t>
            </w:r>
            <w:r w:rsidRPr="006436AF">
              <w:t>ConsumptionReport</w:t>
            </w:r>
            <w:r w:rsidRPr="006436AF">
              <w:rPr>
                <w:color w:val="D4D4D4"/>
              </w:rPr>
              <w:t>:</w:t>
            </w:r>
          </w:p>
          <w:p w14:paraId="6946F734"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28675C2"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5B607495"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1E65618E" w14:textId="77777777" w:rsidR="00B430F0" w:rsidRPr="006436AF" w:rsidRDefault="00B430F0" w:rsidP="00B430F0">
            <w:pPr>
              <w:pStyle w:val="PL"/>
              <w:rPr>
                <w:color w:val="D4D4D4"/>
              </w:rPr>
            </w:pPr>
            <w:r w:rsidRPr="006436AF">
              <w:rPr>
                <w:color w:val="D4D4D4"/>
              </w:rPr>
              <w:t>        - </w:t>
            </w:r>
            <w:r w:rsidRPr="006436AF">
              <w:rPr>
                <w:color w:val="CE9178"/>
              </w:rPr>
              <w:t>mediaPlayerEntry</w:t>
            </w:r>
          </w:p>
          <w:p w14:paraId="325C4DDE" w14:textId="77777777" w:rsidR="00B430F0" w:rsidRPr="006436AF" w:rsidRDefault="00B430F0" w:rsidP="00B430F0">
            <w:pPr>
              <w:pStyle w:val="PL"/>
              <w:rPr>
                <w:color w:val="D4D4D4"/>
              </w:rPr>
            </w:pPr>
            <w:r w:rsidRPr="006436AF">
              <w:rPr>
                <w:color w:val="D4D4D4"/>
              </w:rPr>
              <w:t>        - </w:t>
            </w:r>
            <w:r w:rsidRPr="006436AF">
              <w:rPr>
                <w:color w:val="CE9178"/>
              </w:rPr>
              <w:t>reportingClientId</w:t>
            </w:r>
          </w:p>
          <w:p w14:paraId="1A2409DA" w14:textId="77777777" w:rsidR="00B430F0" w:rsidRPr="006436AF" w:rsidRDefault="00B430F0" w:rsidP="00B430F0">
            <w:pPr>
              <w:pStyle w:val="PL"/>
              <w:rPr>
                <w:color w:val="D4D4D4"/>
              </w:rPr>
            </w:pPr>
            <w:r w:rsidRPr="006436AF">
              <w:rPr>
                <w:color w:val="D4D4D4"/>
              </w:rPr>
              <w:t>        - </w:t>
            </w:r>
            <w:r w:rsidRPr="006436AF">
              <w:rPr>
                <w:color w:val="CE9178"/>
              </w:rPr>
              <w:t>consumptionReportingUnits</w:t>
            </w:r>
          </w:p>
          <w:p w14:paraId="739ABF9E"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12B5FEEC" w14:textId="77777777" w:rsidR="00B430F0" w:rsidRPr="006436AF" w:rsidRDefault="00B430F0" w:rsidP="00B430F0">
            <w:pPr>
              <w:pStyle w:val="PL"/>
              <w:rPr>
                <w:color w:val="D4D4D4"/>
              </w:rPr>
            </w:pPr>
            <w:r w:rsidRPr="006436AF">
              <w:rPr>
                <w:color w:val="D4D4D4"/>
              </w:rPr>
              <w:t>        </w:t>
            </w:r>
            <w:r w:rsidRPr="006436AF">
              <w:t>mediaPlayerEntry</w:t>
            </w:r>
            <w:r w:rsidRPr="006436AF">
              <w:rPr>
                <w:color w:val="D4D4D4"/>
              </w:rPr>
              <w:t>:</w:t>
            </w:r>
          </w:p>
          <w:p w14:paraId="2D088977"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B8E58CC" w14:textId="77777777" w:rsidR="00B430F0" w:rsidRPr="006436AF" w:rsidRDefault="00B430F0" w:rsidP="00B430F0">
            <w:pPr>
              <w:pStyle w:val="PL"/>
              <w:rPr>
                <w:color w:val="D4D4D4"/>
              </w:rPr>
            </w:pPr>
            <w:r w:rsidRPr="006436AF">
              <w:rPr>
                <w:color w:val="D4D4D4"/>
              </w:rPr>
              <w:t>        </w:t>
            </w:r>
            <w:r w:rsidRPr="006436AF">
              <w:t>reportingClientId</w:t>
            </w:r>
            <w:r w:rsidRPr="006436AF">
              <w:rPr>
                <w:color w:val="D4D4D4"/>
              </w:rPr>
              <w:t>:</w:t>
            </w:r>
          </w:p>
          <w:p w14:paraId="5EF15749"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string</w:t>
            </w:r>
          </w:p>
          <w:p w14:paraId="6BAE68CE" w14:textId="77777777" w:rsidR="00B430F0" w:rsidRPr="006436AF" w:rsidRDefault="00B430F0" w:rsidP="00B430F0">
            <w:pPr>
              <w:pStyle w:val="PL"/>
              <w:rPr>
                <w:color w:val="D4D4D4"/>
              </w:rPr>
            </w:pPr>
            <w:r w:rsidRPr="006436AF">
              <w:rPr>
                <w:color w:val="D4D4D4"/>
              </w:rPr>
              <w:t>        </w:t>
            </w:r>
            <w:r w:rsidRPr="006436AF">
              <w:t>consumptionReportingUnits</w:t>
            </w:r>
            <w:r w:rsidRPr="006436AF">
              <w:rPr>
                <w:color w:val="D4D4D4"/>
              </w:rPr>
              <w:t>:</w:t>
            </w:r>
          </w:p>
          <w:p w14:paraId="1CF78626"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5EE21514"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 </w:t>
            </w:r>
          </w:p>
          <w:p w14:paraId="224F7FB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5EE3C5C8" w14:textId="77777777" w:rsidR="00B430F0" w:rsidRPr="006436AF" w:rsidRDefault="00B430F0" w:rsidP="00B430F0">
            <w:pPr>
              <w:pStyle w:val="PL"/>
              <w:rPr>
                <w:color w:val="D4D4D4"/>
              </w:rPr>
            </w:pPr>
            <w:r w:rsidRPr="006436AF">
              <w:rPr>
                <w:color w:val="D4D4D4"/>
              </w:rPr>
              <w:t>    </w:t>
            </w:r>
            <w:r w:rsidRPr="006436AF">
              <w:t>ConsumptionReportingUnit</w:t>
            </w:r>
            <w:r w:rsidRPr="006436AF">
              <w:rPr>
                <w:color w:val="D4D4D4"/>
              </w:rPr>
              <w:t>:</w:t>
            </w:r>
          </w:p>
          <w:p w14:paraId="632760DF"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78BC3555"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6756F46A"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0DEB6E23" w14:textId="77777777" w:rsidR="00B430F0" w:rsidRPr="006436AF" w:rsidRDefault="00B430F0" w:rsidP="00B430F0">
            <w:pPr>
              <w:pStyle w:val="PL"/>
              <w:rPr>
                <w:color w:val="D4D4D4"/>
              </w:rPr>
            </w:pPr>
            <w:r w:rsidRPr="006436AF">
              <w:rPr>
                <w:color w:val="D4D4D4"/>
              </w:rPr>
              <w:t>        - </w:t>
            </w:r>
            <w:r w:rsidRPr="006436AF">
              <w:rPr>
                <w:color w:val="CE9178"/>
              </w:rPr>
              <w:t>mediaConsumed</w:t>
            </w:r>
          </w:p>
          <w:p w14:paraId="1BECF036" w14:textId="77777777" w:rsidR="00B430F0" w:rsidRPr="006436AF" w:rsidRDefault="00B430F0" w:rsidP="00B430F0">
            <w:pPr>
              <w:pStyle w:val="PL"/>
              <w:rPr>
                <w:color w:val="D4D4D4"/>
              </w:rPr>
            </w:pPr>
            <w:r w:rsidRPr="006436AF">
              <w:rPr>
                <w:color w:val="D4D4D4"/>
              </w:rPr>
              <w:t>        - </w:t>
            </w:r>
            <w:r w:rsidRPr="006436AF">
              <w:rPr>
                <w:color w:val="CE9178"/>
              </w:rPr>
              <w:t>startTime</w:t>
            </w:r>
          </w:p>
          <w:p w14:paraId="6BC803A2" w14:textId="77777777" w:rsidR="00B430F0" w:rsidRPr="006436AF" w:rsidRDefault="00B430F0" w:rsidP="00B430F0">
            <w:pPr>
              <w:pStyle w:val="PL"/>
              <w:rPr>
                <w:color w:val="D4D4D4"/>
              </w:rPr>
            </w:pPr>
            <w:r w:rsidRPr="006436AF">
              <w:rPr>
                <w:color w:val="D4D4D4"/>
              </w:rPr>
              <w:t>        - </w:t>
            </w:r>
            <w:r w:rsidRPr="006436AF">
              <w:rPr>
                <w:color w:val="CE9178"/>
              </w:rPr>
              <w:t>duration</w:t>
            </w:r>
          </w:p>
          <w:p w14:paraId="73404AA5"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047C9242" w14:textId="77777777" w:rsidR="00B430F0" w:rsidRPr="006436AF" w:rsidRDefault="00B430F0" w:rsidP="00B430F0">
            <w:pPr>
              <w:pStyle w:val="PL"/>
              <w:rPr>
                <w:color w:val="D4D4D4"/>
              </w:rPr>
            </w:pPr>
            <w:r w:rsidRPr="006436AF">
              <w:rPr>
                <w:color w:val="D4D4D4"/>
              </w:rPr>
              <w:t>        </w:t>
            </w:r>
            <w:r w:rsidRPr="006436AF">
              <w:t>mediaConsumed</w:t>
            </w:r>
            <w:r w:rsidRPr="006436AF">
              <w:rPr>
                <w:color w:val="D4D4D4"/>
              </w:rPr>
              <w:t>:</w:t>
            </w:r>
          </w:p>
          <w:p w14:paraId="3A039A43" w14:textId="77777777" w:rsidR="00B430F0" w:rsidRPr="007F4A97"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41BD3B" w14:textId="77777777" w:rsidR="00B430F0" w:rsidRPr="006436AF" w:rsidRDefault="00B430F0" w:rsidP="00B430F0">
            <w:pPr>
              <w:pStyle w:val="PL"/>
              <w:rPr>
                <w:color w:val="D4D4D4"/>
              </w:rPr>
            </w:pPr>
            <w:r w:rsidRPr="006436AF">
              <w:rPr>
                <w:color w:val="D4D4D4"/>
              </w:rPr>
              <w:t>        </w:t>
            </w:r>
            <w:r>
              <w:t>client</w:t>
            </w:r>
            <w:r w:rsidRPr="006436AF">
              <w:t>EndpointAddress</w:t>
            </w:r>
            <w:r w:rsidRPr="006436AF">
              <w:rPr>
                <w:color w:val="D4D4D4"/>
              </w:rPr>
              <w:t>:</w:t>
            </w:r>
          </w:p>
          <w:p w14:paraId="70053F7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45FEF67" w14:textId="77777777" w:rsidR="00B430F0" w:rsidRPr="006436AF" w:rsidRDefault="00B430F0" w:rsidP="00B430F0">
            <w:pPr>
              <w:pStyle w:val="PL"/>
              <w:rPr>
                <w:color w:val="D4D4D4"/>
              </w:rPr>
            </w:pPr>
            <w:r w:rsidRPr="006436AF">
              <w:rPr>
                <w:color w:val="D4D4D4"/>
              </w:rPr>
              <w:t>        </w:t>
            </w:r>
            <w:r w:rsidRPr="00FD4411">
              <w:t>server</w:t>
            </w:r>
            <w:r w:rsidRPr="006436AF">
              <w:t>EndpointAddress</w:t>
            </w:r>
            <w:r w:rsidRPr="006436AF">
              <w:rPr>
                <w:color w:val="D4D4D4"/>
              </w:rPr>
              <w:t>:</w:t>
            </w:r>
          </w:p>
          <w:p w14:paraId="3F7006F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47C88660" w14:textId="77777777" w:rsidR="00B430F0" w:rsidRPr="006436AF" w:rsidRDefault="00B430F0" w:rsidP="00B430F0">
            <w:pPr>
              <w:pStyle w:val="PL"/>
              <w:rPr>
                <w:color w:val="D4D4D4"/>
              </w:rPr>
            </w:pPr>
            <w:r w:rsidRPr="006436AF">
              <w:rPr>
                <w:color w:val="D4D4D4"/>
              </w:rPr>
              <w:t>        </w:t>
            </w:r>
            <w:r w:rsidRPr="006436AF">
              <w:t>startTime</w:t>
            </w:r>
            <w:r w:rsidRPr="006436AF">
              <w:rPr>
                <w:color w:val="D4D4D4"/>
              </w:rPr>
              <w:t>:</w:t>
            </w:r>
          </w:p>
          <w:p w14:paraId="72D7FDBE"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32E5F4D" w14:textId="77777777" w:rsidR="00B430F0" w:rsidRPr="006436AF" w:rsidRDefault="00B430F0" w:rsidP="00B430F0">
            <w:pPr>
              <w:pStyle w:val="PL"/>
              <w:rPr>
                <w:color w:val="D4D4D4"/>
              </w:rPr>
            </w:pPr>
            <w:r w:rsidRPr="006436AF">
              <w:rPr>
                <w:color w:val="D4D4D4"/>
              </w:rPr>
              <w:t>        </w:t>
            </w:r>
            <w:r w:rsidRPr="006436AF">
              <w:t>duration</w:t>
            </w:r>
            <w:r w:rsidRPr="006436AF">
              <w:rPr>
                <w:color w:val="D4D4D4"/>
              </w:rPr>
              <w:t>:</w:t>
            </w:r>
          </w:p>
          <w:p w14:paraId="050B01C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2505CAE" w14:textId="77777777" w:rsidR="00B430F0" w:rsidRPr="006436AF" w:rsidRDefault="00B430F0" w:rsidP="00B430F0">
            <w:pPr>
              <w:pStyle w:val="PL"/>
              <w:rPr>
                <w:color w:val="D4D4D4"/>
              </w:rPr>
            </w:pPr>
            <w:r w:rsidRPr="006436AF">
              <w:rPr>
                <w:color w:val="D4D4D4"/>
              </w:rPr>
              <w:t>        </w:t>
            </w:r>
            <w:r w:rsidRPr="006436AF">
              <w:t>locations</w:t>
            </w:r>
            <w:r w:rsidRPr="006436AF">
              <w:rPr>
                <w:color w:val="D4D4D4"/>
              </w:rPr>
              <w:t>:</w:t>
            </w:r>
          </w:p>
          <w:p w14:paraId="30003ED4"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147706A9"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w:t>
            </w:r>
          </w:p>
          <w:p w14:paraId="35474B5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0B2279E4" w:rsidR="002361C0" w:rsidRPr="006436AF" w:rsidRDefault="00B430F0" w:rsidP="00B430F0">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53"/>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4" w:name="_Toc68899755"/>
      <w:bookmarkStart w:id="2255" w:name="_Toc71214506"/>
      <w:bookmarkStart w:id="2256" w:name="_Toc71722180"/>
      <w:bookmarkStart w:id="2257" w:name="_Toc74859232"/>
      <w:bookmarkStart w:id="2258" w:name="MCCQCTEMPBM_00000094"/>
      <w:bookmarkStart w:id="2259" w:name="_Toc187846105"/>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4"/>
      <w:bookmarkEnd w:id="2255"/>
      <w:bookmarkEnd w:id="2256"/>
      <w:bookmarkEnd w:id="2257"/>
      <w:bookmarkEnd w:id="2259"/>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0" w:name="_MCCTEMPBM_CRPT71130720___5" w:colFirst="0" w:colLast="0"/>
            <w:bookmarkEnd w:id="2258"/>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0"/>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1" w:name="_Toc68899756"/>
      <w:bookmarkStart w:id="2262" w:name="_Toc71214507"/>
      <w:bookmarkStart w:id="2263" w:name="_Toc71722181"/>
      <w:bookmarkStart w:id="2264" w:name="_Toc74859233"/>
      <w:bookmarkStart w:id="2265" w:name="MCCQCTEMPBM_00000095"/>
      <w:bookmarkStart w:id="2266" w:name="_Toc187846106"/>
      <w:r w:rsidRPr="006436AF">
        <w:t>C</w:t>
      </w:r>
      <w:r w:rsidR="00B11A41" w:rsidRPr="006436AF">
        <w:t>.4.4</w:t>
      </w:r>
      <w:r w:rsidR="00B11A41" w:rsidRPr="006436AF">
        <w:tab/>
      </w:r>
      <w:r w:rsidR="00A33477" w:rsidRPr="006436AF">
        <w:t>M5_</w:t>
      </w:r>
      <w:r w:rsidR="00B11A41" w:rsidRPr="006436AF">
        <w:rPr>
          <w:noProof/>
        </w:rPr>
        <w:t>DynamicPolicies API</w:t>
      </w:r>
      <w:bookmarkEnd w:id="2261"/>
      <w:bookmarkEnd w:id="2262"/>
      <w:bookmarkEnd w:id="2263"/>
      <w:bookmarkEnd w:id="2264"/>
      <w:bookmarkEnd w:id="2266"/>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5"/>
          <w:p w14:paraId="16AF1B39" w14:textId="77777777" w:rsidR="00B430F0" w:rsidRPr="006436AF" w:rsidRDefault="00B430F0" w:rsidP="00B430F0">
            <w:pPr>
              <w:pStyle w:val="PL"/>
              <w:rPr>
                <w:color w:val="D4D4D4"/>
              </w:rPr>
            </w:pPr>
            <w:r w:rsidRPr="006436AF">
              <w:t>openapi</w:t>
            </w:r>
            <w:r w:rsidRPr="006436AF">
              <w:rPr>
                <w:color w:val="D4D4D4"/>
              </w:rPr>
              <w:t>: </w:t>
            </w:r>
            <w:r w:rsidRPr="006436AF">
              <w:rPr>
                <w:color w:val="B5CEA8"/>
              </w:rPr>
              <w:t>3.0.0</w:t>
            </w:r>
          </w:p>
          <w:p w14:paraId="56B40D08" w14:textId="77777777" w:rsidR="00B430F0" w:rsidRPr="006436AF" w:rsidRDefault="00B430F0" w:rsidP="00B430F0">
            <w:pPr>
              <w:pStyle w:val="PL"/>
              <w:rPr>
                <w:color w:val="D4D4D4"/>
              </w:rPr>
            </w:pPr>
            <w:r w:rsidRPr="006436AF">
              <w:t>info</w:t>
            </w:r>
            <w:r w:rsidRPr="006436AF">
              <w:rPr>
                <w:color w:val="D4D4D4"/>
              </w:rPr>
              <w:t>:</w:t>
            </w:r>
          </w:p>
          <w:p w14:paraId="5464E181" w14:textId="77777777" w:rsidR="00B430F0" w:rsidRPr="006436AF" w:rsidRDefault="00B430F0" w:rsidP="00B430F0">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3D2C021B" w14:textId="708C0BF3" w:rsidR="00B430F0" w:rsidRPr="006436AF" w:rsidRDefault="00B430F0" w:rsidP="00B430F0">
            <w:pPr>
              <w:pStyle w:val="PL"/>
              <w:rPr>
                <w:color w:val="D4D4D4"/>
              </w:rPr>
            </w:pPr>
            <w:r w:rsidRPr="006436AF">
              <w:rPr>
                <w:color w:val="D4D4D4"/>
              </w:rPr>
              <w:t>  </w:t>
            </w:r>
            <w:r w:rsidRPr="006436AF">
              <w:t>version</w:t>
            </w:r>
            <w:r w:rsidRPr="006436AF">
              <w:rPr>
                <w:color w:val="D4D4D4"/>
              </w:rPr>
              <w:t>: </w:t>
            </w:r>
            <w:r w:rsidRPr="006436AF">
              <w:rPr>
                <w:color w:val="B5CEA8"/>
              </w:rPr>
              <w:t>2.</w:t>
            </w:r>
            <w:r>
              <w:rPr>
                <w:color w:val="B5CEA8"/>
              </w:rPr>
              <w:t>1</w:t>
            </w:r>
            <w:r w:rsidRPr="006436AF">
              <w:rPr>
                <w:color w:val="B5CEA8"/>
              </w:rPr>
              <w:t>.</w:t>
            </w:r>
            <w:r>
              <w:rPr>
                <w:color w:val="B5CEA8"/>
              </w:rPr>
              <w:t>0</w:t>
            </w:r>
          </w:p>
          <w:p w14:paraId="5C59A365"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586C0"/>
              </w:rPr>
              <w:t>|</w:t>
            </w:r>
          </w:p>
          <w:p w14:paraId="75DE2E82" w14:textId="77777777" w:rsidR="00B430F0" w:rsidRPr="006436AF" w:rsidRDefault="00B430F0" w:rsidP="00B430F0">
            <w:pPr>
              <w:pStyle w:val="PL"/>
              <w:rPr>
                <w:color w:val="D4D4D4"/>
              </w:rPr>
            </w:pPr>
            <w:r w:rsidRPr="006436AF">
              <w:rPr>
                <w:color w:val="CE9178"/>
              </w:rPr>
              <w:t>    5GMS AF M5 Dynamic Policy API</w:t>
            </w:r>
          </w:p>
          <w:p w14:paraId="67AB22BE" w14:textId="47B35D31" w:rsidR="00B430F0" w:rsidRPr="006436AF" w:rsidRDefault="00B430F0" w:rsidP="00B430F0">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2B60B40F" w14:textId="77777777" w:rsidR="00B430F0" w:rsidRPr="006436AF" w:rsidRDefault="00B430F0" w:rsidP="00B430F0">
            <w:pPr>
              <w:pStyle w:val="PL"/>
              <w:rPr>
                <w:color w:val="D4D4D4"/>
              </w:rPr>
            </w:pPr>
            <w:r w:rsidRPr="006436AF">
              <w:rPr>
                <w:color w:val="CE9178"/>
              </w:rPr>
              <w:t>    All rights reserved.</w:t>
            </w:r>
          </w:p>
          <w:p w14:paraId="37E85F8B" w14:textId="77777777" w:rsidR="00B430F0" w:rsidRPr="006436AF" w:rsidRDefault="00B430F0" w:rsidP="00B430F0">
            <w:pPr>
              <w:pStyle w:val="PL"/>
              <w:rPr>
                <w:color w:val="D4D4D4"/>
              </w:rPr>
            </w:pPr>
            <w:r w:rsidRPr="006436AF">
              <w:t>tags</w:t>
            </w:r>
            <w:r w:rsidRPr="006436AF">
              <w:rPr>
                <w:color w:val="D4D4D4"/>
              </w:rPr>
              <w:t>:</w:t>
            </w:r>
          </w:p>
          <w:p w14:paraId="68A624E5"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48E2576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2E3F1D8C" w14:textId="77777777" w:rsidR="00B430F0" w:rsidRPr="006436AF" w:rsidRDefault="00B430F0" w:rsidP="00B430F0">
            <w:pPr>
              <w:pStyle w:val="PL"/>
              <w:rPr>
                <w:color w:val="D4D4D4"/>
              </w:rPr>
            </w:pPr>
            <w:r w:rsidRPr="006436AF">
              <w:t>externalDocs</w:t>
            </w:r>
            <w:r w:rsidRPr="006436AF">
              <w:rPr>
                <w:color w:val="D4D4D4"/>
              </w:rPr>
              <w:t>:</w:t>
            </w:r>
          </w:p>
          <w:p w14:paraId="465D609F" w14:textId="470AFAA4"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17.10.0</w:t>
            </w:r>
            <w:r w:rsidRPr="006436AF">
              <w:rPr>
                <w:color w:val="CE9178"/>
              </w:rPr>
              <w:t>; 5G Media Streaming (5GMS); Protocols'</w:t>
            </w:r>
          </w:p>
          <w:p w14:paraId="075088A9" w14:textId="77777777" w:rsidR="00B430F0" w:rsidRPr="006436AF" w:rsidRDefault="00B430F0" w:rsidP="00B430F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7976727" w14:textId="77777777" w:rsidR="00B430F0" w:rsidRPr="006436AF" w:rsidRDefault="00B430F0" w:rsidP="00B430F0">
            <w:pPr>
              <w:pStyle w:val="PL"/>
              <w:rPr>
                <w:color w:val="D4D4D4"/>
              </w:rPr>
            </w:pPr>
            <w:r w:rsidRPr="006436AF">
              <w:t>servers</w:t>
            </w:r>
            <w:r w:rsidRPr="006436AF">
              <w:rPr>
                <w:color w:val="D4D4D4"/>
              </w:rPr>
              <w:t>:</w:t>
            </w:r>
          </w:p>
          <w:p w14:paraId="465D2001" w14:textId="77777777" w:rsidR="00B430F0" w:rsidRPr="006436AF" w:rsidRDefault="00B430F0" w:rsidP="00B430F0">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7DA1A239" w14:textId="77777777" w:rsidR="00B430F0" w:rsidRPr="006436AF" w:rsidRDefault="00B430F0" w:rsidP="00B430F0">
            <w:pPr>
              <w:pStyle w:val="PL"/>
              <w:rPr>
                <w:color w:val="D4D4D4"/>
              </w:rPr>
            </w:pPr>
            <w:r w:rsidRPr="006436AF">
              <w:rPr>
                <w:color w:val="D4D4D4"/>
              </w:rPr>
              <w:t>    </w:t>
            </w:r>
            <w:r w:rsidRPr="006436AF">
              <w:t>variables</w:t>
            </w:r>
            <w:r w:rsidRPr="006436AF">
              <w:rPr>
                <w:color w:val="D4D4D4"/>
              </w:rPr>
              <w:t>:</w:t>
            </w:r>
          </w:p>
          <w:p w14:paraId="3CD95912" w14:textId="77777777" w:rsidR="00B430F0" w:rsidRPr="006436AF" w:rsidRDefault="00B430F0" w:rsidP="00B430F0">
            <w:pPr>
              <w:pStyle w:val="PL"/>
              <w:rPr>
                <w:color w:val="D4D4D4"/>
              </w:rPr>
            </w:pPr>
            <w:r w:rsidRPr="006436AF">
              <w:rPr>
                <w:color w:val="D4D4D4"/>
              </w:rPr>
              <w:t>      </w:t>
            </w:r>
            <w:r w:rsidRPr="006436AF">
              <w:t>apiRoot</w:t>
            </w:r>
            <w:r w:rsidRPr="006436AF">
              <w:rPr>
                <w:color w:val="D4D4D4"/>
              </w:rPr>
              <w:t>:</w:t>
            </w:r>
          </w:p>
          <w:p w14:paraId="793AE4D2" w14:textId="77777777" w:rsidR="00B430F0" w:rsidRPr="006436AF" w:rsidRDefault="00B430F0" w:rsidP="00B430F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36951F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A7A2601" w14:textId="77777777" w:rsidR="00B430F0" w:rsidRPr="006436AF" w:rsidRDefault="00B430F0" w:rsidP="00B430F0">
            <w:pPr>
              <w:pStyle w:val="PL"/>
              <w:rPr>
                <w:color w:val="D4D4D4"/>
              </w:rPr>
            </w:pPr>
            <w:r w:rsidRPr="006436AF">
              <w:t>paths</w:t>
            </w:r>
            <w:r w:rsidRPr="006436AF">
              <w:rPr>
                <w:color w:val="D4D4D4"/>
              </w:rPr>
              <w:t>:</w:t>
            </w:r>
          </w:p>
          <w:p w14:paraId="1B10D3D3" w14:textId="77777777" w:rsidR="00B430F0" w:rsidRPr="006436AF" w:rsidRDefault="00B430F0" w:rsidP="00B430F0">
            <w:pPr>
              <w:pStyle w:val="PL"/>
              <w:rPr>
                <w:color w:val="D4D4D4"/>
              </w:rPr>
            </w:pPr>
            <w:r w:rsidRPr="006436AF">
              <w:rPr>
                <w:color w:val="D4D4D4"/>
              </w:rPr>
              <w:t>  </w:t>
            </w:r>
            <w:r w:rsidRPr="006436AF">
              <w:t>/dynamic-policies</w:t>
            </w:r>
            <w:r w:rsidRPr="006436AF">
              <w:rPr>
                <w:color w:val="D4D4D4"/>
              </w:rPr>
              <w:t>:</w:t>
            </w:r>
          </w:p>
          <w:p w14:paraId="6F9B08DC" w14:textId="77777777" w:rsidR="00B430F0" w:rsidRPr="006436AF" w:rsidRDefault="00B430F0" w:rsidP="00B430F0">
            <w:pPr>
              <w:pStyle w:val="PL"/>
              <w:rPr>
                <w:color w:val="D4D4D4"/>
              </w:rPr>
            </w:pPr>
            <w:r w:rsidRPr="006436AF">
              <w:rPr>
                <w:color w:val="D4D4D4"/>
              </w:rPr>
              <w:t>    </w:t>
            </w:r>
            <w:r w:rsidRPr="006436AF">
              <w:t>post</w:t>
            </w:r>
            <w:r w:rsidRPr="006436AF">
              <w:rPr>
                <w:color w:val="D4D4D4"/>
              </w:rPr>
              <w:t>:</w:t>
            </w:r>
          </w:p>
          <w:p w14:paraId="29AFDD81"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5AD161D2"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DA2ABD4"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54A6A521"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1819B6E9"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2D8ACCE8"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40E3A5F7"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7862CBB8"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012E4DA1"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6864CFA9" w14:textId="77777777" w:rsidR="00B430F0" w:rsidRPr="006436AF" w:rsidRDefault="00B430F0" w:rsidP="00B430F0">
            <w:pPr>
              <w:pStyle w:val="PL"/>
              <w:rPr>
                <w:color w:val="D4D4D4"/>
              </w:rPr>
            </w:pPr>
            <w:r w:rsidRPr="006436AF">
              <w:rPr>
                <w:color w:val="D4D4D4"/>
              </w:rPr>
              <w:t>        </w:t>
            </w:r>
            <w:r w:rsidRPr="006436AF">
              <w:rPr>
                <w:color w:val="CE9178"/>
              </w:rPr>
              <w:t>'201'</w:t>
            </w:r>
            <w:r w:rsidRPr="006436AF">
              <w:rPr>
                <w:color w:val="D4D4D4"/>
              </w:rPr>
              <w:t>:</w:t>
            </w:r>
          </w:p>
          <w:p w14:paraId="7E7F6CBF"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797BC555"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1C4E4817"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023057BA"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13A224FC"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E7183AE" w14:textId="77777777" w:rsidR="00B430F0" w:rsidRPr="006436AF" w:rsidRDefault="00B430F0" w:rsidP="00B430F0">
            <w:pPr>
              <w:pStyle w:val="PL"/>
              <w:rPr>
                <w:color w:val="D4D4D4"/>
              </w:rPr>
            </w:pPr>
            <w:r w:rsidRPr="006436AF">
              <w:rPr>
                <w:color w:val="D4D4D4"/>
              </w:rPr>
              <w:t>          </w:t>
            </w:r>
            <w:r w:rsidRPr="006436AF">
              <w:t>headers</w:t>
            </w:r>
            <w:r w:rsidRPr="006436AF">
              <w:rPr>
                <w:color w:val="D4D4D4"/>
              </w:rPr>
              <w:t>:</w:t>
            </w:r>
          </w:p>
          <w:p w14:paraId="73D59A87" w14:textId="77777777" w:rsidR="00B430F0" w:rsidRPr="006436AF" w:rsidRDefault="00B430F0" w:rsidP="00B430F0">
            <w:pPr>
              <w:pStyle w:val="PL"/>
              <w:rPr>
                <w:color w:val="D4D4D4"/>
              </w:rPr>
            </w:pPr>
            <w:r w:rsidRPr="006436AF">
              <w:rPr>
                <w:color w:val="D4D4D4"/>
              </w:rPr>
              <w:t>            </w:t>
            </w:r>
            <w:r w:rsidRPr="006436AF">
              <w:t>Location</w:t>
            </w:r>
            <w:r w:rsidRPr="006436AF">
              <w:rPr>
                <w:color w:val="D4D4D4"/>
              </w:rPr>
              <w:t>:</w:t>
            </w:r>
          </w:p>
          <w:p w14:paraId="64961198"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6C2DEB6D"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38ADB46D"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7AEF8EF0"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34B891E"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13D82E8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677D905C" w14:textId="77777777" w:rsidR="00B430F0" w:rsidRPr="006436AF" w:rsidRDefault="00B430F0" w:rsidP="00B430F0">
            <w:pPr>
              <w:pStyle w:val="PL"/>
              <w:rPr>
                <w:color w:val="D4D4D4"/>
              </w:rPr>
            </w:pPr>
            <w:r w:rsidRPr="006436AF">
              <w:rPr>
                <w:color w:val="D4D4D4"/>
              </w:rPr>
              <w:t>        </w:t>
            </w:r>
            <w:r w:rsidRPr="006436AF">
              <w:rPr>
                <w:color w:val="CE9178"/>
              </w:rPr>
              <w:t>'401'</w:t>
            </w:r>
            <w:r w:rsidRPr="006436AF">
              <w:rPr>
                <w:color w:val="D4D4D4"/>
              </w:rPr>
              <w:t>:</w:t>
            </w:r>
          </w:p>
          <w:p w14:paraId="571816C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22EA5B6" w14:textId="77777777" w:rsidR="00B430F0" w:rsidRPr="006436AF" w:rsidRDefault="00B430F0" w:rsidP="00B430F0">
            <w:pPr>
              <w:pStyle w:val="PL"/>
              <w:rPr>
                <w:color w:val="D4D4D4"/>
              </w:rPr>
            </w:pPr>
            <w:r w:rsidRPr="006436AF">
              <w:rPr>
                <w:color w:val="D4D4D4"/>
              </w:rPr>
              <w:t> </w:t>
            </w:r>
          </w:p>
          <w:p w14:paraId="629813A7" w14:textId="77777777" w:rsidR="00B430F0" w:rsidRPr="006436AF" w:rsidRDefault="00B430F0" w:rsidP="00B430F0">
            <w:pPr>
              <w:pStyle w:val="PL"/>
              <w:rPr>
                <w:color w:val="D4D4D4"/>
              </w:rPr>
            </w:pPr>
            <w:r w:rsidRPr="006436AF">
              <w:rPr>
                <w:color w:val="D4D4D4"/>
              </w:rPr>
              <w:t>  </w:t>
            </w:r>
            <w:r w:rsidRPr="006436AF">
              <w:t>/dynamic-policies/{dynamicPolicyId}</w:t>
            </w:r>
            <w:r w:rsidRPr="006436AF">
              <w:rPr>
                <w:color w:val="D4D4D4"/>
              </w:rPr>
              <w:t>:</w:t>
            </w:r>
          </w:p>
          <w:p w14:paraId="7F36D404" w14:textId="77777777" w:rsidR="00B430F0" w:rsidRPr="006436AF" w:rsidRDefault="00B430F0" w:rsidP="00B430F0">
            <w:pPr>
              <w:pStyle w:val="PL"/>
              <w:rPr>
                <w:color w:val="D4D4D4"/>
              </w:rPr>
            </w:pPr>
            <w:r w:rsidRPr="006436AF">
              <w:rPr>
                <w:color w:val="D4D4D4"/>
              </w:rPr>
              <w:t>    </w:t>
            </w:r>
            <w:r w:rsidRPr="006436AF">
              <w:t>parameters</w:t>
            </w:r>
            <w:r w:rsidRPr="006436AF">
              <w:rPr>
                <w:color w:val="D4D4D4"/>
              </w:rPr>
              <w:t>:</w:t>
            </w:r>
          </w:p>
          <w:p w14:paraId="7570A24C" w14:textId="77777777" w:rsidR="00B430F0" w:rsidRPr="006436AF" w:rsidRDefault="00B430F0" w:rsidP="00B430F0">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7D0F3FC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4D0DE2F2" w14:textId="77777777" w:rsidR="00B430F0" w:rsidRPr="006436AF" w:rsidRDefault="00B430F0" w:rsidP="00B430F0">
            <w:pPr>
              <w:pStyle w:val="PL"/>
              <w:rPr>
                <w:color w:val="D4D4D4"/>
              </w:rPr>
            </w:pPr>
            <w:r w:rsidRPr="006436AF">
              <w:rPr>
                <w:color w:val="D4D4D4"/>
              </w:rPr>
              <w:t>        </w:t>
            </w:r>
            <w:r w:rsidRPr="006436AF">
              <w:t>in</w:t>
            </w:r>
            <w:r w:rsidRPr="006436AF">
              <w:rPr>
                <w:color w:val="D4D4D4"/>
              </w:rPr>
              <w:t>: </w:t>
            </w:r>
            <w:r w:rsidRPr="006436AF">
              <w:rPr>
                <w:color w:val="CE9178"/>
              </w:rPr>
              <w:t>path</w:t>
            </w:r>
          </w:p>
          <w:p w14:paraId="28C8464A"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63D5FB3"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1B8D0F33"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D8CE1B6" w14:textId="77777777" w:rsidR="00B430F0" w:rsidRPr="006436AF" w:rsidRDefault="00B430F0" w:rsidP="00B430F0">
            <w:pPr>
              <w:pStyle w:val="PL"/>
              <w:rPr>
                <w:color w:val="D4D4D4"/>
              </w:rPr>
            </w:pPr>
            <w:r w:rsidRPr="006436AF">
              <w:rPr>
                <w:color w:val="D4D4D4"/>
              </w:rPr>
              <w:t>    </w:t>
            </w:r>
            <w:r w:rsidRPr="006436AF">
              <w:t>get</w:t>
            </w:r>
            <w:r w:rsidRPr="006436AF">
              <w:rPr>
                <w:color w:val="D4D4D4"/>
              </w:rPr>
              <w:t>:</w:t>
            </w:r>
          </w:p>
          <w:p w14:paraId="70BBAFD9"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6B560287"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5DABE80E" w14:textId="77777777" w:rsidR="00B430F0" w:rsidRPr="006436AF" w:rsidRDefault="00B430F0" w:rsidP="00B430F0">
            <w:pPr>
              <w:pStyle w:val="PL"/>
              <w:rPr>
                <w:color w:val="D4D4D4"/>
                <w:lang w:val="fr-FR"/>
              </w:rPr>
            </w:pPr>
            <w:r w:rsidRPr="006436AF">
              <w:rPr>
                <w:color w:val="D4D4D4"/>
              </w:rPr>
              <w:t>      </w:t>
            </w:r>
            <w:r w:rsidRPr="006436AF">
              <w:rPr>
                <w:lang w:val="fr-FR"/>
              </w:rPr>
              <w:t>responses</w:t>
            </w:r>
            <w:r w:rsidRPr="006436AF">
              <w:rPr>
                <w:color w:val="D4D4D4"/>
                <w:lang w:val="fr-FR"/>
              </w:rPr>
              <w:t>:</w:t>
            </w:r>
          </w:p>
          <w:p w14:paraId="26F25A66" w14:textId="77777777" w:rsidR="00B430F0" w:rsidRPr="006436AF" w:rsidRDefault="00B430F0" w:rsidP="00B430F0">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A82B174" w14:textId="77777777" w:rsidR="00B430F0" w:rsidRPr="006436AF" w:rsidRDefault="00B430F0" w:rsidP="00B430F0">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2DE8409" w14:textId="77777777" w:rsidR="00B430F0" w:rsidRPr="006436AF" w:rsidRDefault="00B430F0" w:rsidP="00B430F0">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D7C1F63" w14:textId="77777777" w:rsidR="00B430F0" w:rsidRPr="006436AF" w:rsidRDefault="00B430F0" w:rsidP="00B430F0">
            <w:pPr>
              <w:pStyle w:val="PL"/>
              <w:rPr>
                <w:color w:val="D4D4D4"/>
              </w:rPr>
            </w:pPr>
            <w:r w:rsidRPr="006436AF">
              <w:rPr>
                <w:color w:val="D4D4D4"/>
                <w:lang w:val="fr-FR"/>
              </w:rPr>
              <w:t>            </w:t>
            </w:r>
            <w:r w:rsidRPr="006436AF">
              <w:t>application/json</w:t>
            </w:r>
            <w:r w:rsidRPr="006436AF">
              <w:rPr>
                <w:color w:val="D4D4D4"/>
              </w:rPr>
              <w:t>:</w:t>
            </w:r>
          </w:p>
          <w:p w14:paraId="4DCD1C2A"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50BE533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08A7A22"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4B7C4371"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341EC3" w14:textId="77777777" w:rsidR="00B430F0" w:rsidRPr="006436AF" w:rsidRDefault="00B430F0" w:rsidP="00B430F0">
            <w:pPr>
              <w:pStyle w:val="PL"/>
              <w:rPr>
                <w:color w:val="D4D4D4"/>
              </w:rPr>
            </w:pPr>
            <w:r w:rsidRPr="006436AF">
              <w:rPr>
                <w:color w:val="D4D4D4"/>
              </w:rPr>
              <w:t>        </w:t>
            </w:r>
            <w:r w:rsidRPr="006436AF">
              <w:rPr>
                <w:color w:val="CE9178"/>
              </w:rPr>
              <w:t>'401'</w:t>
            </w:r>
            <w:r w:rsidRPr="006436AF">
              <w:rPr>
                <w:color w:val="D4D4D4"/>
              </w:rPr>
              <w:t>:</w:t>
            </w:r>
          </w:p>
          <w:p w14:paraId="5F8D2170"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448B69B"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349227E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610DF31" w14:textId="77777777" w:rsidR="00B430F0" w:rsidRPr="006436AF" w:rsidRDefault="00B430F0" w:rsidP="00B430F0">
            <w:pPr>
              <w:pStyle w:val="PL"/>
              <w:rPr>
                <w:color w:val="D4D4D4"/>
              </w:rPr>
            </w:pPr>
            <w:r w:rsidRPr="006436AF">
              <w:rPr>
                <w:color w:val="D4D4D4"/>
              </w:rPr>
              <w:t>    </w:t>
            </w:r>
            <w:r w:rsidRPr="006436AF">
              <w:t>put</w:t>
            </w:r>
            <w:r w:rsidRPr="006436AF">
              <w:rPr>
                <w:color w:val="D4D4D4"/>
              </w:rPr>
              <w:t>:</w:t>
            </w:r>
          </w:p>
          <w:p w14:paraId="304F4FB1"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6DB0FA90"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3989482B"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62A27C26"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0E81B88A"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21914DD7"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5E64046D"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3E0AA2D6"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3915D265"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53540B0"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36FF6B2B"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7FBF122E"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60296C70" w14:textId="77777777" w:rsidR="00B430F0" w:rsidRPr="006436AF" w:rsidRDefault="00B430F0" w:rsidP="00B430F0">
            <w:pPr>
              <w:pStyle w:val="PL"/>
              <w:rPr>
                <w:color w:val="D4D4D4"/>
              </w:rPr>
            </w:pPr>
            <w:r w:rsidRPr="006436AF">
              <w:rPr>
                <w:color w:val="D4D4D4"/>
              </w:rPr>
              <w:t>        </w:t>
            </w:r>
            <w:r w:rsidRPr="006436AF">
              <w:rPr>
                <w:color w:val="CE9178"/>
              </w:rPr>
              <w:t>'401'</w:t>
            </w:r>
            <w:r w:rsidRPr="006436AF">
              <w:rPr>
                <w:color w:val="D4D4D4"/>
              </w:rPr>
              <w:t>:</w:t>
            </w:r>
          </w:p>
          <w:p w14:paraId="3031FD19"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8C77DF4"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6837B34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BE4DEF7" w14:textId="77777777" w:rsidR="00B430F0" w:rsidRPr="006436AF" w:rsidRDefault="00B430F0" w:rsidP="00B430F0">
            <w:pPr>
              <w:pStyle w:val="PL"/>
              <w:rPr>
                <w:color w:val="D4D4D4"/>
              </w:rPr>
            </w:pPr>
            <w:r w:rsidRPr="006436AF">
              <w:rPr>
                <w:color w:val="D4D4D4"/>
              </w:rPr>
              <w:t>    </w:t>
            </w:r>
            <w:r w:rsidRPr="006436AF">
              <w:t>patch</w:t>
            </w:r>
            <w:r w:rsidRPr="006436AF">
              <w:rPr>
                <w:color w:val="D4D4D4"/>
              </w:rPr>
              <w:t>:</w:t>
            </w:r>
          </w:p>
          <w:p w14:paraId="564A8A76"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04AEBDD1"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3EB4B273" w14:textId="77777777" w:rsidR="00B430F0" w:rsidRPr="006436AF" w:rsidRDefault="00B430F0" w:rsidP="00B430F0">
            <w:pPr>
              <w:pStyle w:val="PL"/>
              <w:rPr>
                <w:color w:val="D4D4D4"/>
              </w:rPr>
            </w:pPr>
            <w:r w:rsidRPr="006436AF">
              <w:rPr>
                <w:color w:val="D4D4D4"/>
              </w:rPr>
              <w:t>      </w:t>
            </w:r>
            <w:r w:rsidRPr="006436AF">
              <w:t>requestBody</w:t>
            </w:r>
            <w:r w:rsidRPr="006436AF">
              <w:rPr>
                <w:color w:val="D4D4D4"/>
              </w:rPr>
              <w:t>:</w:t>
            </w:r>
          </w:p>
          <w:p w14:paraId="352EB01B"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5B26DCD7"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 </w:t>
            </w:r>
            <w:r w:rsidRPr="006436AF">
              <w:t>true</w:t>
            </w:r>
          </w:p>
          <w:p w14:paraId="7CF3068F"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124F8FB7" w14:textId="77777777" w:rsidR="00B430F0" w:rsidRPr="006436AF" w:rsidRDefault="00B430F0" w:rsidP="00B430F0">
            <w:pPr>
              <w:pStyle w:val="PL"/>
              <w:rPr>
                <w:color w:val="D4D4D4"/>
              </w:rPr>
            </w:pPr>
            <w:r w:rsidRPr="006436AF">
              <w:rPr>
                <w:color w:val="D4D4D4"/>
              </w:rPr>
              <w:t>          </w:t>
            </w:r>
            <w:r w:rsidRPr="006436AF">
              <w:t>application/merge-patch+json</w:t>
            </w:r>
            <w:r w:rsidRPr="006436AF">
              <w:rPr>
                <w:color w:val="D4D4D4"/>
              </w:rPr>
              <w:t>:</w:t>
            </w:r>
          </w:p>
          <w:p w14:paraId="11492B63"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3F122884"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6A92898" w14:textId="77777777" w:rsidR="00B430F0" w:rsidRPr="006436AF" w:rsidRDefault="00B430F0" w:rsidP="00B430F0">
            <w:pPr>
              <w:pStyle w:val="PL"/>
              <w:rPr>
                <w:color w:val="D4D4D4"/>
              </w:rPr>
            </w:pPr>
            <w:r w:rsidRPr="006436AF">
              <w:rPr>
                <w:color w:val="D4D4D4"/>
              </w:rPr>
              <w:t>          </w:t>
            </w:r>
            <w:r w:rsidRPr="006436AF">
              <w:t>application/json-patch+json</w:t>
            </w:r>
            <w:r w:rsidRPr="006436AF">
              <w:rPr>
                <w:color w:val="D4D4D4"/>
              </w:rPr>
              <w:t>:</w:t>
            </w:r>
          </w:p>
          <w:p w14:paraId="1287247E"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658F9E0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1ADA152"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0D12A487" w14:textId="77777777" w:rsidR="00B430F0" w:rsidRPr="006436AF" w:rsidRDefault="00B430F0" w:rsidP="00B430F0">
            <w:pPr>
              <w:pStyle w:val="PL"/>
              <w:rPr>
                <w:color w:val="D4D4D4"/>
              </w:rPr>
            </w:pPr>
            <w:r w:rsidRPr="006436AF">
              <w:rPr>
                <w:color w:val="D4D4D4"/>
              </w:rPr>
              <w:t>        </w:t>
            </w:r>
            <w:r w:rsidRPr="006436AF">
              <w:rPr>
                <w:color w:val="CE9178"/>
              </w:rPr>
              <w:t>'200'</w:t>
            </w:r>
            <w:r w:rsidRPr="006436AF">
              <w:rPr>
                <w:color w:val="D4D4D4"/>
              </w:rPr>
              <w:t>:</w:t>
            </w:r>
          </w:p>
          <w:p w14:paraId="1F3E8B70"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3D780A99" w14:textId="77777777" w:rsidR="00B430F0" w:rsidRPr="006436AF" w:rsidRDefault="00B430F0" w:rsidP="00B430F0">
            <w:pPr>
              <w:pStyle w:val="PL"/>
              <w:rPr>
                <w:color w:val="D4D4D4"/>
              </w:rPr>
            </w:pPr>
            <w:r w:rsidRPr="006436AF">
              <w:rPr>
                <w:color w:val="D4D4D4"/>
              </w:rPr>
              <w:t>          </w:t>
            </w:r>
            <w:r w:rsidRPr="006436AF">
              <w:t>content</w:t>
            </w:r>
            <w:r w:rsidRPr="006436AF">
              <w:rPr>
                <w:color w:val="D4D4D4"/>
              </w:rPr>
              <w:t>:</w:t>
            </w:r>
          </w:p>
          <w:p w14:paraId="413B714A" w14:textId="77777777" w:rsidR="00B430F0" w:rsidRPr="006436AF" w:rsidRDefault="00B430F0" w:rsidP="00B430F0">
            <w:pPr>
              <w:pStyle w:val="PL"/>
              <w:rPr>
                <w:color w:val="D4D4D4"/>
              </w:rPr>
            </w:pPr>
            <w:r w:rsidRPr="006436AF">
              <w:rPr>
                <w:color w:val="D4D4D4"/>
              </w:rPr>
              <w:t>            </w:t>
            </w:r>
            <w:r w:rsidRPr="006436AF">
              <w:t>application/json</w:t>
            </w:r>
            <w:r w:rsidRPr="006436AF">
              <w:rPr>
                <w:color w:val="D4D4D4"/>
              </w:rPr>
              <w:t>:</w:t>
            </w:r>
          </w:p>
          <w:p w14:paraId="2075F854" w14:textId="77777777" w:rsidR="00B430F0" w:rsidRPr="006436AF" w:rsidRDefault="00B430F0" w:rsidP="00B430F0">
            <w:pPr>
              <w:pStyle w:val="PL"/>
              <w:rPr>
                <w:color w:val="D4D4D4"/>
              </w:rPr>
            </w:pPr>
            <w:r w:rsidRPr="006436AF">
              <w:rPr>
                <w:color w:val="D4D4D4"/>
              </w:rPr>
              <w:t>              </w:t>
            </w:r>
            <w:r w:rsidRPr="006436AF">
              <w:t>schema</w:t>
            </w:r>
            <w:r w:rsidRPr="006436AF">
              <w:rPr>
                <w:color w:val="D4D4D4"/>
              </w:rPr>
              <w:t>:</w:t>
            </w:r>
          </w:p>
          <w:p w14:paraId="68C47D30"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5039000" w14:textId="77777777" w:rsidR="00B430F0" w:rsidRPr="006436AF" w:rsidRDefault="00B430F0" w:rsidP="00B430F0">
            <w:pPr>
              <w:pStyle w:val="PL"/>
              <w:rPr>
                <w:color w:val="D4D4D4"/>
              </w:rPr>
            </w:pPr>
            <w:r w:rsidRPr="006436AF">
              <w:rPr>
                <w:color w:val="D4D4D4"/>
              </w:rPr>
              <w:t>        </w:t>
            </w:r>
            <w:r w:rsidRPr="006436AF">
              <w:rPr>
                <w:color w:val="CE9178"/>
              </w:rPr>
              <w:t>'204'</w:t>
            </w:r>
            <w:r w:rsidRPr="006436AF">
              <w:rPr>
                <w:color w:val="D4D4D4"/>
              </w:rPr>
              <w:t>:</w:t>
            </w:r>
          </w:p>
          <w:p w14:paraId="04B8299E"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28214F2B"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20E6E403"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54C61431" w14:textId="77777777" w:rsidR="00B430F0" w:rsidRPr="006436AF" w:rsidRDefault="00B430F0" w:rsidP="00B430F0">
            <w:pPr>
              <w:pStyle w:val="PL"/>
              <w:rPr>
                <w:color w:val="D4D4D4"/>
              </w:rPr>
            </w:pPr>
            <w:r w:rsidRPr="006436AF">
              <w:rPr>
                <w:color w:val="D4D4D4"/>
              </w:rPr>
              <w:t>        </w:t>
            </w:r>
            <w:r w:rsidRPr="006436AF">
              <w:rPr>
                <w:color w:val="CE9178"/>
              </w:rPr>
              <w:t>'401'</w:t>
            </w:r>
            <w:r w:rsidRPr="006436AF">
              <w:rPr>
                <w:color w:val="D4D4D4"/>
              </w:rPr>
              <w:t>:</w:t>
            </w:r>
          </w:p>
          <w:p w14:paraId="4E01721E"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883CC54"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63428DC7"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B45EE47" w14:textId="77777777" w:rsidR="00B430F0" w:rsidRPr="006436AF" w:rsidRDefault="00B430F0" w:rsidP="00B430F0">
            <w:pPr>
              <w:pStyle w:val="PL"/>
              <w:rPr>
                <w:color w:val="D4D4D4"/>
              </w:rPr>
            </w:pPr>
            <w:r w:rsidRPr="006436AF">
              <w:rPr>
                <w:color w:val="D4D4D4"/>
              </w:rPr>
              <w:t>    </w:t>
            </w:r>
            <w:r w:rsidRPr="006436AF">
              <w:t>delete</w:t>
            </w:r>
            <w:r w:rsidRPr="006436AF">
              <w:rPr>
                <w:color w:val="D4D4D4"/>
              </w:rPr>
              <w:t>:</w:t>
            </w:r>
          </w:p>
          <w:p w14:paraId="14D2CB40" w14:textId="77777777" w:rsidR="00B430F0" w:rsidRPr="006436AF" w:rsidRDefault="00B430F0" w:rsidP="00B430F0">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75CC053A" w14:textId="77777777" w:rsidR="00B430F0" w:rsidRPr="006436AF" w:rsidRDefault="00B430F0" w:rsidP="00B430F0">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2EF17E01" w14:textId="77777777" w:rsidR="00B430F0" w:rsidRPr="006436AF" w:rsidRDefault="00B430F0" w:rsidP="00B430F0">
            <w:pPr>
              <w:pStyle w:val="PL"/>
              <w:rPr>
                <w:color w:val="D4D4D4"/>
              </w:rPr>
            </w:pPr>
            <w:r w:rsidRPr="006436AF">
              <w:rPr>
                <w:color w:val="D4D4D4"/>
              </w:rPr>
              <w:t>      </w:t>
            </w:r>
            <w:r w:rsidRPr="006436AF">
              <w:t>responses</w:t>
            </w:r>
            <w:r w:rsidRPr="006436AF">
              <w:rPr>
                <w:color w:val="D4D4D4"/>
              </w:rPr>
              <w:t>:</w:t>
            </w:r>
          </w:p>
          <w:p w14:paraId="017BB0A1" w14:textId="77777777" w:rsidR="00B430F0" w:rsidRPr="006436AF" w:rsidRDefault="00B430F0" w:rsidP="00B430F0">
            <w:pPr>
              <w:pStyle w:val="PL"/>
              <w:rPr>
                <w:color w:val="D4D4D4"/>
              </w:rPr>
            </w:pPr>
            <w:r w:rsidRPr="006436AF">
              <w:rPr>
                <w:color w:val="D4D4D4"/>
              </w:rPr>
              <w:t>        </w:t>
            </w:r>
            <w:r w:rsidRPr="006436AF">
              <w:rPr>
                <w:color w:val="CE9178"/>
              </w:rPr>
              <w:t>'204'</w:t>
            </w:r>
            <w:r w:rsidRPr="006436AF">
              <w:rPr>
                <w:color w:val="D4D4D4"/>
              </w:rPr>
              <w:t>:</w:t>
            </w:r>
          </w:p>
          <w:p w14:paraId="0133AFD0"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36EC6F31" w14:textId="77777777" w:rsidR="00B430F0" w:rsidRPr="006436AF" w:rsidRDefault="00B430F0" w:rsidP="00B430F0">
            <w:pPr>
              <w:pStyle w:val="PL"/>
              <w:rPr>
                <w:color w:val="D4D4D4"/>
              </w:rPr>
            </w:pPr>
            <w:r w:rsidRPr="006436AF">
              <w:rPr>
                <w:color w:val="D4D4D4"/>
              </w:rPr>
              <w:t>        </w:t>
            </w:r>
            <w:r w:rsidRPr="006436AF">
              <w:rPr>
                <w:color w:val="CE9178"/>
              </w:rPr>
              <w:t>'400'</w:t>
            </w:r>
            <w:r w:rsidRPr="006436AF">
              <w:rPr>
                <w:color w:val="D4D4D4"/>
              </w:rPr>
              <w:t>:</w:t>
            </w:r>
          </w:p>
          <w:p w14:paraId="27728BB8"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066E60F" w14:textId="77777777" w:rsidR="00B430F0" w:rsidRPr="006436AF" w:rsidRDefault="00B430F0" w:rsidP="00B430F0">
            <w:pPr>
              <w:pStyle w:val="PL"/>
              <w:rPr>
                <w:color w:val="D4D4D4"/>
              </w:rPr>
            </w:pPr>
            <w:r w:rsidRPr="006436AF">
              <w:rPr>
                <w:color w:val="D4D4D4"/>
              </w:rPr>
              <w:t>        </w:t>
            </w:r>
            <w:r w:rsidRPr="006436AF">
              <w:rPr>
                <w:color w:val="CE9178"/>
              </w:rPr>
              <w:t>'401'</w:t>
            </w:r>
            <w:r w:rsidRPr="006436AF">
              <w:rPr>
                <w:color w:val="D4D4D4"/>
              </w:rPr>
              <w:t>:</w:t>
            </w:r>
          </w:p>
          <w:p w14:paraId="3694D3F2"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693C68E" w14:textId="77777777" w:rsidR="00B430F0" w:rsidRPr="006436AF" w:rsidRDefault="00B430F0" w:rsidP="00B430F0">
            <w:pPr>
              <w:pStyle w:val="PL"/>
              <w:rPr>
                <w:color w:val="D4D4D4"/>
              </w:rPr>
            </w:pPr>
            <w:r w:rsidRPr="006436AF">
              <w:rPr>
                <w:color w:val="D4D4D4"/>
              </w:rPr>
              <w:t>        </w:t>
            </w:r>
            <w:r w:rsidRPr="006436AF">
              <w:rPr>
                <w:color w:val="CE9178"/>
              </w:rPr>
              <w:t>'404'</w:t>
            </w:r>
            <w:r w:rsidRPr="006436AF">
              <w:rPr>
                <w:color w:val="D4D4D4"/>
              </w:rPr>
              <w:t>:</w:t>
            </w:r>
          </w:p>
          <w:p w14:paraId="6E34EEAE" w14:textId="77777777" w:rsidR="00B430F0" w:rsidRPr="006436AF" w:rsidRDefault="00B430F0" w:rsidP="00B430F0">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FB572C8" w14:textId="77777777" w:rsidR="00B430F0" w:rsidRPr="006436AF" w:rsidRDefault="00B430F0" w:rsidP="00B430F0">
            <w:pPr>
              <w:pStyle w:val="PL"/>
              <w:rPr>
                <w:color w:val="D4D4D4"/>
              </w:rPr>
            </w:pPr>
            <w:r w:rsidRPr="006436AF">
              <w:t>components</w:t>
            </w:r>
            <w:r w:rsidRPr="006436AF">
              <w:rPr>
                <w:color w:val="D4D4D4"/>
              </w:rPr>
              <w:t>:</w:t>
            </w:r>
          </w:p>
          <w:p w14:paraId="6F01604F" w14:textId="77777777" w:rsidR="00B430F0" w:rsidRPr="006436AF" w:rsidRDefault="00B430F0" w:rsidP="00B430F0">
            <w:pPr>
              <w:pStyle w:val="PL"/>
              <w:rPr>
                <w:color w:val="D4D4D4"/>
              </w:rPr>
            </w:pPr>
            <w:r w:rsidRPr="006436AF">
              <w:rPr>
                <w:color w:val="D4D4D4"/>
              </w:rPr>
              <w:t>  </w:t>
            </w:r>
            <w:r w:rsidRPr="006436AF">
              <w:t>schemas</w:t>
            </w:r>
            <w:r w:rsidRPr="006436AF">
              <w:rPr>
                <w:color w:val="D4D4D4"/>
              </w:rPr>
              <w:t>:</w:t>
            </w:r>
          </w:p>
          <w:p w14:paraId="22D8A811" w14:textId="77777777" w:rsidR="00B430F0" w:rsidRPr="006436AF" w:rsidRDefault="00B430F0" w:rsidP="00B430F0">
            <w:pPr>
              <w:pStyle w:val="PL"/>
              <w:rPr>
                <w:color w:val="D4D4D4"/>
              </w:rPr>
            </w:pPr>
            <w:r w:rsidRPr="006436AF">
              <w:rPr>
                <w:color w:val="D4D4D4"/>
              </w:rPr>
              <w:t>    </w:t>
            </w:r>
            <w:r w:rsidRPr="006436AF">
              <w:t>DynamicPolicy</w:t>
            </w:r>
            <w:r w:rsidRPr="006436AF">
              <w:rPr>
                <w:color w:val="D4D4D4"/>
              </w:rPr>
              <w:t>:</w:t>
            </w:r>
          </w:p>
          <w:p w14:paraId="6CB46745" w14:textId="77777777" w:rsidR="00B430F0" w:rsidRPr="006436AF" w:rsidRDefault="00B430F0" w:rsidP="00B430F0">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5FEAACC3"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object</w:t>
            </w:r>
          </w:p>
          <w:p w14:paraId="48F2A7DB" w14:textId="77777777" w:rsidR="00B430F0" w:rsidRPr="006436AF" w:rsidRDefault="00B430F0" w:rsidP="00B430F0">
            <w:pPr>
              <w:pStyle w:val="PL"/>
              <w:rPr>
                <w:color w:val="D4D4D4"/>
              </w:rPr>
            </w:pPr>
            <w:r w:rsidRPr="006436AF">
              <w:rPr>
                <w:color w:val="D4D4D4"/>
              </w:rPr>
              <w:t>      </w:t>
            </w:r>
            <w:r w:rsidRPr="006436AF">
              <w:t>required</w:t>
            </w:r>
            <w:r w:rsidRPr="006436AF">
              <w:rPr>
                <w:color w:val="D4D4D4"/>
              </w:rPr>
              <w:t>:</w:t>
            </w:r>
          </w:p>
          <w:p w14:paraId="201E4F6E" w14:textId="77777777" w:rsidR="00B430F0" w:rsidRPr="006436AF" w:rsidRDefault="00B430F0" w:rsidP="00B430F0">
            <w:pPr>
              <w:pStyle w:val="PL"/>
              <w:rPr>
                <w:color w:val="D4D4D4"/>
              </w:rPr>
            </w:pPr>
            <w:r w:rsidRPr="006436AF">
              <w:rPr>
                <w:color w:val="D4D4D4"/>
              </w:rPr>
              <w:t>        - </w:t>
            </w:r>
            <w:r w:rsidRPr="006436AF">
              <w:rPr>
                <w:color w:val="CE9178"/>
              </w:rPr>
              <w:t>dynamicPolicyId</w:t>
            </w:r>
          </w:p>
          <w:p w14:paraId="45DA04C1" w14:textId="77777777" w:rsidR="00B430F0" w:rsidRPr="006436AF" w:rsidRDefault="00B430F0" w:rsidP="00B430F0">
            <w:pPr>
              <w:pStyle w:val="PL"/>
              <w:rPr>
                <w:color w:val="D4D4D4"/>
              </w:rPr>
            </w:pPr>
            <w:r w:rsidRPr="006436AF">
              <w:rPr>
                <w:color w:val="D4D4D4"/>
              </w:rPr>
              <w:t>        - </w:t>
            </w:r>
            <w:r w:rsidRPr="006436AF">
              <w:rPr>
                <w:color w:val="CE9178"/>
              </w:rPr>
              <w:t>policyTemplateId</w:t>
            </w:r>
          </w:p>
          <w:p w14:paraId="57F53921" w14:textId="77777777" w:rsidR="00B430F0" w:rsidRPr="006436AF" w:rsidRDefault="00B430F0" w:rsidP="00B430F0">
            <w:pPr>
              <w:pStyle w:val="PL"/>
              <w:rPr>
                <w:color w:val="D4D4D4"/>
              </w:rPr>
            </w:pPr>
            <w:r w:rsidRPr="006436AF">
              <w:rPr>
                <w:color w:val="D4D4D4"/>
              </w:rPr>
              <w:t>        - </w:t>
            </w:r>
            <w:r w:rsidRPr="006436AF">
              <w:rPr>
                <w:color w:val="CE9178"/>
              </w:rPr>
              <w:t>serviceDataFlowDescriptions</w:t>
            </w:r>
          </w:p>
          <w:p w14:paraId="759D78BB" w14:textId="77777777" w:rsidR="00B430F0" w:rsidRPr="006436AF" w:rsidRDefault="00B430F0" w:rsidP="00B430F0">
            <w:pPr>
              <w:pStyle w:val="PL"/>
              <w:rPr>
                <w:color w:val="D4D4D4"/>
              </w:rPr>
            </w:pPr>
            <w:r w:rsidRPr="006436AF">
              <w:rPr>
                <w:color w:val="D4D4D4"/>
              </w:rPr>
              <w:t>        - </w:t>
            </w:r>
            <w:r w:rsidRPr="006436AF">
              <w:rPr>
                <w:color w:val="CE9178"/>
              </w:rPr>
              <w:t>provisioningSessionId</w:t>
            </w:r>
          </w:p>
          <w:p w14:paraId="352DA4A8" w14:textId="77777777" w:rsidR="00B430F0" w:rsidRPr="006436AF" w:rsidRDefault="00B430F0" w:rsidP="00B430F0">
            <w:pPr>
              <w:pStyle w:val="PL"/>
              <w:rPr>
                <w:color w:val="D4D4D4"/>
              </w:rPr>
            </w:pPr>
            <w:r w:rsidRPr="006436AF">
              <w:rPr>
                <w:color w:val="D4D4D4"/>
              </w:rPr>
              <w:t>      </w:t>
            </w:r>
            <w:r w:rsidRPr="006436AF">
              <w:t>properties</w:t>
            </w:r>
            <w:r w:rsidRPr="006436AF">
              <w:rPr>
                <w:color w:val="D4D4D4"/>
              </w:rPr>
              <w:t>:</w:t>
            </w:r>
          </w:p>
          <w:p w14:paraId="33128B49" w14:textId="77777777" w:rsidR="00B430F0" w:rsidRPr="006436AF" w:rsidRDefault="00B430F0" w:rsidP="00B430F0">
            <w:pPr>
              <w:pStyle w:val="PL"/>
              <w:rPr>
                <w:color w:val="D4D4D4"/>
              </w:rPr>
            </w:pPr>
            <w:r w:rsidRPr="006436AF">
              <w:rPr>
                <w:color w:val="D4D4D4"/>
              </w:rPr>
              <w:t>        </w:t>
            </w:r>
            <w:r w:rsidRPr="006436AF">
              <w:t>dynamicPolicyId</w:t>
            </w:r>
            <w:r w:rsidRPr="006436AF">
              <w:rPr>
                <w:color w:val="D4D4D4"/>
              </w:rPr>
              <w:t>:</w:t>
            </w:r>
          </w:p>
          <w:p w14:paraId="69764995"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79F1BFB4" w14:textId="77777777" w:rsidR="00B430F0" w:rsidRPr="00C522DE" w:rsidRDefault="00B430F0" w:rsidP="00B430F0">
            <w:pPr>
              <w:pStyle w:val="PL"/>
              <w:rPr>
                <w:color w:val="D4D4D4"/>
              </w:rPr>
            </w:pPr>
            <w:r w:rsidRPr="00C522DE">
              <w:rPr>
                <w:color w:val="D4D4D4"/>
              </w:rPr>
              <w:t>          </w:t>
            </w:r>
            <w:r w:rsidRPr="00C522DE">
              <w:t>a</w:t>
            </w:r>
            <w:r>
              <w:t>ll</w:t>
            </w:r>
            <w:r w:rsidRPr="00C522DE">
              <w:t>Of</w:t>
            </w:r>
            <w:r w:rsidRPr="00C522DE">
              <w:rPr>
                <w:color w:val="D4D4D4"/>
              </w:rPr>
              <w:t>:</w:t>
            </w:r>
          </w:p>
          <w:p w14:paraId="4A544FC8" w14:textId="77777777" w:rsidR="00B430F0" w:rsidRPr="006436AF" w:rsidRDefault="00B430F0" w:rsidP="00B430F0">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'TS26512_CommonData.yaml#/components/schemas/ResourceId'</w:t>
            </w:r>
          </w:p>
          <w:p w14:paraId="1F857B02" w14:textId="77777777" w:rsidR="00B430F0" w:rsidRPr="006436AF" w:rsidRDefault="00B430F0" w:rsidP="00B430F0">
            <w:pPr>
              <w:pStyle w:val="PL"/>
              <w:rPr>
                <w:color w:val="D4D4D4"/>
              </w:rPr>
            </w:pPr>
            <w:r w:rsidRPr="006436AF">
              <w:rPr>
                <w:color w:val="D4D4D4"/>
              </w:rPr>
              <w:t>        </w:t>
            </w:r>
            <w:r w:rsidRPr="006436AF">
              <w:t>policyTemplateId</w:t>
            </w:r>
            <w:r w:rsidRPr="006436AF">
              <w:rPr>
                <w:color w:val="D4D4D4"/>
              </w:rPr>
              <w:t>:</w:t>
            </w:r>
          </w:p>
          <w:p w14:paraId="5ECCBCEA"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F7837E5" w14:textId="77777777" w:rsidR="00B430F0" w:rsidRPr="006436AF" w:rsidRDefault="00B430F0" w:rsidP="00B430F0">
            <w:pPr>
              <w:pStyle w:val="PL"/>
              <w:rPr>
                <w:color w:val="D4D4D4"/>
              </w:rPr>
            </w:pPr>
            <w:r w:rsidRPr="006436AF">
              <w:rPr>
                <w:color w:val="D4D4D4"/>
              </w:rPr>
              <w:t>        </w:t>
            </w:r>
            <w:r w:rsidRPr="006436AF">
              <w:t>serviceDataFlowDescriptions</w:t>
            </w:r>
            <w:r w:rsidRPr="006436AF">
              <w:rPr>
                <w:color w:val="D4D4D4"/>
              </w:rPr>
              <w:t>:</w:t>
            </w:r>
          </w:p>
          <w:p w14:paraId="720532B1"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array</w:t>
            </w:r>
          </w:p>
          <w:p w14:paraId="4C769CB9" w14:textId="77777777" w:rsidR="00B430F0" w:rsidRPr="006436AF" w:rsidRDefault="00B430F0" w:rsidP="00B430F0">
            <w:pPr>
              <w:pStyle w:val="PL"/>
              <w:rPr>
                <w:color w:val="D4D4D4"/>
              </w:rPr>
            </w:pPr>
            <w:r w:rsidRPr="006436AF">
              <w:rPr>
                <w:color w:val="D4D4D4"/>
              </w:rPr>
              <w:t>          </w:t>
            </w:r>
            <w:r w:rsidRPr="006436AF">
              <w:t>items</w:t>
            </w:r>
            <w:r w:rsidRPr="006436AF">
              <w:rPr>
                <w:color w:val="D4D4D4"/>
              </w:rPr>
              <w:t>: </w:t>
            </w:r>
          </w:p>
          <w:p w14:paraId="7D6738C0"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7BF90BE4" w14:textId="77777777" w:rsidR="00B430F0" w:rsidRPr="006436AF" w:rsidRDefault="00B430F0" w:rsidP="00B430F0">
            <w:pPr>
              <w:pStyle w:val="PL"/>
              <w:rPr>
                <w:color w:val="D4D4D4"/>
              </w:rPr>
            </w:pPr>
            <w:r w:rsidRPr="006436AF">
              <w:rPr>
                <w:color w:val="D4D4D4"/>
              </w:rPr>
              <w:t>        </w:t>
            </w:r>
            <w:r w:rsidRPr="006436AF">
              <w:t>mediaType</w:t>
            </w:r>
            <w:r w:rsidRPr="006436AF">
              <w:rPr>
                <w:color w:val="D4D4D4"/>
              </w:rPr>
              <w:t>:</w:t>
            </w:r>
          </w:p>
          <w:p w14:paraId="1C4A2AA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452459E" w14:textId="77777777" w:rsidR="00B430F0" w:rsidRPr="006436AF" w:rsidRDefault="00B430F0" w:rsidP="00B430F0">
            <w:pPr>
              <w:pStyle w:val="PL"/>
              <w:rPr>
                <w:color w:val="D4D4D4"/>
              </w:rPr>
            </w:pPr>
            <w:r w:rsidRPr="006436AF">
              <w:rPr>
                <w:color w:val="D4D4D4"/>
              </w:rPr>
              <w:t>        </w:t>
            </w:r>
            <w:r w:rsidRPr="006436AF">
              <w:t>provisioningSessionId</w:t>
            </w:r>
            <w:r w:rsidRPr="006436AF">
              <w:rPr>
                <w:color w:val="D4D4D4"/>
              </w:rPr>
              <w:t>:</w:t>
            </w:r>
          </w:p>
          <w:p w14:paraId="4345A427"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1B73944" w14:textId="77777777" w:rsidR="00B430F0" w:rsidRPr="006436AF" w:rsidRDefault="00B430F0" w:rsidP="00B430F0">
            <w:pPr>
              <w:pStyle w:val="PL"/>
              <w:rPr>
                <w:color w:val="D4D4D4"/>
              </w:rPr>
            </w:pPr>
            <w:r w:rsidRPr="006436AF">
              <w:rPr>
                <w:color w:val="D4D4D4"/>
              </w:rPr>
              <w:t>        </w:t>
            </w:r>
            <w:r w:rsidRPr="006436AF">
              <w:t>qosSpecification</w:t>
            </w:r>
            <w:r w:rsidRPr="006436AF">
              <w:rPr>
                <w:color w:val="D4D4D4"/>
              </w:rPr>
              <w:t>:</w:t>
            </w:r>
          </w:p>
          <w:p w14:paraId="4D1CE262" w14:textId="77777777" w:rsidR="00B430F0" w:rsidRPr="006436AF" w:rsidRDefault="00B430F0" w:rsidP="00B430F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6825AD07" w14:textId="77777777" w:rsidR="00B430F0" w:rsidRPr="006436AF" w:rsidRDefault="00B430F0" w:rsidP="00B430F0">
            <w:pPr>
              <w:pStyle w:val="PL"/>
              <w:rPr>
                <w:color w:val="D4D4D4"/>
              </w:rPr>
            </w:pPr>
            <w:r w:rsidRPr="006436AF">
              <w:rPr>
                <w:color w:val="D4D4D4"/>
              </w:rPr>
              <w:t>        </w:t>
            </w:r>
            <w:r w:rsidRPr="006436AF">
              <w:t>enforcementMethod</w:t>
            </w:r>
            <w:r w:rsidRPr="006436AF">
              <w:rPr>
                <w:color w:val="D4D4D4"/>
              </w:rPr>
              <w:t>:</w:t>
            </w:r>
          </w:p>
          <w:p w14:paraId="086BE72C"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2E903F9A" w14:textId="77777777" w:rsidR="00B430F0"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string</w:t>
            </w:r>
          </w:p>
          <w:p w14:paraId="6EE4CEC2" w14:textId="77777777" w:rsidR="00B430F0" w:rsidRPr="006436AF" w:rsidRDefault="00B430F0" w:rsidP="00B430F0">
            <w:pPr>
              <w:pStyle w:val="PL"/>
              <w:rPr>
                <w:color w:val="D4D4D4"/>
              </w:rPr>
            </w:pPr>
            <w:r w:rsidRPr="006436AF">
              <w:rPr>
                <w:color w:val="D4D4D4"/>
              </w:rPr>
              <w:t>        </w:t>
            </w:r>
            <w:r w:rsidRPr="006436AF">
              <w:t>enforcementBitRate</w:t>
            </w:r>
            <w:r w:rsidRPr="006436AF">
              <w:rPr>
                <w:color w:val="D4D4D4"/>
              </w:rPr>
              <w:t>:</w:t>
            </w:r>
          </w:p>
          <w:p w14:paraId="5ADCE42F" w14:textId="77777777" w:rsidR="00B430F0" w:rsidRPr="00016D4A" w:rsidRDefault="00B430F0" w:rsidP="00B430F0">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6E391080" w14:textId="672AB4B7" w:rsidR="00237E69" w:rsidRPr="006436AF" w:rsidRDefault="00B430F0" w:rsidP="00B430F0">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67" w:name="_Toc68899757"/>
      <w:bookmarkStart w:id="2268" w:name="_Toc71214508"/>
      <w:bookmarkStart w:id="2269" w:name="_Toc71722182"/>
      <w:bookmarkStart w:id="2270" w:name="_Toc74859234"/>
      <w:bookmarkStart w:id="2271" w:name="MCCQCTEMPBM_00000096"/>
      <w:bookmarkStart w:id="2272" w:name="_Toc187846107"/>
      <w:r w:rsidRPr="006436AF">
        <w:t>C</w:t>
      </w:r>
      <w:r w:rsidR="00B11A41" w:rsidRPr="006436AF">
        <w:t>.4.5</w:t>
      </w:r>
      <w:r w:rsidR="00B11A41" w:rsidRPr="006436AF">
        <w:tab/>
      </w:r>
      <w:r w:rsidR="00730EF7" w:rsidRPr="006436AF">
        <w:t>M5_</w:t>
      </w:r>
      <w:r w:rsidR="00B11A41" w:rsidRPr="006436AF">
        <w:rPr>
          <w:noProof/>
        </w:rPr>
        <w:t>NetworkAssistance API</w:t>
      </w:r>
      <w:bookmarkEnd w:id="2267"/>
      <w:bookmarkEnd w:id="2268"/>
      <w:bookmarkEnd w:id="2269"/>
      <w:bookmarkEnd w:id="2270"/>
      <w:bookmarkEnd w:id="2272"/>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1"/>
          <w:p w14:paraId="2CB84913" w14:textId="77777777" w:rsidR="00ED3DC2" w:rsidRPr="006436AF" w:rsidRDefault="00ED3DC2" w:rsidP="00ED3DC2">
            <w:pPr>
              <w:pStyle w:val="PL"/>
              <w:rPr>
                <w:color w:val="D4D4D4"/>
              </w:rPr>
            </w:pPr>
            <w:r w:rsidRPr="006436AF">
              <w:t>openapi</w:t>
            </w:r>
            <w:r w:rsidRPr="006436AF">
              <w:rPr>
                <w:color w:val="D4D4D4"/>
              </w:rPr>
              <w:t>: </w:t>
            </w:r>
            <w:r w:rsidRPr="006436AF">
              <w:rPr>
                <w:color w:val="B5CEA8"/>
              </w:rPr>
              <w:t>3.0.0</w:t>
            </w:r>
          </w:p>
          <w:p w14:paraId="34D81E57" w14:textId="77777777" w:rsidR="00ED3DC2" w:rsidRPr="006436AF" w:rsidRDefault="00ED3DC2" w:rsidP="00ED3DC2">
            <w:pPr>
              <w:pStyle w:val="PL"/>
              <w:rPr>
                <w:color w:val="D4D4D4"/>
              </w:rPr>
            </w:pPr>
            <w:r w:rsidRPr="006436AF">
              <w:t>info</w:t>
            </w:r>
            <w:r w:rsidRPr="006436AF">
              <w:rPr>
                <w:color w:val="D4D4D4"/>
              </w:rPr>
              <w:t>:</w:t>
            </w:r>
          </w:p>
          <w:p w14:paraId="6210D189" w14:textId="77777777" w:rsidR="00ED3DC2" w:rsidRPr="006436AF" w:rsidRDefault="00ED3DC2" w:rsidP="00ED3DC2">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3A435E1F" w14:textId="0B3E3741" w:rsidR="00ED3DC2" w:rsidRPr="006436AF" w:rsidRDefault="00ED3DC2" w:rsidP="00ED3DC2">
            <w:pPr>
              <w:pStyle w:val="PL"/>
              <w:rPr>
                <w:color w:val="D4D4D4"/>
              </w:rPr>
            </w:pPr>
            <w:r w:rsidRPr="006436AF">
              <w:rPr>
                <w:color w:val="D4D4D4"/>
              </w:rPr>
              <w:t>  </w:t>
            </w:r>
            <w:r w:rsidRPr="006436AF">
              <w:t>version</w:t>
            </w:r>
            <w:r w:rsidRPr="006436AF">
              <w:rPr>
                <w:color w:val="D4D4D4"/>
              </w:rPr>
              <w:t>: </w:t>
            </w:r>
            <w:r w:rsidRPr="006436AF">
              <w:rPr>
                <w:color w:val="B5CEA8"/>
              </w:rPr>
              <w:t>2.</w:t>
            </w:r>
            <w:r>
              <w:rPr>
                <w:color w:val="B5CEA8"/>
              </w:rPr>
              <w:t>2</w:t>
            </w:r>
            <w:r w:rsidRPr="006436AF">
              <w:rPr>
                <w:color w:val="B5CEA8"/>
              </w:rPr>
              <w:t>.0</w:t>
            </w:r>
          </w:p>
          <w:p w14:paraId="457E8D93"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0A10BA" w14:textId="77777777" w:rsidR="00ED3DC2" w:rsidRPr="006436AF" w:rsidRDefault="00ED3DC2" w:rsidP="00ED3DC2">
            <w:pPr>
              <w:pStyle w:val="PL"/>
              <w:rPr>
                <w:color w:val="D4D4D4"/>
              </w:rPr>
            </w:pPr>
            <w:r w:rsidRPr="006436AF">
              <w:rPr>
                <w:color w:val="CE9178"/>
              </w:rPr>
              <w:t>    5GMS AF M5 Network Assistance API</w:t>
            </w:r>
          </w:p>
          <w:p w14:paraId="54307E9E" w14:textId="6CDA6BA3" w:rsidR="00ED3DC2" w:rsidRPr="006436AF" w:rsidRDefault="00ED3DC2" w:rsidP="00ED3DC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63766570" w14:textId="77777777" w:rsidR="00ED3DC2" w:rsidRPr="006436AF" w:rsidRDefault="00ED3DC2" w:rsidP="00ED3DC2">
            <w:pPr>
              <w:pStyle w:val="PL"/>
              <w:rPr>
                <w:color w:val="D4D4D4"/>
              </w:rPr>
            </w:pPr>
            <w:r w:rsidRPr="006436AF">
              <w:rPr>
                <w:color w:val="CE9178"/>
              </w:rPr>
              <w:t>    All rights reserved.</w:t>
            </w:r>
          </w:p>
          <w:p w14:paraId="501E650F" w14:textId="77777777" w:rsidR="00ED3DC2" w:rsidRPr="006436AF" w:rsidRDefault="00ED3DC2" w:rsidP="00ED3DC2">
            <w:pPr>
              <w:pStyle w:val="PL"/>
              <w:rPr>
                <w:color w:val="D4D4D4"/>
              </w:rPr>
            </w:pPr>
            <w:r w:rsidRPr="006436AF">
              <w:t>tags</w:t>
            </w:r>
            <w:r w:rsidRPr="006436AF">
              <w:rPr>
                <w:color w:val="D4D4D4"/>
              </w:rPr>
              <w:t>:</w:t>
            </w:r>
          </w:p>
          <w:p w14:paraId="3917D574" w14:textId="77777777" w:rsidR="00ED3DC2" w:rsidRPr="006436AF" w:rsidRDefault="00ED3DC2" w:rsidP="00ED3DC2">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2649749"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480CA4AF" w14:textId="77777777" w:rsidR="00ED3DC2" w:rsidRPr="006436AF" w:rsidRDefault="00ED3DC2" w:rsidP="00ED3DC2">
            <w:pPr>
              <w:pStyle w:val="PL"/>
              <w:rPr>
                <w:color w:val="D4D4D4"/>
              </w:rPr>
            </w:pPr>
            <w:r w:rsidRPr="006436AF">
              <w:t>externalDocs</w:t>
            </w:r>
            <w:r w:rsidRPr="006436AF">
              <w:rPr>
                <w:color w:val="D4D4D4"/>
              </w:rPr>
              <w:t>:</w:t>
            </w:r>
          </w:p>
          <w:p w14:paraId="2816AD42" w14:textId="126040CE"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17.10.0</w:t>
            </w:r>
            <w:r w:rsidRPr="006436AF">
              <w:rPr>
                <w:color w:val="CE9178"/>
              </w:rPr>
              <w:t>; 5G Media Streaming (5GMS); Protocols'</w:t>
            </w:r>
          </w:p>
          <w:p w14:paraId="09019519" w14:textId="77777777" w:rsidR="00ED3DC2" w:rsidRPr="006436AF" w:rsidRDefault="00ED3DC2" w:rsidP="00ED3DC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CC18493" w14:textId="77777777" w:rsidR="00ED3DC2" w:rsidRPr="006436AF" w:rsidRDefault="00ED3DC2" w:rsidP="00ED3DC2">
            <w:pPr>
              <w:pStyle w:val="PL"/>
              <w:rPr>
                <w:color w:val="D4D4D4"/>
              </w:rPr>
            </w:pPr>
            <w:r w:rsidRPr="006436AF">
              <w:t>servers</w:t>
            </w:r>
            <w:r w:rsidRPr="006436AF">
              <w:rPr>
                <w:color w:val="D4D4D4"/>
              </w:rPr>
              <w:t>:</w:t>
            </w:r>
          </w:p>
          <w:p w14:paraId="4707C07C" w14:textId="77777777" w:rsidR="00ED3DC2" w:rsidRPr="006436AF" w:rsidRDefault="00ED3DC2" w:rsidP="00ED3DC2">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0F704106" w14:textId="77777777" w:rsidR="00ED3DC2" w:rsidRPr="006436AF" w:rsidRDefault="00ED3DC2" w:rsidP="00ED3DC2">
            <w:pPr>
              <w:pStyle w:val="PL"/>
              <w:rPr>
                <w:color w:val="D4D4D4"/>
              </w:rPr>
            </w:pPr>
            <w:r w:rsidRPr="006436AF">
              <w:rPr>
                <w:color w:val="D4D4D4"/>
              </w:rPr>
              <w:t>    </w:t>
            </w:r>
            <w:r w:rsidRPr="006436AF">
              <w:t>variables</w:t>
            </w:r>
            <w:r w:rsidRPr="006436AF">
              <w:rPr>
                <w:color w:val="D4D4D4"/>
              </w:rPr>
              <w:t>:</w:t>
            </w:r>
          </w:p>
          <w:p w14:paraId="607B2CD7" w14:textId="77777777" w:rsidR="00ED3DC2" w:rsidRPr="006436AF" w:rsidRDefault="00ED3DC2" w:rsidP="00ED3DC2">
            <w:pPr>
              <w:pStyle w:val="PL"/>
              <w:rPr>
                <w:color w:val="D4D4D4"/>
              </w:rPr>
            </w:pPr>
            <w:r w:rsidRPr="006436AF">
              <w:rPr>
                <w:color w:val="D4D4D4"/>
              </w:rPr>
              <w:t>      </w:t>
            </w:r>
            <w:r w:rsidRPr="006436AF">
              <w:t>apiRoot</w:t>
            </w:r>
            <w:r w:rsidRPr="006436AF">
              <w:rPr>
                <w:color w:val="D4D4D4"/>
              </w:rPr>
              <w:t>:</w:t>
            </w:r>
          </w:p>
          <w:p w14:paraId="70740DA4" w14:textId="77777777" w:rsidR="00ED3DC2" w:rsidRPr="006436AF" w:rsidRDefault="00ED3DC2" w:rsidP="00ED3DC2">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F3C4F1B"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37B38278" w14:textId="77777777" w:rsidR="00ED3DC2" w:rsidRPr="006436AF" w:rsidRDefault="00ED3DC2" w:rsidP="00ED3DC2">
            <w:pPr>
              <w:pStyle w:val="PL"/>
              <w:rPr>
                <w:color w:val="D4D4D4"/>
              </w:rPr>
            </w:pPr>
            <w:r w:rsidRPr="006436AF">
              <w:t>paths</w:t>
            </w:r>
            <w:r w:rsidRPr="006436AF">
              <w:rPr>
                <w:color w:val="D4D4D4"/>
              </w:rPr>
              <w:t>:</w:t>
            </w:r>
          </w:p>
          <w:p w14:paraId="7CA11041" w14:textId="77777777" w:rsidR="00ED3DC2" w:rsidRPr="006436AF" w:rsidRDefault="00ED3DC2" w:rsidP="00ED3DC2">
            <w:pPr>
              <w:pStyle w:val="PL"/>
              <w:rPr>
                <w:color w:val="D4D4D4"/>
              </w:rPr>
            </w:pPr>
            <w:r w:rsidRPr="006436AF">
              <w:rPr>
                <w:color w:val="D4D4D4"/>
              </w:rPr>
              <w:t>  </w:t>
            </w:r>
            <w:r w:rsidRPr="006436AF">
              <w:t>/network-assistance/</w:t>
            </w:r>
            <w:r w:rsidRPr="006436AF">
              <w:rPr>
                <w:color w:val="D4D4D4"/>
              </w:rPr>
              <w:t>:</w:t>
            </w:r>
          </w:p>
          <w:p w14:paraId="49F98593" w14:textId="77777777" w:rsidR="00ED3DC2" w:rsidRPr="006436AF" w:rsidRDefault="00ED3DC2" w:rsidP="00ED3DC2">
            <w:pPr>
              <w:pStyle w:val="PL"/>
              <w:rPr>
                <w:color w:val="D4D4D4"/>
              </w:rPr>
            </w:pPr>
            <w:r w:rsidRPr="006436AF">
              <w:rPr>
                <w:color w:val="D4D4D4"/>
              </w:rPr>
              <w:t>    </w:t>
            </w:r>
            <w:r w:rsidRPr="006436AF">
              <w:t>post</w:t>
            </w:r>
            <w:r w:rsidRPr="006436AF">
              <w:rPr>
                <w:color w:val="D4D4D4"/>
              </w:rPr>
              <w:t>:</w:t>
            </w:r>
          </w:p>
          <w:p w14:paraId="04862AE7"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2A2892DF"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71973C44" w14:textId="77777777" w:rsidR="00ED3DC2" w:rsidRPr="006436AF" w:rsidRDefault="00ED3DC2" w:rsidP="00ED3DC2">
            <w:pPr>
              <w:pStyle w:val="PL"/>
              <w:rPr>
                <w:color w:val="D4D4D4"/>
              </w:rPr>
            </w:pPr>
            <w:r w:rsidRPr="006436AF">
              <w:rPr>
                <w:color w:val="D4D4D4"/>
              </w:rPr>
              <w:t>      </w:t>
            </w:r>
            <w:r w:rsidRPr="006436AF">
              <w:t>requestBody</w:t>
            </w:r>
            <w:r w:rsidRPr="006436AF">
              <w:rPr>
                <w:color w:val="D4D4D4"/>
              </w:rPr>
              <w:t>:</w:t>
            </w:r>
          </w:p>
          <w:p w14:paraId="51EFF2F0"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D47D34D"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47822350"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66919518"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7A119C2C"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10A137C0"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13E48CA8" w14:textId="77777777" w:rsidR="00ED3DC2" w:rsidRPr="006436AF" w:rsidRDefault="00ED3DC2" w:rsidP="00ED3DC2">
            <w:pPr>
              <w:pStyle w:val="PL"/>
              <w:rPr>
                <w:color w:val="D4D4D4"/>
              </w:rPr>
            </w:pPr>
            <w:r w:rsidRPr="006436AF">
              <w:rPr>
                <w:color w:val="D4D4D4"/>
              </w:rPr>
              <w:t>        </w:t>
            </w:r>
            <w:r w:rsidRPr="006436AF">
              <w:rPr>
                <w:color w:val="CE9178"/>
              </w:rPr>
              <w:t>'201'</w:t>
            </w:r>
            <w:r w:rsidRPr="006436AF">
              <w:rPr>
                <w:color w:val="D4D4D4"/>
              </w:rPr>
              <w:t>:</w:t>
            </w:r>
          </w:p>
          <w:p w14:paraId="41F4BC95"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4F378C4"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6B6CF2D5"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4DACCA57"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78DB5A45"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12231423" w14:textId="77777777" w:rsidR="00ED3DC2" w:rsidRPr="006436AF" w:rsidRDefault="00ED3DC2" w:rsidP="00ED3DC2">
            <w:pPr>
              <w:pStyle w:val="PL"/>
              <w:rPr>
                <w:color w:val="D4D4D4"/>
              </w:rPr>
            </w:pPr>
            <w:r w:rsidRPr="006436AF">
              <w:rPr>
                <w:color w:val="D4D4D4"/>
              </w:rPr>
              <w:t>          </w:t>
            </w:r>
            <w:r w:rsidRPr="006436AF">
              <w:t>headers</w:t>
            </w:r>
            <w:r w:rsidRPr="006436AF">
              <w:rPr>
                <w:color w:val="D4D4D4"/>
              </w:rPr>
              <w:t>:</w:t>
            </w:r>
          </w:p>
          <w:p w14:paraId="66C83AFC" w14:textId="77777777" w:rsidR="00ED3DC2" w:rsidRPr="006436AF" w:rsidRDefault="00ED3DC2" w:rsidP="00ED3DC2">
            <w:pPr>
              <w:pStyle w:val="PL"/>
              <w:rPr>
                <w:color w:val="D4D4D4"/>
              </w:rPr>
            </w:pPr>
            <w:r w:rsidRPr="006436AF">
              <w:rPr>
                <w:color w:val="D4D4D4"/>
              </w:rPr>
              <w:t>            </w:t>
            </w:r>
            <w:r w:rsidRPr="006436AF">
              <w:t>Location</w:t>
            </w:r>
            <w:r w:rsidRPr="006436AF">
              <w:rPr>
                <w:color w:val="D4D4D4"/>
              </w:rPr>
              <w:t>:</w:t>
            </w:r>
          </w:p>
          <w:p w14:paraId="2A8BBF33"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E32BF59"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0BE39F8A"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366C1B51"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C60D661"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5A0D2CEA"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680F994"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5CF3842C"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5226AEC" w14:textId="77777777" w:rsidR="00ED3DC2" w:rsidRPr="006436AF" w:rsidRDefault="00ED3DC2" w:rsidP="00ED3DC2">
            <w:pPr>
              <w:pStyle w:val="PL"/>
              <w:rPr>
                <w:color w:val="D4D4D4"/>
              </w:rPr>
            </w:pPr>
          </w:p>
          <w:p w14:paraId="146C9888" w14:textId="77777777" w:rsidR="00ED3DC2" w:rsidRPr="006436AF" w:rsidRDefault="00ED3DC2" w:rsidP="00ED3DC2">
            <w:pPr>
              <w:pStyle w:val="PL"/>
              <w:rPr>
                <w:color w:val="D4D4D4"/>
              </w:rPr>
            </w:pPr>
            <w:r w:rsidRPr="006436AF">
              <w:rPr>
                <w:color w:val="D4D4D4"/>
              </w:rPr>
              <w:t>  </w:t>
            </w:r>
            <w:r w:rsidRPr="006436AF">
              <w:t>/network-assistance/{naSessionId}</w:t>
            </w:r>
            <w:r w:rsidRPr="006436AF">
              <w:rPr>
                <w:color w:val="D4D4D4"/>
              </w:rPr>
              <w:t>:</w:t>
            </w:r>
          </w:p>
          <w:p w14:paraId="2524671C" w14:textId="77777777" w:rsidR="00ED3DC2" w:rsidRPr="006436AF" w:rsidRDefault="00ED3DC2" w:rsidP="00ED3DC2">
            <w:pPr>
              <w:pStyle w:val="PL"/>
              <w:rPr>
                <w:color w:val="D4D4D4"/>
              </w:rPr>
            </w:pPr>
            <w:r w:rsidRPr="006436AF">
              <w:rPr>
                <w:color w:val="D4D4D4"/>
              </w:rPr>
              <w:t>    </w:t>
            </w:r>
            <w:r w:rsidRPr="006436AF">
              <w:t>parameters</w:t>
            </w:r>
            <w:r w:rsidRPr="006436AF">
              <w:rPr>
                <w:color w:val="D4D4D4"/>
              </w:rPr>
              <w:t>:</w:t>
            </w:r>
          </w:p>
          <w:p w14:paraId="00945E83" w14:textId="77777777" w:rsidR="00ED3DC2" w:rsidRPr="006436AF" w:rsidRDefault="00ED3DC2" w:rsidP="00ED3DC2">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56FA8A0D"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648EF2FB" w14:textId="77777777" w:rsidR="00ED3DC2" w:rsidRPr="006436AF" w:rsidRDefault="00ED3DC2" w:rsidP="00ED3DC2">
            <w:pPr>
              <w:pStyle w:val="PL"/>
              <w:rPr>
                <w:color w:val="D4D4D4"/>
              </w:rPr>
            </w:pPr>
            <w:r w:rsidRPr="006436AF">
              <w:rPr>
                <w:color w:val="D4D4D4"/>
              </w:rPr>
              <w:t>        </w:t>
            </w:r>
            <w:r w:rsidRPr="006436AF">
              <w:t>in</w:t>
            </w:r>
            <w:r w:rsidRPr="006436AF">
              <w:rPr>
                <w:color w:val="D4D4D4"/>
              </w:rPr>
              <w:t>: </w:t>
            </w:r>
            <w:r w:rsidRPr="006436AF">
              <w:rPr>
                <w:color w:val="CE9178"/>
              </w:rPr>
              <w:t>path</w:t>
            </w:r>
          </w:p>
          <w:p w14:paraId="5B0C7FD1"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09905FB4"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02B429A7"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4AE940E" w14:textId="77777777" w:rsidR="00ED3DC2" w:rsidRPr="006436AF" w:rsidRDefault="00ED3DC2" w:rsidP="00ED3DC2">
            <w:pPr>
              <w:pStyle w:val="PL"/>
              <w:rPr>
                <w:color w:val="D4D4D4"/>
              </w:rPr>
            </w:pPr>
            <w:r w:rsidRPr="006436AF">
              <w:rPr>
                <w:color w:val="D4D4D4"/>
              </w:rPr>
              <w:t>    </w:t>
            </w:r>
            <w:r w:rsidRPr="006436AF">
              <w:t>get</w:t>
            </w:r>
            <w:r w:rsidRPr="006436AF">
              <w:rPr>
                <w:color w:val="D4D4D4"/>
              </w:rPr>
              <w:t>:</w:t>
            </w:r>
          </w:p>
          <w:p w14:paraId="4872B341"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7353B11B"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6CBE599C"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5D8098CD" w14:textId="77777777" w:rsidR="00ED3DC2" w:rsidRPr="006436AF" w:rsidRDefault="00ED3DC2" w:rsidP="00ED3DC2">
            <w:pPr>
              <w:pStyle w:val="PL"/>
              <w:rPr>
                <w:color w:val="D4D4D4"/>
              </w:rPr>
            </w:pPr>
            <w:r w:rsidRPr="006436AF">
              <w:rPr>
                <w:color w:val="D4D4D4"/>
              </w:rPr>
              <w:t>        </w:t>
            </w:r>
            <w:r w:rsidRPr="006436AF">
              <w:rPr>
                <w:color w:val="CE9178"/>
              </w:rPr>
              <w:t>'200'</w:t>
            </w:r>
            <w:r w:rsidRPr="006436AF">
              <w:rPr>
                <w:color w:val="D4D4D4"/>
              </w:rPr>
              <w:t>:</w:t>
            </w:r>
          </w:p>
          <w:p w14:paraId="2972D64D"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5941C0B"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0E04A432"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631BCF9A"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3CF8450D"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1B7DD21A"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44F1E2C5"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E9589AB"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19CF2064"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A1A69CE"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2259D6A2"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B8BD3AC" w14:textId="77777777" w:rsidR="00ED3DC2" w:rsidRPr="006436AF" w:rsidRDefault="00ED3DC2" w:rsidP="00ED3DC2">
            <w:pPr>
              <w:pStyle w:val="PL"/>
              <w:rPr>
                <w:color w:val="D4D4D4"/>
              </w:rPr>
            </w:pPr>
            <w:r w:rsidRPr="006436AF">
              <w:rPr>
                <w:color w:val="D4D4D4"/>
              </w:rPr>
              <w:t>    </w:t>
            </w:r>
            <w:r w:rsidRPr="006436AF">
              <w:t>put</w:t>
            </w:r>
            <w:r w:rsidRPr="006436AF">
              <w:rPr>
                <w:color w:val="D4D4D4"/>
              </w:rPr>
              <w:t>:</w:t>
            </w:r>
          </w:p>
          <w:p w14:paraId="6E4470FB"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52AF44FE"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28F6AF33" w14:textId="77777777" w:rsidR="00ED3DC2" w:rsidRPr="006436AF" w:rsidRDefault="00ED3DC2" w:rsidP="00ED3DC2">
            <w:pPr>
              <w:pStyle w:val="PL"/>
              <w:rPr>
                <w:color w:val="D4D4D4"/>
              </w:rPr>
            </w:pPr>
            <w:r w:rsidRPr="006436AF">
              <w:rPr>
                <w:color w:val="D4D4D4"/>
              </w:rPr>
              <w:t>      </w:t>
            </w:r>
            <w:r w:rsidRPr="006436AF">
              <w:t>requestBody</w:t>
            </w:r>
            <w:r w:rsidRPr="006436AF">
              <w:rPr>
                <w:color w:val="D4D4D4"/>
              </w:rPr>
              <w:t>:</w:t>
            </w:r>
          </w:p>
          <w:p w14:paraId="1AABF2B9"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518B69B7"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6C636865"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3CA8DF81"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35933899"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6BEF0C2A"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CB28524"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77AAA6D8"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68CF9478"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E7F9DED"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00DA813E"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99CC99D"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6EEF7EAD"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4DB94B3" w14:textId="77777777" w:rsidR="00ED3DC2" w:rsidRPr="006436AF" w:rsidRDefault="00ED3DC2" w:rsidP="00ED3DC2">
            <w:pPr>
              <w:pStyle w:val="PL"/>
              <w:rPr>
                <w:color w:val="D4D4D4"/>
              </w:rPr>
            </w:pPr>
            <w:r w:rsidRPr="006436AF">
              <w:rPr>
                <w:color w:val="D4D4D4"/>
              </w:rPr>
              <w:t>    </w:t>
            </w:r>
            <w:r w:rsidRPr="006436AF">
              <w:t>patch</w:t>
            </w:r>
            <w:r w:rsidRPr="006436AF">
              <w:rPr>
                <w:color w:val="D4D4D4"/>
              </w:rPr>
              <w:t>:</w:t>
            </w:r>
          </w:p>
          <w:p w14:paraId="26E49FEC"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BD7F52E"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16E5B463" w14:textId="77777777" w:rsidR="00ED3DC2" w:rsidRPr="006436AF" w:rsidRDefault="00ED3DC2" w:rsidP="00ED3DC2">
            <w:pPr>
              <w:pStyle w:val="PL"/>
              <w:rPr>
                <w:color w:val="D4D4D4"/>
              </w:rPr>
            </w:pPr>
            <w:r w:rsidRPr="006436AF">
              <w:rPr>
                <w:color w:val="D4D4D4"/>
              </w:rPr>
              <w:t>      </w:t>
            </w:r>
            <w:r w:rsidRPr="006436AF">
              <w:t>requestBody</w:t>
            </w:r>
            <w:r w:rsidRPr="006436AF">
              <w:rPr>
                <w:color w:val="D4D4D4"/>
              </w:rPr>
              <w:t>:</w:t>
            </w:r>
          </w:p>
          <w:p w14:paraId="0546092B"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6ADA69DF"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581C7324"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567A11E8" w14:textId="77777777" w:rsidR="00ED3DC2" w:rsidRPr="006436AF" w:rsidRDefault="00ED3DC2" w:rsidP="00ED3DC2">
            <w:pPr>
              <w:pStyle w:val="PL"/>
              <w:rPr>
                <w:color w:val="D4D4D4"/>
              </w:rPr>
            </w:pPr>
            <w:r w:rsidRPr="006436AF">
              <w:rPr>
                <w:color w:val="D4D4D4"/>
              </w:rPr>
              <w:t>          </w:t>
            </w:r>
            <w:r w:rsidRPr="006436AF">
              <w:t>application/merge-patch+json</w:t>
            </w:r>
            <w:r w:rsidRPr="006436AF">
              <w:rPr>
                <w:color w:val="D4D4D4"/>
              </w:rPr>
              <w:t>:</w:t>
            </w:r>
          </w:p>
          <w:p w14:paraId="240DC55A"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3F58DFE4"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9211A2" w14:textId="77777777" w:rsidR="00ED3DC2" w:rsidRPr="006436AF" w:rsidRDefault="00ED3DC2" w:rsidP="00ED3DC2">
            <w:pPr>
              <w:pStyle w:val="PL"/>
              <w:rPr>
                <w:color w:val="D4D4D4"/>
              </w:rPr>
            </w:pPr>
            <w:r w:rsidRPr="006436AF">
              <w:rPr>
                <w:color w:val="D4D4D4"/>
              </w:rPr>
              <w:t>          </w:t>
            </w:r>
            <w:r w:rsidRPr="006436AF">
              <w:t>application/json-patch+json</w:t>
            </w:r>
            <w:r w:rsidRPr="006436AF">
              <w:rPr>
                <w:color w:val="D4D4D4"/>
              </w:rPr>
              <w:t>:</w:t>
            </w:r>
          </w:p>
          <w:p w14:paraId="31BB4B98"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794FD497"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69BA4E9"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1C124275" w14:textId="77777777" w:rsidR="00ED3DC2" w:rsidRPr="006436AF" w:rsidRDefault="00ED3DC2" w:rsidP="00ED3DC2">
            <w:pPr>
              <w:pStyle w:val="PL"/>
              <w:rPr>
                <w:color w:val="D4D4D4"/>
              </w:rPr>
            </w:pPr>
            <w:r w:rsidRPr="006436AF">
              <w:rPr>
                <w:color w:val="D4D4D4"/>
              </w:rPr>
              <w:t>        </w:t>
            </w:r>
            <w:r w:rsidRPr="006436AF">
              <w:rPr>
                <w:color w:val="CE9178"/>
              </w:rPr>
              <w:t>'200'</w:t>
            </w:r>
            <w:r w:rsidRPr="006436AF">
              <w:rPr>
                <w:color w:val="D4D4D4"/>
              </w:rPr>
              <w:t>:</w:t>
            </w:r>
          </w:p>
          <w:p w14:paraId="038C44BF"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3735F661"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2C39BA69"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3DB11973"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4E2A194F"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019BEF2" w14:textId="77777777" w:rsidR="00ED3DC2" w:rsidRPr="006436AF" w:rsidRDefault="00ED3DC2" w:rsidP="00ED3DC2">
            <w:pPr>
              <w:pStyle w:val="PL"/>
              <w:rPr>
                <w:color w:val="D4D4D4"/>
              </w:rPr>
            </w:pPr>
            <w:r w:rsidRPr="006436AF">
              <w:rPr>
                <w:color w:val="D4D4D4"/>
              </w:rPr>
              <w:t>        </w:t>
            </w:r>
            <w:r w:rsidRPr="006436AF">
              <w:rPr>
                <w:color w:val="CE9178"/>
              </w:rPr>
              <w:t>'204'</w:t>
            </w:r>
            <w:r w:rsidRPr="006436AF">
              <w:rPr>
                <w:color w:val="D4D4D4"/>
              </w:rPr>
              <w:t>:</w:t>
            </w:r>
          </w:p>
          <w:p w14:paraId="36BF1C30"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CA921D8"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5F845573"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2CF11E3"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0CEE2E00"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8676548"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21A5463D"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8445C9" w14:textId="77777777" w:rsidR="00ED3DC2" w:rsidRPr="006436AF" w:rsidRDefault="00ED3DC2" w:rsidP="00ED3DC2">
            <w:pPr>
              <w:pStyle w:val="PL"/>
              <w:rPr>
                <w:color w:val="D4D4D4"/>
              </w:rPr>
            </w:pPr>
            <w:r w:rsidRPr="006436AF">
              <w:rPr>
                <w:color w:val="D4D4D4"/>
              </w:rPr>
              <w:t>    </w:t>
            </w:r>
            <w:r w:rsidRPr="006436AF">
              <w:t>delete</w:t>
            </w:r>
            <w:r w:rsidRPr="006436AF">
              <w:rPr>
                <w:color w:val="D4D4D4"/>
              </w:rPr>
              <w:t>:</w:t>
            </w:r>
          </w:p>
          <w:p w14:paraId="59760FA0"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214264A3"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0B1B9031"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3B776C83" w14:textId="77777777" w:rsidR="00ED3DC2" w:rsidRPr="006436AF" w:rsidRDefault="00ED3DC2" w:rsidP="00ED3DC2">
            <w:pPr>
              <w:pStyle w:val="PL"/>
              <w:rPr>
                <w:color w:val="D4D4D4"/>
              </w:rPr>
            </w:pPr>
            <w:r w:rsidRPr="006436AF">
              <w:rPr>
                <w:color w:val="D4D4D4"/>
              </w:rPr>
              <w:t>        </w:t>
            </w:r>
            <w:r w:rsidRPr="006436AF">
              <w:rPr>
                <w:color w:val="CE9178"/>
              </w:rPr>
              <w:t>'204'</w:t>
            </w:r>
            <w:r w:rsidRPr="006436AF">
              <w:rPr>
                <w:color w:val="D4D4D4"/>
              </w:rPr>
              <w:t>:</w:t>
            </w:r>
          </w:p>
          <w:p w14:paraId="6F8AA6B8"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352AC579"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44E68AB3"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5B63C367"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1D4C201C"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C7895E9"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091BC6EB"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AACC7D" w14:textId="77777777" w:rsidR="00ED3DC2" w:rsidRPr="006436AF" w:rsidRDefault="00ED3DC2" w:rsidP="00ED3DC2">
            <w:pPr>
              <w:pStyle w:val="PL"/>
              <w:rPr>
                <w:color w:val="D4D4D4"/>
              </w:rPr>
            </w:pPr>
          </w:p>
          <w:p w14:paraId="787383D7" w14:textId="77777777" w:rsidR="00ED3DC2" w:rsidRPr="006436AF" w:rsidRDefault="00ED3DC2" w:rsidP="00ED3DC2">
            <w:pPr>
              <w:pStyle w:val="PL"/>
              <w:rPr>
                <w:color w:val="D4D4D4"/>
              </w:rPr>
            </w:pPr>
            <w:r w:rsidRPr="006436AF">
              <w:rPr>
                <w:color w:val="D4D4D4"/>
              </w:rPr>
              <w:t>  </w:t>
            </w:r>
            <w:r w:rsidRPr="006436AF">
              <w:t>/network-assistance/{naSessionId}/recommendation</w:t>
            </w:r>
            <w:r w:rsidRPr="006436AF">
              <w:rPr>
                <w:color w:val="D4D4D4"/>
              </w:rPr>
              <w:t>:</w:t>
            </w:r>
          </w:p>
          <w:p w14:paraId="0295C44C" w14:textId="77777777" w:rsidR="00ED3DC2" w:rsidRPr="006436AF" w:rsidRDefault="00ED3DC2" w:rsidP="00ED3DC2">
            <w:pPr>
              <w:pStyle w:val="PL"/>
              <w:rPr>
                <w:color w:val="D4D4D4"/>
              </w:rPr>
            </w:pPr>
            <w:r w:rsidRPr="006436AF">
              <w:rPr>
                <w:color w:val="D4D4D4"/>
              </w:rPr>
              <w:t>    </w:t>
            </w:r>
            <w:r w:rsidRPr="006436AF">
              <w:t>get</w:t>
            </w:r>
            <w:r w:rsidRPr="006436AF">
              <w:rPr>
                <w:color w:val="D4D4D4"/>
              </w:rPr>
              <w:t>:</w:t>
            </w:r>
          </w:p>
          <w:p w14:paraId="46984E62"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5C03D6FA"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1A5B0958" w14:textId="77777777" w:rsidR="00ED3DC2" w:rsidRPr="006436AF" w:rsidRDefault="00ED3DC2" w:rsidP="00ED3DC2">
            <w:pPr>
              <w:pStyle w:val="PL"/>
              <w:rPr>
                <w:color w:val="D4D4D4"/>
              </w:rPr>
            </w:pPr>
            <w:r w:rsidRPr="006436AF">
              <w:rPr>
                <w:color w:val="D4D4D4"/>
              </w:rPr>
              <w:t>      </w:t>
            </w:r>
            <w:r w:rsidRPr="006436AF">
              <w:t>parameters</w:t>
            </w:r>
            <w:r w:rsidRPr="006436AF">
              <w:rPr>
                <w:color w:val="D4D4D4"/>
              </w:rPr>
              <w:t>:</w:t>
            </w:r>
          </w:p>
          <w:p w14:paraId="31822440" w14:textId="77777777" w:rsidR="00ED3DC2" w:rsidRPr="006436AF" w:rsidRDefault="00ED3DC2" w:rsidP="00ED3DC2">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68B57653"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4894E82" w14:textId="77777777" w:rsidR="00ED3DC2" w:rsidRPr="006436AF" w:rsidRDefault="00ED3DC2" w:rsidP="00ED3DC2">
            <w:pPr>
              <w:pStyle w:val="PL"/>
              <w:rPr>
                <w:color w:val="D4D4D4"/>
              </w:rPr>
            </w:pPr>
            <w:r w:rsidRPr="006436AF">
              <w:rPr>
                <w:color w:val="D4D4D4"/>
              </w:rPr>
              <w:t>          </w:t>
            </w:r>
            <w:r w:rsidRPr="006436AF">
              <w:t>in</w:t>
            </w:r>
            <w:r w:rsidRPr="006436AF">
              <w:rPr>
                <w:color w:val="D4D4D4"/>
              </w:rPr>
              <w:t>: </w:t>
            </w:r>
            <w:r w:rsidRPr="006436AF">
              <w:rPr>
                <w:color w:val="CE9178"/>
              </w:rPr>
              <w:t>path</w:t>
            </w:r>
          </w:p>
          <w:p w14:paraId="72958A78"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6DEE151A"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61AC7BDB" w14:textId="77777777" w:rsidR="00ED3DC2" w:rsidRPr="006436AF" w:rsidRDefault="00ED3DC2" w:rsidP="00ED3DC2">
            <w:pPr>
              <w:pStyle w:val="PL"/>
              <w:rPr>
                <w:color w:val="D4D4D4"/>
              </w:rPr>
            </w:pPr>
            <w:r w:rsidRPr="006436AF">
              <w:rPr>
                <w:color w:val="D4D4D4"/>
              </w:rPr>
              <w:t>            </w:t>
            </w:r>
            <w:r w:rsidRPr="006436AF">
              <w:t>type</w:t>
            </w:r>
            <w:r w:rsidRPr="006436AF">
              <w:rPr>
                <w:color w:val="D4D4D4"/>
              </w:rPr>
              <w:t>: </w:t>
            </w:r>
            <w:r w:rsidRPr="006436AF">
              <w:rPr>
                <w:color w:val="CE9178"/>
              </w:rPr>
              <w:t>string</w:t>
            </w:r>
          </w:p>
          <w:p w14:paraId="311872AD"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11F422D4" w14:textId="77777777" w:rsidR="00ED3DC2" w:rsidRPr="006436AF" w:rsidRDefault="00ED3DC2" w:rsidP="00ED3DC2">
            <w:pPr>
              <w:pStyle w:val="PL"/>
              <w:rPr>
                <w:color w:val="D4D4D4"/>
              </w:rPr>
            </w:pPr>
            <w:r w:rsidRPr="006436AF">
              <w:rPr>
                <w:color w:val="D4D4D4"/>
              </w:rPr>
              <w:t>        </w:t>
            </w:r>
            <w:r w:rsidRPr="006436AF">
              <w:rPr>
                <w:color w:val="CE9178"/>
              </w:rPr>
              <w:t>'200'</w:t>
            </w:r>
            <w:r w:rsidRPr="006436AF">
              <w:rPr>
                <w:color w:val="D4D4D4"/>
              </w:rPr>
              <w:t>:</w:t>
            </w:r>
          </w:p>
          <w:p w14:paraId="5DE8D988"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48EE314A"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74E5B986"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2C0B3B1F"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45E7EE67"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6DB1AC99"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543758DA"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6A5872FE"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5E406545"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79F097"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4C0FB99B"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1250469A" w14:textId="77777777" w:rsidR="00ED3DC2" w:rsidRPr="006436AF" w:rsidRDefault="00ED3DC2" w:rsidP="00ED3DC2">
            <w:pPr>
              <w:pStyle w:val="PL"/>
              <w:rPr>
                <w:color w:val="D4D4D4"/>
              </w:rPr>
            </w:pPr>
            <w:r w:rsidRPr="006436AF">
              <w:rPr>
                <w:color w:val="D4D4D4"/>
              </w:rPr>
              <w:t>  </w:t>
            </w:r>
            <w:r w:rsidRPr="006436AF">
              <w:t>/network-assistance/{naSessionId}/boost-request</w:t>
            </w:r>
            <w:r w:rsidRPr="006436AF">
              <w:rPr>
                <w:color w:val="D4D4D4"/>
              </w:rPr>
              <w:t>:</w:t>
            </w:r>
          </w:p>
          <w:p w14:paraId="2CB14CE0" w14:textId="77777777" w:rsidR="00ED3DC2" w:rsidRPr="006436AF" w:rsidRDefault="00ED3DC2" w:rsidP="00ED3DC2">
            <w:pPr>
              <w:pStyle w:val="PL"/>
              <w:rPr>
                <w:color w:val="D4D4D4"/>
              </w:rPr>
            </w:pPr>
            <w:r w:rsidRPr="006436AF">
              <w:rPr>
                <w:color w:val="D4D4D4"/>
              </w:rPr>
              <w:t>    </w:t>
            </w:r>
            <w:r w:rsidRPr="006436AF">
              <w:t>post</w:t>
            </w:r>
            <w:r w:rsidRPr="006436AF">
              <w:rPr>
                <w:color w:val="D4D4D4"/>
              </w:rPr>
              <w:t>:</w:t>
            </w:r>
          </w:p>
          <w:p w14:paraId="28DEF96E" w14:textId="77777777" w:rsidR="00ED3DC2" w:rsidRPr="006436AF" w:rsidRDefault="00ED3DC2" w:rsidP="00ED3DC2">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0D13B274" w14:textId="77777777" w:rsidR="00ED3DC2" w:rsidRPr="006436AF" w:rsidRDefault="00ED3DC2" w:rsidP="00ED3DC2">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47B1B62D" w14:textId="77777777" w:rsidR="00ED3DC2" w:rsidRPr="006436AF" w:rsidRDefault="00ED3DC2" w:rsidP="00ED3DC2">
            <w:pPr>
              <w:pStyle w:val="PL"/>
              <w:rPr>
                <w:color w:val="D4D4D4"/>
              </w:rPr>
            </w:pPr>
            <w:r w:rsidRPr="006436AF">
              <w:rPr>
                <w:color w:val="D4D4D4"/>
              </w:rPr>
              <w:t>      </w:t>
            </w:r>
            <w:r w:rsidRPr="006436AF">
              <w:t>parameters</w:t>
            </w:r>
            <w:r w:rsidRPr="006436AF">
              <w:rPr>
                <w:color w:val="D4D4D4"/>
              </w:rPr>
              <w:t>:</w:t>
            </w:r>
          </w:p>
          <w:p w14:paraId="07A6B25E" w14:textId="77777777" w:rsidR="00ED3DC2" w:rsidRPr="006436AF" w:rsidRDefault="00ED3DC2" w:rsidP="00ED3DC2">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11587B5"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5203F023" w14:textId="77777777" w:rsidR="00ED3DC2" w:rsidRPr="006436AF" w:rsidRDefault="00ED3DC2" w:rsidP="00ED3DC2">
            <w:pPr>
              <w:pStyle w:val="PL"/>
              <w:rPr>
                <w:color w:val="D4D4D4"/>
              </w:rPr>
            </w:pPr>
            <w:r w:rsidRPr="006436AF">
              <w:rPr>
                <w:color w:val="D4D4D4"/>
              </w:rPr>
              <w:t>          </w:t>
            </w:r>
            <w:r w:rsidRPr="006436AF">
              <w:t>in</w:t>
            </w:r>
            <w:r w:rsidRPr="006436AF">
              <w:rPr>
                <w:color w:val="D4D4D4"/>
              </w:rPr>
              <w:t>: </w:t>
            </w:r>
            <w:r w:rsidRPr="006436AF">
              <w:rPr>
                <w:color w:val="CE9178"/>
              </w:rPr>
              <w:t>path</w:t>
            </w:r>
          </w:p>
          <w:p w14:paraId="7C205031"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r w:rsidRPr="006436AF">
              <w:t>true</w:t>
            </w:r>
          </w:p>
          <w:p w14:paraId="7EB17410"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78BE8B36" w14:textId="77777777" w:rsidR="00ED3DC2" w:rsidRPr="006436AF" w:rsidRDefault="00ED3DC2" w:rsidP="00ED3DC2">
            <w:pPr>
              <w:pStyle w:val="PL"/>
              <w:rPr>
                <w:color w:val="D4D4D4"/>
              </w:rPr>
            </w:pPr>
            <w:r w:rsidRPr="006436AF">
              <w:rPr>
                <w:color w:val="D4D4D4"/>
              </w:rPr>
              <w:t>            </w:t>
            </w:r>
            <w:r w:rsidRPr="006436AF">
              <w:t>type</w:t>
            </w:r>
            <w:r w:rsidRPr="006436AF">
              <w:rPr>
                <w:color w:val="D4D4D4"/>
              </w:rPr>
              <w:t>: </w:t>
            </w:r>
            <w:r w:rsidRPr="006436AF">
              <w:rPr>
                <w:color w:val="CE9178"/>
              </w:rPr>
              <w:t>string</w:t>
            </w:r>
          </w:p>
          <w:p w14:paraId="40EF8B22" w14:textId="77777777" w:rsidR="00ED3DC2" w:rsidRPr="006436AF" w:rsidRDefault="00ED3DC2" w:rsidP="00ED3DC2">
            <w:pPr>
              <w:pStyle w:val="PL"/>
              <w:rPr>
                <w:color w:val="D4D4D4"/>
              </w:rPr>
            </w:pPr>
            <w:r w:rsidRPr="006436AF">
              <w:rPr>
                <w:color w:val="D4D4D4"/>
              </w:rPr>
              <w:t>      </w:t>
            </w:r>
            <w:r w:rsidRPr="006436AF">
              <w:t>responses</w:t>
            </w:r>
            <w:r w:rsidRPr="006436AF">
              <w:rPr>
                <w:color w:val="D4D4D4"/>
              </w:rPr>
              <w:t>:</w:t>
            </w:r>
          </w:p>
          <w:p w14:paraId="40B95C36" w14:textId="77777777" w:rsidR="00ED3DC2" w:rsidRPr="006436AF" w:rsidRDefault="00ED3DC2" w:rsidP="00ED3DC2">
            <w:pPr>
              <w:pStyle w:val="PL"/>
              <w:rPr>
                <w:color w:val="D4D4D4"/>
              </w:rPr>
            </w:pPr>
            <w:r w:rsidRPr="006436AF">
              <w:rPr>
                <w:color w:val="D4D4D4"/>
              </w:rPr>
              <w:t>        </w:t>
            </w:r>
            <w:r w:rsidRPr="006436AF">
              <w:rPr>
                <w:color w:val="CE9178"/>
              </w:rPr>
              <w:t>'200'</w:t>
            </w:r>
            <w:r w:rsidRPr="006436AF">
              <w:rPr>
                <w:color w:val="D4D4D4"/>
              </w:rPr>
              <w:t>:</w:t>
            </w:r>
          </w:p>
          <w:p w14:paraId="22135AB0"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5B8AC7F6" w14:textId="77777777" w:rsidR="00ED3DC2" w:rsidRPr="006436AF" w:rsidRDefault="00ED3DC2" w:rsidP="00ED3DC2">
            <w:pPr>
              <w:pStyle w:val="PL"/>
              <w:rPr>
                <w:color w:val="D4D4D4"/>
              </w:rPr>
            </w:pPr>
            <w:r w:rsidRPr="006436AF">
              <w:rPr>
                <w:color w:val="D4D4D4"/>
              </w:rPr>
              <w:t>          </w:t>
            </w:r>
            <w:r w:rsidRPr="006436AF">
              <w:t>content</w:t>
            </w:r>
            <w:r w:rsidRPr="006436AF">
              <w:rPr>
                <w:color w:val="D4D4D4"/>
              </w:rPr>
              <w:t>:</w:t>
            </w:r>
          </w:p>
          <w:p w14:paraId="762600C8" w14:textId="77777777" w:rsidR="00ED3DC2" w:rsidRPr="006436AF" w:rsidRDefault="00ED3DC2" w:rsidP="00ED3DC2">
            <w:pPr>
              <w:pStyle w:val="PL"/>
              <w:rPr>
                <w:color w:val="D4D4D4"/>
              </w:rPr>
            </w:pPr>
            <w:r w:rsidRPr="006436AF">
              <w:rPr>
                <w:color w:val="D4D4D4"/>
              </w:rPr>
              <w:t>            </w:t>
            </w:r>
            <w:r w:rsidRPr="006436AF">
              <w:t>application/json</w:t>
            </w:r>
            <w:r w:rsidRPr="006436AF">
              <w:rPr>
                <w:color w:val="D4D4D4"/>
              </w:rPr>
              <w:t>:</w:t>
            </w:r>
          </w:p>
          <w:p w14:paraId="2AF8DF62" w14:textId="77777777" w:rsidR="00ED3DC2" w:rsidRPr="006436AF" w:rsidRDefault="00ED3DC2" w:rsidP="00ED3DC2">
            <w:pPr>
              <w:pStyle w:val="PL"/>
              <w:rPr>
                <w:color w:val="D4D4D4"/>
              </w:rPr>
            </w:pPr>
            <w:r w:rsidRPr="006436AF">
              <w:rPr>
                <w:color w:val="D4D4D4"/>
              </w:rPr>
              <w:t>              </w:t>
            </w:r>
            <w:r w:rsidRPr="006436AF">
              <w:t>schema</w:t>
            </w:r>
            <w:r w:rsidRPr="006436AF">
              <w:rPr>
                <w:color w:val="D4D4D4"/>
              </w:rPr>
              <w:t>:</w:t>
            </w:r>
          </w:p>
          <w:p w14:paraId="289E8DA4"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65AC9AA7" w14:textId="77777777" w:rsidR="00ED3DC2" w:rsidRPr="006436AF" w:rsidRDefault="00ED3DC2" w:rsidP="00ED3DC2">
            <w:pPr>
              <w:pStyle w:val="PL"/>
              <w:rPr>
                <w:color w:val="D4D4D4"/>
              </w:rPr>
            </w:pPr>
            <w:r w:rsidRPr="006436AF">
              <w:rPr>
                <w:color w:val="D4D4D4"/>
              </w:rPr>
              <w:t>        </w:t>
            </w:r>
            <w:r w:rsidRPr="006436AF">
              <w:rPr>
                <w:color w:val="CE9178"/>
              </w:rPr>
              <w:t>'400'</w:t>
            </w:r>
            <w:r w:rsidRPr="006436AF">
              <w:rPr>
                <w:color w:val="D4D4D4"/>
              </w:rPr>
              <w:t>:</w:t>
            </w:r>
          </w:p>
          <w:p w14:paraId="29B5DCD9"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E6450D" w14:textId="77777777" w:rsidR="00ED3DC2" w:rsidRPr="006436AF" w:rsidRDefault="00ED3DC2" w:rsidP="00ED3DC2">
            <w:pPr>
              <w:pStyle w:val="PL"/>
              <w:rPr>
                <w:color w:val="D4D4D4"/>
              </w:rPr>
            </w:pPr>
            <w:r w:rsidRPr="006436AF">
              <w:rPr>
                <w:color w:val="D4D4D4"/>
              </w:rPr>
              <w:t>        </w:t>
            </w:r>
            <w:r w:rsidRPr="006436AF">
              <w:rPr>
                <w:color w:val="CE9178"/>
              </w:rPr>
              <w:t>'401'</w:t>
            </w:r>
            <w:r w:rsidRPr="006436AF">
              <w:rPr>
                <w:color w:val="D4D4D4"/>
              </w:rPr>
              <w:t>:</w:t>
            </w:r>
          </w:p>
          <w:p w14:paraId="5CF3E3DB"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13792420" w14:textId="77777777" w:rsidR="00ED3DC2" w:rsidRPr="006436AF" w:rsidRDefault="00ED3DC2" w:rsidP="00ED3DC2">
            <w:pPr>
              <w:pStyle w:val="PL"/>
              <w:rPr>
                <w:color w:val="D4D4D4"/>
              </w:rPr>
            </w:pPr>
            <w:r w:rsidRPr="006436AF">
              <w:rPr>
                <w:color w:val="D4D4D4"/>
              </w:rPr>
              <w:t>        </w:t>
            </w:r>
            <w:r w:rsidRPr="006436AF">
              <w:rPr>
                <w:color w:val="CE9178"/>
              </w:rPr>
              <w:t>'404'</w:t>
            </w:r>
            <w:r w:rsidRPr="006436AF">
              <w:rPr>
                <w:color w:val="D4D4D4"/>
              </w:rPr>
              <w:t>:</w:t>
            </w:r>
          </w:p>
          <w:p w14:paraId="296B91C1" w14:textId="77777777" w:rsidR="00ED3DC2" w:rsidRPr="006436AF" w:rsidRDefault="00ED3DC2" w:rsidP="00ED3DC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1EC36073" w14:textId="77777777" w:rsidR="00ED3DC2" w:rsidRPr="006436AF" w:rsidRDefault="00ED3DC2" w:rsidP="00ED3DC2">
            <w:pPr>
              <w:pStyle w:val="PL"/>
              <w:rPr>
                <w:color w:val="D4D4D4"/>
              </w:rPr>
            </w:pPr>
            <w:r w:rsidRPr="006436AF">
              <w:t>components</w:t>
            </w:r>
            <w:r w:rsidRPr="006436AF">
              <w:rPr>
                <w:color w:val="D4D4D4"/>
              </w:rPr>
              <w:t>:</w:t>
            </w:r>
          </w:p>
          <w:p w14:paraId="4857CC41" w14:textId="77777777" w:rsidR="00ED3DC2" w:rsidRPr="006436AF" w:rsidRDefault="00ED3DC2" w:rsidP="00ED3DC2">
            <w:pPr>
              <w:pStyle w:val="PL"/>
              <w:rPr>
                <w:color w:val="D4D4D4"/>
              </w:rPr>
            </w:pPr>
            <w:r w:rsidRPr="006436AF">
              <w:rPr>
                <w:color w:val="D4D4D4"/>
              </w:rPr>
              <w:t>  </w:t>
            </w:r>
            <w:r w:rsidRPr="006436AF">
              <w:t>schemas</w:t>
            </w:r>
            <w:r w:rsidRPr="006436AF">
              <w:rPr>
                <w:color w:val="D4D4D4"/>
              </w:rPr>
              <w:t>:</w:t>
            </w:r>
          </w:p>
          <w:p w14:paraId="6B43C775" w14:textId="77777777" w:rsidR="00ED3DC2" w:rsidRPr="006436AF" w:rsidRDefault="00ED3DC2" w:rsidP="00ED3DC2">
            <w:pPr>
              <w:pStyle w:val="PL"/>
              <w:rPr>
                <w:color w:val="D4D4D4"/>
              </w:rPr>
            </w:pPr>
            <w:r w:rsidRPr="006436AF">
              <w:rPr>
                <w:color w:val="D4D4D4"/>
              </w:rPr>
              <w:t>    </w:t>
            </w:r>
            <w:r w:rsidRPr="006436AF">
              <w:t>NetworkAssistanceSession</w:t>
            </w:r>
            <w:r w:rsidRPr="006436AF">
              <w:rPr>
                <w:color w:val="D4D4D4"/>
              </w:rPr>
              <w:t>:</w:t>
            </w:r>
          </w:p>
          <w:p w14:paraId="2247B849" w14:textId="77777777" w:rsidR="00ED3DC2" w:rsidRPr="006436AF" w:rsidRDefault="00ED3DC2" w:rsidP="00ED3DC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347587D6" w14:textId="77777777" w:rsidR="00ED3DC2" w:rsidRPr="006436AF" w:rsidRDefault="00ED3DC2" w:rsidP="00ED3DC2">
            <w:pPr>
              <w:pStyle w:val="PL"/>
              <w:rPr>
                <w:color w:val="D4D4D4"/>
              </w:rPr>
            </w:pPr>
            <w:r w:rsidRPr="006436AF">
              <w:rPr>
                <w:color w:val="D4D4D4"/>
              </w:rPr>
              <w:t>      </w:t>
            </w:r>
            <w:r w:rsidRPr="006436AF">
              <w:t>type</w:t>
            </w:r>
            <w:r w:rsidRPr="006436AF">
              <w:rPr>
                <w:color w:val="D4D4D4"/>
              </w:rPr>
              <w:t>: </w:t>
            </w:r>
            <w:r w:rsidRPr="006436AF">
              <w:rPr>
                <w:color w:val="CE9178"/>
              </w:rPr>
              <w:t>object</w:t>
            </w:r>
          </w:p>
          <w:p w14:paraId="1BE8E2E1" w14:textId="77777777" w:rsidR="00ED3DC2" w:rsidRPr="006436AF" w:rsidRDefault="00ED3DC2" w:rsidP="00ED3DC2">
            <w:pPr>
              <w:pStyle w:val="PL"/>
              <w:rPr>
                <w:color w:val="D4D4D4"/>
              </w:rPr>
            </w:pPr>
            <w:r w:rsidRPr="006436AF">
              <w:rPr>
                <w:color w:val="D4D4D4"/>
              </w:rPr>
              <w:t>      </w:t>
            </w:r>
            <w:r w:rsidRPr="006436AF">
              <w:t>required</w:t>
            </w:r>
            <w:r w:rsidRPr="006436AF">
              <w:rPr>
                <w:color w:val="D4D4D4"/>
              </w:rPr>
              <w:t>: </w:t>
            </w:r>
          </w:p>
          <w:p w14:paraId="505485D0" w14:textId="77777777" w:rsidR="00ED3DC2" w:rsidRPr="006436AF" w:rsidRDefault="00ED3DC2" w:rsidP="00ED3DC2">
            <w:pPr>
              <w:pStyle w:val="PL"/>
              <w:rPr>
                <w:color w:val="D4D4D4"/>
              </w:rPr>
            </w:pPr>
            <w:r w:rsidRPr="006436AF">
              <w:rPr>
                <w:color w:val="D4D4D4"/>
              </w:rPr>
              <w:t>        - </w:t>
            </w:r>
            <w:r w:rsidRPr="006436AF">
              <w:rPr>
                <w:color w:val="CE9178"/>
              </w:rPr>
              <w:t>naSessionId</w:t>
            </w:r>
          </w:p>
          <w:p w14:paraId="559E5F9E" w14:textId="77777777" w:rsidR="00ED3DC2" w:rsidRPr="006436AF" w:rsidRDefault="00ED3DC2" w:rsidP="00ED3DC2">
            <w:pPr>
              <w:pStyle w:val="PL"/>
              <w:rPr>
                <w:color w:val="D4D4D4"/>
              </w:rPr>
            </w:pPr>
            <w:r w:rsidRPr="006436AF">
              <w:rPr>
                <w:color w:val="D4D4D4"/>
              </w:rPr>
              <w:t>        - </w:t>
            </w:r>
            <w:r w:rsidRPr="006436AF">
              <w:rPr>
                <w:color w:val="CE9178"/>
              </w:rPr>
              <w:t>provisioningSessionId</w:t>
            </w:r>
          </w:p>
          <w:p w14:paraId="37C70F2F" w14:textId="77777777" w:rsidR="00ED3DC2" w:rsidRPr="006436AF" w:rsidRDefault="00ED3DC2" w:rsidP="00ED3DC2">
            <w:pPr>
              <w:pStyle w:val="PL"/>
              <w:rPr>
                <w:color w:val="D4D4D4"/>
              </w:rPr>
            </w:pPr>
            <w:r w:rsidRPr="006436AF">
              <w:rPr>
                <w:color w:val="D4D4D4"/>
              </w:rPr>
              <w:t>        - </w:t>
            </w:r>
            <w:r w:rsidRPr="006436AF">
              <w:rPr>
                <w:color w:val="CE9178"/>
              </w:rPr>
              <w:t>serviceDataFlowDescriptions</w:t>
            </w:r>
          </w:p>
          <w:p w14:paraId="6A9E4F4B" w14:textId="77777777" w:rsidR="00ED3DC2" w:rsidRPr="006436AF" w:rsidRDefault="00ED3DC2" w:rsidP="00ED3DC2">
            <w:pPr>
              <w:pStyle w:val="PL"/>
              <w:rPr>
                <w:color w:val="D4D4D4"/>
              </w:rPr>
            </w:pPr>
            <w:r w:rsidRPr="006436AF">
              <w:rPr>
                <w:color w:val="D4D4D4"/>
              </w:rPr>
              <w:t>      </w:t>
            </w:r>
            <w:r w:rsidRPr="006436AF">
              <w:t>properties</w:t>
            </w:r>
            <w:r w:rsidRPr="006436AF">
              <w:rPr>
                <w:color w:val="D4D4D4"/>
              </w:rPr>
              <w:t>:</w:t>
            </w:r>
          </w:p>
          <w:p w14:paraId="5654EC8D" w14:textId="77777777" w:rsidR="00ED3DC2" w:rsidRPr="006436AF" w:rsidRDefault="00ED3DC2" w:rsidP="00ED3DC2">
            <w:pPr>
              <w:pStyle w:val="PL"/>
              <w:rPr>
                <w:color w:val="D4D4D4"/>
              </w:rPr>
            </w:pPr>
            <w:r w:rsidRPr="006436AF">
              <w:rPr>
                <w:color w:val="D4D4D4"/>
              </w:rPr>
              <w:t>        </w:t>
            </w:r>
            <w:r w:rsidRPr="006436AF">
              <w:t>naSessionId</w:t>
            </w:r>
            <w:r w:rsidRPr="006436AF">
              <w:rPr>
                <w:color w:val="D4D4D4"/>
              </w:rPr>
              <w:t>:</w:t>
            </w:r>
          </w:p>
          <w:p w14:paraId="1303C42D" w14:textId="77777777" w:rsidR="00ED3DC2" w:rsidRPr="00016D4A" w:rsidRDefault="00ED3DC2" w:rsidP="00ED3DC2">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289BBDB" w14:textId="77777777" w:rsidR="00ED3DC2" w:rsidRPr="00C522DE" w:rsidRDefault="00ED3DC2" w:rsidP="00ED3DC2">
            <w:pPr>
              <w:pStyle w:val="PL"/>
              <w:rPr>
                <w:color w:val="D4D4D4"/>
              </w:rPr>
            </w:pPr>
            <w:r w:rsidRPr="00C522DE">
              <w:rPr>
                <w:color w:val="D4D4D4"/>
              </w:rPr>
              <w:t>          </w:t>
            </w:r>
            <w:r w:rsidRPr="00C522DE">
              <w:t>a</w:t>
            </w:r>
            <w:r>
              <w:t>ll</w:t>
            </w:r>
            <w:r w:rsidRPr="00C522DE">
              <w:t>Of</w:t>
            </w:r>
            <w:r w:rsidRPr="00C522DE">
              <w:rPr>
                <w:color w:val="D4D4D4"/>
              </w:rPr>
              <w:t>:</w:t>
            </w:r>
          </w:p>
          <w:p w14:paraId="48F87B4D" w14:textId="77777777" w:rsidR="00ED3DC2" w:rsidRPr="006436AF" w:rsidRDefault="00ED3DC2" w:rsidP="00ED3DC2">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'TS26512_CommonData.yaml#/components/schemas/ResourceId'</w:t>
            </w:r>
          </w:p>
          <w:p w14:paraId="7F9F2265" w14:textId="77777777" w:rsidR="00ED3DC2" w:rsidRPr="006436AF" w:rsidRDefault="00ED3DC2" w:rsidP="00ED3DC2">
            <w:pPr>
              <w:pStyle w:val="PL"/>
              <w:rPr>
                <w:color w:val="D4D4D4"/>
              </w:rPr>
            </w:pPr>
            <w:r w:rsidRPr="006436AF">
              <w:rPr>
                <w:color w:val="D4D4D4"/>
              </w:rPr>
              <w:t>        </w:t>
            </w:r>
            <w:r w:rsidRPr="006436AF">
              <w:t>provisioningSessionId</w:t>
            </w:r>
            <w:r w:rsidRPr="006436AF">
              <w:rPr>
                <w:color w:val="D4D4D4"/>
              </w:rPr>
              <w:t>:</w:t>
            </w:r>
          </w:p>
          <w:p w14:paraId="16F76C56"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D03EB98" w14:textId="77777777" w:rsidR="00ED3DC2" w:rsidRPr="006436AF" w:rsidRDefault="00ED3DC2" w:rsidP="00ED3DC2">
            <w:pPr>
              <w:pStyle w:val="PL"/>
              <w:rPr>
                <w:color w:val="D4D4D4"/>
              </w:rPr>
            </w:pPr>
            <w:r w:rsidRPr="006436AF">
              <w:rPr>
                <w:color w:val="D4D4D4"/>
              </w:rPr>
              <w:t>        </w:t>
            </w:r>
            <w:r w:rsidRPr="006436AF">
              <w:t>serviceDataFlowDescriptions</w:t>
            </w:r>
            <w:r w:rsidRPr="006436AF">
              <w:rPr>
                <w:color w:val="D4D4D4"/>
              </w:rPr>
              <w:t>:</w:t>
            </w:r>
          </w:p>
          <w:p w14:paraId="0A720395" w14:textId="77777777" w:rsidR="00ED3DC2" w:rsidRPr="006436AF" w:rsidRDefault="00ED3DC2" w:rsidP="00ED3DC2">
            <w:pPr>
              <w:pStyle w:val="PL"/>
              <w:rPr>
                <w:color w:val="D4D4D4"/>
              </w:rPr>
            </w:pPr>
            <w:r w:rsidRPr="006436AF">
              <w:rPr>
                <w:color w:val="D4D4D4"/>
              </w:rPr>
              <w:t>          </w:t>
            </w:r>
            <w:r w:rsidRPr="006436AF">
              <w:t>type</w:t>
            </w:r>
            <w:r w:rsidRPr="006436AF">
              <w:rPr>
                <w:color w:val="D4D4D4"/>
              </w:rPr>
              <w:t>: </w:t>
            </w:r>
            <w:r w:rsidRPr="006436AF">
              <w:rPr>
                <w:color w:val="CE9178"/>
              </w:rPr>
              <w:t>array</w:t>
            </w:r>
          </w:p>
          <w:p w14:paraId="53002B0B" w14:textId="77777777" w:rsidR="00ED3DC2" w:rsidRPr="006436AF" w:rsidRDefault="00ED3DC2" w:rsidP="00ED3DC2">
            <w:pPr>
              <w:pStyle w:val="PL"/>
              <w:rPr>
                <w:color w:val="D4D4D4"/>
              </w:rPr>
            </w:pPr>
            <w:r w:rsidRPr="006436AF">
              <w:rPr>
                <w:color w:val="D4D4D4"/>
              </w:rPr>
              <w:t>          </w:t>
            </w:r>
            <w:r w:rsidRPr="006436AF">
              <w:t>items</w:t>
            </w:r>
            <w:r w:rsidRPr="006436AF">
              <w:rPr>
                <w:color w:val="D4D4D4"/>
              </w:rPr>
              <w:t>: </w:t>
            </w:r>
          </w:p>
          <w:p w14:paraId="48801C83"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75D2AD6C" w14:textId="77777777" w:rsidR="00ED3DC2" w:rsidRPr="006436AF" w:rsidRDefault="00ED3DC2" w:rsidP="00ED3DC2">
            <w:pPr>
              <w:pStyle w:val="PL"/>
              <w:rPr>
                <w:color w:val="D4D4D4"/>
              </w:rPr>
            </w:pPr>
            <w:r w:rsidRPr="006436AF">
              <w:rPr>
                <w:color w:val="D4D4D4"/>
              </w:rPr>
              <w:t>          </w:t>
            </w:r>
            <w:r w:rsidRPr="006436AF">
              <w:t>minItems</w:t>
            </w:r>
            <w:r w:rsidRPr="006436AF">
              <w:rPr>
                <w:color w:val="D4D4D4"/>
              </w:rPr>
              <w:t>: </w:t>
            </w:r>
            <w:r w:rsidRPr="006436AF">
              <w:rPr>
                <w:color w:val="B5CEA8"/>
              </w:rPr>
              <w:t>1</w:t>
            </w:r>
          </w:p>
          <w:p w14:paraId="2E53EE4A" w14:textId="77777777" w:rsidR="00ED3DC2" w:rsidRPr="006436AF" w:rsidRDefault="00ED3DC2" w:rsidP="00ED3DC2">
            <w:pPr>
              <w:pStyle w:val="PL"/>
              <w:rPr>
                <w:color w:val="D4D4D4"/>
              </w:rPr>
            </w:pPr>
            <w:r w:rsidRPr="006436AF">
              <w:rPr>
                <w:color w:val="D4D4D4"/>
              </w:rPr>
              <w:t>        </w:t>
            </w:r>
            <w:r w:rsidRPr="006436AF">
              <w:t>mediaType</w:t>
            </w:r>
            <w:r w:rsidRPr="006436AF">
              <w:rPr>
                <w:color w:val="D4D4D4"/>
              </w:rPr>
              <w:t>:</w:t>
            </w:r>
          </w:p>
          <w:p w14:paraId="64E94FA4"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5A140B6" w14:textId="77777777" w:rsidR="00ED3DC2" w:rsidRPr="006436AF" w:rsidRDefault="00ED3DC2" w:rsidP="00ED3DC2">
            <w:pPr>
              <w:pStyle w:val="PL"/>
              <w:rPr>
                <w:color w:val="D4D4D4"/>
              </w:rPr>
            </w:pPr>
            <w:r w:rsidRPr="006436AF">
              <w:rPr>
                <w:color w:val="D4D4D4"/>
              </w:rPr>
              <w:t>        </w:t>
            </w:r>
            <w:r w:rsidRPr="006436AF">
              <w:t>policyTemplateId</w:t>
            </w:r>
            <w:r w:rsidRPr="006436AF">
              <w:rPr>
                <w:color w:val="D4D4D4"/>
              </w:rPr>
              <w:t>:</w:t>
            </w:r>
          </w:p>
          <w:p w14:paraId="763C62CD"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5A746C4" w14:textId="77777777" w:rsidR="00ED3DC2" w:rsidRPr="006436AF" w:rsidRDefault="00ED3DC2" w:rsidP="00ED3DC2">
            <w:pPr>
              <w:pStyle w:val="PL"/>
              <w:rPr>
                <w:color w:val="D4D4D4"/>
              </w:rPr>
            </w:pPr>
            <w:r w:rsidRPr="006436AF">
              <w:rPr>
                <w:color w:val="D4D4D4"/>
              </w:rPr>
              <w:t>        </w:t>
            </w:r>
            <w:r w:rsidRPr="006436AF">
              <w:t>requestedQoS</w:t>
            </w:r>
            <w:r w:rsidRPr="006436AF">
              <w:rPr>
                <w:color w:val="D4D4D4"/>
              </w:rPr>
              <w:t>:</w:t>
            </w:r>
          </w:p>
          <w:p w14:paraId="7D527D14" w14:textId="77777777" w:rsidR="00ED3DC2" w:rsidRPr="006436AF" w:rsidRDefault="00ED3DC2" w:rsidP="00ED3DC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60956B17" w14:textId="77777777" w:rsidR="00ED3DC2" w:rsidRPr="006436AF" w:rsidRDefault="00ED3DC2" w:rsidP="00ED3DC2">
            <w:pPr>
              <w:pStyle w:val="PL"/>
              <w:rPr>
                <w:color w:val="D4D4D4"/>
              </w:rPr>
            </w:pPr>
            <w:r w:rsidRPr="006436AF">
              <w:rPr>
                <w:color w:val="D4D4D4"/>
              </w:rPr>
              <w:t>        </w:t>
            </w:r>
            <w:r w:rsidRPr="006436AF">
              <w:t>recommendedQoS</w:t>
            </w:r>
            <w:r w:rsidRPr="006436AF">
              <w:rPr>
                <w:color w:val="D4D4D4"/>
              </w:rPr>
              <w:t>:</w:t>
            </w:r>
          </w:p>
          <w:p w14:paraId="5F3A30E3" w14:textId="77777777" w:rsidR="00ED3DC2" w:rsidRPr="00016D4A" w:rsidRDefault="00ED3DC2" w:rsidP="00ED3DC2">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56726502" w14:textId="77777777" w:rsidR="00ED3DC2" w:rsidRPr="00C522DE" w:rsidRDefault="00ED3DC2" w:rsidP="00ED3DC2">
            <w:pPr>
              <w:pStyle w:val="PL"/>
              <w:rPr>
                <w:color w:val="D4D4D4"/>
              </w:rPr>
            </w:pPr>
            <w:r w:rsidRPr="00C522DE">
              <w:rPr>
                <w:color w:val="D4D4D4"/>
              </w:rPr>
              <w:t>          </w:t>
            </w:r>
            <w:r w:rsidRPr="00C522DE">
              <w:t>a</w:t>
            </w:r>
            <w:r>
              <w:t>ll</w:t>
            </w:r>
            <w:r w:rsidRPr="00C522DE">
              <w:t>Of</w:t>
            </w:r>
            <w:r w:rsidRPr="00C522DE">
              <w:rPr>
                <w:color w:val="D4D4D4"/>
              </w:rPr>
              <w:t>:</w:t>
            </w:r>
          </w:p>
          <w:p w14:paraId="7D99D0D2" w14:textId="77777777" w:rsidR="00ED3DC2" w:rsidRPr="006436AF" w:rsidRDefault="00ED3DC2" w:rsidP="00ED3DC2">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'TS26512_CommonData.yaml#/components/schemas/M5QoSSpecification'</w:t>
            </w:r>
          </w:p>
          <w:p w14:paraId="10ECF2FD" w14:textId="77777777" w:rsidR="00ED3DC2" w:rsidRPr="006436AF" w:rsidRDefault="00ED3DC2" w:rsidP="00ED3DC2">
            <w:pPr>
              <w:pStyle w:val="PL"/>
              <w:rPr>
                <w:color w:val="D4D4D4"/>
              </w:rPr>
            </w:pPr>
            <w:r w:rsidRPr="006436AF">
              <w:rPr>
                <w:color w:val="D4D4D4"/>
              </w:rPr>
              <w:t>        </w:t>
            </w:r>
            <w:r w:rsidRPr="006436AF">
              <w:t>notficationURL</w:t>
            </w:r>
            <w:r w:rsidRPr="006436AF">
              <w:rPr>
                <w:color w:val="D4D4D4"/>
              </w:rPr>
              <w:t>:</w:t>
            </w:r>
          </w:p>
          <w:p w14:paraId="6D32A08F" w14:textId="77777777" w:rsidR="00ED3DC2" w:rsidRPr="00016D4A" w:rsidRDefault="00ED3DC2" w:rsidP="00ED3DC2">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A46872F" w14:textId="77777777" w:rsidR="00ED3DC2" w:rsidRPr="00C522DE" w:rsidRDefault="00ED3DC2" w:rsidP="00ED3DC2">
            <w:pPr>
              <w:pStyle w:val="PL"/>
              <w:rPr>
                <w:color w:val="D4D4D4"/>
              </w:rPr>
            </w:pPr>
            <w:r w:rsidRPr="00C522DE">
              <w:rPr>
                <w:color w:val="D4D4D4"/>
              </w:rPr>
              <w:t>          </w:t>
            </w:r>
            <w:r w:rsidRPr="00C522DE">
              <w:t>a</w:t>
            </w:r>
            <w:r>
              <w:t>ll</w:t>
            </w:r>
            <w:r w:rsidRPr="00C522DE">
              <w:t>Of</w:t>
            </w:r>
            <w:r w:rsidRPr="00C522DE">
              <w:rPr>
                <w:color w:val="D4D4D4"/>
              </w:rPr>
              <w:t>:</w:t>
            </w:r>
          </w:p>
          <w:p w14:paraId="096BB1D1" w14:textId="0EBCEC05" w:rsidR="00237E69" w:rsidRPr="006436AF" w:rsidRDefault="00ED3DC2" w:rsidP="00ED3DC2">
            <w:pPr>
              <w:pStyle w:val="PL"/>
              <w:rPr>
                <w:color w:val="D4D4D4"/>
              </w:rPr>
            </w:pPr>
            <w:r w:rsidRPr="006436AF">
              <w:rPr>
                <w:color w:val="D4D4D4"/>
              </w:rPr>
              <w:t>          </w:t>
            </w:r>
            <w:r>
              <w:rPr>
                <w:color w:val="D4D4D4"/>
              </w:rPr>
              <w:t>  </w:t>
            </w:r>
            <w:r w:rsidRPr="00C522DE">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3" w:name="_Toc74917358"/>
    </w:p>
    <w:p w14:paraId="459BEE85" w14:textId="29D879AC" w:rsidR="00E209FF" w:rsidRPr="006436AF" w:rsidRDefault="00E209FF" w:rsidP="001A2F1A">
      <w:pPr>
        <w:pStyle w:val="Heading1"/>
      </w:pPr>
      <w:bookmarkStart w:id="2274" w:name="_Toc187846108"/>
      <w:r w:rsidRPr="006436AF">
        <w:t>C.5</w:t>
      </w:r>
      <w:r w:rsidRPr="006436AF">
        <w:tab/>
        <w:t xml:space="preserve">OpenAPI representation of </w:t>
      </w:r>
      <w:bookmarkEnd w:id="2273"/>
      <w:r w:rsidRPr="006436AF">
        <w:t>data reporting records</w:t>
      </w:r>
      <w:bookmarkEnd w:id="2274"/>
    </w:p>
    <w:p w14:paraId="0A1A35EB" w14:textId="77777777" w:rsidR="00E209FF" w:rsidRPr="006436AF" w:rsidRDefault="00E209FF" w:rsidP="001A2F1A">
      <w:pPr>
        <w:pStyle w:val="Heading2"/>
      </w:pPr>
      <w:bookmarkStart w:id="2275" w:name="_Toc187846109"/>
      <w:r w:rsidRPr="006436AF">
        <w:t>C.5.1</w:t>
      </w:r>
      <w:r w:rsidRPr="006436AF">
        <w:tab/>
        <w:t>R4 data reporting records</w:t>
      </w:r>
      <w:bookmarkEnd w:id="2275"/>
    </w:p>
    <w:p w14:paraId="2A93246E" w14:textId="7C08DBD3" w:rsidR="00E209FF" w:rsidRPr="006436AF" w:rsidRDefault="00E209FF" w:rsidP="00E209FF">
      <w:pPr>
        <w:keepNext/>
      </w:pPr>
      <w:bookmarkStart w:id="2276"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6"/>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MediaStreamingAccessRecord:</w:t>
            </w:r>
          </w:p>
          <w:p w14:paraId="2863DB9C" w14:textId="77777777" w:rsidR="00237E69" w:rsidRPr="006436AF" w:rsidRDefault="00237E69" w:rsidP="002C6F69">
            <w:pPr>
              <w:pStyle w:val="PL"/>
            </w:pPr>
            <w:r w:rsidRPr="006436AF">
              <w:t xml:space="preserve">       allOf:</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mediaStreamHandlerEndpointAddress</w:t>
            </w:r>
          </w:p>
          <w:p w14:paraId="26644EF7" w14:textId="77777777" w:rsidR="00237E69" w:rsidRPr="006436AF" w:rsidRDefault="00237E69" w:rsidP="002C6F69">
            <w:pPr>
              <w:pStyle w:val="PL"/>
            </w:pPr>
            <w:r w:rsidRPr="006436AF">
              <w:t xml:space="preserve">            - applicationServerEndpointAddress</w:t>
            </w:r>
          </w:p>
          <w:p w14:paraId="71361FB6" w14:textId="77777777" w:rsidR="00237E69" w:rsidRPr="006436AF" w:rsidRDefault="00237E69" w:rsidP="002C6F69">
            <w:pPr>
              <w:pStyle w:val="PL"/>
            </w:pPr>
            <w:r w:rsidRPr="006436AF">
              <w:t xml:space="preserve">            - requestMessage</w:t>
            </w:r>
          </w:p>
          <w:p w14:paraId="446B7BFB" w14:textId="77777777" w:rsidR="00237E69" w:rsidRPr="006436AF" w:rsidRDefault="00237E69" w:rsidP="002C6F69">
            <w:pPr>
              <w:pStyle w:val="PL"/>
            </w:pPr>
            <w:r w:rsidRPr="006436AF">
              <w:t xml:space="preserve">            - responseMessage</w:t>
            </w:r>
          </w:p>
          <w:p w14:paraId="6A80378E" w14:textId="77777777" w:rsidR="00237E69" w:rsidRPr="006436AF" w:rsidRDefault="00237E69" w:rsidP="002C6F69">
            <w:pPr>
              <w:pStyle w:val="PL"/>
            </w:pPr>
            <w:r w:rsidRPr="006436AF">
              <w:t xml:space="preserve">            - processingLatency</w:t>
            </w:r>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mediaStreamHandlerEndpointAddress:</w:t>
            </w:r>
          </w:p>
          <w:p w14:paraId="2B15F92B" w14:textId="77777777" w:rsidR="00237E69" w:rsidRPr="006436AF" w:rsidRDefault="00237E69" w:rsidP="002C6F69">
            <w:pPr>
              <w:pStyle w:val="PL"/>
            </w:pPr>
            <w:r w:rsidRPr="006436AF">
              <w:t xml:space="preserve">              $ref: 'TS26512_CommonData.yaml#/components/schemas/EndpointAddress'</w:t>
            </w:r>
          </w:p>
          <w:p w14:paraId="05049FF2" w14:textId="77777777" w:rsidR="00237E69" w:rsidRPr="006436AF" w:rsidRDefault="00237E69" w:rsidP="002C6F69">
            <w:pPr>
              <w:pStyle w:val="PL"/>
            </w:pPr>
            <w:r w:rsidRPr="006436AF">
              <w:t xml:space="preserve">            applicationServerEndpointAddress:</w:t>
            </w:r>
          </w:p>
          <w:p w14:paraId="1D78B8AB" w14:textId="77777777" w:rsidR="00237E69" w:rsidRPr="006436AF" w:rsidRDefault="00237E69" w:rsidP="002C6F69">
            <w:pPr>
              <w:pStyle w:val="PL"/>
            </w:pPr>
            <w:r w:rsidRPr="006436AF">
              <w:t xml:space="preserve">              $ref: 'TS26512_CommonData.yaml#/components/schemas/EndpointAddress'</w:t>
            </w:r>
          </w:p>
          <w:p w14:paraId="3B5142FA" w14:textId="77777777" w:rsidR="00237E69" w:rsidRPr="006436AF" w:rsidRDefault="00237E69" w:rsidP="002C6F69">
            <w:pPr>
              <w:pStyle w:val="PL"/>
            </w:pPr>
            <w:r w:rsidRPr="006436AF">
              <w:t xml:space="preserve">            sessionIdentifier:</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requestMessage:</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url</w:t>
            </w:r>
          </w:p>
          <w:p w14:paraId="0CA7B7F8" w14:textId="77777777" w:rsidR="00237E69" w:rsidRPr="006436AF" w:rsidRDefault="00237E69" w:rsidP="002C6F69">
            <w:pPr>
              <w:pStyle w:val="PL"/>
            </w:pPr>
            <w:r w:rsidRPr="006436AF">
              <w:t xml:space="preserve">                - protocolVersion</w:t>
            </w:r>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bodySize</w:t>
            </w:r>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'TS26512_CommonData.yaml#/components/schemas/AbsoluteUrl'</w:t>
            </w:r>
          </w:p>
          <w:p w14:paraId="288FE946" w14:textId="77777777" w:rsidR="00237E69" w:rsidRPr="006436AF" w:rsidRDefault="00237E69" w:rsidP="002C6F69">
            <w:pPr>
              <w:pStyle w:val="PL"/>
            </w:pPr>
            <w:r w:rsidRPr="006436AF">
              <w:t xml:space="preserve">                protocolVersion:</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'TS29571_CommonData.yaml#/components/schemas/Uinteger'</w:t>
            </w:r>
          </w:p>
          <w:p w14:paraId="6FF2D8A7" w14:textId="77777777" w:rsidR="00237E69" w:rsidRPr="006436AF" w:rsidRDefault="00237E69" w:rsidP="002C6F69">
            <w:pPr>
              <w:pStyle w:val="PL"/>
            </w:pPr>
            <w:r w:rsidRPr="006436AF">
              <w:t xml:space="preserve">                bodySize:</w:t>
            </w:r>
          </w:p>
          <w:p w14:paraId="526E732E" w14:textId="77777777" w:rsidR="00237E69" w:rsidRPr="006436AF" w:rsidRDefault="00237E69" w:rsidP="002C6F69">
            <w:pPr>
              <w:pStyle w:val="PL"/>
            </w:pPr>
            <w:r w:rsidRPr="006436AF">
              <w:t xml:space="preserve">                  $ref: 'TS29571_CommonData.yaml#/components/schemas/Uinteger'</w:t>
            </w:r>
          </w:p>
          <w:p w14:paraId="724596EE" w14:textId="77777777" w:rsidR="00237E69" w:rsidRPr="006436AF" w:rsidRDefault="00237E69" w:rsidP="002C6F69">
            <w:pPr>
              <w:pStyle w:val="PL"/>
            </w:pPr>
            <w:r w:rsidRPr="006436AF">
              <w:t xml:space="preserve">                contentType:</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userAgent: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userIdentity:</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referer:</w:t>
            </w:r>
          </w:p>
          <w:p w14:paraId="26FF9830" w14:textId="77777777" w:rsidR="00237E69" w:rsidRPr="006436AF" w:rsidRDefault="00237E69" w:rsidP="002C6F69">
            <w:pPr>
              <w:pStyle w:val="PL"/>
            </w:pPr>
            <w:r w:rsidRPr="006436AF">
              <w:t xml:space="preserve">                  $ref: 'TS26512_CommonData.yaml#/components/schemas/AbsoluteUrl'</w:t>
            </w:r>
          </w:p>
          <w:p w14:paraId="367E284E" w14:textId="77777777" w:rsidR="00237E69" w:rsidRPr="006436AF" w:rsidRDefault="00237E69" w:rsidP="002C6F69">
            <w:pPr>
              <w:pStyle w:val="PL"/>
            </w:pPr>
            <w:r w:rsidRPr="006436AF">
              <w:t xml:space="preserve">            cacheStatus:</w:t>
            </w:r>
          </w:p>
          <w:p w14:paraId="20DCFB06" w14:textId="77777777" w:rsidR="00237E69" w:rsidRPr="006436AF" w:rsidRDefault="00237E69" w:rsidP="002C6F69">
            <w:pPr>
              <w:pStyle w:val="PL"/>
            </w:pPr>
            <w:r w:rsidRPr="006436AF">
              <w:t xml:space="preserve">              $ref: 'TS26512_CommonData.yaml#/components/schemas/CacheStatus'</w:t>
            </w:r>
          </w:p>
          <w:p w14:paraId="5896E1FB" w14:textId="77777777" w:rsidR="00237E69" w:rsidRPr="006436AF" w:rsidRDefault="00237E69" w:rsidP="002C6F69">
            <w:pPr>
              <w:pStyle w:val="PL"/>
            </w:pPr>
            <w:r w:rsidRPr="006436AF">
              <w:t xml:space="preserve">            responseMessage:</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responseCode</w:t>
            </w:r>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bodySize</w:t>
            </w:r>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responseCode:</w:t>
            </w:r>
          </w:p>
          <w:p w14:paraId="26886E07" w14:textId="77777777" w:rsidR="00237E69" w:rsidRPr="006436AF" w:rsidRDefault="00237E69" w:rsidP="002C6F69">
            <w:pPr>
              <w:pStyle w:val="PL"/>
            </w:pPr>
            <w:r w:rsidRPr="006436AF">
              <w:t xml:space="preserve">                  $ref: 'TS29571_CommonData.yaml#/components/schemas/Uinteger'</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'TS29571_CommonData.yaml#/components/schemas/Uinteger'</w:t>
            </w:r>
          </w:p>
          <w:p w14:paraId="0FA1231F" w14:textId="77777777" w:rsidR="00237E69" w:rsidRPr="006436AF" w:rsidRDefault="00237E69" w:rsidP="002C6F69">
            <w:pPr>
              <w:pStyle w:val="PL"/>
            </w:pPr>
            <w:r w:rsidRPr="006436AF">
              <w:t xml:space="preserve">                bodySize:</w:t>
            </w:r>
          </w:p>
          <w:p w14:paraId="33CD0938" w14:textId="77777777" w:rsidR="00237E69" w:rsidRPr="006436AF" w:rsidRDefault="00237E69" w:rsidP="002C6F69">
            <w:pPr>
              <w:pStyle w:val="PL"/>
            </w:pPr>
            <w:r w:rsidRPr="006436AF">
              <w:t xml:space="preserve">                  $ref: 'TS29571_CommonData.yaml#/components/schemas/Uinteger'</w:t>
            </w:r>
          </w:p>
          <w:p w14:paraId="5BE78295" w14:textId="77777777" w:rsidR="00237E69" w:rsidRPr="006436AF" w:rsidRDefault="00237E69" w:rsidP="002C6F69">
            <w:pPr>
              <w:pStyle w:val="PL"/>
            </w:pPr>
            <w:r w:rsidRPr="006436AF">
              <w:t xml:space="preserve">                contentType:</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processingLatency:</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connectionMetrics:</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meanNetworkRoundTripTime</w:t>
            </w:r>
          </w:p>
          <w:p w14:paraId="77509262" w14:textId="77777777" w:rsidR="00237E69" w:rsidRPr="006436AF" w:rsidRDefault="00237E69" w:rsidP="002C6F69">
            <w:pPr>
              <w:pStyle w:val="PL"/>
            </w:pPr>
            <w:r w:rsidRPr="006436AF">
              <w:t xml:space="preserve">                - networkRoundTripTimeVariation</w:t>
            </w:r>
          </w:p>
          <w:p w14:paraId="690C9E3A" w14:textId="77777777" w:rsidR="00237E69" w:rsidRPr="006436AF" w:rsidRDefault="00237E69" w:rsidP="002C6F69">
            <w:pPr>
              <w:pStyle w:val="PL"/>
            </w:pPr>
            <w:r w:rsidRPr="006436AF">
              <w:t xml:space="preserve">                - congestionWindowSize</w:t>
            </w:r>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meanNetworkRoundTripTime:</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networkRoundTripTimeVariation:</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congestionWindowSize:</w:t>
            </w:r>
          </w:p>
          <w:p w14:paraId="5EE109A1" w14:textId="77777777" w:rsidR="00237E69" w:rsidRPr="006436AF" w:rsidRDefault="00237E69" w:rsidP="002C6F69">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440860">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77" w:name="_Toc70093258"/>
      <w:bookmarkStart w:id="2278" w:name="_Toc71214509"/>
      <w:bookmarkStart w:id="2279" w:name="_Toc71722183"/>
      <w:bookmarkStart w:id="2280" w:name="_Toc74859235"/>
      <w:bookmarkStart w:id="2281" w:name="_Toc187846110"/>
      <w:r w:rsidRPr="006436AF">
        <w:rPr>
          <w:rFonts w:eastAsia="SimSun"/>
        </w:rPr>
        <w:t>Annex</w:t>
      </w:r>
      <w:r w:rsidRPr="006436AF">
        <w:t xml:space="preserve"> D (informative):</w:t>
      </w:r>
      <w:r w:rsidRPr="006436AF">
        <w:br/>
        <w:t>5GMS AF API index</w:t>
      </w:r>
      <w:bookmarkEnd w:id="2277"/>
      <w:bookmarkEnd w:id="2278"/>
      <w:bookmarkEnd w:id="2279"/>
      <w:bookmarkEnd w:id="2280"/>
      <w:bookmarkEnd w:id="2281"/>
    </w:p>
    <w:p w14:paraId="4A87F606" w14:textId="13397EBB" w:rsidR="00E209FF" w:rsidRPr="006436AF" w:rsidRDefault="00E209FF" w:rsidP="00D018E2">
      <w:pPr>
        <w:pStyle w:val="TH"/>
      </w:pPr>
      <w:bookmarkStart w:id="2282"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3" w:name="MCCQCTEMPBM_00000119"/>
            <w:bookmarkEnd w:id="2282"/>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4" w:name="_MCCTEMPBM_CRPT71130724___7"/>
            <w:bookmarkStart w:id="2285" w:name="MCCQCTEMPBM_00000076"/>
            <w:r w:rsidRPr="006436AF">
              <w:rPr>
                <w:rStyle w:val="URLchar"/>
              </w:rPr>
              <w:t>provisioning-sessions</w:t>
            </w:r>
            <w:bookmarkEnd w:id="2284"/>
            <w:bookmarkEnd w:id="2285"/>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6" w:name="_MCCTEMPBM_CRPT71130725___7"/>
            <w:r w:rsidRPr="006436AF">
              <w:rPr>
                <w:rStyle w:val="HTTPMethod"/>
              </w:rPr>
              <w:t>POST</w:t>
            </w:r>
            <w:bookmarkEnd w:id="2286"/>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87" w:name="_MCCTEMPBM_CRPT71130726___7"/>
            <w:r w:rsidRPr="006436AF">
              <w:rPr>
                <w:rStyle w:val="HTTPMethod"/>
              </w:rPr>
              <w:t>GET</w:t>
            </w:r>
            <w:bookmarkEnd w:id="2287"/>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88" w:name="_MCCTEMPBM_CRPT71130727___7"/>
            <w:r w:rsidRPr="006436AF">
              <w:rPr>
                <w:rStyle w:val="HTTPMethod"/>
              </w:rPr>
              <w:t>DELETE</w:t>
            </w:r>
            <w:bookmarkEnd w:id="2288"/>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89" w:name="_MCCTEMPBM_CRPT71130728___7"/>
            <w:r w:rsidRPr="006436AF">
              <w:rPr>
                <w:rStyle w:val="URLchar"/>
              </w:rPr>
              <w:tab/>
            </w:r>
            <w:r w:rsidRPr="006436AF">
              <w:rPr>
                <w:rStyle w:val="URLchar"/>
              </w:rPr>
              <w:tab/>
              <w:t>certificates</w:t>
            </w:r>
            <w:bookmarkEnd w:id="2289"/>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0" w:name="_MCCTEMPBM_CRPT71130729___7"/>
            <w:r w:rsidRPr="006436AF">
              <w:rPr>
                <w:rStyle w:val="HTTPMethod"/>
              </w:rPr>
              <w:t>POST</w:t>
            </w:r>
            <w:bookmarkEnd w:id="2290"/>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1"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2" w:name="_MCCTEMPBM_CRPT71130731___7"/>
            <w:bookmarkEnd w:id="2291"/>
            <w:r w:rsidRPr="006436AF">
              <w:rPr>
                <w:rStyle w:val="URLchar"/>
              </w:rPr>
              <w:tab/>
            </w:r>
            <w:r w:rsidRPr="006436AF">
              <w:rPr>
                <w:rStyle w:val="URLchar"/>
              </w:rPr>
              <w:tab/>
              <w:t>content-preparation-templates</w:t>
            </w:r>
            <w:bookmarkEnd w:id="2292"/>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3" w:name="_MCCTEMPBM_CRPT71130732___7"/>
            <w:r w:rsidRPr="006436AF">
              <w:rPr>
                <w:rStyle w:val="HTTPMethod"/>
              </w:rPr>
              <w:t>POST</w:t>
            </w:r>
            <w:bookmarkEnd w:id="2293"/>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4" w:name="_MCCTEMPBM_CRPT71130733___7"/>
            <w:r w:rsidRPr="006436AF">
              <w:rPr>
                <w:rStyle w:val="HTTPMethod"/>
              </w:rPr>
              <w:t>GET</w:t>
            </w:r>
            <w:bookmarkEnd w:id="2294"/>
          </w:p>
        </w:tc>
        <w:tc>
          <w:tcPr>
            <w:tcW w:w="1246" w:type="dxa"/>
          </w:tcPr>
          <w:p w14:paraId="477C152A" w14:textId="77777777" w:rsidR="00E209FF" w:rsidRPr="006436AF" w:rsidRDefault="00E209FF" w:rsidP="00E209FF">
            <w:pPr>
              <w:pStyle w:val="TAC"/>
              <w:rPr>
                <w:rStyle w:val="HTTPMethod"/>
              </w:rPr>
            </w:pPr>
            <w:bookmarkStart w:id="2295" w:name="_MCCTEMPBM_CRPT71130734___7"/>
            <w:r w:rsidRPr="006436AF">
              <w:rPr>
                <w:rStyle w:val="HTTPMethod"/>
              </w:rPr>
              <w:t>PUT</w:t>
            </w:r>
            <w:r w:rsidRPr="006436AF">
              <w:t xml:space="preserve">, </w:t>
            </w:r>
            <w:r w:rsidRPr="006436AF">
              <w:rPr>
                <w:rStyle w:val="HTTPMethod"/>
              </w:rPr>
              <w:t>PATCH</w:t>
            </w:r>
            <w:bookmarkEnd w:id="2295"/>
          </w:p>
        </w:tc>
        <w:tc>
          <w:tcPr>
            <w:tcW w:w="984" w:type="dxa"/>
          </w:tcPr>
          <w:p w14:paraId="7E44BFE0" w14:textId="77777777" w:rsidR="00E209FF" w:rsidRPr="006436AF" w:rsidRDefault="00E209FF" w:rsidP="00E209FF">
            <w:pPr>
              <w:pStyle w:val="TAC"/>
              <w:rPr>
                <w:rStyle w:val="HTTPMethod"/>
              </w:rPr>
            </w:pPr>
            <w:bookmarkStart w:id="2296" w:name="_MCCTEMPBM_CRPT71130735___7"/>
            <w:r w:rsidRPr="006436AF">
              <w:rPr>
                <w:rStyle w:val="HTTPMethod"/>
              </w:rPr>
              <w:t>DELETE</w:t>
            </w:r>
            <w:bookmarkEnd w:id="2296"/>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297" w:name="_MCCTEMPBM_CRPT71130736___7"/>
            <w:r w:rsidRPr="006436AF">
              <w:rPr>
                <w:rStyle w:val="URLchar"/>
              </w:rPr>
              <w:tab/>
            </w:r>
            <w:r w:rsidRPr="006436AF">
              <w:rPr>
                <w:rStyle w:val="URLchar"/>
              </w:rPr>
              <w:tab/>
              <w:t>content-protocols-discovery</w:t>
            </w:r>
            <w:bookmarkEnd w:id="2297"/>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298" w:name="_MCCTEMPBM_CRPT71130737___7"/>
            <w:r w:rsidRPr="006436AF">
              <w:rPr>
                <w:rStyle w:val="HTTPMethod"/>
              </w:rPr>
              <w:t>GET</w:t>
            </w:r>
            <w:bookmarkEnd w:id="2298"/>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299" w:name="_MCCTEMPBM_CRPT71130738___7"/>
            <w:bookmarkStart w:id="2300" w:name="_MCCTEMPBM_CRPT71130739___7" w:colFirst="2" w:colLast="2"/>
            <w:r w:rsidRPr="006436AF">
              <w:rPr>
                <w:rStyle w:val="URLchar"/>
              </w:rPr>
              <w:tab/>
            </w:r>
            <w:r w:rsidRPr="006436AF">
              <w:rPr>
                <w:rStyle w:val="URLchar"/>
              </w:rPr>
              <w:tab/>
              <w:t>content-hosting-configuration</w:t>
            </w:r>
            <w:bookmarkEnd w:id="2299"/>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1" w:name="_MCCTEMPBM_CRPT71130740___7"/>
            <w:r w:rsidRPr="006436AF">
              <w:rPr>
                <w:rStyle w:val="HTTPMethod"/>
              </w:rPr>
              <w:t>PUT</w:t>
            </w:r>
            <w:r w:rsidRPr="006436AF">
              <w:t xml:space="preserve">, </w:t>
            </w:r>
            <w:r w:rsidRPr="006436AF">
              <w:rPr>
                <w:rStyle w:val="HTTPMethod"/>
              </w:rPr>
              <w:t>PATCH</w:t>
            </w:r>
            <w:bookmarkEnd w:id="2301"/>
          </w:p>
        </w:tc>
        <w:tc>
          <w:tcPr>
            <w:tcW w:w="984" w:type="dxa"/>
          </w:tcPr>
          <w:p w14:paraId="46F3A190" w14:textId="77777777" w:rsidR="00E209FF" w:rsidRPr="006436AF" w:rsidRDefault="00E209FF" w:rsidP="00E209FF">
            <w:pPr>
              <w:pStyle w:val="TAC"/>
              <w:rPr>
                <w:rStyle w:val="HTTPMethod"/>
              </w:rPr>
            </w:pPr>
            <w:bookmarkStart w:id="2302" w:name="_MCCTEMPBM_CRPT71130741___7"/>
            <w:r w:rsidRPr="006436AF">
              <w:rPr>
                <w:rStyle w:val="HTTPMethod"/>
              </w:rPr>
              <w:t>DELETE</w:t>
            </w:r>
            <w:bookmarkEnd w:id="2302"/>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3" w:name="_MCCTEMPBM_CRPT71130742___7"/>
            <w:bookmarkEnd w:id="2300"/>
            <w:r w:rsidRPr="006436AF">
              <w:rPr>
                <w:rStyle w:val="URLchar"/>
              </w:rPr>
              <w:tab/>
            </w:r>
            <w:r w:rsidRPr="006436AF">
              <w:rPr>
                <w:rStyle w:val="URLchar"/>
              </w:rPr>
              <w:tab/>
            </w:r>
            <w:r w:rsidRPr="006436AF">
              <w:rPr>
                <w:rStyle w:val="URLchar"/>
              </w:rPr>
              <w:tab/>
              <w:t>purge</w:t>
            </w:r>
            <w:bookmarkEnd w:id="2303"/>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4" w:name="_MCCTEMPBM_CRPT71130743___7"/>
            <w:r w:rsidRPr="006436AF">
              <w:rPr>
                <w:rStyle w:val="HTTPMethod"/>
              </w:rPr>
              <w:t>POST</w:t>
            </w:r>
            <w:bookmarkEnd w:id="2304"/>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5" w:name="_MCCTEMPBM_CRPT71130744___7"/>
            <w:bookmarkStart w:id="2306" w:name="_MCCTEMPBM_CRPT71130745___7" w:colFirst="2" w:colLast="2"/>
            <w:r w:rsidRPr="006436AF">
              <w:rPr>
                <w:rStyle w:val="URLchar"/>
              </w:rPr>
              <w:tab/>
            </w:r>
            <w:r w:rsidRPr="006436AF">
              <w:rPr>
                <w:rStyle w:val="URLchar"/>
              </w:rPr>
              <w:tab/>
              <w:t>consumption-reporting-configuration</w:t>
            </w:r>
            <w:bookmarkEnd w:id="2305"/>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07" w:name="_MCCTEMPBM_CRPT71130746___7"/>
            <w:r w:rsidRPr="006436AF">
              <w:rPr>
                <w:rStyle w:val="HTTPMethod"/>
              </w:rPr>
              <w:t>PUT</w:t>
            </w:r>
            <w:r w:rsidRPr="006436AF">
              <w:t xml:space="preserve">, </w:t>
            </w:r>
            <w:r w:rsidRPr="006436AF">
              <w:rPr>
                <w:rStyle w:val="HTTPMethod"/>
              </w:rPr>
              <w:t>PATCH</w:t>
            </w:r>
            <w:bookmarkEnd w:id="2307"/>
          </w:p>
        </w:tc>
        <w:tc>
          <w:tcPr>
            <w:tcW w:w="984" w:type="dxa"/>
          </w:tcPr>
          <w:p w14:paraId="08060C8F" w14:textId="77777777" w:rsidR="00E209FF" w:rsidRPr="006436AF" w:rsidRDefault="00E209FF" w:rsidP="00E209FF">
            <w:pPr>
              <w:pStyle w:val="TAC"/>
              <w:rPr>
                <w:rStyle w:val="HTTPMethod"/>
              </w:rPr>
            </w:pPr>
            <w:bookmarkStart w:id="2308" w:name="_MCCTEMPBM_CRPT71130747___7"/>
            <w:r w:rsidRPr="006436AF">
              <w:rPr>
                <w:rStyle w:val="HTTPMethod"/>
              </w:rPr>
              <w:t>DELETE</w:t>
            </w:r>
            <w:bookmarkEnd w:id="2308"/>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09" w:name="_MCCTEMPBM_CRPT71130748___7"/>
            <w:bookmarkEnd w:id="2306"/>
            <w:r w:rsidRPr="006436AF">
              <w:rPr>
                <w:rStyle w:val="URLchar"/>
              </w:rPr>
              <w:tab/>
            </w:r>
            <w:r w:rsidRPr="006436AF">
              <w:rPr>
                <w:rStyle w:val="URLchar"/>
              </w:rPr>
              <w:tab/>
              <w:t>metrics-reporting-configuration</w:t>
            </w:r>
            <w:bookmarkEnd w:id="2309"/>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0" w:name="_MCCTEMPBM_CRPT71130749___7"/>
            <w:r w:rsidRPr="006436AF">
              <w:rPr>
                <w:rStyle w:val="HTTPMethod"/>
              </w:rPr>
              <w:t>POST</w:t>
            </w:r>
            <w:bookmarkEnd w:id="2310"/>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1" w:name="_MCCTEMPBM_CRPT71130750___7"/>
            <w:r w:rsidRPr="006436AF">
              <w:rPr>
                <w:rStyle w:val="HTTPMethod"/>
              </w:rPr>
              <w:t>GET</w:t>
            </w:r>
            <w:bookmarkEnd w:id="2311"/>
          </w:p>
        </w:tc>
        <w:tc>
          <w:tcPr>
            <w:tcW w:w="1246" w:type="dxa"/>
          </w:tcPr>
          <w:p w14:paraId="469B85FA" w14:textId="77777777" w:rsidR="00E209FF" w:rsidRPr="006436AF" w:rsidRDefault="00E209FF" w:rsidP="00E209FF">
            <w:pPr>
              <w:pStyle w:val="TAC"/>
              <w:rPr>
                <w:rStyle w:val="HTTPMethod"/>
              </w:rPr>
            </w:pPr>
            <w:bookmarkStart w:id="2312" w:name="_MCCTEMPBM_CRPT71130751___7"/>
            <w:r w:rsidRPr="006436AF">
              <w:rPr>
                <w:rStyle w:val="HTTPMethod"/>
              </w:rPr>
              <w:t>PUT</w:t>
            </w:r>
            <w:r w:rsidRPr="006436AF">
              <w:t xml:space="preserve">, </w:t>
            </w:r>
            <w:r w:rsidRPr="006436AF">
              <w:rPr>
                <w:rStyle w:val="HTTPMethod"/>
              </w:rPr>
              <w:t>PATCH</w:t>
            </w:r>
            <w:bookmarkEnd w:id="2312"/>
          </w:p>
        </w:tc>
        <w:tc>
          <w:tcPr>
            <w:tcW w:w="984" w:type="dxa"/>
          </w:tcPr>
          <w:p w14:paraId="576FA76D" w14:textId="77777777" w:rsidR="00E209FF" w:rsidRPr="006436AF" w:rsidRDefault="00E209FF" w:rsidP="00E209FF">
            <w:pPr>
              <w:pStyle w:val="TAC"/>
              <w:rPr>
                <w:rStyle w:val="HTTPMethod"/>
              </w:rPr>
            </w:pPr>
            <w:bookmarkStart w:id="2313" w:name="_MCCTEMPBM_CRPT71130752___7"/>
            <w:r w:rsidRPr="006436AF">
              <w:rPr>
                <w:rStyle w:val="HTTPMethod"/>
              </w:rPr>
              <w:t>DELETE</w:t>
            </w:r>
            <w:bookmarkEnd w:id="2313"/>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4" w:name="_MCCTEMPBM_CRPT71130753___7"/>
            <w:r w:rsidRPr="006436AF">
              <w:rPr>
                <w:rStyle w:val="URLchar"/>
              </w:rPr>
              <w:tab/>
            </w:r>
            <w:r w:rsidRPr="006436AF">
              <w:rPr>
                <w:rStyle w:val="URLchar"/>
              </w:rPr>
              <w:tab/>
              <w:t>policy-templates</w:t>
            </w:r>
            <w:bookmarkEnd w:id="2314"/>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5" w:name="_MCCTEMPBM_CRPT71130754___7"/>
            <w:r w:rsidRPr="006436AF">
              <w:rPr>
                <w:rStyle w:val="HTTPMethod"/>
              </w:rPr>
              <w:t>POST</w:t>
            </w:r>
            <w:bookmarkEnd w:id="2315"/>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6" w:name="_MCCTEMPBM_CRPT71130755___7"/>
            <w:r w:rsidRPr="006436AF">
              <w:rPr>
                <w:rStyle w:val="HTTPMethod"/>
              </w:rPr>
              <w:t>GET</w:t>
            </w:r>
            <w:bookmarkEnd w:id="2316"/>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17" w:name="_MCCTEMPBM_CRPT71130756___7"/>
            <w:r w:rsidRPr="006436AF">
              <w:rPr>
                <w:rStyle w:val="HTTPMethod"/>
              </w:rPr>
              <w:t>PUT</w:t>
            </w:r>
            <w:r w:rsidRPr="006436AF">
              <w:t xml:space="preserve">, </w:t>
            </w:r>
            <w:r w:rsidRPr="006436AF">
              <w:rPr>
                <w:rStyle w:val="HTTPMethod"/>
              </w:rPr>
              <w:t>PATCH</w:t>
            </w:r>
            <w:bookmarkEnd w:id="2317"/>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18" w:name="_MCCTEMPBM_CRPT71130757___7"/>
            <w:r w:rsidRPr="006436AF">
              <w:rPr>
                <w:rStyle w:val="HTTPMethod"/>
              </w:rPr>
              <w:t>DELETE</w:t>
            </w:r>
            <w:bookmarkEnd w:id="2318"/>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19" w:name="_MCCTEMPBM_CRPT71130758___7"/>
            <w:r w:rsidRPr="006436AF">
              <w:rPr>
                <w:rStyle w:val="URLchar"/>
              </w:rPr>
              <w:tab/>
            </w:r>
            <w:r w:rsidRPr="006436AF">
              <w:rPr>
                <w:rStyle w:val="URLchar"/>
              </w:rPr>
              <w:tab/>
              <w:t>edge-resources-configurations</w:t>
            </w:r>
            <w:bookmarkEnd w:id="2319"/>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0" w:name="_MCCTEMPBM_CRPT71130759___7"/>
            <w:r w:rsidRPr="006436AF">
              <w:rPr>
                <w:rStyle w:val="HTTPMethod"/>
              </w:rPr>
              <w:t>POST</w:t>
            </w:r>
            <w:bookmarkEnd w:id="2320"/>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1" w:name="_MCCTEMPBM_CRPT71130760___7"/>
            <w:r w:rsidRPr="006436AF">
              <w:rPr>
                <w:rStyle w:val="HTTPMethod"/>
              </w:rPr>
              <w:t>GET</w:t>
            </w:r>
            <w:bookmarkEnd w:id="2321"/>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2" w:name="_MCCTEMPBM_CRPT71130761___7"/>
            <w:r w:rsidRPr="006436AF">
              <w:rPr>
                <w:rStyle w:val="HTTPMethod"/>
              </w:rPr>
              <w:t>PUT</w:t>
            </w:r>
            <w:r w:rsidRPr="006436AF">
              <w:t xml:space="preserve">, </w:t>
            </w:r>
            <w:r w:rsidRPr="006436AF">
              <w:rPr>
                <w:rStyle w:val="HTTPMethod"/>
              </w:rPr>
              <w:t>PATCH</w:t>
            </w:r>
            <w:bookmarkEnd w:id="2322"/>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3" w:name="_MCCTEMPBM_CRPT71130762___7"/>
            <w:r w:rsidRPr="006436AF">
              <w:rPr>
                <w:rStyle w:val="HTTPMethod"/>
              </w:rPr>
              <w:t>DELETE</w:t>
            </w:r>
            <w:bookmarkEnd w:id="2323"/>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4" w:name="_MCCTEMPBM_CRPT71130763___7"/>
            <w:r w:rsidRPr="006436AF">
              <w:rPr>
                <w:rStyle w:val="URLchar"/>
              </w:rPr>
              <w:tab/>
            </w:r>
            <w:r w:rsidRPr="006436AF">
              <w:rPr>
                <w:rStyle w:val="URLchar"/>
              </w:rPr>
              <w:tab/>
              <w:t>event-data-processing-configurations</w:t>
            </w:r>
            <w:bookmarkEnd w:id="2324"/>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5" w:name="_MCCTEMPBM_CRPT71130764___7"/>
            <w:r w:rsidRPr="006436AF">
              <w:rPr>
                <w:rStyle w:val="HTTPMethod"/>
              </w:rPr>
              <w:t>POST</w:t>
            </w:r>
            <w:bookmarkEnd w:id="2325"/>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6" w:name="_MCCTEMPBM_CRPT71130765___7"/>
            <w:r w:rsidRPr="006436AF">
              <w:rPr>
                <w:rStyle w:val="HTTPMethod"/>
              </w:rPr>
              <w:t>GET</w:t>
            </w:r>
            <w:bookmarkEnd w:id="2326"/>
          </w:p>
        </w:tc>
        <w:tc>
          <w:tcPr>
            <w:tcW w:w="1246" w:type="dxa"/>
          </w:tcPr>
          <w:p w14:paraId="2C24B6E1" w14:textId="77777777" w:rsidR="00E209FF" w:rsidRPr="006436AF" w:rsidRDefault="00E209FF" w:rsidP="00E209FF">
            <w:pPr>
              <w:pStyle w:val="TAC"/>
              <w:rPr>
                <w:rStyle w:val="HTTPMethod"/>
              </w:rPr>
            </w:pPr>
            <w:bookmarkStart w:id="2327" w:name="_MCCTEMPBM_CRPT71130766___7"/>
            <w:r w:rsidRPr="006436AF">
              <w:rPr>
                <w:rStyle w:val="HTTPMethod"/>
              </w:rPr>
              <w:t>PUT</w:t>
            </w:r>
            <w:r w:rsidRPr="006436AF">
              <w:t xml:space="preserve">, </w:t>
            </w:r>
            <w:r w:rsidRPr="006436AF">
              <w:rPr>
                <w:rStyle w:val="HTTPMethod"/>
              </w:rPr>
              <w:t>PATCH</w:t>
            </w:r>
            <w:bookmarkEnd w:id="2327"/>
          </w:p>
        </w:tc>
        <w:tc>
          <w:tcPr>
            <w:tcW w:w="984" w:type="dxa"/>
          </w:tcPr>
          <w:p w14:paraId="1788AFE1" w14:textId="77777777" w:rsidR="00E209FF" w:rsidRPr="006436AF" w:rsidRDefault="00E209FF" w:rsidP="00E209FF">
            <w:pPr>
              <w:pStyle w:val="TAC"/>
              <w:rPr>
                <w:rStyle w:val="HTTPMethod"/>
              </w:rPr>
            </w:pPr>
            <w:bookmarkStart w:id="2328" w:name="_MCCTEMPBM_CRPT71130767___7"/>
            <w:r w:rsidRPr="006436AF">
              <w:rPr>
                <w:rStyle w:val="HTTPMethod"/>
              </w:rPr>
              <w:t>DELETE</w:t>
            </w:r>
            <w:bookmarkEnd w:id="2328"/>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3"/>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29"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0" w:name="MCCQCTEMPBM_00000120"/>
            <w:bookmarkEnd w:id="2329"/>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1" w:name="_MCCTEMPBM_CRPT71130769___7"/>
            <w:bookmarkStart w:id="2332" w:name="MCCQCTEMPBM_00000077"/>
            <w:r w:rsidRPr="006436AF">
              <w:rPr>
                <w:rStyle w:val="URLchar"/>
              </w:rPr>
              <w:t>service-access-information</w:t>
            </w:r>
            <w:bookmarkEnd w:id="2331"/>
            <w:bookmarkEnd w:id="2332"/>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3" w:name="_MCCTEMPBM_CRPT71130770___7"/>
            <w:r w:rsidRPr="006436AF">
              <w:rPr>
                <w:rStyle w:val="HTTPMethod"/>
              </w:rPr>
              <w:t>GET</w:t>
            </w:r>
            <w:bookmarkEnd w:id="2333"/>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4" w:name="_MCCTEMPBM_CRPT71130771___7"/>
            <w:r w:rsidRPr="006436AF">
              <w:rPr>
                <w:rStyle w:val="URLchar"/>
              </w:rPr>
              <w:t>consumption-reporting</w:t>
            </w:r>
            <w:bookmarkEnd w:id="2334"/>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5" w:name="_MCCTEMPBM_CRPT71130772___7"/>
            <w:r w:rsidRPr="006436AF">
              <w:rPr>
                <w:rStyle w:val="HTTPMethod"/>
              </w:rPr>
              <w:t>POST</w:t>
            </w:r>
            <w:bookmarkEnd w:id="2335"/>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6" w:name="_MCCTEMPBM_CRPT71130773___7"/>
            <w:r w:rsidRPr="006436AF">
              <w:rPr>
                <w:rStyle w:val="URLchar"/>
              </w:rPr>
              <w:t>metrics-reporting</w:t>
            </w:r>
            <w:bookmarkEnd w:id="2336"/>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37" w:name="_MCCTEMPBM_CRPT71130774___7"/>
            <w:r w:rsidRPr="006436AF">
              <w:rPr>
                <w:rStyle w:val="HTTPMethod"/>
              </w:rPr>
              <w:t>POST</w:t>
            </w:r>
            <w:bookmarkEnd w:id="2337"/>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38" w:name="_MCCTEMPBM_CRPT71130775___7"/>
            <w:r w:rsidRPr="006436AF">
              <w:rPr>
                <w:rStyle w:val="URLchar"/>
              </w:rPr>
              <w:t>dynamic-policies</w:t>
            </w:r>
            <w:bookmarkEnd w:id="2338"/>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39" w:name="_MCCTEMPBM_CRPT71130776___7"/>
            <w:r w:rsidRPr="006436AF">
              <w:rPr>
                <w:rStyle w:val="HTTPMethod"/>
              </w:rPr>
              <w:t>POST</w:t>
            </w:r>
            <w:bookmarkEnd w:id="2339"/>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0" w:name="_MCCTEMPBM_CRPT71130777___7"/>
            <w:r w:rsidRPr="006436AF">
              <w:rPr>
                <w:rStyle w:val="HTTPMethod"/>
              </w:rPr>
              <w:t>GET</w:t>
            </w:r>
            <w:bookmarkEnd w:id="2340"/>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1" w:name="_MCCTEMPBM_CRPT71130778___7"/>
            <w:r w:rsidRPr="006436AF">
              <w:rPr>
                <w:rStyle w:val="HTTPMethod"/>
              </w:rPr>
              <w:t>PUT</w:t>
            </w:r>
            <w:r w:rsidRPr="006436AF">
              <w:t xml:space="preserve">, </w:t>
            </w:r>
            <w:r w:rsidRPr="006436AF">
              <w:rPr>
                <w:rStyle w:val="HTTPMethod"/>
              </w:rPr>
              <w:t>PATCH</w:t>
            </w:r>
            <w:bookmarkEnd w:id="2341"/>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2" w:name="_MCCTEMPBM_CRPT71130779___7"/>
            <w:r w:rsidRPr="006436AF">
              <w:rPr>
                <w:rStyle w:val="HTTPMethod"/>
              </w:rPr>
              <w:t>DELETE</w:t>
            </w:r>
            <w:bookmarkEnd w:id="2342"/>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3" w:name="_MCCTEMPBM_CRPT71130780___7"/>
            <w:r w:rsidRPr="006436AF">
              <w:rPr>
                <w:rStyle w:val="URLchar"/>
              </w:rPr>
              <w:t>network-assistance</w:t>
            </w:r>
            <w:bookmarkEnd w:id="2343"/>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4" w:name="_MCCTEMPBM_CRPT71130781___7"/>
            <w:r w:rsidRPr="006436AF">
              <w:rPr>
                <w:rStyle w:val="HTTPMethod"/>
              </w:rPr>
              <w:t>POST</w:t>
            </w:r>
            <w:bookmarkEnd w:id="2344"/>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5" w:name="_MCCTEMPBM_CRPT71130782___7"/>
            <w:r w:rsidRPr="006436AF">
              <w:rPr>
                <w:rStyle w:val="HTTPMethod"/>
              </w:rPr>
              <w:t>GET</w:t>
            </w:r>
            <w:bookmarkEnd w:id="2345"/>
          </w:p>
        </w:tc>
        <w:tc>
          <w:tcPr>
            <w:tcW w:w="1368" w:type="dxa"/>
          </w:tcPr>
          <w:p w14:paraId="4ADE58E0" w14:textId="77777777" w:rsidR="005D696A" w:rsidRPr="006436AF" w:rsidRDefault="005D696A" w:rsidP="00350954">
            <w:pPr>
              <w:pStyle w:val="TAC"/>
              <w:rPr>
                <w:rStyle w:val="HTTPMethod"/>
              </w:rPr>
            </w:pPr>
            <w:bookmarkStart w:id="2346" w:name="_MCCTEMPBM_CRPT71130783___7"/>
            <w:r w:rsidRPr="006436AF">
              <w:rPr>
                <w:rStyle w:val="HTTPMethod"/>
              </w:rPr>
              <w:t>PUT</w:t>
            </w:r>
            <w:r w:rsidRPr="006436AF">
              <w:t xml:space="preserve">, </w:t>
            </w:r>
            <w:r w:rsidRPr="006436AF">
              <w:rPr>
                <w:rStyle w:val="HTTPMethod"/>
              </w:rPr>
              <w:t>PATCH</w:t>
            </w:r>
            <w:bookmarkEnd w:id="2346"/>
          </w:p>
        </w:tc>
        <w:tc>
          <w:tcPr>
            <w:tcW w:w="842" w:type="dxa"/>
          </w:tcPr>
          <w:p w14:paraId="4F047353" w14:textId="77777777" w:rsidR="005D696A" w:rsidRPr="006436AF" w:rsidRDefault="005D696A" w:rsidP="00350954">
            <w:pPr>
              <w:pStyle w:val="TAC"/>
              <w:rPr>
                <w:rStyle w:val="HTTPMethod"/>
              </w:rPr>
            </w:pPr>
            <w:bookmarkStart w:id="2347" w:name="_MCCTEMPBM_CRPT71130784___7"/>
            <w:r w:rsidRPr="006436AF">
              <w:rPr>
                <w:rStyle w:val="HTTPMethod"/>
              </w:rPr>
              <w:t>DELETE</w:t>
            </w:r>
            <w:bookmarkEnd w:id="2347"/>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48" w:name="_MCCTEMPBM_CRPT71130785___7"/>
            <w:r w:rsidRPr="006436AF">
              <w:rPr>
                <w:rStyle w:val="URLchar"/>
              </w:rPr>
              <w:tab/>
            </w:r>
            <w:r w:rsidRPr="006436AF">
              <w:rPr>
                <w:rStyle w:val="URLchar"/>
              </w:rPr>
              <w:tab/>
              <w:t>recommendation</w:t>
            </w:r>
            <w:bookmarkEnd w:id="2348"/>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49" w:name="_MCCTEMPBM_CRPT71130786___7"/>
            <w:r w:rsidRPr="006436AF">
              <w:rPr>
                <w:rStyle w:val="HTTPMethod"/>
              </w:rPr>
              <w:t>GET</w:t>
            </w:r>
            <w:bookmarkEnd w:id="2349"/>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0" w:name="_MCCTEMPBM_CRPT71130787___7"/>
            <w:r w:rsidRPr="006436AF">
              <w:rPr>
                <w:rStyle w:val="URLchar"/>
              </w:rPr>
              <w:tab/>
            </w:r>
            <w:r w:rsidRPr="006436AF">
              <w:rPr>
                <w:rStyle w:val="URLchar"/>
              </w:rPr>
              <w:tab/>
              <w:t>boostRequest</w:t>
            </w:r>
            <w:bookmarkEnd w:id="2350"/>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1" w:name="_MCCTEMPBM_CRPT71130788___7"/>
            <w:r w:rsidRPr="006436AF">
              <w:rPr>
                <w:rStyle w:val="HTTPMethod"/>
              </w:rPr>
              <w:t>POST</w:t>
            </w:r>
            <w:bookmarkEnd w:id="2351"/>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0"/>
    </w:tbl>
    <w:p w14:paraId="6F649763" w14:textId="0987F629" w:rsidR="005D696A" w:rsidRPr="006436AF" w:rsidRDefault="005D696A" w:rsidP="005D696A">
      <w:pPr>
        <w:rPr>
          <w:rFonts w:eastAsia="SimSun"/>
        </w:rPr>
        <w:sectPr w:rsidR="005D696A" w:rsidRPr="006436AF" w:rsidSect="00440860">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2" w:name="_Toc68899759"/>
      <w:bookmarkStart w:id="2353" w:name="_Toc71214510"/>
      <w:bookmarkStart w:id="2354" w:name="_Toc71722184"/>
      <w:bookmarkStart w:id="2355" w:name="_Toc74859236"/>
      <w:bookmarkStart w:id="2356" w:name="_Toc187846111"/>
      <w:r w:rsidRPr="006436AF">
        <w:t>Annex E</w:t>
      </w:r>
      <w:r w:rsidR="00EF4C2D" w:rsidRPr="006436AF">
        <w:t xml:space="preserve"> </w:t>
      </w:r>
      <w:r w:rsidRPr="006436AF">
        <w:t>(normative):</w:t>
      </w:r>
      <w:r w:rsidRPr="006436AF">
        <w:br/>
        <w:t>Controlled vocabularies of 5G Media Streaming UE data parameters</w:t>
      </w:r>
      <w:bookmarkEnd w:id="2356"/>
    </w:p>
    <w:p w14:paraId="13DAFC15" w14:textId="77777777" w:rsidR="00073D03" w:rsidRPr="006436AF" w:rsidRDefault="00073D03" w:rsidP="006641D5">
      <w:pPr>
        <w:pStyle w:val="Heading1"/>
      </w:pPr>
      <w:bookmarkStart w:id="2357" w:name="_Toc187846112"/>
      <w:r w:rsidRPr="006436AF">
        <w:t>E.1</w:t>
      </w:r>
      <w:r w:rsidRPr="006436AF">
        <w:tab/>
        <w:t>General</w:t>
      </w:r>
      <w:bookmarkEnd w:id="235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68F158B4" w14:textId="433D54C9" w:rsidR="00B8242F" w:rsidRDefault="00073D03" w:rsidP="00073D03">
      <w:pPr>
        <w:keepNext/>
      </w:pPr>
      <w:bookmarkStart w:id="2358" w:name="_MCCTEMPBM_CRPT71130789___7"/>
      <w:r w:rsidRPr="006436AF">
        <w:t xml:space="preserve">In the context of </w:t>
      </w:r>
      <w:r w:rsidR="00B8242F">
        <w:t>the present document:</w:t>
      </w:r>
    </w:p>
    <w:p w14:paraId="00925ABC" w14:textId="77777777" w:rsidR="00B8242F" w:rsidRDefault="00B8242F" w:rsidP="00B8242F">
      <w:pPr>
        <w:pStyle w:val="B1"/>
      </w:pPr>
      <w:r>
        <w:t>-</w:t>
      </w:r>
      <w:r>
        <w:tab/>
        <w:t>T</w:t>
      </w:r>
      <w:r w:rsidRPr="006436AF">
        <w:t xml:space="preserve">he values signalled in </w:t>
      </w:r>
      <w:r w:rsidRPr="007E3C82">
        <w:rPr>
          <w:rStyle w:val="Code"/>
        </w:rPr>
        <w:t>MetricsReportingConfiguraton</w:t>
      </w:r>
      <w:r>
        <w:rPr>
          <w:rStyle w:val="Code"/>
        </w:rPr>
        <w:t>‌</w:t>
      </w:r>
      <w:r w:rsidRPr="007E3C82">
        <w:rPr>
          <w:rStyle w:val="Code"/>
        </w:rPr>
        <w:t>.metrics</w:t>
      </w:r>
      <w:r>
        <w:t xml:space="preserve"> (see clause 7.8.3.1) and </w:t>
      </w:r>
      <w:r w:rsidRPr="007E3C82">
        <w:rPr>
          <w:rStyle w:val="Code"/>
        </w:rPr>
        <w:t>ServiceAccessInformation.‌clientMetricsReportingConfiguration</w:t>
      </w:r>
      <w:r>
        <w:rPr>
          <w:rStyle w:val="Code"/>
        </w:rPr>
        <w:t>s</w:t>
      </w:r>
      <w:r w:rsidRPr="007E3C82">
        <w:rPr>
          <w:rStyle w:val="Code"/>
        </w:rPr>
        <w:t>[ ].‌metrics</w:t>
      </w:r>
      <w:r>
        <w:t xml:space="preserve"> (see clause 11.2.3.1)</w:t>
      </w:r>
      <w:r w:rsidRPr="006436AF">
        <w:t xml:space="preserve"> shall be fully-qualified URIs formed from </w:t>
      </w:r>
      <w:r>
        <w:t xml:space="preserve">one of </w:t>
      </w:r>
      <w:r w:rsidRPr="006436AF">
        <w:t>the name space identifier</w:t>
      </w:r>
      <w:r>
        <w:t>s</w:t>
      </w:r>
      <w:r w:rsidRPr="006436AF">
        <w:t xml:space="preserve"> specified in </w:t>
      </w:r>
      <w:r>
        <w:t>clause E.2</w:t>
      </w:r>
      <w:r w:rsidRPr="006436AF">
        <w:t xml:space="preserve"> concatenated with a single hash character ('</w:t>
      </w:r>
      <w:r w:rsidRPr="006436AF">
        <w:rPr>
          <w:rStyle w:val="Code"/>
        </w:rPr>
        <w:t>#</w:t>
      </w:r>
      <w:r w:rsidRPr="006436AF">
        <w:t>') concatenated with the appropriate term identifier.</w:t>
      </w:r>
    </w:p>
    <w:p w14:paraId="145D27F2" w14:textId="5C28B456" w:rsidR="00073D03" w:rsidRPr="006436AF" w:rsidRDefault="00B8242F" w:rsidP="00B8242F">
      <w:pPr>
        <w:pStyle w:val="B1"/>
      </w:pPr>
      <w:r>
        <w:t>-</w:t>
      </w:r>
      <w:r>
        <w:tab/>
        <w:t>T</w:t>
      </w:r>
      <w:r w:rsidR="00073D03" w:rsidRPr="006436AF">
        <w:t xml:space="preserve">he values signalled in </w:t>
      </w:r>
      <w:r w:rsidR="00073D03" w:rsidRPr="006436AF">
        <w:rPr>
          <w:rStyle w:val="Code"/>
        </w:rPr>
        <w:t>DataAccessProfile.parameters</w:t>
      </w:r>
      <w:r w:rsidR="00073D03" w:rsidRPr="006436AF">
        <w:t xml:space="preserve"> (see clause 6.3.2.3 of TS 26.532 [47]) shall be fully-qualified URIs formed from the name space identifier specified in the following clauses concatenated with a single hash character ('</w:t>
      </w:r>
      <w:r w:rsidR="00073D03" w:rsidRPr="006436AF">
        <w:rPr>
          <w:rStyle w:val="Code"/>
        </w:rPr>
        <w:t>#</w:t>
      </w:r>
      <w:r w:rsidR="00073D03" w:rsidRPr="006436AF">
        <w:t>') concatenated with the appropriate term identifier.</w:t>
      </w:r>
    </w:p>
    <w:p w14:paraId="5FA030DB" w14:textId="77777777" w:rsidR="00073D03" w:rsidRPr="006436AF" w:rsidRDefault="00073D03" w:rsidP="006641D5">
      <w:pPr>
        <w:pStyle w:val="Heading1"/>
      </w:pPr>
      <w:bookmarkStart w:id="2359" w:name="_Toc187846113"/>
      <w:bookmarkEnd w:id="2358"/>
      <w:r w:rsidRPr="006436AF">
        <w:t>E.2</w:t>
      </w:r>
      <w:r w:rsidRPr="006436AF">
        <w:tab/>
        <w:t>Controlled vocabularies of DASH QoE metrics reporting parameters</w:t>
      </w:r>
      <w:bookmarkEnd w:id="2359"/>
    </w:p>
    <w:p w14:paraId="1F7F3327" w14:textId="77777777" w:rsidR="00073D03" w:rsidRPr="006436AF" w:rsidRDefault="00073D03" w:rsidP="006641D5">
      <w:pPr>
        <w:pStyle w:val="Heading2"/>
      </w:pPr>
      <w:bookmarkStart w:id="2360" w:name="_Toc187846114"/>
      <w:r w:rsidRPr="006436AF">
        <w:t>E.2.1</w:t>
      </w:r>
      <w:r w:rsidRPr="006436AF">
        <w:tab/>
        <w:t>Reporting parameters for 3GP-DASH metrics</w:t>
      </w:r>
      <w:bookmarkEnd w:id="2360"/>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61" w:name="_MCCTEMPBM_CRPT71130790___7"/>
      <w:r w:rsidRPr="006436AF">
        <w:rPr>
          <w:rStyle w:val="Code"/>
        </w:rPr>
        <w:t>urn:‌3GPP:‌ns:‌PSS:‌DASH:‌QM10</w:t>
      </w:r>
    </w:p>
    <w:p w14:paraId="33A1C505" w14:textId="77777777" w:rsidR="00073D03" w:rsidRPr="006436AF" w:rsidRDefault="00073D03" w:rsidP="00073D03">
      <w:pPr>
        <w:keepNext/>
      </w:pPr>
      <w:bookmarkStart w:id="2362" w:name="_MCCTEMPBM_CRPT71130791___7"/>
      <w:bookmarkEnd w:id="2361"/>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3" w:name="_MCCTEMPBM_CRPT71130792___7"/>
      <w:bookmarkEnd w:id="2362"/>
      <w:r w:rsidRPr="006436AF">
        <w:t>EXAMPLE 1:</w:t>
      </w:r>
      <w:r w:rsidRPr="006436AF">
        <w:tab/>
      </w:r>
      <w:r w:rsidRPr="006436AF">
        <w:rPr>
          <w:rStyle w:val="Code"/>
        </w:rPr>
        <w:t>urn:‌3GPP:‌ns:‌PSS:‌DASH:‌QM10#AvgThroughput/numbytes</w:t>
      </w:r>
    </w:p>
    <w:bookmarkEnd w:id="2363"/>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4"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5" w:name="_Toc187846115"/>
      <w:bookmarkEnd w:id="2364"/>
      <w:r w:rsidRPr="006436AF">
        <w:t>E.2.2</w:t>
      </w:r>
      <w:r w:rsidRPr="006436AF">
        <w:tab/>
        <w:t>Reporting parameters for VR metrics</w:t>
      </w:r>
      <w:bookmarkEnd w:id="2365"/>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6" w:name="_MCCTEMPBM_CRPT71130794___7"/>
      <w:r w:rsidRPr="006436AF">
        <w:rPr>
          <w:rStyle w:val="Code"/>
        </w:rPr>
        <w:t>urn:‌3gpp:‌metadata:‌2020:‌VR:‌metrics</w:t>
      </w:r>
    </w:p>
    <w:p w14:paraId="2C52545C" w14:textId="77777777" w:rsidR="00073D03" w:rsidRPr="006436AF" w:rsidRDefault="00073D03" w:rsidP="00073D03">
      <w:pPr>
        <w:keepNext/>
      </w:pPr>
      <w:bookmarkStart w:id="2367" w:name="_MCCTEMPBM_CRPT71130795___7"/>
      <w:bookmarkEnd w:id="2366"/>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68" w:name="_MCCTEMPBM_CRPT71130796___7"/>
      <w:bookmarkEnd w:id="2367"/>
      <w:r w:rsidRPr="006436AF">
        <w:t>EXAMPLE 1:</w:t>
      </w:r>
      <w:r w:rsidRPr="006436AF">
        <w:tab/>
      </w:r>
      <w:r w:rsidRPr="006436AF">
        <w:rPr>
          <w:rStyle w:val="Code"/>
        </w:rPr>
        <w:t>urn:‌3gpp:‌metadata:‌2020:‌VR:‌metrics#CompQualLatency/Latency</w:t>
      </w:r>
    </w:p>
    <w:bookmarkEnd w:id="2368"/>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69"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370" w:name="_Toc187846116"/>
      <w:bookmarkEnd w:id="2369"/>
      <w:r w:rsidRPr="006436AF">
        <w:t>E.3</w:t>
      </w:r>
      <w:r w:rsidRPr="006436AF">
        <w:tab/>
        <w:t>Controlled vocabulary of 5GMS consumption reporting parameters</w:t>
      </w:r>
      <w:bookmarkEnd w:id="2370"/>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1" w:name="_MCCTEMPBM_CRPT71130798___7"/>
      <w:r w:rsidRPr="006436AF">
        <w:rPr>
          <w:rStyle w:val="Code"/>
        </w:rPr>
        <w:t>urn:3gpp:5gms:event-exposure:consumption-reporting</w:t>
      </w:r>
    </w:p>
    <w:bookmarkEnd w:id="2371"/>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2" w:name="_MCCTEMPBM_CRPT71130799___7"/>
      <w:r w:rsidRPr="006436AF">
        <w:t>EXAMPLE:</w:t>
      </w:r>
      <w:r w:rsidRPr="006436AF">
        <w:tab/>
      </w:r>
      <w:r w:rsidRPr="006436AF">
        <w:rPr>
          <w:rStyle w:val="Code"/>
        </w:rPr>
        <w:t>urn:3gpp:5gms:event-exposure:consumption-reporting#locations</w:t>
      </w:r>
    </w:p>
    <w:bookmarkEnd w:id="2372"/>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3" w:name="_Toc187846117"/>
      <w:r w:rsidRPr="006436AF">
        <w:t>E.4</w:t>
      </w:r>
      <w:r w:rsidRPr="006436AF">
        <w:tab/>
        <w:t>Controlled vocabulary of 5GMS Network Assistance reporting parameters</w:t>
      </w:r>
      <w:bookmarkEnd w:id="2373"/>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4" w:name="_MCCTEMPBM_CRPT71130800___7"/>
      <w:r w:rsidRPr="006436AF">
        <w:rPr>
          <w:rStyle w:val="Code"/>
        </w:rPr>
        <w:t>urn:3gpp:5gms:event-exposure:network-assistance</w:t>
      </w:r>
    </w:p>
    <w:bookmarkEnd w:id="2374"/>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5" w:name="_MCCTEMPBM_CRPT71130801___7"/>
      <w:r w:rsidRPr="006436AF">
        <w:t>EXAMPLE:</w:t>
      </w:r>
      <w:r w:rsidRPr="006436AF">
        <w:tab/>
      </w:r>
      <w:r w:rsidRPr="006436AF">
        <w:rPr>
          <w:rStyle w:val="Code"/>
        </w:rPr>
        <w:t>urn:3gpp:5gms:event-exposure:network-assistance#requested-qos</w:t>
      </w:r>
    </w:p>
    <w:bookmarkEnd w:id="2375"/>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6" w:name="_Toc187846118"/>
      <w:r w:rsidRPr="006436AF">
        <w:t>E.5</w:t>
      </w:r>
      <w:r w:rsidRPr="006436AF">
        <w:tab/>
        <w:t>Controlled vocabulary of 5GMS Dynamic Policy reporting parameters</w:t>
      </w:r>
      <w:bookmarkEnd w:id="2376"/>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77" w:name="_MCCTEMPBM_CRPT71130802___7"/>
      <w:r w:rsidRPr="006436AF">
        <w:rPr>
          <w:rStyle w:val="Code"/>
        </w:rPr>
        <w:t>urn:3gpp:5gms:event-exposure:dynamic-policy</w:t>
      </w:r>
    </w:p>
    <w:bookmarkEnd w:id="2377"/>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78" w:name="_MCCTEMPBM_CRPT71130803___7"/>
      <w:r w:rsidRPr="006436AF">
        <w:t>EXAMPLE:</w:t>
      </w:r>
      <w:r w:rsidRPr="006436AF">
        <w:tab/>
      </w:r>
      <w:r w:rsidRPr="006436AF">
        <w:rPr>
          <w:rStyle w:val="Code"/>
        </w:rPr>
        <w:t>urn:3gpp:5gms:event-exposure:dynamic-policy#enforcement-bit-rate</w:t>
      </w:r>
    </w:p>
    <w:bookmarkEnd w:id="2378"/>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79" w:name="_Toc187846119"/>
      <w:r w:rsidRPr="006436AF">
        <w:t>E.6</w:t>
      </w:r>
      <w:r w:rsidRPr="006436AF">
        <w:tab/>
        <w:t>Controlled vocabulary of 5GMS media access activity parameters</w:t>
      </w:r>
      <w:bookmarkEnd w:id="237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0" w:name="_MCCTEMPBM_CRPT71130804___7"/>
      <w:r w:rsidRPr="006436AF">
        <w:rPr>
          <w:rStyle w:val="Code"/>
        </w:rPr>
        <w:t>urn:3gpp:5gms:event-exposure:access-activity</w:t>
      </w:r>
    </w:p>
    <w:bookmarkEnd w:id="238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1" w:name="_MCCTEMPBM_CRPT71130805___7"/>
      <w:r w:rsidRPr="006436AF">
        <w:t>EXAMPLE:</w:t>
      </w:r>
      <w:r w:rsidRPr="006436AF">
        <w:tab/>
      </w:r>
      <w:r w:rsidRPr="006436AF">
        <w:rPr>
          <w:rStyle w:val="Code"/>
        </w:rPr>
        <w:t>urn:3gpp:5gms:event-exposure:access-activity#request-message/url</w:t>
      </w:r>
    </w:p>
    <w:bookmarkEnd w:id="2381"/>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2" w:name="_MCCTEMPBM_CRPT71130806___7"/>
            <w:r w:rsidRPr="006436AF">
              <w:t xml:space="preserve">The value of the </w:t>
            </w:r>
            <w:r w:rsidRPr="006436AF">
              <w:rPr>
                <w:rStyle w:val="HTTPHeader"/>
              </w:rPr>
              <w:t>Range</w:t>
            </w:r>
            <w:r w:rsidRPr="006436AF">
              <w:t xml:space="preserve"> request header.</w:t>
            </w:r>
            <w:bookmarkEnd w:id="2382"/>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3"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3"/>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4"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384"/>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440860">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385" w:name="_Toc187846120"/>
      <w:r>
        <w:rPr>
          <w:noProof/>
        </w:rPr>
        <w:t>Annex F (</w:t>
      </w:r>
      <w:r>
        <w:t>Informative</w:t>
      </w:r>
      <w:r>
        <w:rPr>
          <w:noProof/>
        </w:rPr>
        <w:t>):</w:t>
      </w:r>
      <w:r>
        <w:rPr>
          <w:noProof/>
        </w:rPr>
        <w:br/>
        <w:t>5GMS AS Certificate provisioning and discovery</w:t>
      </w:r>
      <w:bookmarkEnd w:id="2385"/>
    </w:p>
    <w:p w14:paraId="005CA305" w14:textId="2167510A" w:rsidR="00346CAE" w:rsidRDefault="00346CAE" w:rsidP="00346CAE">
      <w:pPr>
        <w:pStyle w:val="Heading1"/>
        <w:rPr>
          <w:noProof/>
        </w:rPr>
      </w:pPr>
      <w:bookmarkStart w:id="2386" w:name="_Toc187846121"/>
      <w:r>
        <w:t>F.1</w:t>
      </w:r>
      <w:r>
        <w:tab/>
        <w:t>General</w:t>
      </w:r>
      <w:bookmarkEnd w:id="2386"/>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387" w:name="_Toc187846122"/>
      <w:r>
        <w:rPr>
          <w:noProof/>
        </w:rPr>
        <w:t>F.2</w:t>
      </w:r>
      <w:r>
        <w:rPr>
          <w:noProof/>
        </w:rPr>
        <w:tab/>
        <w:t>5GMS AS discovery and media streaming access with a Server Certificate created by the 5GMS System</w:t>
      </w:r>
      <w:bookmarkEnd w:id="2387"/>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1pt;height:594.35pt" o:ole="">
            <v:imagedata r:id="rId44" o:title=""/>
          </v:shape>
          <o:OLEObject Type="Embed" ProgID="Mscgen.Chart" ShapeID="_x0000_i1032" DrawAspect="Content" ObjectID="_1798459318"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388" w:name="_Toc187846123"/>
      <w:r>
        <w:rPr>
          <w:noProof/>
        </w:rPr>
        <w:t>F.3</w:t>
      </w:r>
      <w:r>
        <w:rPr>
          <w:noProof/>
        </w:rPr>
        <w:tab/>
        <w:t>5GMS AS discovery and service access with a Server Certificate owned by the 5GMS Application Provider</w:t>
      </w:r>
      <w:bookmarkEnd w:id="2388"/>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389"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389"/>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25pt;height:636.45pt" o:ole="">
            <v:imagedata r:id="rId46" o:title=""/>
          </v:shape>
          <o:OLEObject Type="Embed" ProgID="Mscgen.Chart" ShapeID="_x0000_i1033" DrawAspect="Content" ObjectID="_1798459319"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390" w:name="_Toc187846124"/>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52"/>
      <w:bookmarkEnd w:id="2353"/>
      <w:bookmarkEnd w:id="2354"/>
      <w:bookmarkEnd w:id="2355"/>
      <w:bookmarkEnd w:id="239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3"/>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FC05F8">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FC05F8">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20679A" w:rsidRPr="006436AF" w14:paraId="09B64B63" w14:textId="77777777" w:rsidTr="007447CA">
        <w:trPr>
          <w:trHeight w:val="158"/>
        </w:trPr>
        <w:tc>
          <w:tcPr>
            <w:tcW w:w="977" w:type="dxa"/>
            <w:shd w:val="clear" w:color="auto" w:fill="FFFFFF" w:themeFill="background1"/>
          </w:tcPr>
          <w:p w14:paraId="6C453650" w14:textId="32D4A61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3641835D" w14:textId="008DB53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0A595AA2" w14:textId="00EF49FA" w:rsidR="0020679A" w:rsidRPr="007447CA" w:rsidRDefault="0020679A" w:rsidP="002D6463">
            <w:pPr>
              <w:pStyle w:val="TAC"/>
              <w:rPr>
                <w:rFonts w:cs="Arial"/>
                <w:color w:val="312E25"/>
                <w:sz w:val="16"/>
                <w:szCs w:val="16"/>
                <w:lang w:eastAsia="en-GB" w:bidi="bn-IN"/>
              </w:rPr>
            </w:pPr>
            <w:r w:rsidRPr="0020679A">
              <w:rPr>
                <w:rFonts w:cs="Arial"/>
                <w:color w:val="312E25"/>
                <w:sz w:val="16"/>
                <w:szCs w:val="16"/>
                <w:lang w:eastAsia="en-GB" w:bidi="bn-IN"/>
              </w:rPr>
              <w:t>SP-240051</w:t>
            </w:r>
          </w:p>
        </w:tc>
        <w:tc>
          <w:tcPr>
            <w:tcW w:w="567" w:type="dxa"/>
            <w:shd w:val="clear" w:color="auto" w:fill="FFFFFF" w:themeFill="background1"/>
          </w:tcPr>
          <w:p w14:paraId="20F6B625" w14:textId="691A7234"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0062</w:t>
            </w:r>
          </w:p>
        </w:tc>
        <w:tc>
          <w:tcPr>
            <w:tcW w:w="404" w:type="dxa"/>
            <w:shd w:val="clear" w:color="auto" w:fill="FFFFFF" w:themeFill="background1"/>
          </w:tcPr>
          <w:p w14:paraId="33B6733F" w14:textId="5453DF6A" w:rsidR="0020679A" w:rsidRDefault="0020679A"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79700E80" w14:textId="7AC511C8"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AE943CD" w14:textId="051EA717" w:rsidR="0020679A" w:rsidRPr="007447CA" w:rsidRDefault="0020679A" w:rsidP="002D6463">
            <w:pPr>
              <w:pStyle w:val="TAL"/>
              <w:rPr>
                <w:rFonts w:cs="Arial"/>
                <w:color w:val="312E25"/>
                <w:sz w:val="16"/>
                <w:szCs w:val="16"/>
              </w:rPr>
            </w:pPr>
            <w:r w:rsidRPr="0020679A">
              <w:rPr>
                <w:rFonts w:cs="Arial"/>
                <w:color w:val="312E25"/>
                <w:sz w:val="16"/>
                <w:szCs w:val="16"/>
              </w:rPr>
              <w:t>Add Slice Scope for metrics configuration and reporting in stage 3</w:t>
            </w:r>
          </w:p>
        </w:tc>
        <w:tc>
          <w:tcPr>
            <w:tcW w:w="702" w:type="dxa"/>
            <w:shd w:val="clear" w:color="auto" w:fill="FFFFFF" w:themeFill="background1"/>
          </w:tcPr>
          <w:p w14:paraId="41DB00B1" w14:textId="288C8CC9" w:rsidR="0020679A" w:rsidRDefault="0020679A" w:rsidP="002D6463">
            <w:pPr>
              <w:pStyle w:val="TAC"/>
              <w:rPr>
                <w:sz w:val="16"/>
                <w:szCs w:val="16"/>
              </w:rPr>
            </w:pPr>
            <w:r>
              <w:rPr>
                <w:sz w:val="16"/>
                <w:szCs w:val="16"/>
              </w:rPr>
              <w:t>17.8.0</w:t>
            </w:r>
          </w:p>
        </w:tc>
      </w:tr>
      <w:tr w:rsidR="00B8242F" w:rsidRPr="006436AF" w14:paraId="2FC7DAED" w14:textId="77777777" w:rsidTr="007447CA">
        <w:trPr>
          <w:trHeight w:val="158"/>
        </w:trPr>
        <w:tc>
          <w:tcPr>
            <w:tcW w:w="977" w:type="dxa"/>
            <w:shd w:val="clear" w:color="auto" w:fill="FFFFFF" w:themeFill="background1"/>
          </w:tcPr>
          <w:p w14:paraId="16B70E26" w14:textId="5EA4579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7A672E4" w14:textId="2F9DC92B"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17925951" w14:textId="1BE5E0A2" w:rsidR="00B8242F" w:rsidRPr="0020679A" w:rsidRDefault="00B8242F" w:rsidP="002D6463">
            <w:pPr>
              <w:pStyle w:val="TAC"/>
              <w:rPr>
                <w:rFonts w:cs="Arial"/>
                <w:color w:val="312E25"/>
                <w:sz w:val="16"/>
                <w:szCs w:val="16"/>
                <w:lang w:eastAsia="en-GB" w:bidi="bn-IN"/>
              </w:rPr>
            </w:pPr>
            <w:r>
              <w:rPr>
                <w:rFonts w:cs="Arial"/>
                <w:color w:val="312E25"/>
                <w:sz w:val="16"/>
                <w:szCs w:val="16"/>
                <w:lang w:eastAsia="en-GB" w:bidi="bn-IN"/>
              </w:rPr>
              <w:t>SP-240683</w:t>
            </w:r>
          </w:p>
        </w:tc>
        <w:tc>
          <w:tcPr>
            <w:tcW w:w="567" w:type="dxa"/>
            <w:shd w:val="clear" w:color="auto" w:fill="FFFFFF" w:themeFill="background1"/>
          </w:tcPr>
          <w:p w14:paraId="64792CA6" w14:textId="2715F46F"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0065</w:t>
            </w:r>
          </w:p>
        </w:tc>
        <w:tc>
          <w:tcPr>
            <w:tcW w:w="404" w:type="dxa"/>
            <w:shd w:val="clear" w:color="auto" w:fill="FFFFFF" w:themeFill="background1"/>
          </w:tcPr>
          <w:p w14:paraId="17B2CD4D" w14:textId="36DF3112"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17AB327" w14:textId="3EEAE159"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B37B124" w14:textId="618E9345" w:rsidR="00B8242F" w:rsidRPr="0020679A" w:rsidRDefault="00B8242F" w:rsidP="00B8242F">
            <w:pPr>
              <w:pStyle w:val="TAL"/>
              <w:tabs>
                <w:tab w:val="left" w:pos="1720"/>
              </w:tabs>
              <w:rPr>
                <w:rFonts w:cs="Arial"/>
                <w:color w:val="312E25"/>
                <w:sz w:val="16"/>
                <w:szCs w:val="16"/>
              </w:rPr>
            </w:pPr>
            <w:r w:rsidRPr="00B8242F">
              <w:rPr>
                <w:rFonts w:cs="Arial"/>
                <w:color w:val="312E25"/>
                <w:sz w:val="16"/>
                <w:szCs w:val="16"/>
              </w:rPr>
              <w:t>[EVEX] Data packaging strategies for 5GMS</w:t>
            </w:r>
          </w:p>
        </w:tc>
        <w:tc>
          <w:tcPr>
            <w:tcW w:w="702" w:type="dxa"/>
            <w:shd w:val="clear" w:color="auto" w:fill="FFFFFF" w:themeFill="background1"/>
          </w:tcPr>
          <w:p w14:paraId="429380FA" w14:textId="0EAC73BA" w:rsidR="00B8242F" w:rsidRDefault="00B8242F" w:rsidP="002D6463">
            <w:pPr>
              <w:pStyle w:val="TAC"/>
              <w:rPr>
                <w:sz w:val="16"/>
                <w:szCs w:val="16"/>
              </w:rPr>
            </w:pPr>
            <w:r>
              <w:rPr>
                <w:sz w:val="16"/>
                <w:szCs w:val="16"/>
              </w:rPr>
              <w:t>17.9.0</w:t>
            </w:r>
          </w:p>
        </w:tc>
      </w:tr>
      <w:tr w:rsidR="00B8242F" w:rsidRPr="006436AF" w14:paraId="3B452A47" w14:textId="77777777" w:rsidTr="007447CA">
        <w:trPr>
          <w:trHeight w:val="158"/>
        </w:trPr>
        <w:tc>
          <w:tcPr>
            <w:tcW w:w="977" w:type="dxa"/>
            <w:shd w:val="clear" w:color="auto" w:fill="FFFFFF" w:themeFill="background1"/>
          </w:tcPr>
          <w:p w14:paraId="252DDAD6" w14:textId="50E32A5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6B310766" w14:textId="6BB5FCED"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52F5D515" w14:textId="1F13B6A1"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SP-240574</w:t>
            </w:r>
          </w:p>
        </w:tc>
        <w:tc>
          <w:tcPr>
            <w:tcW w:w="567" w:type="dxa"/>
            <w:shd w:val="clear" w:color="auto" w:fill="FFFFFF" w:themeFill="background1"/>
          </w:tcPr>
          <w:p w14:paraId="3BFC5860" w14:textId="1B86A8C4"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0069</w:t>
            </w:r>
          </w:p>
        </w:tc>
        <w:tc>
          <w:tcPr>
            <w:tcW w:w="404" w:type="dxa"/>
            <w:shd w:val="clear" w:color="auto" w:fill="FFFFFF" w:themeFill="background1"/>
          </w:tcPr>
          <w:p w14:paraId="5AD73B3B" w14:textId="5FA287F1" w:rsidR="00B8242F" w:rsidRDefault="00B8242F"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0E0836E8" w14:textId="766F9AA8" w:rsidR="00B8242F" w:rsidRDefault="00B8242F"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C2F080B" w14:textId="23DD7A80" w:rsidR="00B8242F" w:rsidRPr="00B8242F" w:rsidRDefault="00B8242F" w:rsidP="00B8242F">
            <w:pPr>
              <w:pStyle w:val="TAL"/>
              <w:tabs>
                <w:tab w:val="left" w:pos="1720"/>
              </w:tabs>
              <w:rPr>
                <w:rFonts w:cs="Arial"/>
                <w:color w:val="312E25"/>
                <w:sz w:val="16"/>
                <w:szCs w:val="16"/>
              </w:rPr>
            </w:pPr>
            <w:r w:rsidRPr="00B8242F">
              <w:rPr>
                <w:rFonts w:cs="Arial"/>
                <w:color w:val="312E25"/>
                <w:sz w:val="16"/>
                <w:szCs w:val="16"/>
              </w:rPr>
              <w:t>[5GMS3, TEI17] Metrics reporting corrections</w:t>
            </w:r>
          </w:p>
        </w:tc>
        <w:tc>
          <w:tcPr>
            <w:tcW w:w="702" w:type="dxa"/>
            <w:shd w:val="clear" w:color="auto" w:fill="FFFFFF" w:themeFill="background1"/>
          </w:tcPr>
          <w:p w14:paraId="63547CD0" w14:textId="52BF849C" w:rsidR="00B8242F" w:rsidRDefault="00B8242F" w:rsidP="002D6463">
            <w:pPr>
              <w:pStyle w:val="TAC"/>
              <w:rPr>
                <w:sz w:val="16"/>
                <w:szCs w:val="16"/>
              </w:rPr>
            </w:pPr>
            <w:r>
              <w:rPr>
                <w:sz w:val="16"/>
                <w:szCs w:val="16"/>
              </w:rPr>
              <w:t>17.9.0</w:t>
            </w:r>
          </w:p>
        </w:tc>
      </w:tr>
      <w:tr w:rsidR="00EA6040" w:rsidRPr="006436AF" w14:paraId="1E8F177C" w14:textId="77777777" w:rsidTr="007447CA">
        <w:trPr>
          <w:trHeight w:val="158"/>
        </w:trPr>
        <w:tc>
          <w:tcPr>
            <w:tcW w:w="977" w:type="dxa"/>
            <w:shd w:val="clear" w:color="auto" w:fill="FFFFFF" w:themeFill="background1"/>
          </w:tcPr>
          <w:p w14:paraId="12E521D3" w14:textId="0166124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B4F5771" w14:textId="40B5735E"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SA#104</w:t>
            </w:r>
          </w:p>
        </w:tc>
        <w:tc>
          <w:tcPr>
            <w:tcW w:w="992" w:type="dxa"/>
            <w:shd w:val="clear" w:color="auto" w:fill="FFFFFF" w:themeFill="background1"/>
          </w:tcPr>
          <w:p w14:paraId="2DDA884E" w14:textId="6118FBEB"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SP-240681</w:t>
            </w:r>
          </w:p>
        </w:tc>
        <w:tc>
          <w:tcPr>
            <w:tcW w:w="567" w:type="dxa"/>
            <w:shd w:val="clear" w:color="auto" w:fill="FFFFFF" w:themeFill="background1"/>
          </w:tcPr>
          <w:p w14:paraId="33ABF4B9" w14:textId="282A02C4"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0071</w:t>
            </w:r>
          </w:p>
        </w:tc>
        <w:tc>
          <w:tcPr>
            <w:tcW w:w="404" w:type="dxa"/>
            <w:shd w:val="clear" w:color="auto" w:fill="FFFFFF" w:themeFill="background1"/>
          </w:tcPr>
          <w:p w14:paraId="66D8359F" w14:textId="3963D582" w:rsidR="00EA6040" w:rsidRDefault="00EA6040"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0F8DFB7E" w14:textId="3799AD43" w:rsidR="00EA6040" w:rsidRDefault="00EA60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4F5C55F" w14:textId="206AC909" w:rsidR="00EA6040" w:rsidRPr="00B8242F" w:rsidRDefault="00EA6040" w:rsidP="00B8242F">
            <w:pPr>
              <w:pStyle w:val="TAL"/>
              <w:tabs>
                <w:tab w:val="left" w:pos="1720"/>
              </w:tabs>
              <w:rPr>
                <w:rFonts w:cs="Arial"/>
                <w:color w:val="312E25"/>
                <w:sz w:val="16"/>
                <w:szCs w:val="16"/>
              </w:rPr>
            </w:pPr>
            <w:r w:rsidRPr="00EA6040">
              <w:rPr>
                <w:rFonts w:cs="Arial"/>
                <w:color w:val="312E25"/>
                <w:sz w:val="16"/>
                <w:szCs w:val="16"/>
              </w:rPr>
              <w:t>[5GMS_EDGE_3] Correction to Edge Resources</w:t>
            </w:r>
          </w:p>
        </w:tc>
        <w:tc>
          <w:tcPr>
            <w:tcW w:w="702" w:type="dxa"/>
            <w:shd w:val="clear" w:color="auto" w:fill="FFFFFF" w:themeFill="background1"/>
          </w:tcPr>
          <w:p w14:paraId="73A1BAFB" w14:textId="3FAD4B54" w:rsidR="00EA6040" w:rsidRDefault="00EA6040" w:rsidP="002D6463">
            <w:pPr>
              <w:pStyle w:val="TAC"/>
              <w:rPr>
                <w:sz w:val="16"/>
                <w:szCs w:val="16"/>
              </w:rPr>
            </w:pPr>
            <w:r>
              <w:rPr>
                <w:sz w:val="16"/>
                <w:szCs w:val="16"/>
              </w:rPr>
              <w:t>17.9.0</w:t>
            </w:r>
          </w:p>
        </w:tc>
      </w:tr>
      <w:tr w:rsidR="00503967" w:rsidRPr="006436AF" w14:paraId="2BC7BDA6" w14:textId="77777777" w:rsidTr="007447CA">
        <w:trPr>
          <w:trHeight w:val="158"/>
        </w:trPr>
        <w:tc>
          <w:tcPr>
            <w:tcW w:w="977" w:type="dxa"/>
            <w:shd w:val="clear" w:color="auto" w:fill="FFFFFF" w:themeFill="background1"/>
          </w:tcPr>
          <w:p w14:paraId="3E209A4F" w14:textId="54427EB5" w:rsidR="00503967" w:rsidRDefault="00503967" w:rsidP="002D646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03CC99DA" w14:textId="77777777" w:rsidR="00503967" w:rsidRDefault="00503967" w:rsidP="002D6463">
            <w:pPr>
              <w:pStyle w:val="TAC"/>
              <w:rPr>
                <w:rFonts w:cs="Arial"/>
                <w:color w:val="312E25"/>
                <w:sz w:val="16"/>
                <w:szCs w:val="16"/>
                <w:lang w:eastAsia="en-GB" w:bidi="bn-IN"/>
              </w:rPr>
            </w:pPr>
          </w:p>
        </w:tc>
        <w:tc>
          <w:tcPr>
            <w:tcW w:w="992" w:type="dxa"/>
            <w:shd w:val="clear" w:color="auto" w:fill="FFFFFF" w:themeFill="background1"/>
          </w:tcPr>
          <w:p w14:paraId="5B36E8CE" w14:textId="77777777" w:rsidR="00503967" w:rsidRDefault="00503967" w:rsidP="002D6463">
            <w:pPr>
              <w:pStyle w:val="TAC"/>
              <w:rPr>
                <w:rFonts w:cs="Arial"/>
                <w:color w:val="312E25"/>
                <w:sz w:val="16"/>
                <w:szCs w:val="16"/>
                <w:lang w:eastAsia="en-GB" w:bidi="bn-IN"/>
              </w:rPr>
            </w:pPr>
          </w:p>
        </w:tc>
        <w:tc>
          <w:tcPr>
            <w:tcW w:w="567" w:type="dxa"/>
            <w:shd w:val="clear" w:color="auto" w:fill="FFFFFF" w:themeFill="background1"/>
          </w:tcPr>
          <w:p w14:paraId="648E11E8" w14:textId="77777777" w:rsidR="00503967" w:rsidRDefault="00503967" w:rsidP="002D6463">
            <w:pPr>
              <w:pStyle w:val="TAC"/>
              <w:rPr>
                <w:rFonts w:cs="Arial"/>
                <w:color w:val="312E25"/>
                <w:sz w:val="16"/>
                <w:szCs w:val="16"/>
                <w:lang w:eastAsia="en-GB" w:bidi="bn-IN"/>
              </w:rPr>
            </w:pPr>
          </w:p>
        </w:tc>
        <w:tc>
          <w:tcPr>
            <w:tcW w:w="404" w:type="dxa"/>
            <w:shd w:val="clear" w:color="auto" w:fill="FFFFFF" w:themeFill="background1"/>
          </w:tcPr>
          <w:p w14:paraId="3951E0C6" w14:textId="77777777" w:rsidR="00503967" w:rsidRDefault="00503967" w:rsidP="002D6463">
            <w:pPr>
              <w:pStyle w:val="TAR"/>
              <w:rPr>
                <w:rFonts w:cs="Arial"/>
                <w:color w:val="312E25"/>
                <w:sz w:val="16"/>
                <w:szCs w:val="16"/>
                <w:lang w:eastAsia="en-GB" w:bidi="bn-IN"/>
              </w:rPr>
            </w:pPr>
          </w:p>
        </w:tc>
        <w:tc>
          <w:tcPr>
            <w:tcW w:w="447" w:type="dxa"/>
            <w:shd w:val="clear" w:color="auto" w:fill="FFFFFF" w:themeFill="background1"/>
          </w:tcPr>
          <w:p w14:paraId="1528F090" w14:textId="77777777" w:rsidR="00503967" w:rsidRDefault="00503967" w:rsidP="002D6463">
            <w:pPr>
              <w:pStyle w:val="TAC"/>
              <w:rPr>
                <w:rFonts w:cs="Arial"/>
                <w:color w:val="312E25"/>
                <w:sz w:val="16"/>
                <w:szCs w:val="16"/>
                <w:lang w:eastAsia="en-GB" w:bidi="bn-IN"/>
              </w:rPr>
            </w:pPr>
          </w:p>
        </w:tc>
        <w:tc>
          <w:tcPr>
            <w:tcW w:w="4542" w:type="dxa"/>
            <w:shd w:val="clear" w:color="auto" w:fill="FFFFFF" w:themeFill="background1"/>
          </w:tcPr>
          <w:p w14:paraId="5EA1759D" w14:textId="37370F12" w:rsidR="00503967" w:rsidRPr="00EA6040" w:rsidRDefault="00503967" w:rsidP="00B8242F">
            <w:pPr>
              <w:pStyle w:val="TAL"/>
              <w:tabs>
                <w:tab w:val="left" w:pos="1720"/>
              </w:tabs>
              <w:rPr>
                <w:rFonts w:cs="Arial"/>
                <w:color w:val="312E25"/>
                <w:sz w:val="16"/>
                <w:szCs w:val="16"/>
              </w:rPr>
            </w:pPr>
            <w:r>
              <w:rPr>
                <w:rFonts w:cs="Arial"/>
                <w:color w:val="312E25"/>
                <w:sz w:val="16"/>
                <w:szCs w:val="16"/>
              </w:rPr>
              <w:t>Corrected implementation of CR0069</w:t>
            </w:r>
          </w:p>
        </w:tc>
        <w:tc>
          <w:tcPr>
            <w:tcW w:w="702" w:type="dxa"/>
            <w:shd w:val="clear" w:color="auto" w:fill="FFFFFF" w:themeFill="background1"/>
          </w:tcPr>
          <w:p w14:paraId="7329F5CD" w14:textId="5A0AEAC7" w:rsidR="00503967" w:rsidRDefault="00503967" w:rsidP="002D6463">
            <w:pPr>
              <w:pStyle w:val="TAC"/>
              <w:rPr>
                <w:sz w:val="16"/>
                <w:szCs w:val="16"/>
              </w:rPr>
            </w:pPr>
            <w:r>
              <w:rPr>
                <w:sz w:val="16"/>
                <w:szCs w:val="16"/>
              </w:rPr>
              <w:t>17.9.1</w:t>
            </w:r>
          </w:p>
        </w:tc>
      </w:tr>
      <w:tr w:rsidR="00ED3DC2" w:rsidRPr="006436AF" w14:paraId="3219B572" w14:textId="77777777" w:rsidTr="007447CA">
        <w:trPr>
          <w:trHeight w:val="158"/>
        </w:trPr>
        <w:tc>
          <w:tcPr>
            <w:tcW w:w="977" w:type="dxa"/>
            <w:shd w:val="clear" w:color="auto" w:fill="FFFFFF" w:themeFill="background1"/>
          </w:tcPr>
          <w:p w14:paraId="1CD33FE3" w14:textId="28B91EDD" w:rsidR="00ED3DC2" w:rsidRDefault="00ED3DC2" w:rsidP="002D646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6F46ACD9" w14:textId="62A3FD6A" w:rsidR="00ED3DC2" w:rsidRDefault="00ED3DC2" w:rsidP="002D646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0561E251" w14:textId="0A1C0AE9" w:rsidR="00ED3DC2" w:rsidRDefault="00ED3DC2" w:rsidP="002D6463">
            <w:pPr>
              <w:pStyle w:val="TAC"/>
              <w:rPr>
                <w:rFonts w:cs="Arial"/>
                <w:color w:val="312E25"/>
                <w:sz w:val="16"/>
                <w:szCs w:val="16"/>
                <w:lang w:eastAsia="en-GB" w:bidi="bn-IN"/>
              </w:rPr>
            </w:pPr>
            <w:r w:rsidRPr="00ED3DC2">
              <w:rPr>
                <w:rFonts w:cs="Arial"/>
                <w:color w:val="312E25"/>
                <w:sz w:val="16"/>
                <w:szCs w:val="16"/>
                <w:lang w:eastAsia="en-GB" w:bidi="bn-IN"/>
              </w:rPr>
              <w:t>SP-241743</w:t>
            </w:r>
          </w:p>
        </w:tc>
        <w:tc>
          <w:tcPr>
            <w:tcW w:w="567" w:type="dxa"/>
            <w:shd w:val="clear" w:color="auto" w:fill="FFFFFF" w:themeFill="background1"/>
          </w:tcPr>
          <w:p w14:paraId="1733FD0B" w14:textId="208E6AC9" w:rsidR="00ED3DC2" w:rsidRDefault="00ED3DC2" w:rsidP="002D6463">
            <w:pPr>
              <w:pStyle w:val="TAC"/>
              <w:rPr>
                <w:rFonts w:cs="Arial"/>
                <w:color w:val="312E25"/>
                <w:sz w:val="16"/>
                <w:szCs w:val="16"/>
                <w:lang w:eastAsia="en-GB" w:bidi="bn-IN"/>
              </w:rPr>
            </w:pPr>
            <w:r>
              <w:rPr>
                <w:rFonts w:cs="Arial"/>
                <w:color w:val="312E25"/>
                <w:sz w:val="16"/>
                <w:szCs w:val="16"/>
                <w:lang w:eastAsia="en-GB" w:bidi="bn-IN"/>
              </w:rPr>
              <w:t>0080</w:t>
            </w:r>
          </w:p>
        </w:tc>
        <w:tc>
          <w:tcPr>
            <w:tcW w:w="404" w:type="dxa"/>
            <w:shd w:val="clear" w:color="auto" w:fill="FFFFFF" w:themeFill="background1"/>
          </w:tcPr>
          <w:p w14:paraId="407F4AA4" w14:textId="061A1E88" w:rsidR="00ED3DC2" w:rsidRDefault="00ED3DC2"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6E5F3F88" w14:textId="1FE34F46" w:rsidR="00ED3DC2" w:rsidRDefault="00ED3DC2"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1528F5" w14:textId="73CF757A" w:rsidR="00ED3DC2" w:rsidRDefault="00ED3DC2" w:rsidP="00B8242F">
            <w:pPr>
              <w:pStyle w:val="TAL"/>
              <w:tabs>
                <w:tab w:val="left" w:pos="1720"/>
              </w:tabs>
              <w:rPr>
                <w:rFonts w:cs="Arial"/>
                <w:color w:val="312E25"/>
                <w:sz w:val="16"/>
                <w:szCs w:val="16"/>
              </w:rPr>
            </w:pPr>
            <w:r w:rsidRPr="00ED3DC2">
              <w:rPr>
                <w:rFonts w:cs="Arial"/>
                <w:color w:val="312E25"/>
                <w:sz w:val="16"/>
                <w:szCs w:val="16"/>
              </w:rPr>
              <w:t>[5GMS3, TEI17] Align OpenAPI YAML with normative description</w:t>
            </w:r>
          </w:p>
        </w:tc>
        <w:tc>
          <w:tcPr>
            <w:tcW w:w="702" w:type="dxa"/>
            <w:shd w:val="clear" w:color="auto" w:fill="FFFFFF" w:themeFill="background1"/>
          </w:tcPr>
          <w:p w14:paraId="61D13637" w14:textId="5D085FE7" w:rsidR="00ED3DC2" w:rsidRDefault="00ED3DC2" w:rsidP="002D6463">
            <w:pPr>
              <w:pStyle w:val="TAC"/>
              <w:rPr>
                <w:sz w:val="16"/>
                <w:szCs w:val="16"/>
              </w:rPr>
            </w:pPr>
            <w:r>
              <w:rPr>
                <w:sz w:val="16"/>
                <w:szCs w:val="16"/>
              </w:rPr>
              <w:t>17.10.0</w:t>
            </w:r>
          </w:p>
        </w:tc>
      </w:tr>
    </w:tbl>
    <w:p w14:paraId="581B06D2" w14:textId="77777777" w:rsidR="003C3971" w:rsidRPr="00586B6B" w:rsidRDefault="003C3971" w:rsidP="003C3971"/>
    <w:sectPr w:rsidR="003C3971" w:rsidRPr="00586B6B" w:rsidSect="00440860">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4AC915" w14:textId="77777777" w:rsidR="009533C7" w:rsidRDefault="009533C7">
      <w:r>
        <w:separator/>
      </w:r>
    </w:p>
  </w:endnote>
  <w:endnote w:type="continuationSeparator" w:id="0">
    <w:p w14:paraId="0E0B7924" w14:textId="77777777" w:rsidR="009533C7" w:rsidRDefault="009533C7">
      <w:r>
        <w:continuationSeparator/>
      </w:r>
    </w:p>
  </w:endnote>
  <w:endnote w:type="continuationNotice" w:id="1">
    <w:p w14:paraId="669332A5" w14:textId="77777777" w:rsidR="009533C7" w:rsidRDefault="009533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F37033" w14:textId="77777777" w:rsidR="009533C7" w:rsidRDefault="009533C7">
      <w:r>
        <w:separator/>
      </w:r>
    </w:p>
  </w:footnote>
  <w:footnote w:type="continuationSeparator" w:id="0">
    <w:p w14:paraId="101844A6" w14:textId="77777777" w:rsidR="009533C7" w:rsidRDefault="009533C7">
      <w:r>
        <w:continuationSeparator/>
      </w:r>
    </w:p>
  </w:footnote>
  <w:footnote w:type="continuationNotice" w:id="1">
    <w:p w14:paraId="577847A6" w14:textId="77777777" w:rsidR="009533C7" w:rsidRDefault="009533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58F2411"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05F8">
      <w:rPr>
        <w:rFonts w:ascii="Arial" w:hAnsi="Arial" w:cs="Arial"/>
        <w:b/>
        <w:noProof/>
        <w:sz w:val="18"/>
        <w:szCs w:val="18"/>
      </w:rPr>
      <w:t>Release 17</w:t>
    </w:r>
    <w:r>
      <w:rPr>
        <w:rFonts w:ascii="Arial" w:hAnsi="Arial" w:cs="Arial"/>
        <w:b/>
        <w:sz w:val="18"/>
        <w:szCs w:val="18"/>
      </w:rPr>
      <w:fldChar w:fldCharType="end"/>
    </w:r>
  </w:p>
  <w:p w14:paraId="2E770A4F" w14:textId="1A9F183B"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05F8">
      <w:rPr>
        <w:rFonts w:ascii="Arial" w:hAnsi="Arial" w:cs="Arial"/>
        <w:b/>
        <w:noProof/>
        <w:sz w:val="18"/>
        <w:szCs w:val="18"/>
      </w:rPr>
      <w:t>3GPP TS 26.512 V17.10.0 (2025-01)</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7FA"/>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132D"/>
    <w:rsid w:val="002029B9"/>
    <w:rsid w:val="00204673"/>
    <w:rsid w:val="002050D5"/>
    <w:rsid w:val="0020679A"/>
    <w:rsid w:val="00207CEF"/>
    <w:rsid w:val="00210ABE"/>
    <w:rsid w:val="002114D0"/>
    <w:rsid w:val="00212AF1"/>
    <w:rsid w:val="00213E10"/>
    <w:rsid w:val="0022107A"/>
    <w:rsid w:val="00221231"/>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47DB1"/>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2E85"/>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59C4"/>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469"/>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1034"/>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860"/>
    <w:rsid w:val="00440B05"/>
    <w:rsid w:val="00441CDC"/>
    <w:rsid w:val="00441FC9"/>
    <w:rsid w:val="00442325"/>
    <w:rsid w:val="00443ECF"/>
    <w:rsid w:val="00443FA2"/>
    <w:rsid w:val="0044458A"/>
    <w:rsid w:val="00446E4D"/>
    <w:rsid w:val="00447355"/>
    <w:rsid w:val="00450719"/>
    <w:rsid w:val="00450E15"/>
    <w:rsid w:val="00450E24"/>
    <w:rsid w:val="004518DD"/>
    <w:rsid w:val="00453755"/>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0889"/>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67"/>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7C5"/>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5F7E99"/>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9E3"/>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2E72"/>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C73D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8AE"/>
    <w:rsid w:val="007D2B46"/>
    <w:rsid w:val="007D2E65"/>
    <w:rsid w:val="007D3F60"/>
    <w:rsid w:val="007D59CE"/>
    <w:rsid w:val="007D7567"/>
    <w:rsid w:val="007D77A1"/>
    <w:rsid w:val="007D7A7E"/>
    <w:rsid w:val="007D7B73"/>
    <w:rsid w:val="007E136D"/>
    <w:rsid w:val="007E1D97"/>
    <w:rsid w:val="007E2B3D"/>
    <w:rsid w:val="007E5A46"/>
    <w:rsid w:val="007E619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46E6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0377"/>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63C2"/>
    <w:rsid w:val="008E7CD4"/>
    <w:rsid w:val="008F0681"/>
    <w:rsid w:val="008F1139"/>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2F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E65"/>
    <w:rsid w:val="00946FB9"/>
    <w:rsid w:val="00947A42"/>
    <w:rsid w:val="00950792"/>
    <w:rsid w:val="009510CD"/>
    <w:rsid w:val="00952985"/>
    <w:rsid w:val="009533C7"/>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2BA4"/>
    <w:rsid w:val="009A4F34"/>
    <w:rsid w:val="009A69FB"/>
    <w:rsid w:val="009A7D56"/>
    <w:rsid w:val="009B1D9E"/>
    <w:rsid w:val="009B4FD3"/>
    <w:rsid w:val="009B610D"/>
    <w:rsid w:val="009B6154"/>
    <w:rsid w:val="009B7053"/>
    <w:rsid w:val="009C001F"/>
    <w:rsid w:val="009C08EA"/>
    <w:rsid w:val="009C27A5"/>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5FFB"/>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08E0"/>
    <w:rsid w:val="00AA171A"/>
    <w:rsid w:val="00AA2DB6"/>
    <w:rsid w:val="00AA2E12"/>
    <w:rsid w:val="00AA4BD0"/>
    <w:rsid w:val="00AA6325"/>
    <w:rsid w:val="00AA6B5D"/>
    <w:rsid w:val="00AB1764"/>
    <w:rsid w:val="00AB2307"/>
    <w:rsid w:val="00AB2AAA"/>
    <w:rsid w:val="00AB2C74"/>
    <w:rsid w:val="00AB3813"/>
    <w:rsid w:val="00AB6A23"/>
    <w:rsid w:val="00AB7D01"/>
    <w:rsid w:val="00AC314A"/>
    <w:rsid w:val="00AC3619"/>
    <w:rsid w:val="00AC40EA"/>
    <w:rsid w:val="00AC41F6"/>
    <w:rsid w:val="00AC4ED9"/>
    <w:rsid w:val="00AC5A10"/>
    <w:rsid w:val="00AC60BE"/>
    <w:rsid w:val="00AC6BC6"/>
    <w:rsid w:val="00AD0694"/>
    <w:rsid w:val="00AD2C79"/>
    <w:rsid w:val="00AD47A9"/>
    <w:rsid w:val="00AD4DED"/>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30F0"/>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242F"/>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35A9"/>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DD3"/>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369"/>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3915"/>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2F"/>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7462"/>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53F"/>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66F"/>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3DBF"/>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49BD"/>
    <w:rsid w:val="00EA6040"/>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3DC2"/>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5F8"/>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97462"/>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A0BFDB7F-B6CA-462E-BBBA-1A7CF15700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5.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190</Pages>
  <Words>68256</Words>
  <Characters>389060</Characters>
  <Application>Microsoft Office Word</Application>
  <DocSecurity>0</DocSecurity>
  <Lines>3242</Lines>
  <Paragraphs>912</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3GPP TS 26.512</vt:lpstr>
      <vt:lpstr>Foreword</vt:lpstr>
      <vt:lpstr>1	Scope</vt:lpstr>
      <vt:lpstr>2	References</vt:lpstr>
      <vt:lpstr>3	Definitions of terms, symbols and abbreviations</vt:lpstr>
      <vt:lpstr>    3.1	Terms</vt:lpstr>
      <vt:lpstr>    3.2	Symbols</vt:lpstr>
      <vt:lpstr>    3.3	Abbreviations</vt:lpstr>
      <vt:lpstr>4	Procedures for Downlink Media Streaming</vt:lpstr>
      <vt:lpstr>    4.1	General</vt:lpstr>
      <vt:lpstr>    4.2	APIs relevant to Downlink Media Streaming</vt:lpstr>
      <vt:lpstr>    4.3	Procedures of the M1 (5GMS Provisioning) interface</vt:lpstr>
      <vt:lpstr>        4.3.1	General</vt:lpstr>
      <vt:lpstr>        4.3.2	Provisioning Session procedures</vt:lpstr>
      <vt:lpstr>        4.3.3	Content Hosting Provisioning procedures</vt:lpstr>
      <vt:lpstr>        4.3.4	Content Protocols Discovery procedures</vt:lpstr>
      <vt:lpstr>        4.3.5	Content Preparation Template Provisioning procedures</vt:lpstr>
      <vt:lpstr>        4.3.6	Server Certificate Provisioning procedures</vt:lpstr>
      <vt:lpstr>        4.3.7	Dynamic Policy Provisioning procedures</vt:lpstr>
      <vt:lpstr>        4.3.8	Consumption Reporting Configuration procedures</vt:lpstr>
      <vt:lpstr>        4.3.9	Metrics Reporting Provisioning procedures</vt:lpstr>
      <vt:lpstr>        4.3.10	Edge Resources Provisioning Procedures</vt:lpstr>
      <vt:lpstr>        4.3.11	Event Data Processing Provisioning procedures</vt:lpstr>
      <vt:lpstr>    4.4	Procedures of the M2d (5GMS content ingest) interface</vt:lpstr>
      <vt:lpstr>    4.5	Procedures of the M3d interface</vt:lpstr>
      <vt:lpstr>    4.6	Procedures of the M4d (Media Streaming) interface</vt:lpstr>
      <vt:lpstr>        4.6.1	Procedures for DASH Session</vt:lpstr>
      <vt:lpstr>        4.6.2	Procedures for Progressive Download Session</vt:lpstr>
      <vt:lpstr>    4.7	Procedures of the M5 (Media Session Handling) interface</vt:lpstr>
      <vt:lpstr>        4.7.1	Introduction</vt:lpstr>
      <vt:lpstr>        4.7.2	Procedures for Service Access Information</vt:lpstr>
      <vt:lpstr>        4.7.3	Procedures for dynamic policy invocation</vt:lpstr>
      <vt:lpstr>        4.7.4	Procedures for consumption reporting</vt:lpstr>
      <vt:lpstr>        4.7.5	Procedures for metrics reporting</vt:lpstr>
    </vt:vector>
  </TitlesOfParts>
  <Company>ETSI</Company>
  <LinksUpToDate>false</LinksUpToDate>
  <CharactersWithSpaces>456404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 (Release 17)</dc:subject>
  <dc:creator>MCC Support</dc:creator>
  <cp:keywords>&lt;keyword[, keyword, ]&gt;</cp:keywords>
  <dc:description/>
  <cp:lastModifiedBy>CR0024r1-26804_Rel-19</cp:lastModifiedBy>
  <cp:revision>3</cp:revision>
  <cp:lastPrinted>2019-02-27T11:05:00Z</cp:lastPrinted>
  <dcterms:created xsi:type="dcterms:W3CDTF">2025-01-07T08:24:00Z</dcterms:created>
  <dcterms:modified xsi:type="dcterms:W3CDTF">2025-01-15T14:15:00Z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