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7240E" w14:textId="1D797C5D" w:rsidR="004F3AE5" w:rsidRPr="002A5923" w:rsidRDefault="00670B64" w:rsidP="00804CA9">
      <w:pPr>
        <w:pStyle w:val="ZA"/>
        <w:framePr w:wrap="notBeside"/>
      </w:pPr>
      <w:bookmarkStart w:id="0" w:name="page1"/>
      <w:r w:rsidRPr="002A5923">
        <w:rPr>
          <w:sz w:val="64"/>
        </w:rPr>
        <w:t>3GPP TR</w:t>
      </w:r>
      <w:r w:rsidR="004F3AE5" w:rsidRPr="002A5923">
        <w:rPr>
          <w:sz w:val="64"/>
        </w:rPr>
        <w:t xml:space="preserve"> 37.902 </w:t>
      </w:r>
      <w:r w:rsidR="004F3AE5" w:rsidRPr="002A5923">
        <w:t>V</w:t>
      </w:r>
      <w:r w:rsidR="009D6A48">
        <w:t>1</w:t>
      </w:r>
      <w:r w:rsidR="003B0191">
        <w:rPr>
          <w:rFonts w:eastAsia="Malgun Gothic" w:hint="eastAsia"/>
        </w:rPr>
        <w:t>5</w:t>
      </w:r>
      <w:r w:rsidR="009D6A48">
        <w:t>.</w:t>
      </w:r>
      <w:r w:rsidR="008218ED">
        <w:t>1</w:t>
      </w:r>
      <w:r w:rsidR="009D6A48">
        <w:t>.0</w:t>
      </w:r>
      <w:r w:rsidR="004F3AE5" w:rsidRPr="002A5923">
        <w:t xml:space="preserve"> </w:t>
      </w:r>
      <w:r w:rsidR="00EF1AB9" w:rsidRPr="002A5923">
        <w:rPr>
          <w:sz w:val="32"/>
        </w:rPr>
        <w:t>(</w:t>
      </w:r>
      <w:r w:rsidR="008218ED">
        <w:rPr>
          <w:sz w:val="32"/>
        </w:rPr>
        <w:t>2024</w:t>
      </w:r>
      <w:r w:rsidR="009D6A48">
        <w:rPr>
          <w:sz w:val="32"/>
        </w:rPr>
        <w:t>-</w:t>
      </w:r>
      <w:r w:rsidR="008218ED">
        <w:rPr>
          <w:sz w:val="32"/>
        </w:rPr>
        <w:t>12</w:t>
      </w:r>
      <w:r w:rsidR="004F3AE5" w:rsidRPr="002A5923">
        <w:rPr>
          <w:sz w:val="32"/>
        </w:rPr>
        <w:t>)</w:t>
      </w:r>
    </w:p>
    <w:p w14:paraId="7AFEE49B" w14:textId="77777777" w:rsidR="00E8629F" w:rsidRPr="002A5923" w:rsidRDefault="00E8629F">
      <w:pPr>
        <w:pStyle w:val="ZB"/>
        <w:framePr w:wrap="notBeside"/>
        <w:rPr>
          <w:rFonts w:ascii="Times New Roman" w:hAnsi="Times New Roman"/>
        </w:rPr>
      </w:pPr>
      <w:r w:rsidRPr="002A5923">
        <w:rPr>
          <w:rFonts w:ascii="Times New Roman" w:hAnsi="Times New Roman"/>
        </w:rPr>
        <w:t>Technical Report</w:t>
      </w:r>
    </w:p>
    <w:p w14:paraId="1F94FF01" w14:textId="77777777" w:rsidR="006520AE" w:rsidRPr="002A5923" w:rsidRDefault="006520AE" w:rsidP="006520AE">
      <w:pPr>
        <w:pStyle w:val="ZT"/>
        <w:framePr w:wrap="notBeside"/>
      </w:pPr>
      <w:r w:rsidRPr="002A5923">
        <w:t>3rd Generation Partnership Project;</w:t>
      </w:r>
    </w:p>
    <w:p w14:paraId="32078409" w14:textId="77777777" w:rsidR="006520AE" w:rsidRPr="002A5923" w:rsidRDefault="006520AE" w:rsidP="006520AE">
      <w:pPr>
        <w:pStyle w:val="ZT"/>
        <w:framePr w:wrap="notBeside"/>
      </w:pPr>
      <w:r w:rsidRPr="002A5923">
        <w:t>Technical Specification Group Radio Access Network;</w:t>
      </w:r>
    </w:p>
    <w:p w14:paraId="3D21A68A" w14:textId="4EFED7EB" w:rsidR="008218ED" w:rsidRDefault="006520AE" w:rsidP="006520AE">
      <w:pPr>
        <w:pStyle w:val="ZT"/>
        <w:framePr w:wrap="notBeside"/>
        <w:wordWrap w:val="0"/>
        <w:rPr>
          <w:lang w:eastAsia="zh-CN"/>
        </w:rPr>
      </w:pPr>
      <w:r w:rsidRPr="002A5923">
        <w:rPr>
          <w:lang w:eastAsia="zh-CN"/>
        </w:rPr>
        <w:t xml:space="preserve">Measurements of </w:t>
      </w:r>
      <w:r w:rsidR="00EE4029" w:rsidRPr="002A5923">
        <w:rPr>
          <w:lang w:eastAsia="zh-CN"/>
        </w:rPr>
        <w:t>User Equipment (</w:t>
      </w:r>
      <w:r w:rsidRPr="002A5923">
        <w:rPr>
          <w:lang w:eastAsia="zh-CN"/>
        </w:rPr>
        <w:t>UE</w:t>
      </w:r>
      <w:r w:rsidR="00EE4029" w:rsidRPr="002A5923">
        <w:rPr>
          <w:lang w:eastAsia="zh-CN"/>
        </w:rPr>
        <w:t>)</w:t>
      </w:r>
      <w:r w:rsidRPr="002A5923">
        <w:rPr>
          <w:lang w:eastAsia="zh-CN"/>
        </w:rPr>
        <w:t xml:space="preserve"> radio performances</w:t>
      </w:r>
    </w:p>
    <w:p w14:paraId="564D16BC" w14:textId="77777777" w:rsidR="008218ED" w:rsidRDefault="006520AE" w:rsidP="006520AE">
      <w:pPr>
        <w:pStyle w:val="ZT"/>
        <w:framePr w:wrap="notBeside"/>
        <w:wordWrap w:val="0"/>
        <w:rPr>
          <w:lang w:eastAsia="zh-CN"/>
        </w:rPr>
      </w:pPr>
      <w:r w:rsidRPr="002A5923">
        <w:rPr>
          <w:lang w:eastAsia="zh-CN"/>
        </w:rPr>
        <w:t>for LTE/UMTS</w:t>
      </w:r>
      <w:r w:rsidR="00EE4029" w:rsidRPr="002A5923">
        <w:rPr>
          <w:lang w:eastAsia="zh-CN"/>
        </w:rPr>
        <w:t xml:space="preserve"> </w:t>
      </w:r>
      <w:r w:rsidRPr="002A5923">
        <w:rPr>
          <w:lang w:eastAsia="zh-CN"/>
        </w:rPr>
        <w:t>terminals</w:t>
      </w:r>
      <w:r w:rsidR="00EE4029" w:rsidRPr="002A5923">
        <w:rPr>
          <w:lang w:eastAsia="zh-CN"/>
        </w:rPr>
        <w:t>;</w:t>
      </w:r>
    </w:p>
    <w:p w14:paraId="75F721D4" w14:textId="77777777" w:rsidR="008218ED" w:rsidRDefault="00EE4029" w:rsidP="006520AE">
      <w:pPr>
        <w:pStyle w:val="ZT"/>
        <w:framePr w:wrap="notBeside"/>
        <w:wordWrap w:val="0"/>
        <w:rPr>
          <w:lang w:eastAsia="zh-CN"/>
        </w:rPr>
      </w:pPr>
      <w:r w:rsidRPr="002A5923">
        <w:rPr>
          <w:lang w:eastAsia="zh-CN"/>
        </w:rPr>
        <w:t>Total Radiated Power (</w:t>
      </w:r>
      <w:r w:rsidR="006520AE" w:rsidRPr="002A5923">
        <w:rPr>
          <w:lang w:eastAsia="zh-CN"/>
        </w:rPr>
        <w:t>TRP</w:t>
      </w:r>
      <w:r w:rsidRPr="002A5923">
        <w:rPr>
          <w:lang w:eastAsia="zh-CN"/>
        </w:rPr>
        <w:t>)</w:t>
      </w:r>
    </w:p>
    <w:p w14:paraId="6561095C" w14:textId="1680B4FD" w:rsidR="006520AE" w:rsidRPr="002A5923" w:rsidRDefault="006520AE" w:rsidP="006520AE">
      <w:pPr>
        <w:pStyle w:val="ZT"/>
        <w:framePr w:wrap="notBeside"/>
        <w:wordWrap w:val="0"/>
        <w:rPr>
          <w:lang w:eastAsia="zh-CN"/>
        </w:rPr>
      </w:pPr>
      <w:r w:rsidRPr="002A5923">
        <w:rPr>
          <w:lang w:eastAsia="zh-CN"/>
        </w:rPr>
        <w:t xml:space="preserve">and </w:t>
      </w:r>
      <w:r w:rsidR="00EE4029" w:rsidRPr="002A5923">
        <w:rPr>
          <w:lang w:eastAsia="zh-CN"/>
        </w:rPr>
        <w:t>Total Radiat</w:t>
      </w:r>
      <w:r w:rsidR="00213D12" w:rsidRPr="002A5923">
        <w:rPr>
          <w:lang w:eastAsia="zh-CN"/>
        </w:rPr>
        <w:t>ed</w:t>
      </w:r>
      <w:r w:rsidR="00EE4029" w:rsidRPr="002A5923">
        <w:rPr>
          <w:lang w:eastAsia="zh-CN"/>
        </w:rPr>
        <w:t xml:space="preserve"> Sensitivity (</w:t>
      </w:r>
      <w:r w:rsidRPr="002A5923">
        <w:rPr>
          <w:lang w:eastAsia="zh-CN"/>
        </w:rPr>
        <w:t>TRS</w:t>
      </w:r>
      <w:r w:rsidR="00EE4029" w:rsidRPr="002A5923">
        <w:rPr>
          <w:lang w:eastAsia="zh-CN"/>
        </w:rPr>
        <w:t>)</w:t>
      </w:r>
      <w:r w:rsidRPr="002A5923">
        <w:rPr>
          <w:lang w:eastAsia="zh-CN"/>
        </w:rPr>
        <w:t xml:space="preserve"> test methodology</w:t>
      </w:r>
    </w:p>
    <w:p w14:paraId="56B1022F" w14:textId="77777777" w:rsidR="006520AE" w:rsidRPr="002A5923" w:rsidRDefault="006520AE" w:rsidP="00804CA9">
      <w:pPr>
        <w:pStyle w:val="ZT"/>
        <w:framePr w:wrap="notBeside"/>
      </w:pPr>
      <w:r w:rsidRPr="002A5923">
        <w:t>(</w:t>
      </w:r>
      <w:r w:rsidRPr="002A5923">
        <w:rPr>
          <w:rStyle w:val="ZGSM"/>
        </w:rPr>
        <w:t>Release</w:t>
      </w:r>
      <w:r w:rsidR="009D6A48">
        <w:rPr>
          <w:rStyle w:val="ZGSM"/>
        </w:rPr>
        <w:t xml:space="preserve"> 1</w:t>
      </w:r>
      <w:r w:rsidR="003B0191">
        <w:rPr>
          <w:rStyle w:val="ZGSM"/>
          <w:rFonts w:eastAsia="Malgun Gothic" w:hint="eastAsia"/>
        </w:rPr>
        <w:t>5</w:t>
      </w:r>
      <w:r w:rsidRPr="002A5923">
        <w:t>)</w:t>
      </w:r>
    </w:p>
    <w:p w14:paraId="5FADB743" w14:textId="77777777" w:rsidR="006520AE" w:rsidRPr="002A5923" w:rsidRDefault="006520AE" w:rsidP="006520AE">
      <w:pPr>
        <w:pStyle w:val="ZT"/>
        <w:framePr w:wrap="notBeside"/>
        <w:rPr>
          <w:i/>
          <w:sz w:val="28"/>
        </w:rPr>
      </w:pPr>
    </w:p>
    <w:p w14:paraId="265C7EA7" w14:textId="77777777" w:rsidR="00E8629F" w:rsidRPr="002A5923" w:rsidRDefault="00E8629F">
      <w:pPr>
        <w:pStyle w:val="ZU"/>
        <w:framePr w:h="4929" w:hRule="exact" w:wrap="notBeside"/>
        <w:tabs>
          <w:tab w:val="right" w:pos="10206"/>
        </w:tabs>
        <w:jc w:val="left"/>
        <w:rPr>
          <w:rFonts w:ascii="Times New Roman" w:hAnsi="Times New Roman"/>
        </w:rPr>
      </w:pPr>
      <w:r w:rsidRPr="002A5923">
        <w:rPr>
          <w:rFonts w:ascii="Times New Roman" w:hAnsi="Times New Roman"/>
        </w:rPr>
        <w:tab/>
      </w:r>
      <w:r w:rsidRPr="002A5923">
        <w:rPr>
          <w:rFonts w:ascii="Times New Roman" w:hAnsi="Times New Roman"/>
        </w:rPr>
        <w:tab/>
      </w:r>
    </w:p>
    <w:bookmarkEnd w:id="0"/>
    <w:p w14:paraId="45738311" w14:textId="0AA0DBD8" w:rsidR="003B0191" w:rsidRDefault="001E4CD6" w:rsidP="003B0191">
      <w:pPr>
        <w:pStyle w:val="ZU"/>
        <w:framePr w:h="4929" w:hRule="exact" w:wrap="notBeside"/>
        <w:tabs>
          <w:tab w:val="right" w:pos="10206"/>
        </w:tabs>
        <w:jc w:val="left"/>
      </w:pPr>
      <w:r>
        <w:rPr>
          <w:i/>
        </w:rPr>
        <w:drawing>
          <wp:inline distT="0" distB="0" distL="0" distR="0" wp14:anchorId="4F0D639F" wp14:editId="5A0B9D5D">
            <wp:extent cx="121285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3B0191">
        <w:tab/>
      </w:r>
      <w:r>
        <w:drawing>
          <wp:inline distT="0" distB="0" distL="0" distR="0" wp14:anchorId="4FB3B6F5" wp14:editId="2A068BA6">
            <wp:extent cx="16319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7B77F811" w14:textId="77777777" w:rsidR="003B0191" w:rsidRDefault="003B0191" w:rsidP="003B0191">
      <w:pPr>
        <w:pStyle w:val="ZU"/>
        <w:framePr w:h="4929" w:hRule="exact" w:wrap="notBeside"/>
        <w:tabs>
          <w:tab w:val="right" w:pos="10206"/>
        </w:tabs>
        <w:jc w:val="left"/>
      </w:pPr>
    </w:p>
    <w:p w14:paraId="44749CA9" w14:textId="77777777" w:rsidR="00DF1501" w:rsidRPr="002A5923" w:rsidRDefault="00DF1501" w:rsidP="00DF1501">
      <w:pPr>
        <w:framePr w:h="1377" w:hRule="exact" w:wrap="notBeside" w:vAnchor="page" w:hAnchor="margin" w:y="15305"/>
        <w:rPr>
          <w:sz w:val="16"/>
        </w:rPr>
      </w:pPr>
      <w:r w:rsidRPr="002A5923">
        <w:rPr>
          <w:sz w:val="16"/>
        </w:rPr>
        <w:t>The present document has been developed within the 3</w:t>
      </w:r>
      <w:r w:rsidRPr="002A5923">
        <w:rPr>
          <w:sz w:val="16"/>
          <w:vertAlign w:val="superscript"/>
        </w:rPr>
        <w:t>rd</w:t>
      </w:r>
      <w:r w:rsidRPr="002A5923">
        <w:rPr>
          <w:sz w:val="16"/>
        </w:rPr>
        <w:t xml:space="preserve"> Generation Partnership Project (3GPP</w:t>
      </w:r>
      <w:r w:rsidRPr="002A5923">
        <w:rPr>
          <w:sz w:val="16"/>
          <w:vertAlign w:val="superscript"/>
        </w:rPr>
        <w:t xml:space="preserve"> TM</w:t>
      </w:r>
      <w:r w:rsidRPr="002A5923">
        <w:rPr>
          <w:sz w:val="16"/>
        </w:rPr>
        <w:t>) and may be further elaborated for the purposes of 3GPP..</w:t>
      </w:r>
      <w:r w:rsidRPr="002A5923">
        <w:rPr>
          <w:sz w:val="16"/>
        </w:rPr>
        <w:br/>
        <w:t>The present document has not been subject to any approval process by the 3GPP</w:t>
      </w:r>
      <w:r w:rsidRPr="002A5923">
        <w:rPr>
          <w:sz w:val="16"/>
          <w:vertAlign w:val="superscript"/>
        </w:rPr>
        <w:t xml:space="preserve"> </w:t>
      </w:r>
      <w:r w:rsidRPr="002A5923">
        <w:rPr>
          <w:sz w:val="16"/>
        </w:rPr>
        <w:t>Organizational Partners and shall not be implemented.</w:t>
      </w:r>
      <w:r w:rsidRPr="002A5923">
        <w:rPr>
          <w:sz w:val="16"/>
        </w:rPr>
        <w:br/>
        <w:t>This Specification is provided for future development work within 3GPP</w:t>
      </w:r>
      <w:r w:rsidRPr="002A5923">
        <w:rPr>
          <w:sz w:val="16"/>
          <w:vertAlign w:val="superscript"/>
        </w:rPr>
        <w:t xml:space="preserve"> </w:t>
      </w:r>
      <w:r w:rsidRPr="002A5923">
        <w:rPr>
          <w:sz w:val="16"/>
        </w:rPr>
        <w:t>only. The Organizational Partners accept no liability for any use of this Specification.</w:t>
      </w:r>
      <w:r w:rsidRPr="002A5923">
        <w:rPr>
          <w:sz w:val="16"/>
        </w:rPr>
        <w:br/>
        <w:t>Specifications and Reports for implementation of the 3GPP</w:t>
      </w:r>
      <w:r w:rsidRPr="002A5923">
        <w:rPr>
          <w:sz w:val="16"/>
          <w:vertAlign w:val="superscript"/>
        </w:rPr>
        <w:t xml:space="preserve"> TM</w:t>
      </w:r>
      <w:r w:rsidRPr="002A5923">
        <w:rPr>
          <w:sz w:val="16"/>
        </w:rPr>
        <w:t xml:space="preserve"> system should be obtained via the 3GPP Organizational Partners' Publications Offices.</w:t>
      </w:r>
    </w:p>
    <w:p w14:paraId="48AADC3B" w14:textId="77777777" w:rsidR="00E8629F" w:rsidRPr="002A5923" w:rsidRDefault="00E8629F">
      <w:pPr>
        <w:rPr>
          <w:lang w:eastAsia="zh-CN"/>
        </w:rPr>
        <w:sectPr w:rsidR="00E8629F" w:rsidRPr="002A5923">
          <w:headerReference w:type="default" r:id="rId10"/>
          <w:footnotePr>
            <w:numRestart w:val="eachSect"/>
          </w:footnotePr>
          <w:pgSz w:w="11907" w:h="16840"/>
          <w:pgMar w:top="2268" w:right="851" w:bottom="10773" w:left="851" w:header="0" w:footer="0" w:gutter="0"/>
          <w:cols w:space="720"/>
        </w:sectPr>
      </w:pPr>
    </w:p>
    <w:p w14:paraId="5DCF9F4B" w14:textId="77777777" w:rsidR="00E8629F" w:rsidRPr="002A5923" w:rsidRDefault="00E8629F">
      <w:pPr>
        <w:rPr>
          <w:lang w:eastAsia="zh-CN"/>
        </w:rPr>
      </w:pPr>
      <w:bookmarkStart w:id="3" w:name="page2"/>
    </w:p>
    <w:p w14:paraId="011EF49D" w14:textId="77777777" w:rsidR="00E8629F" w:rsidRPr="002A5923" w:rsidRDefault="00E8629F"/>
    <w:p w14:paraId="1B9AE1E3" w14:textId="77777777" w:rsidR="00E8629F" w:rsidRPr="002A5923" w:rsidRDefault="00E8629F">
      <w:pPr>
        <w:pStyle w:val="FP"/>
        <w:framePr w:wrap="notBeside" w:hAnchor="margin" w:yAlign="center"/>
        <w:spacing w:after="240"/>
        <w:ind w:left="2835" w:right="2835"/>
        <w:jc w:val="center"/>
        <w:rPr>
          <w:b/>
          <w:i/>
        </w:rPr>
      </w:pPr>
      <w:r w:rsidRPr="002A5923">
        <w:rPr>
          <w:b/>
          <w:i/>
        </w:rPr>
        <w:t>3GPP</w:t>
      </w:r>
    </w:p>
    <w:p w14:paraId="1FD87372" w14:textId="77777777" w:rsidR="00E8629F" w:rsidRPr="002A5923" w:rsidRDefault="00E8629F">
      <w:pPr>
        <w:pStyle w:val="FP"/>
        <w:framePr w:wrap="notBeside" w:hAnchor="margin" w:yAlign="center"/>
        <w:pBdr>
          <w:bottom w:val="single" w:sz="6" w:space="1" w:color="auto"/>
        </w:pBdr>
        <w:ind w:left="2835" w:right="2835"/>
        <w:jc w:val="center"/>
      </w:pPr>
      <w:r w:rsidRPr="002A5923">
        <w:t>Postal address</w:t>
      </w:r>
    </w:p>
    <w:p w14:paraId="4DD1A14F" w14:textId="77777777" w:rsidR="00E8629F" w:rsidRPr="002A5923" w:rsidRDefault="00E8629F">
      <w:pPr>
        <w:pStyle w:val="FP"/>
        <w:framePr w:wrap="notBeside" w:hAnchor="margin" w:yAlign="center"/>
        <w:ind w:left="2835" w:right="2835"/>
        <w:jc w:val="center"/>
        <w:rPr>
          <w:sz w:val="18"/>
        </w:rPr>
      </w:pPr>
    </w:p>
    <w:p w14:paraId="7E26416E" w14:textId="77777777" w:rsidR="00E8629F" w:rsidRPr="002A5923" w:rsidRDefault="00E8629F">
      <w:pPr>
        <w:pStyle w:val="FP"/>
        <w:framePr w:wrap="notBeside" w:hAnchor="margin" w:yAlign="center"/>
        <w:pBdr>
          <w:bottom w:val="single" w:sz="6" w:space="1" w:color="auto"/>
        </w:pBdr>
        <w:spacing w:before="240"/>
        <w:ind w:left="2835" w:right="2835"/>
        <w:jc w:val="center"/>
      </w:pPr>
      <w:r w:rsidRPr="002A5923">
        <w:t>3GPP support office address</w:t>
      </w:r>
    </w:p>
    <w:p w14:paraId="1CA90682" w14:textId="77777777" w:rsidR="00E8629F" w:rsidRPr="002A5923" w:rsidRDefault="00E8629F">
      <w:pPr>
        <w:pStyle w:val="FP"/>
        <w:framePr w:wrap="notBeside" w:hAnchor="margin" w:yAlign="center"/>
        <w:ind w:left="2835" w:right="2835"/>
        <w:jc w:val="center"/>
        <w:rPr>
          <w:sz w:val="18"/>
          <w:lang w:val="fr-FR"/>
        </w:rPr>
      </w:pPr>
      <w:r w:rsidRPr="002A5923">
        <w:rPr>
          <w:sz w:val="18"/>
          <w:lang w:val="fr-FR"/>
        </w:rPr>
        <w:t>650 Route des Lucioles - Sophia Antipolis</w:t>
      </w:r>
    </w:p>
    <w:p w14:paraId="1B6B7249" w14:textId="77777777" w:rsidR="00E8629F" w:rsidRPr="002A5923" w:rsidRDefault="00E8629F">
      <w:pPr>
        <w:pStyle w:val="FP"/>
        <w:framePr w:wrap="notBeside" w:hAnchor="margin" w:yAlign="center"/>
        <w:ind w:left="2835" w:right="2835"/>
        <w:jc w:val="center"/>
        <w:rPr>
          <w:sz w:val="18"/>
          <w:lang w:val="fr-FR"/>
        </w:rPr>
      </w:pPr>
      <w:r w:rsidRPr="002A5923">
        <w:rPr>
          <w:sz w:val="18"/>
          <w:lang w:val="fr-FR"/>
        </w:rPr>
        <w:t>Valbonne - FRANCE</w:t>
      </w:r>
    </w:p>
    <w:p w14:paraId="040C11D2" w14:textId="77777777" w:rsidR="00E8629F" w:rsidRPr="002A5923" w:rsidRDefault="00E8629F">
      <w:pPr>
        <w:pStyle w:val="FP"/>
        <w:framePr w:wrap="notBeside" w:hAnchor="margin" w:yAlign="center"/>
        <w:spacing w:after="20"/>
        <w:ind w:left="2835" w:right="2835"/>
        <w:jc w:val="center"/>
        <w:rPr>
          <w:sz w:val="18"/>
        </w:rPr>
      </w:pPr>
      <w:r w:rsidRPr="002A5923">
        <w:rPr>
          <w:sz w:val="18"/>
        </w:rPr>
        <w:t>Tel.: +33 4 92 94 42 00 Fax: +33 4 93 65 47 16</w:t>
      </w:r>
    </w:p>
    <w:p w14:paraId="5E145AB6" w14:textId="77777777" w:rsidR="00E8629F" w:rsidRPr="002A5923" w:rsidRDefault="00E8629F">
      <w:pPr>
        <w:pStyle w:val="FP"/>
        <w:framePr w:wrap="notBeside" w:hAnchor="margin" w:yAlign="center"/>
        <w:pBdr>
          <w:bottom w:val="single" w:sz="6" w:space="1" w:color="auto"/>
        </w:pBdr>
        <w:spacing w:before="240"/>
        <w:ind w:left="2835" w:right="2835"/>
        <w:jc w:val="center"/>
      </w:pPr>
      <w:r w:rsidRPr="002A5923">
        <w:t>Internet</w:t>
      </w:r>
    </w:p>
    <w:p w14:paraId="4DE8E583" w14:textId="77777777" w:rsidR="00E8629F" w:rsidRPr="002A5923" w:rsidRDefault="00E8629F">
      <w:pPr>
        <w:pStyle w:val="FP"/>
        <w:framePr w:wrap="notBeside" w:hAnchor="margin" w:yAlign="center"/>
        <w:ind w:left="2835" w:right="2835"/>
        <w:jc w:val="center"/>
        <w:rPr>
          <w:sz w:val="18"/>
        </w:rPr>
      </w:pPr>
      <w:r w:rsidRPr="002A5923">
        <w:rPr>
          <w:sz w:val="18"/>
        </w:rPr>
        <w:t>http://www.3gpp.org</w:t>
      </w:r>
    </w:p>
    <w:p w14:paraId="7AB9B3EB" w14:textId="77777777" w:rsidR="00E8629F" w:rsidRPr="002A5923" w:rsidRDefault="00E8629F"/>
    <w:p w14:paraId="41383CB3" w14:textId="77777777" w:rsidR="00804CA9" w:rsidRPr="004D3578" w:rsidRDefault="00804CA9" w:rsidP="00804CA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57D8276" w14:textId="77777777" w:rsidR="00804CA9" w:rsidRPr="004D3578" w:rsidRDefault="00804CA9" w:rsidP="00804CA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029DC4" w14:textId="77777777" w:rsidR="00804CA9" w:rsidRPr="004D3578" w:rsidRDefault="00804CA9" w:rsidP="00804CA9">
      <w:pPr>
        <w:pStyle w:val="FP"/>
        <w:framePr w:h="3057" w:hRule="exact" w:wrap="notBeside" w:vAnchor="page" w:hAnchor="margin" w:y="12605"/>
        <w:jc w:val="center"/>
        <w:rPr>
          <w:noProof/>
        </w:rPr>
      </w:pPr>
    </w:p>
    <w:p w14:paraId="0E6B4B30" w14:textId="57574C37" w:rsidR="00804CA9" w:rsidRPr="004D3578" w:rsidRDefault="00804CA9" w:rsidP="00804CA9">
      <w:pPr>
        <w:pStyle w:val="FP"/>
        <w:framePr w:h="3057" w:hRule="exact" w:wrap="notBeside" w:vAnchor="page" w:hAnchor="margin" w:y="12605"/>
        <w:jc w:val="center"/>
        <w:rPr>
          <w:noProof/>
          <w:sz w:val="18"/>
        </w:rPr>
      </w:pPr>
      <w:r w:rsidRPr="004D3578">
        <w:rPr>
          <w:noProof/>
          <w:sz w:val="18"/>
        </w:rPr>
        <w:t>©</w:t>
      </w:r>
      <w:r w:rsidR="009D6A48">
        <w:rPr>
          <w:noProof/>
          <w:sz w:val="18"/>
        </w:rPr>
        <w:t xml:space="preserve"> </w:t>
      </w:r>
      <w:r w:rsidR="008218ED">
        <w:rPr>
          <w:noProof/>
          <w:sz w:val="18"/>
        </w:rPr>
        <w:t>2024</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453021E4" w14:textId="77777777" w:rsidR="00804CA9" w:rsidRPr="004D3578" w:rsidRDefault="00804CA9" w:rsidP="00804CA9">
      <w:pPr>
        <w:pStyle w:val="FP"/>
        <w:framePr w:h="3057" w:hRule="exact" w:wrap="notBeside" w:vAnchor="page" w:hAnchor="margin" w:y="12605"/>
        <w:jc w:val="center"/>
        <w:rPr>
          <w:noProof/>
          <w:sz w:val="18"/>
        </w:rPr>
      </w:pPr>
      <w:r w:rsidRPr="004D3578">
        <w:rPr>
          <w:noProof/>
          <w:sz w:val="18"/>
        </w:rPr>
        <w:t>All rights reserved.</w:t>
      </w:r>
    </w:p>
    <w:p w14:paraId="6290FD2B" w14:textId="77777777" w:rsidR="00804CA9" w:rsidRPr="004D3578" w:rsidRDefault="00804CA9" w:rsidP="00804CA9">
      <w:pPr>
        <w:pStyle w:val="FP"/>
        <w:framePr w:h="3057" w:hRule="exact" w:wrap="notBeside" w:vAnchor="page" w:hAnchor="margin" w:y="12605"/>
        <w:rPr>
          <w:noProof/>
          <w:sz w:val="18"/>
        </w:rPr>
      </w:pPr>
    </w:p>
    <w:p w14:paraId="6F4D568D" w14:textId="77777777" w:rsidR="00804CA9" w:rsidRPr="004D3578" w:rsidRDefault="00804CA9" w:rsidP="00804CA9">
      <w:pPr>
        <w:pStyle w:val="FP"/>
        <w:framePr w:h="3057" w:hRule="exact" w:wrap="notBeside" w:vAnchor="page" w:hAnchor="margin" w:y="12605"/>
        <w:rPr>
          <w:noProof/>
          <w:sz w:val="18"/>
        </w:rPr>
      </w:pPr>
      <w:r w:rsidRPr="004D3578">
        <w:rPr>
          <w:noProof/>
          <w:sz w:val="18"/>
        </w:rPr>
        <w:t>UMTS™ is a Trade Mark of ETSI registered for the benefit of its members</w:t>
      </w:r>
    </w:p>
    <w:p w14:paraId="04FE49B3" w14:textId="77777777" w:rsidR="00804CA9" w:rsidRPr="004D3578" w:rsidRDefault="00804CA9" w:rsidP="00804CA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A5E0FDA" w14:textId="77777777" w:rsidR="00804CA9" w:rsidRPr="004D3578" w:rsidRDefault="00804CA9" w:rsidP="00804CA9">
      <w:pPr>
        <w:pStyle w:val="FP"/>
        <w:framePr w:h="3057" w:hRule="exact" w:wrap="notBeside" w:vAnchor="page" w:hAnchor="margin" w:y="12605"/>
        <w:rPr>
          <w:noProof/>
          <w:sz w:val="18"/>
        </w:rPr>
      </w:pPr>
      <w:r w:rsidRPr="004D3578">
        <w:rPr>
          <w:noProof/>
          <w:sz w:val="18"/>
        </w:rPr>
        <w:t>GSM® and the GSM logo are registered and owned by the GSM Association</w:t>
      </w:r>
    </w:p>
    <w:p w14:paraId="7592DE08" w14:textId="77777777" w:rsidR="00E8629F" w:rsidRPr="002A5923" w:rsidRDefault="00E8629F"/>
    <w:bookmarkEnd w:id="3"/>
    <w:p w14:paraId="1E5CCFD2"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699D68F4" w14:textId="77777777" w:rsidR="003B0191" w:rsidRDefault="003B019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_Toc518938078 \h </w:instrText>
      </w:r>
      <w:r>
        <w:fldChar w:fldCharType="separate"/>
      </w:r>
      <w:r>
        <w:t>4</w:t>
      </w:r>
      <w:r>
        <w:fldChar w:fldCharType="end"/>
      </w:r>
    </w:p>
    <w:p w14:paraId="56D04549" w14:textId="77777777" w:rsidR="003B0191" w:rsidRDefault="003B0191">
      <w:pPr>
        <w:pStyle w:val="TOC1"/>
        <w:rPr>
          <w:rFonts w:ascii="Calibri" w:eastAsia="Malgun Gothic" w:hAnsi="Calibri"/>
          <w:szCs w:val="22"/>
        </w:rPr>
      </w:pPr>
      <w:r>
        <w:t>Introduction</w:t>
      </w:r>
      <w:r>
        <w:tab/>
      </w:r>
      <w:r>
        <w:fldChar w:fldCharType="begin" w:fldLock="1"/>
      </w:r>
      <w:r>
        <w:instrText xml:space="preserve"> PAGEREF _Toc518938079 \h </w:instrText>
      </w:r>
      <w:r>
        <w:fldChar w:fldCharType="separate"/>
      </w:r>
      <w:r>
        <w:t>4</w:t>
      </w:r>
      <w:r>
        <w:fldChar w:fldCharType="end"/>
      </w:r>
    </w:p>
    <w:p w14:paraId="0EFEE9E6" w14:textId="77777777" w:rsidR="003B0191" w:rsidRDefault="003B0191">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_Toc518938080 \h </w:instrText>
      </w:r>
      <w:r>
        <w:fldChar w:fldCharType="separate"/>
      </w:r>
      <w:r>
        <w:t>5</w:t>
      </w:r>
      <w:r>
        <w:fldChar w:fldCharType="end"/>
      </w:r>
    </w:p>
    <w:p w14:paraId="645FD101" w14:textId="77777777" w:rsidR="003B0191" w:rsidRDefault="003B0191">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_Toc518938081 \h </w:instrText>
      </w:r>
      <w:r>
        <w:fldChar w:fldCharType="separate"/>
      </w:r>
      <w:r>
        <w:t>5</w:t>
      </w:r>
      <w:r>
        <w:fldChar w:fldCharType="end"/>
      </w:r>
    </w:p>
    <w:p w14:paraId="4AE1F2E6" w14:textId="77777777" w:rsidR="003B0191" w:rsidRDefault="003B0191">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_Toc518938082 \h </w:instrText>
      </w:r>
      <w:r>
        <w:fldChar w:fldCharType="separate"/>
      </w:r>
      <w:r>
        <w:t>5</w:t>
      </w:r>
      <w:r>
        <w:fldChar w:fldCharType="end"/>
      </w:r>
    </w:p>
    <w:p w14:paraId="59302BBC" w14:textId="77777777" w:rsidR="003B0191" w:rsidRDefault="003B0191">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_Toc518938083 \h </w:instrText>
      </w:r>
      <w:r>
        <w:fldChar w:fldCharType="separate"/>
      </w:r>
      <w:r>
        <w:t>5</w:t>
      </w:r>
      <w:r>
        <w:fldChar w:fldCharType="end"/>
      </w:r>
    </w:p>
    <w:p w14:paraId="280A9E65" w14:textId="77777777" w:rsidR="003B0191" w:rsidRDefault="003B0191">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_Toc518938084 \h </w:instrText>
      </w:r>
      <w:r>
        <w:fldChar w:fldCharType="separate"/>
      </w:r>
      <w:r>
        <w:t>5</w:t>
      </w:r>
      <w:r>
        <w:fldChar w:fldCharType="end"/>
      </w:r>
    </w:p>
    <w:p w14:paraId="3A6B4D07" w14:textId="77777777" w:rsidR="003B0191" w:rsidRDefault="003B0191">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_Toc518938085 \h </w:instrText>
      </w:r>
      <w:r>
        <w:fldChar w:fldCharType="separate"/>
      </w:r>
      <w:r>
        <w:t>6</w:t>
      </w:r>
      <w:r>
        <w:fldChar w:fldCharType="end"/>
      </w:r>
    </w:p>
    <w:p w14:paraId="4176D232" w14:textId="77777777" w:rsidR="003B0191" w:rsidRDefault="003B0191">
      <w:pPr>
        <w:pStyle w:val="TOC1"/>
        <w:rPr>
          <w:rFonts w:ascii="Calibri" w:eastAsia="Malgun Gothic" w:hAnsi="Calibri"/>
          <w:szCs w:val="22"/>
        </w:rPr>
      </w:pPr>
      <w:r>
        <w:t>4</w:t>
      </w:r>
      <w:r>
        <w:rPr>
          <w:rFonts w:ascii="Calibri" w:eastAsia="Malgun Gothic" w:hAnsi="Calibri"/>
          <w:szCs w:val="22"/>
        </w:rPr>
        <w:tab/>
      </w:r>
      <w:r>
        <w:rPr>
          <w:lang w:eastAsia="zh-CN"/>
        </w:rPr>
        <w:t>General</w:t>
      </w:r>
      <w:r>
        <w:tab/>
      </w:r>
      <w:r>
        <w:fldChar w:fldCharType="begin" w:fldLock="1"/>
      </w:r>
      <w:r>
        <w:instrText xml:space="preserve"> PAGEREF _Toc518938086 \h </w:instrText>
      </w:r>
      <w:r>
        <w:fldChar w:fldCharType="separate"/>
      </w:r>
      <w:r>
        <w:t>6</w:t>
      </w:r>
      <w:r>
        <w:fldChar w:fldCharType="end"/>
      </w:r>
    </w:p>
    <w:p w14:paraId="066A9B0A" w14:textId="77777777" w:rsidR="003B0191" w:rsidRDefault="003B0191">
      <w:pPr>
        <w:pStyle w:val="TOC2"/>
        <w:rPr>
          <w:rFonts w:ascii="Calibri" w:eastAsia="Malgun Gothic" w:hAnsi="Calibri"/>
          <w:sz w:val="22"/>
          <w:szCs w:val="22"/>
        </w:rPr>
      </w:pPr>
      <w:r>
        <w:t>4.1</w:t>
      </w:r>
      <w:r>
        <w:rPr>
          <w:rFonts w:ascii="Calibri" w:eastAsia="Malgun Gothic" w:hAnsi="Calibri"/>
          <w:sz w:val="22"/>
          <w:szCs w:val="22"/>
        </w:rPr>
        <w:tab/>
      </w:r>
      <w:r>
        <w:rPr>
          <w:lang w:eastAsia="zh-CN"/>
        </w:rPr>
        <w:t>Scope</w:t>
      </w:r>
      <w:r>
        <w:tab/>
      </w:r>
      <w:r>
        <w:fldChar w:fldCharType="begin" w:fldLock="1"/>
      </w:r>
      <w:r>
        <w:instrText xml:space="preserve"> PAGEREF _Toc518938087 \h </w:instrText>
      </w:r>
      <w:r>
        <w:fldChar w:fldCharType="separate"/>
      </w:r>
      <w:r>
        <w:t>7</w:t>
      </w:r>
      <w:r>
        <w:fldChar w:fldCharType="end"/>
      </w:r>
    </w:p>
    <w:p w14:paraId="42CA7E10" w14:textId="77777777" w:rsidR="003B0191" w:rsidRDefault="003B0191">
      <w:pPr>
        <w:pStyle w:val="TOC2"/>
        <w:rPr>
          <w:rFonts w:ascii="Calibri" w:eastAsia="Malgun Gothic" w:hAnsi="Calibri"/>
          <w:sz w:val="22"/>
          <w:szCs w:val="22"/>
        </w:rPr>
      </w:pPr>
      <w:r>
        <w:t>4.2</w:t>
      </w:r>
      <w:r>
        <w:rPr>
          <w:rFonts w:ascii="Calibri" w:eastAsia="Malgun Gothic" w:hAnsi="Calibri"/>
          <w:sz w:val="22"/>
          <w:szCs w:val="22"/>
        </w:rPr>
        <w:tab/>
      </w:r>
      <w:r>
        <w:rPr>
          <w:lang w:eastAsia="zh-CN"/>
        </w:rPr>
        <w:t>Device Under Test definition</w:t>
      </w:r>
      <w:r>
        <w:tab/>
      </w:r>
      <w:r>
        <w:fldChar w:fldCharType="begin" w:fldLock="1"/>
      </w:r>
      <w:r>
        <w:instrText xml:space="preserve"> PAGEREF _Toc518938088 \h </w:instrText>
      </w:r>
      <w:r>
        <w:fldChar w:fldCharType="separate"/>
      </w:r>
      <w:r>
        <w:t>8</w:t>
      </w:r>
      <w:r>
        <w:fldChar w:fldCharType="end"/>
      </w:r>
    </w:p>
    <w:p w14:paraId="6D5304D3" w14:textId="77777777" w:rsidR="003B0191" w:rsidRDefault="003B0191">
      <w:pPr>
        <w:pStyle w:val="TOC1"/>
        <w:rPr>
          <w:rFonts w:ascii="Calibri" w:eastAsia="Malgun Gothic" w:hAnsi="Calibri"/>
          <w:szCs w:val="22"/>
        </w:rPr>
      </w:pPr>
      <w:r w:rsidRPr="003B0191">
        <w:t>5</w:t>
      </w:r>
      <w:r>
        <w:rPr>
          <w:rFonts w:ascii="Calibri" w:eastAsia="Malgun Gothic" w:hAnsi="Calibri"/>
          <w:szCs w:val="22"/>
        </w:rPr>
        <w:tab/>
      </w:r>
      <w:r w:rsidRPr="001B0B26">
        <w:rPr>
          <w:lang w:val="fr-FR" w:eastAsia="zh-CN"/>
        </w:rPr>
        <w:t>Measurement environment condition</w:t>
      </w:r>
      <w:r>
        <w:tab/>
      </w:r>
      <w:r>
        <w:fldChar w:fldCharType="begin" w:fldLock="1"/>
      </w:r>
      <w:r>
        <w:instrText xml:space="preserve"> PAGEREF _Toc518938089 \h </w:instrText>
      </w:r>
      <w:r>
        <w:fldChar w:fldCharType="separate"/>
      </w:r>
      <w:r>
        <w:t>8</w:t>
      </w:r>
      <w:r>
        <w:fldChar w:fldCharType="end"/>
      </w:r>
    </w:p>
    <w:p w14:paraId="24ED0AC4" w14:textId="77777777" w:rsidR="003B0191" w:rsidRDefault="003B0191">
      <w:pPr>
        <w:pStyle w:val="TOC2"/>
        <w:rPr>
          <w:rFonts w:ascii="Calibri" w:eastAsia="Malgun Gothic" w:hAnsi="Calibri"/>
          <w:sz w:val="22"/>
          <w:szCs w:val="22"/>
        </w:rPr>
      </w:pPr>
      <w:r w:rsidRPr="003B0191">
        <w:t>5.1</w:t>
      </w:r>
      <w:r w:rsidRPr="003B0191">
        <w:rPr>
          <w:rFonts w:ascii="Calibri" w:eastAsia="Malgun Gothic" w:hAnsi="Calibri"/>
          <w:sz w:val="22"/>
          <w:szCs w:val="22"/>
        </w:rPr>
        <w:tab/>
      </w:r>
      <w:r w:rsidRPr="001B0B26">
        <w:rPr>
          <w:lang w:val="fr-FR" w:eastAsia="zh-CN"/>
        </w:rPr>
        <w:t>Chamber environment constraints</w:t>
      </w:r>
      <w:r>
        <w:tab/>
      </w:r>
      <w:r>
        <w:fldChar w:fldCharType="begin" w:fldLock="1"/>
      </w:r>
      <w:r>
        <w:instrText xml:space="preserve"> PAGEREF _Toc518938090 \h </w:instrText>
      </w:r>
      <w:r>
        <w:fldChar w:fldCharType="separate"/>
      </w:r>
      <w:r>
        <w:t>8</w:t>
      </w:r>
      <w:r>
        <w:fldChar w:fldCharType="end"/>
      </w:r>
    </w:p>
    <w:p w14:paraId="34C2BB46" w14:textId="77777777" w:rsidR="003B0191" w:rsidRDefault="003B0191">
      <w:pPr>
        <w:pStyle w:val="TOC2"/>
        <w:rPr>
          <w:rFonts w:ascii="Calibri" w:eastAsia="Malgun Gothic" w:hAnsi="Calibri"/>
          <w:sz w:val="22"/>
          <w:szCs w:val="22"/>
        </w:rPr>
      </w:pPr>
      <w:r>
        <w:t>5.2</w:t>
      </w:r>
      <w:r>
        <w:rPr>
          <w:rFonts w:ascii="Calibri" w:eastAsia="Malgun Gothic" w:hAnsi="Calibri"/>
          <w:sz w:val="22"/>
          <w:szCs w:val="22"/>
        </w:rPr>
        <w:tab/>
      </w:r>
      <w:r>
        <w:rPr>
          <w:lang w:eastAsia="zh-CN"/>
        </w:rPr>
        <w:t>Positioning Requirements and Coordinate system</w:t>
      </w:r>
      <w:r>
        <w:tab/>
      </w:r>
      <w:r>
        <w:fldChar w:fldCharType="begin" w:fldLock="1"/>
      </w:r>
      <w:r>
        <w:instrText xml:space="preserve"> PAGEREF _Toc518938091 \h </w:instrText>
      </w:r>
      <w:r>
        <w:fldChar w:fldCharType="separate"/>
      </w:r>
      <w:r>
        <w:t>8</w:t>
      </w:r>
      <w:r>
        <w:fldChar w:fldCharType="end"/>
      </w:r>
    </w:p>
    <w:p w14:paraId="2D973D81" w14:textId="77777777" w:rsidR="003B0191" w:rsidRDefault="003B0191">
      <w:pPr>
        <w:pStyle w:val="TOC2"/>
        <w:rPr>
          <w:rFonts w:ascii="Calibri" w:eastAsia="Malgun Gothic" w:hAnsi="Calibri"/>
          <w:sz w:val="22"/>
          <w:szCs w:val="22"/>
        </w:rPr>
      </w:pPr>
      <w:r>
        <w:t>5.3</w:t>
      </w:r>
      <w:r>
        <w:rPr>
          <w:rFonts w:ascii="Calibri" w:eastAsia="Malgun Gothic" w:hAnsi="Calibri"/>
          <w:sz w:val="22"/>
          <w:szCs w:val="22"/>
        </w:rPr>
        <w:tab/>
      </w:r>
      <w:r>
        <w:rPr>
          <w:lang w:eastAsia="zh-CN"/>
        </w:rPr>
        <w:t>DUT Test Positions and Phantom Specifications</w:t>
      </w:r>
      <w:r>
        <w:tab/>
      </w:r>
      <w:r>
        <w:fldChar w:fldCharType="begin" w:fldLock="1"/>
      </w:r>
      <w:r>
        <w:instrText xml:space="preserve"> PAGEREF _Toc518938092 \h </w:instrText>
      </w:r>
      <w:r>
        <w:fldChar w:fldCharType="separate"/>
      </w:r>
      <w:r>
        <w:t>8</w:t>
      </w:r>
      <w:r>
        <w:fldChar w:fldCharType="end"/>
      </w:r>
    </w:p>
    <w:p w14:paraId="1E1F45DF" w14:textId="77777777" w:rsidR="003B0191" w:rsidRDefault="003B0191">
      <w:pPr>
        <w:pStyle w:val="TOC3"/>
        <w:rPr>
          <w:rFonts w:ascii="Calibri" w:eastAsia="Malgun Gothic" w:hAnsi="Calibri"/>
          <w:sz w:val="22"/>
          <w:szCs w:val="22"/>
        </w:rPr>
      </w:pPr>
      <w:r w:rsidRPr="003B0191">
        <w:t>5.3.1</w:t>
      </w:r>
      <w:r w:rsidRPr="003B0191">
        <w:rPr>
          <w:rFonts w:ascii="Calibri" w:hAnsi="Calibri"/>
          <w:sz w:val="22"/>
          <w:szCs w:val="22"/>
        </w:rPr>
        <w:tab/>
      </w:r>
      <w:r w:rsidRPr="001B0B26">
        <w:rPr>
          <w:rFonts w:eastAsia="Arial Unicode MS"/>
        </w:rPr>
        <w:t>Phantom Specifications</w:t>
      </w:r>
      <w:r>
        <w:tab/>
      </w:r>
      <w:r>
        <w:fldChar w:fldCharType="begin" w:fldLock="1"/>
      </w:r>
      <w:r>
        <w:instrText xml:space="preserve"> PAGEREF _Toc518938093 \h </w:instrText>
      </w:r>
      <w:r>
        <w:fldChar w:fldCharType="separate"/>
      </w:r>
      <w:r>
        <w:t>8</w:t>
      </w:r>
      <w:r>
        <w:fldChar w:fldCharType="end"/>
      </w:r>
    </w:p>
    <w:p w14:paraId="30C844D8" w14:textId="77777777" w:rsidR="003B0191" w:rsidRDefault="003B0191">
      <w:pPr>
        <w:pStyle w:val="TOC3"/>
        <w:rPr>
          <w:rFonts w:ascii="Calibri" w:eastAsia="Malgun Gothic" w:hAnsi="Calibri"/>
          <w:sz w:val="22"/>
          <w:szCs w:val="22"/>
        </w:rPr>
      </w:pPr>
      <w:r w:rsidRPr="003B0191">
        <w:t>5.3.2</w:t>
      </w:r>
      <w:r w:rsidRPr="003B0191">
        <w:rPr>
          <w:rFonts w:ascii="Calibri" w:hAnsi="Calibri"/>
          <w:sz w:val="22"/>
          <w:szCs w:val="22"/>
        </w:rPr>
        <w:tab/>
      </w:r>
      <w:r w:rsidRPr="001B0B26">
        <w:rPr>
          <w:rFonts w:eastAsia="Arial Unicode MS"/>
        </w:rPr>
        <w:t>DUT Test Positions</w:t>
      </w:r>
      <w:r>
        <w:tab/>
      </w:r>
      <w:r>
        <w:fldChar w:fldCharType="begin" w:fldLock="1"/>
      </w:r>
      <w:r>
        <w:instrText xml:space="preserve"> PAGEREF _Toc518938094 \h </w:instrText>
      </w:r>
      <w:r>
        <w:fldChar w:fldCharType="separate"/>
      </w:r>
      <w:r>
        <w:t>8</w:t>
      </w:r>
      <w:r>
        <w:fldChar w:fldCharType="end"/>
      </w:r>
    </w:p>
    <w:p w14:paraId="0E05DB3A" w14:textId="77777777" w:rsidR="003B0191" w:rsidRDefault="003B0191">
      <w:pPr>
        <w:pStyle w:val="TOC1"/>
        <w:rPr>
          <w:rFonts w:ascii="Calibri" w:eastAsia="Malgun Gothic" w:hAnsi="Calibri"/>
          <w:szCs w:val="22"/>
        </w:rPr>
      </w:pPr>
      <w:r>
        <w:t>6</w:t>
      </w:r>
      <w:r>
        <w:rPr>
          <w:rFonts w:ascii="Calibri" w:eastAsia="Malgun Gothic" w:hAnsi="Calibri"/>
          <w:szCs w:val="22"/>
        </w:rPr>
        <w:tab/>
      </w:r>
      <w:r>
        <w:rPr>
          <w:lang w:eastAsia="zh-CN"/>
        </w:rPr>
        <w:t>Measurement parameters</w:t>
      </w:r>
      <w:r>
        <w:tab/>
      </w:r>
      <w:r>
        <w:fldChar w:fldCharType="begin" w:fldLock="1"/>
      </w:r>
      <w:r>
        <w:instrText xml:space="preserve"> PAGEREF _Toc518938095 \h </w:instrText>
      </w:r>
      <w:r>
        <w:fldChar w:fldCharType="separate"/>
      </w:r>
      <w:r>
        <w:t>8</w:t>
      </w:r>
      <w:r>
        <w:fldChar w:fldCharType="end"/>
      </w:r>
    </w:p>
    <w:p w14:paraId="11B801DC" w14:textId="77777777" w:rsidR="003B0191" w:rsidRDefault="003B0191">
      <w:pPr>
        <w:pStyle w:val="TOC2"/>
        <w:rPr>
          <w:rFonts w:ascii="Calibri" w:eastAsia="Malgun Gothic" w:hAnsi="Calibri"/>
          <w:sz w:val="22"/>
          <w:szCs w:val="22"/>
        </w:rPr>
      </w:pPr>
      <w:r>
        <w:t>6.1</w:t>
      </w:r>
      <w:r>
        <w:rPr>
          <w:rFonts w:ascii="Calibri" w:eastAsia="Malgun Gothic" w:hAnsi="Calibri"/>
          <w:sz w:val="22"/>
          <w:szCs w:val="22"/>
        </w:rPr>
        <w:tab/>
      </w:r>
      <w:r>
        <w:rPr>
          <w:lang w:eastAsia="zh-CN"/>
        </w:rPr>
        <w:t>Definition of the Total Radiated Power</w:t>
      </w:r>
      <w:r>
        <w:tab/>
      </w:r>
      <w:r>
        <w:fldChar w:fldCharType="begin" w:fldLock="1"/>
      </w:r>
      <w:r>
        <w:instrText xml:space="preserve"> PAGEREF _Toc518938096 \h </w:instrText>
      </w:r>
      <w:r>
        <w:fldChar w:fldCharType="separate"/>
      </w:r>
      <w:r>
        <w:t>8</w:t>
      </w:r>
      <w:r>
        <w:fldChar w:fldCharType="end"/>
      </w:r>
    </w:p>
    <w:p w14:paraId="5B2C1AD4" w14:textId="77777777" w:rsidR="003B0191" w:rsidRDefault="003B0191">
      <w:pPr>
        <w:pStyle w:val="TOC2"/>
        <w:rPr>
          <w:rFonts w:ascii="Calibri" w:eastAsia="Malgun Gothic" w:hAnsi="Calibri"/>
          <w:sz w:val="22"/>
          <w:szCs w:val="22"/>
        </w:rPr>
      </w:pPr>
      <w:r>
        <w:t>6.2</w:t>
      </w:r>
      <w:r>
        <w:rPr>
          <w:rFonts w:ascii="Calibri" w:eastAsia="Malgun Gothic" w:hAnsi="Calibri"/>
          <w:sz w:val="22"/>
          <w:szCs w:val="22"/>
        </w:rPr>
        <w:tab/>
      </w:r>
      <w:r>
        <w:rPr>
          <w:lang w:eastAsia="zh-CN"/>
        </w:rPr>
        <w:t>Definition of Total Radiated Sensitivity</w:t>
      </w:r>
      <w:r>
        <w:tab/>
      </w:r>
      <w:r>
        <w:fldChar w:fldCharType="begin" w:fldLock="1"/>
      </w:r>
      <w:r>
        <w:instrText xml:space="preserve"> PAGEREF _Toc518938097 \h </w:instrText>
      </w:r>
      <w:r>
        <w:fldChar w:fldCharType="separate"/>
      </w:r>
      <w:r>
        <w:t>9</w:t>
      </w:r>
      <w:r>
        <w:fldChar w:fldCharType="end"/>
      </w:r>
    </w:p>
    <w:p w14:paraId="460E22EA" w14:textId="77777777" w:rsidR="003B0191" w:rsidRDefault="003B0191">
      <w:pPr>
        <w:pStyle w:val="TOC3"/>
        <w:rPr>
          <w:rFonts w:ascii="Calibri" w:eastAsia="Malgun Gothic" w:hAnsi="Calibri"/>
          <w:sz w:val="22"/>
          <w:szCs w:val="22"/>
        </w:rPr>
      </w:pPr>
      <w:r w:rsidRPr="003B0191">
        <w:t>6.2.1</w:t>
      </w:r>
      <w:r w:rsidRPr="003B0191">
        <w:rPr>
          <w:rFonts w:ascii="Calibri" w:hAnsi="Calibri"/>
          <w:sz w:val="22"/>
          <w:szCs w:val="22"/>
        </w:rPr>
        <w:tab/>
      </w:r>
      <w:r w:rsidRPr="001B0B26">
        <w:rPr>
          <w:rFonts w:eastAsia="Arial Unicode MS"/>
        </w:rPr>
        <w:t>Total Radiated Sensitivity</w:t>
      </w:r>
      <w:r>
        <w:tab/>
      </w:r>
      <w:r>
        <w:fldChar w:fldCharType="begin" w:fldLock="1"/>
      </w:r>
      <w:r>
        <w:instrText xml:space="preserve"> PAGEREF _Toc518938098 \h </w:instrText>
      </w:r>
      <w:r>
        <w:fldChar w:fldCharType="separate"/>
      </w:r>
      <w:r>
        <w:t>9</w:t>
      </w:r>
      <w:r>
        <w:fldChar w:fldCharType="end"/>
      </w:r>
    </w:p>
    <w:p w14:paraId="275E3411" w14:textId="77777777" w:rsidR="003B0191" w:rsidRDefault="003B0191">
      <w:pPr>
        <w:pStyle w:val="TOC3"/>
        <w:rPr>
          <w:rFonts w:ascii="Calibri" w:eastAsia="Malgun Gothic" w:hAnsi="Calibri"/>
          <w:sz w:val="22"/>
          <w:szCs w:val="22"/>
        </w:rPr>
      </w:pPr>
      <w:r w:rsidRPr="003B0191">
        <w:t>6.2.2</w:t>
      </w:r>
      <w:r w:rsidRPr="003B0191">
        <w:rPr>
          <w:rFonts w:ascii="Calibri" w:hAnsi="Calibri"/>
          <w:sz w:val="22"/>
          <w:szCs w:val="22"/>
        </w:rPr>
        <w:tab/>
      </w:r>
      <w:r w:rsidRPr="001B0B26">
        <w:rPr>
          <w:rFonts w:eastAsia="Arial Unicode MS"/>
        </w:rPr>
        <w:t>Alternate measurement parameter</w:t>
      </w:r>
      <w:r>
        <w:tab/>
      </w:r>
      <w:r>
        <w:fldChar w:fldCharType="begin" w:fldLock="1"/>
      </w:r>
      <w:r>
        <w:instrText xml:space="preserve"> PAGEREF _Toc518938099 \h </w:instrText>
      </w:r>
      <w:r>
        <w:fldChar w:fldCharType="separate"/>
      </w:r>
      <w:r>
        <w:t>9</w:t>
      </w:r>
      <w:r>
        <w:fldChar w:fldCharType="end"/>
      </w:r>
    </w:p>
    <w:p w14:paraId="64002779" w14:textId="77777777" w:rsidR="003B0191" w:rsidRDefault="003B0191">
      <w:pPr>
        <w:pStyle w:val="TOC2"/>
        <w:rPr>
          <w:rFonts w:ascii="Calibri" w:eastAsia="Malgun Gothic" w:hAnsi="Calibri"/>
          <w:sz w:val="22"/>
          <w:szCs w:val="22"/>
        </w:rPr>
      </w:pPr>
      <w:r>
        <w:t>6.3</w:t>
      </w:r>
      <w:r>
        <w:rPr>
          <w:rFonts w:ascii="Calibri" w:eastAsia="Malgun Gothic" w:hAnsi="Calibri"/>
          <w:sz w:val="22"/>
          <w:szCs w:val="22"/>
        </w:rPr>
        <w:tab/>
      </w:r>
      <w:r>
        <w:rPr>
          <w:lang w:eastAsia="zh-CN"/>
        </w:rPr>
        <w:t>Sampling grid</w:t>
      </w:r>
      <w:r>
        <w:t xml:space="preserve"> and independent samples</w:t>
      </w:r>
      <w:r>
        <w:tab/>
      </w:r>
      <w:r>
        <w:fldChar w:fldCharType="begin" w:fldLock="1"/>
      </w:r>
      <w:r>
        <w:instrText xml:space="preserve"> PAGEREF _Toc518938100 \h </w:instrText>
      </w:r>
      <w:r>
        <w:fldChar w:fldCharType="separate"/>
      </w:r>
      <w:r>
        <w:t>9</w:t>
      </w:r>
      <w:r>
        <w:fldChar w:fldCharType="end"/>
      </w:r>
    </w:p>
    <w:p w14:paraId="74F728BE" w14:textId="77777777" w:rsidR="003B0191" w:rsidRDefault="003B0191">
      <w:pPr>
        <w:pStyle w:val="TOC2"/>
        <w:rPr>
          <w:rFonts w:ascii="Calibri" w:eastAsia="Malgun Gothic" w:hAnsi="Calibri"/>
          <w:sz w:val="22"/>
          <w:szCs w:val="22"/>
        </w:rPr>
      </w:pPr>
      <w:r>
        <w:t>6.4</w:t>
      </w:r>
      <w:r>
        <w:rPr>
          <w:rFonts w:ascii="Calibri" w:eastAsia="Malgun Gothic" w:hAnsi="Calibri"/>
          <w:sz w:val="22"/>
          <w:szCs w:val="22"/>
        </w:rPr>
        <w:tab/>
      </w:r>
      <w:r>
        <w:rPr>
          <w:lang w:eastAsia="zh-CN"/>
        </w:rPr>
        <w:t>Measurement frequencies</w:t>
      </w:r>
      <w:r>
        <w:tab/>
      </w:r>
      <w:r>
        <w:fldChar w:fldCharType="begin" w:fldLock="1"/>
      </w:r>
      <w:r>
        <w:instrText xml:space="preserve"> PAGEREF _Toc518938101 \h </w:instrText>
      </w:r>
      <w:r>
        <w:fldChar w:fldCharType="separate"/>
      </w:r>
      <w:r>
        <w:t>9</w:t>
      </w:r>
      <w:r>
        <w:fldChar w:fldCharType="end"/>
      </w:r>
    </w:p>
    <w:p w14:paraId="48E2EE6B" w14:textId="77777777" w:rsidR="003B0191" w:rsidRDefault="003B0191">
      <w:pPr>
        <w:pStyle w:val="TOC1"/>
        <w:rPr>
          <w:rFonts w:ascii="Calibri" w:eastAsia="Malgun Gothic" w:hAnsi="Calibri"/>
          <w:szCs w:val="22"/>
        </w:rPr>
      </w:pPr>
      <w:r>
        <w:t>7</w:t>
      </w:r>
      <w:r>
        <w:rPr>
          <w:rFonts w:ascii="Calibri" w:eastAsia="Malgun Gothic" w:hAnsi="Calibri"/>
          <w:szCs w:val="22"/>
        </w:rPr>
        <w:tab/>
      </w:r>
      <w:r>
        <w:rPr>
          <w:lang w:eastAsia="zh-CN"/>
        </w:rPr>
        <w:t>Measurement procedure – transmitter performance</w:t>
      </w:r>
      <w:r>
        <w:tab/>
      </w:r>
      <w:r>
        <w:fldChar w:fldCharType="begin" w:fldLock="1"/>
      </w:r>
      <w:r>
        <w:instrText xml:space="preserve"> PAGEREF _Toc518938102 \h </w:instrText>
      </w:r>
      <w:r>
        <w:fldChar w:fldCharType="separate"/>
      </w:r>
      <w:r>
        <w:t>15</w:t>
      </w:r>
      <w:r>
        <w:fldChar w:fldCharType="end"/>
      </w:r>
    </w:p>
    <w:p w14:paraId="44E16034" w14:textId="77777777" w:rsidR="003B0191" w:rsidRDefault="003B0191">
      <w:pPr>
        <w:pStyle w:val="TOC2"/>
        <w:rPr>
          <w:rFonts w:ascii="Calibri" w:eastAsia="Malgun Gothic" w:hAnsi="Calibri"/>
          <w:sz w:val="22"/>
          <w:szCs w:val="22"/>
        </w:rPr>
      </w:pPr>
      <w:r>
        <w:t>7.1</w:t>
      </w:r>
      <w:r>
        <w:rPr>
          <w:rFonts w:ascii="Calibri" w:eastAsia="Malgun Gothic" w:hAnsi="Calibri"/>
          <w:sz w:val="22"/>
          <w:szCs w:val="22"/>
        </w:rPr>
        <w:tab/>
      </w:r>
      <w:r>
        <w:t>General measurement arrangements</w:t>
      </w:r>
      <w:r>
        <w:tab/>
      </w:r>
      <w:r>
        <w:fldChar w:fldCharType="begin" w:fldLock="1"/>
      </w:r>
      <w:r>
        <w:instrText xml:space="preserve"> PAGEREF _Toc518938103 \h </w:instrText>
      </w:r>
      <w:r>
        <w:fldChar w:fldCharType="separate"/>
      </w:r>
      <w:r>
        <w:t>16</w:t>
      </w:r>
      <w:r>
        <w:fldChar w:fldCharType="end"/>
      </w:r>
    </w:p>
    <w:p w14:paraId="153482DC" w14:textId="77777777" w:rsidR="003B0191" w:rsidRDefault="003B0191">
      <w:pPr>
        <w:pStyle w:val="TOC2"/>
        <w:rPr>
          <w:rFonts w:ascii="Calibri" w:eastAsia="Malgun Gothic" w:hAnsi="Calibri"/>
          <w:sz w:val="22"/>
          <w:szCs w:val="22"/>
        </w:rPr>
      </w:pPr>
      <w:r>
        <w:t>7.2</w:t>
      </w:r>
      <w:r>
        <w:rPr>
          <w:rFonts w:ascii="Calibri" w:eastAsia="Malgun Gothic" w:hAnsi="Calibri"/>
          <w:sz w:val="22"/>
          <w:szCs w:val="22"/>
        </w:rPr>
        <w:tab/>
      </w:r>
      <w:r>
        <w:t>Procedure for radiated power measurement</w:t>
      </w:r>
      <w:r>
        <w:tab/>
      </w:r>
      <w:r>
        <w:fldChar w:fldCharType="begin" w:fldLock="1"/>
      </w:r>
      <w:r>
        <w:instrText xml:space="preserve"> PAGEREF _Toc518938104 \h </w:instrText>
      </w:r>
      <w:r>
        <w:fldChar w:fldCharType="separate"/>
      </w:r>
      <w:r>
        <w:t>16</w:t>
      </w:r>
      <w:r>
        <w:fldChar w:fldCharType="end"/>
      </w:r>
    </w:p>
    <w:p w14:paraId="1A8CEED7" w14:textId="77777777" w:rsidR="003B0191" w:rsidRDefault="003B0191">
      <w:pPr>
        <w:pStyle w:val="TOC2"/>
        <w:rPr>
          <w:rFonts w:ascii="Calibri" w:eastAsia="Malgun Gothic" w:hAnsi="Calibri"/>
          <w:sz w:val="22"/>
          <w:szCs w:val="22"/>
        </w:rPr>
      </w:pPr>
      <w:r>
        <w:t>7.3</w:t>
      </w:r>
      <w:r>
        <w:rPr>
          <w:rFonts w:ascii="Calibri" w:eastAsia="Malgun Gothic" w:hAnsi="Calibri"/>
          <w:sz w:val="22"/>
          <w:szCs w:val="22"/>
        </w:rPr>
        <w:tab/>
      </w:r>
      <w:r>
        <w:t>Calibration measurement</w:t>
      </w:r>
      <w:r>
        <w:tab/>
      </w:r>
      <w:r>
        <w:fldChar w:fldCharType="begin" w:fldLock="1"/>
      </w:r>
      <w:r>
        <w:instrText xml:space="preserve"> PAGEREF _Toc518938105 \h </w:instrText>
      </w:r>
      <w:r>
        <w:fldChar w:fldCharType="separate"/>
      </w:r>
      <w:r>
        <w:t>17</w:t>
      </w:r>
      <w:r>
        <w:fldChar w:fldCharType="end"/>
      </w:r>
    </w:p>
    <w:p w14:paraId="2BB37B6F" w14:textId="77777777" w:rsidR="003B0191" w:rsidRDefault="003B0191">
      <w:pPr>
        <w:pStyle w:val="TOC1"/>
        <w:rPr>
          <w:rFonts w:ascii="Calibri" w:eastAsia="Malgun Gothic" w:hAnsi="Calibri"/>
          <w:szCs w:val="22"/>
        </w:rPr>
      </w:pPr>
      <w:r>
        <w:t>8</w:t>
      </w:r>
      <w:r>
        <w:rPr>
          <w:rFonts w:ascii="Calibri" w:eastAsia="Malgun Gothic" w:hAnsi="Calibri"/>
          <w:szCs w:val="22"/>
        </w:rPr>
        <w:tab/>
      </w:r>
      <w:r>
        <w:rPr>
          <w:lang w:eastAsia="zh-CN"/>
        </w:rPr>
        <w:t>Measurement procedure – receiver performance</w:t>
      </w:r>
      <w:r>
        <w:tab/>
      </w:r>
      <w:r>
        <w:fldChar w:fldCharType="begin" w:fldLock="1"/>
      </w:r>
      <w:r>
        <w:instrText xml:space="preserve"> PAGEREF _Toc518938106 \h </w:instrText>
      </w:r>
      <w:r>
        <w:fldChar w:fldCharType="separate"/>
      </w:r>
      <w:r>
        <w:t>17</w:t>
      </w:r>
      <w:r>
        <w:fldChar w:fldCharType="end"/>
      </w:r>
    </w:p>
    <w:p w14:paraId="1F931630" w14:textId="77777777" w:rsidR="003B0191" w:rsidRDefault="003B0191">
      <w:pPr>
        <w:pStyle w:val="TOC2"/>
        <w:rPr>
          <w:rFonts w:ascii="Calibri" w:eastAsia="Malgun Gothic" w:hAnsi="Calibri"/>
          <w:sz w:val="22"/>
          <w:szCs w:val="22"/>
        </w:rPr>
      </w:pPr>
      <w:r>
        <w:t>8.1</w:t>
      </w:r>
      <w:r>
        <w:rPr>
          <w:rFonts w:ascii="Calibri" w:eastAsia="Malgun Gothic" w:hAnsi="Calibri"/>
          <w:sz w:val="22"/>
          <w:szCs w:val="22"/>
        </w:rPr>
        <w:tab/>
      </w:r>
      <w:r>
        <w:t>General measurement arrangements</w:t>
      </w:r>
      <w:r>
        <w:tab/>
      </w:r>
      <w:r>
        <w:fldChar w:fldCharType="begin" w:fldLock="1"/>
      </w:r>
      <w:r>
        <w:instrText xml:space="preserve"> PAGEREF _Toc518938107 \h </w:instrText>
      </w:r>
      <w:r>
        <w:fldChar w:fldCharType="separate"/>
      </w:r>
      <w:r>
        <w:t>17</w:t>
      </w:r>
      <w:r>
        <w:fldChar w:fldCharType="end"/>
      </w:r>
    </w:p>
    <w:p w14:paraId="68C6E024" w14:textId="77777777" w:rsidR="003B0191" w:rsidRDefault="003B0191">
      <w:pPr>
        <w:pStyle w:val="TOC2"/>
        <w:rPr>
          <w:rFonts w:ascii="Calibri" w:eastAsia="Malgun Gothic" w:hAnsi="Calibri"/>
          <w:sz w:val="22"/>
          <w:szCs w:val="22"/>
        </w:rPr>
      </w:pPr>
      <w:r>
        <w:t>8.2</w:t>
      </w:r>
      <w:r>
        <w:rPr>
          <w:rFonts w:ascii="Calibri" w:eastAsia="Malgun Gothic" w:hAnsi="Calibri"/>
          <w:sz w:val="22"/>
          <w:szCs w:val="22"/>
        </w:rPr>
        <w:tab/>
      </w:r>
      <w:r>
        <w:t>Procedure for radiated sensitivity measurement</w:t>
      </w:r>
      <w:r>
        <w:tab/>
      </w:r>
      <w:r>
        <w:fldChar w:fldCharType="begin" w:fldLock="1"/>
      </w:r>
      <w:r>
        <w:instrText xml:space="preserve"> PAGEREF _Toc518938108 \h </w:instrText>
      </w:r>
      <w:r>
        <w:fldChar w:fldCharType="separate"/>
      </w:r>
      <w:r>
        <w:t>17</w:t>
      </w:r>
      <w:r>
        <w:fldChar w:fldCharType="end"/>
      </w:r>
    </w:p>
    <w:p w14:paraId="3091A177" w14:textId="77777777" w:rsidR="003B0191" w:rsidRDefault="003B0191">
      <w:pPr>
        <w:pStyle w:val="TOC2"/>
        <w:rPr>
          <w:rFonts w:ascii="Calibri" w:eastAsia="Malgun Gothic" w:hAnsi="Calibri"/>
          <w:sz w:val="22"/>
          <w:szCs w:val="22"/>
        </w:rPr>
      </w:pPr>
      <w:r>
        <w:t>8.3</w:t>
      </w:r>
      <w:r>
        <w:rPr>
          <w:rFonts w:ascii="Calibri" w:eastAsia="Malgun Gothic" w:hAnsi="Calibri"/>
          <w:sz w:val="22"/>
          <w:szCs w:val="22"/>
        </w:rPr>
        <w:tab/>
      </w:r>
      <w:r>
        <w:t>Calibration measurement</w:t>
      </w:r>
      <w:r>
        <w:tab/>
      </w:r>
      <w:r>
        <w:fldChar w:fldCharType="begin" w:fldLock="1"/>
      </w:r>
      <w:r>
        <w:instrText xml:space="preserve"> PAGEREF _Toc518938109 \h </w:instrText>
      </w:r>
      <w:r>
        <w:fldChar w:fldCharType="separate"/>
      </w:r>
      <w:r>
        <w:t>18</w:t>
      </w:r>
      <w:r>
        <w:fldChar w:fldCharType="end"/>
      </w:r>
    </w:p>
    <w:p w14:paraId="5DEC2AA5" w14:textId="77777777" w:rsidR="003B0191" w:rsidRDefault="003B0191">
      <w:pPr>
        <w:pStyle w:val="TOC9"/>
        <w:rPr>
          <w:rFonts w:ascii="Calibri" w:eastAsia="Malgun Gothic" w:hAnsi="Calibri"/>
          <w:b w:val="0"/>
          <w:szCs w:val="22"/>
        </w:rPr>
      </w:pPr>
      <w:r>
        <w:t>Annex A:</w:t>
      </w:r>
      <w:r>
        <w:tab/>
      </w:r>
      <w:r>
        <w:rPr>
          <w:lang w:eastAsia="zh-CN"/>
        </w:rPr>
        <w:t>System Parameters</w:t>
      </w:r>
      <w:r>
        <w:tab/>
      </w:r>
      <w:r>
        <w:fldChar w:fldCharType="begin" w:fldLock="1"/>
      </w:r>
      <w:r>
        <w:instrText xml:space="preserve"> PAGEREF _Toc518938110 \h </w:instrText>
      </w:r>
      <w:r>
        <w:fldChar w:fldCharType="separate"/>
      </w:r>
      <w:r>
        <w:t>19</w:t>
      </w:r>
      <w:r>
        <w:fldChar w:fldCharType="end"/>
      </w:r>
    </w:p>
    <w:p w14:paraId="482CE2AB" w14:textId="77777777" w:rsidR="003B0191" w:rsidRDefault="003B0191">
      <w:pPr>
        <w:pStyle w:val="TOC1"/>
        <w:rPr>
          <w:rFonts w:ascii="Calibri" w:eastAsia="Malgun Gothic" w:hAnsi="Calibri"/>
          <w:szCs w:val="22"/>
        </w:rPr>
      </w:pPr>
      <w:r>
        <w:t>A.1</w:t>
      </w:r>
      <w:r>
        <w:rPr>
          <w:rFonts w:ascii="Calibri" w:eastAsia="Malgun Gothic" w:hAnsi="Calibri"/>
          <w:szCs w:val="22"/>
        </w:rPr>
        <w:tab/>
      </w:r>
      <w:r>
        <w:t>Definition and applicability</w:t>
      </w:r>
      <w:r>
        <w:tab/>
      </w:r>
      <w:r>
        <w:fldChar w:fldCharType="begin" w:fldLock="1"/>
      </w:r>
      <w:r>
        <w:instrText xml:space="preserve"> PAGEREF _Toc518938111 \h </w:instrText>
      </w:r>
      <w:r>
        <w:fldChar w:fldCharType="separate"/>
      </w:r>
      <w:r>
        <w:t>19</w:t>
      </w:r>
      <w:r>
        <w:fldChar w:fldCharType="end"/>
      </w:r>
    </w:p>
    <w:p w14:paraId="7D009515" w14:textId="77777777" w:rsidR="003B0191" w:rsidRDefault="003B0191">
      <w:pPr>
        <w:pStyle w:val="TOC1"/>
        <w:rPr>
          <w:rFonts w:ascii="Calibri" w:eastAsia="Malgun Gothic" w:hAnsi="Calibri"/>
          <w:szCs w:val="22"/>
        </w:rPr>
      </w:pPr>
      <w:r>
        <w:t>A.2</w:t>
      </w:r>
      <w:r>
        <w:rPr>
          <w:rFonts w:ascii="Calibri" w:eastAsia="Malgun Gothic" w:hAnsi="Calibri"/>
          <w:szCs w:val="22"/>
        </w:rPr>
        <w:tab/>
      </w:r>
      <w:r>
        <w:t>Establishing the connection</w:t>
      </w:r>
      <w:r>
        <w:tab/>
      </w:r>
      <w:r>
        <w:fldChar w:fldCharType="begin" w:fldLock="1"/>
      </w:r>
      <w:r>
        <w:instrText xml:space="preserve"> PAGEREF _Toc518938112 \h </w:instrText>
      </w:r>
      <w:r>
        <w:fldChar w:fldCharType="separate"/>
      </w:r>
      <w:r>
        <w:t>19</w:t>
      </w:r>
      <w:r>
        <w:fldChar w:fldCharType="end"/>
      </w:r>
    </w:p>
    <w:p w14:paraId="1A64341A" w14:textId="77777777" w:rsidR="003B0191" w:rsidRDefault="003B0191">
      <w:pPr>
        <w:pStyle w:val="TOC1"/>
        <w:rPr>
          <w:rFonts w:ascii="Calibri" w:eastAsia="Malgun Gothic" w:hAnsi="Calibri"/>
          <w:szCs w:val="22"/>
        </w:rPr>
      </w:pPr>
      <w:r>
        <w:t>A.3</w:t>
      </w:r>
      <w:r>
        <w:rPr>
          <w:rFonts w:ascii="Calibri" w:eastAsia="Malgun Gothic" w:hAnsi="Calibri"/>
          <w:szCs w:val="22"/>
        </w:rPr>
        <w:tab/>
      </w:r>
      <w:r>
        <w:t>Uplink RB allocation for reference sensitivity</w:t>
      </w:r>
      <w:r>
        <w:tab/>
      </w:r>
      <w:r>
        <w:fldChar w:fldCharType="begin" w:fldLock="1"/>
      </w:r>
      <w:r>
        <w:instrText xml:space="preserve"> PAGEREF _Toc518938113 \h </w:instrText>
      </w:r>
      <w:r>
        <w:fldChar w:fldCharType="separate"/>
      </w:r>
      <w:r>
        <w:t>19</w:t>
      </w:r>
      <w:r>
        <w:fldChar w:fldCharType="end"/>
      </w:r>
    </w:p>
    <w:p w14:paraId="112F8B76" w14:textId="77777777" w:rsidR="003B0191" w:rsidRDefault="003B0191">
      <w:pPr>
        <w:pStyle w:val="TOC9"/>
        <w:rPr>
          <w:rFonts w:ascii="Calibri" w:eastAsia="Malgun Gothic" w:hAnsi="Calibri"/>
          <w:b w:val="0"/>
          <w:szCs w:val="22"/>
        </w:rPr>
      </w:pPr>
      <w:r>
        <w:t>Annex B:</w:t>
      </w:r>
      <w:r>
        <w:tab/>
      </w:r>
      <w:r>
        <w:rPr>
          <w:lang w:eastAsia="zh-CN"/>
        </w:rPr>
        <w:t>Measurement Uncertainty</w:t>
      </w:r>
      <w:r>
        <w:tab/>
      </w:r>
      <w:r>
        <w:fldChar w:fldCharType="begin" w:fldLock="1"/>
      </w:r>
      <w:r>
        <w:instrText xml:space="preserve"> PAGEREF _Toc518938114 \h </w:instrText>
      </w:r>
      <w:r>
        <w:fldChar w:fldCharType="separate"/>
      </w:r>
      <w:r>
        <w:t>21</w:t>
      </w:r>
      <w:r>
        <w:fldChar w:fldCharType="end"/>
      </w:r>
    </w:p>
    <w:p w14:paraId="6805E251" w14:textId="77777777" w:rsidR="003B0191" w:rsidRDefault="003B0191">
      <w:pPr>
        <w:pStyle w:val="TOC9"/>
        <w:rPr>
          <w:rFonts w:ascii="Calibri" w:eastAsia="Malgun Gothic" w:hAnsi="Calibri"/>
          <w:b w:val="0"/>
          <w:szCs w:val="22"/>
        </w:rPr>
      </w:pPr>
      <w:r>
        <w:t>Annex C:</w:t>
      </w:r>
      <w:r>
        <w:tab/>
      </w:r>
      <w:r>
        <w:rPr>
          <w:lang w:eastAsia="zh-CN"/>
        </w:rPr>
        <w:t>Anechoic chamber specifications and validation method</w:t>
      </w:r>
      <w:r>
        <w:tab/>
      </w:r>
      <w:r>
        <w:fldChar w:fldCharType="begin" w:fldLock="1"/>
      </w:r>
      <w:r>
        <w:instrText xml:space="preserve"> PAGEREF _Toc518938115 \h </w:instrText>
      </w:r>
      <w:r>
        <w:fldChar w:fldCharType="separate"/>
      </w:r>
      <w:r>
        <w:t>22</w:t>
      </w:r>
      <w:r>
        <w:fldChar w:fldCharType="end"/>
      </w:r>
    </w:p>
    <w:p w14:paraId="44C81CF6" w14:textId="77777777" w:rsidR="003B0191" w:rsidRDefault="003B0191">
      <w:pPr>
        <w:pStyle w:val="TOC9"/>
        <w:rPr>
          <w:rFonts w:ascii="Calibri" w:eastAsia="Malgun Gothic" w:hAnsi="Calibri"/>
          <w:b w:val="0"/>
          <w:szCs w:val="22"/>
        </w:rPr>
      </w:pPr>
      <w:r>
        <w:t>Annex D:</w:t>
      </w:r>
      <w:r>
        <w:tab/>
      </w:r>
      <w:r>
        <w:rPr>
          <w:lang w:eastAsia="zh-CN"/>
        </w:rPr>
        <w:t>Reverberation chamber specifications and validation method</w:t>
      </w:r>
      <w:r>
        <w:tab/>
      </w:r>
      <w:r>
        <w:fldChar w:fldCharType="begin" w:fldLock="1"/>
      </w:r>
      <w:r>
        <w:instrText xml:space="preserve"> PAGEREF _Toc518938116 \h </w:instrText>
      </w:r>
      <w:r>
        <w:fldChar w:fldCharType="separate"/>
      </w:r>
      <w:r>
        <w:t>23</w:t>
      </w:r>
      <w:r>
        <w:fldChar w:fldCharType="end"/>
      </w:r>
    </w:p>
    <w:p w14:paraId="4C0BD38C" w14:textId="77777777" w:rsidR="003B0191" w:rsidRDefault="003B0191">
      <w:pPr>
        <w:pStyle w:val="TOC9"/>
        <w:rPr>
          <w:rFonts w:ascii="Calibri" w:eastAsia="Malgun Gothic" w:hAnsi="Calibri"/>
          <w:b w:val="0"/>
          <w:szCs w:val="22"/>
        </w:rPr>
      </w:pPr>
      <w:r>
        <w:t>Annex E:</w:t>
      </w:r>
      <w:r>
        <w:tab/>
        <w:t>Change history</w:t>
      </w:r>
      <w:r>
        <w:tab/>
      </w:r>
      <w:r>
        <w:fldChar w:fldCharType="begin" w:fldLock="1"/>
      </w:r>
      <w:r>
        <w:instrText xml:space="preserve"> PAGEREF _Toc518938117 \h </w:instrText>
      </w:r>
      <w:r>
        <w:fldChar w:fldCharType="separate"/>
      </w:r>
      <w:r>
        <w:t>24</w:t>
      </w:r>
      <w:r>
        <w:fldChar w:fldCharType="end"/>
      </w:r>
    </w:p>
    <w:p w14:paraId="7CBF74F4" w14:textId="77777777" w:rsidR="00E8629F" w:rsidRPr="002A5923" w:rsidRDefault="003B0191">
      <w:r>
        <w:rPr>
          <w:noProof/>
          <w:sz w:val="22"/>
          <w:lang w:val="en-US"/>
        </w:rPr>
        <w:fldChar w:fldCharType="end"/>
      </w:r>
    </w:p>
    <w:p w14:paraId="57F69F56" w14:textId="77777777" w:rsidR="00E8629F" w:rsidRPr="002A5923" w:rsidRDefault="00E8629F" w:rsidP="00A74765">
      <w:pPr>
        <w:pStyle w:val="Heading1"/>
      </w:pPr>
      <w:r w:rsidRPr="002A5923">
        <w:br w:type="page"/>
      </w:r>
      <w:bookmarkStart w:id="5" w:name="_Toc518938078"/>
      <w:r w:rsidRPr="002A5923">
        <w:lastRenderedPageBreak/>
        <w:t>Foreword</w:t>
      </w:r>
      <w:bookmarkEnd w:id="5"/>
    </w:p>
    <w:p w14:paraId="2B4B9942"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0E434BDA"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199A0" w14:textId="77777777" w:rsidR="00E8629F" w:rsidRPr="002A5923" w:rsidRDefault="00E8629F" w:rsidP="00A74765">
      <w:pPr>
        <w:pStyle w:val="B1"/>
      </w:pPr>
      <w:r w:rsidRPr="002A5923">
        <w:t>Version x.y.z</w:t>
      </w:r>
    </w:p>
    <w:p w14:paraId="0C2F6825" w14:textId="77777777" w:rsidR="00E8629F" w:rsidRPr="002A5923" w:rsidRDefault="00E8629F" w:rsidP="00A74765">
      <w:pPr>
        <w:pStyle w:val="B1"/>
      </w:pPr>
      <w:r w:rsidRPr="002A5923">
        <w:t>where:</w:t>
      </w:r>
    </w:p>
    <w:p w14:paraId="11BAFED4" w14:textId="77777777" w:rsidR="00E8629F" w:rsidRPr="002A5923" w:rsidRDefault="00E8629F" w:rsidP="00A74765">
      <w:pPr>
        <w:pStyle w:val="B2"/>
      </w:pPr>
      <w:r w:rsidRPr="002A5923">
        <w:t>x</w:t>
      </w:r>
      <w:r w:rsidRPr="002A5923">
        <w:tab/>
        <w:t>the first digit:</w:t>
      </w:r>
    </w:p>
    <w:p w14:paraId="4DCEC502" w14:textId="77777777" w:rsidR="00E8629F" w:rsidRPr="002A5923" w:rsidRDefault="00E8629F" w:rsidP="00A74765">
      <w:pPr>
        <w:pStyle w:val="B3"/>
      </w:pPr>
      <w:r w:rsidRPr="002A5923">
        <w:t>1</w:t>
      </w:r>
      <w:r w:rsidRPr="002A5923">
        <w:tab/>
        <w:t>presented to TSG for information;</w:t>
      </w:r>
    </w:p>
    <w:p w14:paraId="1068CE32" w14:textId="77777777" w:rsidR="00E8629F" w:rsidRPr="002A5923" w:rsidRDefault="00E8629F" w:rsidP="00A74765">
      <w:pPr>
        <w:pStyle w:val="B3"/>
      </w:pPr>
      <w:r w:rsidRPr="002A5923">
        <w:t>2</w:t>
      </w:r>
      <w:r w:rsidRPr="002A5923">
        <w:tab/>
        <w:t>presented to TSG for approval;</w:t>
      </w:r>
    </w:p>
    <w:p w14:paraId="1FBB204B" w14:textId="77777777" w:rsidR="00E8629F" w:rsidRPr="002A5923" w:rsidRDefault="00E8629F" w:rsidP="00A74765">
      <w:pPr>
        <w:pStyle w:val="B3"/>
      </w:pPr>
      <w:r w:rsidRPr="002A5923">
        <w:t>3</w:t>
      </w:r>
      <w:r w:rsidRPr="002A5923">
        <w:tab/>
        <w:t>or greater indicates TSG approved document under change control.</w:t>
      </w:r>
    </w:p>
    <w:p w14:paraId="68D2A5B3"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742BB6AA"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4C0B9483" w14:textId="77777777" w:rsidR="00E8629F" w:rsidRPr="002A5923" w:rsidRDefault="00E8629F" w:rsidP="00A74765">
      <w:pPr>
        <w:pStyle w:val="Heading1"/>
      </w:pPr>
      <w:bookmarkStart w:id="6" w:name="_Toc518938079"/>
      <w:r w:rsidRPr="002A5923">
        <w:t>Introduction</w:t>
      </w:r>
      <w:bookmarkEnd w:id="6"/>
    </w:p>
    <w:p w14:paraId="734D500F"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780553EB" w14:textId="77777777" w:rsidR="00E8629F" w:rsidRPr="002A5923" w:rsidRDefault="00E8629F" w:rsidP="00A74765">
      <w:pPr>
        <w:pStyle w:val="Heading1"/>
      </w:pPr>
      <w:r w:rsidRPr="002A5923">
        <w:br w:type="page"/>
      </w:r>
      <w:bookmarkStart w:id="7" w:name="_Toc518938080"/>
      <w:r w:rsidRPr="002A5923">
        <w:lastRenderedPageBreak/>
        <w:t>1</w:t>
      </w:r>
      <w:r w:rsidRPr="002A5923">
        <w:tab/>
        <w:t>Scope</w:t>
      </w:r>
      <w:bookmarkEnd w:id="7"/>
    </w:p>
    <w:p w14:paraId="7F7163F7"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3C14F5D7" w14:textId="77777777" w:rsidR="00E8629F" w:rsidRPr="002A5923" w:rsidRDefault="00E8629F" w:rsidP="00A74765">
      <w:pPr>
        <w:pStyle w:val="Heading1"/>
      </w:pPr>
      <w:bookmarkStart w:id="8" w:name="_Toc518938081"/>
      <w:r w:rsidRPr="002A5923">
        <w:t>2</w:t>
      </w:r>
      <w:r w:rsidRPr="002A5923">
        <w:tab/>
        <w:t>References</w:t>
      </w:r>
      <w:bookmarkEnd w:id="8"/>
    </w:p>
    <w:p w14:paraId="0B27FD5E" w14:textId="77777777" w:rsidR="00E8629F" w:rsidRPr="002A5923" w:rsidRDefault="00E8629F" w:rsidP="00A74765">
      <w:r w:rsidRPr="002A5923">
        <w:t>The following documents contain provisions which, through reference in this text, constitute provisions of the present document.</w:t>
      </w:r>
    </w:p>
    <w:p w14:paraId="182FC4D6"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7B9EF65E" w14:textId="77777777" w:rsidR="00E8629F" w:rsidRPr="002A5923" w:rsidRDefault="00E8629F">
      <w:pPr>
        <w:pStyle w:val="B1"/>
      </w:pPr>
      <w:r w:rsidRPr="002A5923">
        <w:t>-</w:t>
      </w:r>
      <w:r w:rsidRPr="002A5923">
        <w:tab/>
        <w:t>For a specific reference, subsequent revisions do not apply.</w:t>
      </w:r>
    </w:p>
    <w:p w14:paraId="1C5E6FEF"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6DF8D9FF" w14:textId="77777777" w:rsidR="00282213" w:rsidRPr="002A5923" w:rsidRDefault="00282213" w:rsidP="00282213">
      <w:pPr>
        <w:pStyle w:val="EX"/>
      </w:pPr>
      <w:r w:rsidRPr="002A5923">
        <w:t>[1]</w:t>
      </w:r>
      <w:r w:rsidRPr="002A5923">
        <w:tab/>
        <w:t>3GPP TR 21.905: "Vocabulary for 3GPP Specifications".</w:t>
      </w:r>
    </w:p>
    <w:p w14:paraId="7ECFF1FC"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0A83558C"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6B759F38"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1A6A0C80"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716E465D"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2E8E6302" w14:textId="77777777" w:rsidR="00015467" w:rsidRDefault="00015467" w:rsidP="00C07398">
      <w:pPr>
        <w:pStyle w:val="EX"/>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1C320852" w14:textId="6D19BFC4" w:rsidR="0097168A" w:rsidRPr="002A5923" w:rsidRDefault="0097168A" w:rsidP="00C07398">
      <w:pPr>
        <w:pStyle w:val="EX"/>
        <w:rPr>
          <w:lang w:eastAsia="zh-CN"/>
        </w:rPr>
      </w:pPr>
      <w:r w:rsidRPr="002A5923">
        <w:rPr>
          <w:rFonts w:hint="eastAsia"/>
          <w:lang w:eastAsia="zh-CN"/>
        </w:rPr>
        <w:t>[</w:t>
      </w:r>
      <w:r>
        <w:rPr>
          <w:rFonts w:eastAsia="SimSun" w:hint="eastAsia"/>
          <w:lang w:eastAsia="zh-CN"/>
        </w:rPr>
        <w:t>8</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27791C12" w14:textId="77777777" w:rsidR="00E8629F" w:rsidRPr="002A5923" w:rsidRDefault="00E8629F" w:rsidP="00A74765">
      <w:pPr>
        <w:pStyle w:val="Heading1"/>
      </w:pPr>
      <w:bookmarkStart w:id="9" w:name="_Toc518938082"/>
      <w:r w:rsidRPr="002A5923">
        <w:t>3</w:t>
      </w:r>
      <w:r w:rsidRPr="002A5923">
        <w:tab/>
        <w:t>Definitions, symbols and abbreviations</w:t>
      </w:r>
      <w:bookmarkEnd w:id="9"/>
    </w:p>
    <w:p w14:paraId="6C3697EF" w14:textId="77777777" w:rsidR="00E8629F" w:rsidRPr="002A5923" w:rsidRDefault="00E8629F" w:rsidP="00A74765">
      <w:pPr>
        <w:pStyle w:val="Heading2"/>
      </w:pPr>
      <w:bookmarkStart w:id="10" w:name="_Toc518938083"/>
      <w:r w:rsidRPr="002A5923">
        <w:t>3.1</w:t>
      </w:r>
      <w:r w:rsidRPr="002A5923">
        <w:tab/>
        <w:t>Definitions</w:t>
      </w:r>
      <w:bookmarkEnd w:id="10"/>
    </w:p>
    <w:p w14:paraId="056F8AEA" w14:textId="77777777" w:rsidR="00E8629F" w:rsidRPr="002A5923" w:rsidRDefault="00DF1501" w:rsidP="00A74765">
      <w:pPr>
        <w:rPr>
          <w:lang w:eastAsia="zh-CN"/>
        </w:rPr>
      </w:pPr>
      <w:r w:rsidRPr="002A5923">
        <w:t>Void</w:t>
      </w:r>
    </w:p>
    <w:p w14:paraId="2330D374" w14:textId="77777777" w:rsidR="00E8629F" w:rsidRPr="002A5923" w:rsidRDefault="00E8629F" w:rsidP="00A74765">
      <w:pPr>
        <w:pStyle w:val="Heading2"/>
      </w:pPr>
      <w:bookmarkStart w:id="11" w:name="_Toc518938084"/>
      <w:r w:rsidRPr="002A5923">
        <w:t>3.2</w:t>
      </w:r>
      <w:r w:rsidRPr="002A5923">
        <w:tab/>
        <w:t>Symbols</w:t>
      </w:r>
      <w:bookmarkEnd w:id="11"/>
    </w:p>
    <w:p w14:paraId="232CD592" w14:textId="77777777" w:rsidR="00E8629F" w:rsidRPr="002A5923" w:rsidRDefault="00E8629F" w:rsidP="00A74765">
      <w:r w:rsidRPr="002A5923">
        <w:t>For the purposes of the present document, the following symbols apply:</w:t>
      </w:r>
    </w:p>
    <w:p w14:paraId="0A0A0002" w14:textId="77777777" w:rsidR="00507E49" w:rsidRPr="002A5923" w:rsidRDefault="00507E49" w:rsidP="0061151B">
      <w:pPr>
        <w:pStyle w:val="EW"/>
      </w:pPr>
      <w:r w:rsidRPr="002A5923">
        <w:lastRenderedPageBreak/>
        <w:sym w:font="Symbol" w:char="F071"/>
      </w:r>
      <w:r w:rsidRPr="002A5923">
        <w:rPr>
          <w:rFonts w:hint="eastAsia"/>
        </w:rPr>
        <w:tab/>
      </w:r>
      <w:r w:rsidRPr="002A5923">
        <w:t xml:space="preserve">Zenith angle in the spherical co-ordinate system </w:t>
      </w:r>
    </w:p>
    <w:p w14:paraId="3CAF0885" w14:textId="77777777" w:rsidR="00507E49" w:rsidRPr="002A5923" w:rsidRDefault="00507E49" w:rsidP="0061151B">
      <w:pPr>
        <w:pStyle w:val="EW"/>
      </w:pPr>
      <w:r w:rsidRPr="002A5923">
        <w:sym w:font="Symbol" w:char="F066"/>
      </w:r>
      <w:r w:rsidRPr="002A5923">
        <w:tab/>
        <w:t>Azimuth angle in the spherical co-ordinate system</w:t>
      </w:r>
    </w:p>
    <w:p w14:paraId="21E6AE36" w14:textId="77777777" w:rsidR="00507E49" w:rsidRPr="002A5923" w:rsidRDefault="00507E49" w:rsidP="0061151B">
      <w:pPr>
        <w:pStyle w:val="EW"/>
      </w:pPr>
      <w:r w:rsidRPr="002A5923">
        <w:sym w:font="Symbol" w:char="F057"/>
      </w:r>
      <w:r w:rsidRPr="002A5923">
        <w:tab/>
        <w:t xml:space="preserve">Solid angle defined at the phase centre of the DUT </w:t>
      </w:r>
    </w:p>
    <w:p w14:paraId="29B60391" w14:textId="77777777" w:rsidR="00507E49" w:rsidRPr="002A5923" w:rsidRDefault="00507E49" w:rsidP="0061151B">
      <w:pPr>
        <w:pStyle w:val="EW"/>
      </w:pPr>
      <w:r w:rsidRPr="002A5923">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46B3A31F" w14:textId="77777777" w:rsidR="00507E49" w:rsidRPr="002A5923" w:rsidRDefault="00507E49" w:rsidP="0061151B">
      <w:pPr>
        <w:pStyle w:val="EW"/>
      </w:pPr>
      <w:r w:rsidRPr="002A5923">
        <w:t>F</w:t>
      </w:r>
      <w:r w:rsidRPr="002A5923">
        <w:tab/>
        <w:t>Carrier frequency</w:t>
      </w:r>
    </w:p>
    <w:p w14:paraId="7485C71B" w14:textId="77777777" w:rsidR="00507E49" w:rsidRPr="002A5923" w:rsidRDefault="00507E49" w:rsidP="0061151B">
      <w:pPr>
        <w:pStyle w:val="EW"/>
      </w:pPr>
      <w:r w:rsidRPr="002A5923">
        <w:t>Ptr</w:t>
      </w:r>
      <w:r w:rsidRPr="002A5923">
        <w:tab/>
        <w:t>Transmitted power</w:t>
      </w:r>
    </w:p>
    <w:p w14:paraId="4B3457C3"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32179E8B" w14:textId="77777777" w:rsidR="00507E49" w:rsidRPr="002A5923" w:rsidRDefault="00507E49" w:rsidP="0061151B">
      <w:pPr>
        <w:pStyle w:val="EW"/>
      </w:pPr>
      <w:r w:rsidRPr="002A5923">
        <w:t>dB</w:t>
      </w:r>
      <w:r w:rsidRPr="002A5923">
        <w:tab/>
        <w:t>decibel</w:t>
      </w:r>
    </w:p>
    <w:p w14:paraId="4F2A1802" w14:textId="77777777" w:rsidR="00507E49" w:rsidRPr="002A5923" w:rsidRDefault="00507E49" w:rsidP="0061151B">
      <w:pPr>
        <w:pStyle w:val="EW"/>
      </w:pPr>
      <w:r w:rsidRPr="002A5923">
        <w:t>dBm</w:t>
      </w:r>
      <w:r w:rsidRPr="002A5923">
        <w:tab/>
        <w:t>dB referenced to one milliwatt</w:t>
      </w:r>
    </w:p>
    <w:p w14:paraId="1CE7D294" w14:textId="77777777" w:rsidR="00507E49" w:rsidRPr="002A5923" w:rsidRDefault="00507E49" w:rsidP="0061151B">
      <w:pPr>
        <w:pStyle w:val="EW"/>
      </w:pPr>
      <w:r w:rsidRPr="002A5923">
        <w:t>m</w:t>
      </w:r>
      <w:r w:rsidRPr="002A5923">
        <w:tab/>
        <w:t>meter</w:t>
      </w:r>
    </w:p>
    <w:p w14:paraId="0486470B" w14:textId="77777777" w:rsidR="00507E49" w:rsidRPr="002A5923" w:rsidRDefault="00507E49" w:rsidP="0061151B">
      <w:pPr>
        <w:pStyle w:val="EW"/>
      </w:pPr>
      <w:r w:rsidRPr="002A5923">
        <w:t>mm</w:t>
      </w:r>
      <w:r w:rsidRPr="002A5923">
        <w:tab/>
      </w:r>
      <w:r w:rsidR="00A74765" w:rsidRPr="002A5923">
        <w:t>millimetre</w:t>
      </w:r>
    </w:p>
    <w:p w14:paraId="2E602B37" w14:textId="77777777" w:rsidR="00507E49" w:rsidRPr="002A5923" w:rsidRDefault="00507E49" w:rsidP="0061151B">
      <w:pPr>
        <w:pStyle w:val="EW"/>
      </w:pPr>
      <w:r w:rsidRPr="002A5923">
        <w:t>kbps</w:t>
      </w:r>
      <w:r w:rsidRPr="002A5923">
        <w:tab/>
        <w:t>kilobit per second</w:t>
      </w:r>
    </w:p>
    <w:p w14:paraId="3A66BBFD" w14:textId="77777777" w:rsidR="00507E49" w:rsidRPr="002A5923" w:rsidRDefault="00507E49" w:rsidP="0061151B">
      <w:pPr>
        <w:pStyle w:val="EW"/>
      </w:pPr>
      <w:r w:rsidRPr="002A5923">
        <w:t>ms</w:t>
      </w:r>
      <w:r w:rsidRPr="002A5923">
        <w:tab/>
        <w:t>millisecond</w:t>
      </w:r>
    </w:p>
    <w:p w14:paraId="1246BF0A"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3F1BAC36" w14:textId="77777777" w:rsidR="00E8629F" w:rsidRPr="002A5923" w:rsidRDefault="00E8629F" w:rsidP="00A74765">
      <w:pPr>
        <w:pStyle w:val="Heading2"/>
      </w:pPr>
      <w:bookmarkStart w:id="12" w:name="_Toc518938085"/>
      <w:r w:rsidRPr="002A5923">
        <w:t>3.3</w:t>
      </w:r>
      <w:r w:rsidRPr="002A5923">
        <w:tab/>
        <w:t>Abbreviations</w:t>
      </w:r>
      <w:bookmarkEnd w:id="12"/>
    </w:p>
    <w:p w14:paraId="23AA7BB2"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5E581A9A" w14:textId="77777777" w:rsidR="00F073A7" w:rsidRPr="002A5923" w:rsidRDefault="00F073A7" w:rsidP="0061151B">
      <w:pPr>
        <w:pStyle w:val="EW"/>
      </w:pPr>
      <w:r w:rsidRPr="002A5923">
        <w:t>3G</w:t>
      </w:r>
      <w:r w:rsidRPr="002A5923">
        <w:tab/>
        <w:t>3rd Generation</w:t>
      </w:r>
    </w:p>
    <w:p w14:paraId="750175F6" w14:textId="77777777" w:rsidR="00F073A7" w:rsidRPr="002A5923" w:rsidRDefault="00F073A7" w:rsidP="0061151B">
      <w:pPr>
        <w:pStyle w:val="EW"/>
      </w:pPr>
      <w:r w:rsidRPr="002A5923">
        <w:t>3GPP</w:t>
      </w:r>
      <w:r w:rsidRPr="002A5923">
        <w:tab/>
        <w:t>3G Partnership Project</w:t>
      </w:r>
    </w:p>
    <w:p w14:paraId="54174D69"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1D01967B"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60F69E49"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702339CC" w14:textId="77777777" w:rsidR="00F073A7" w:rsidRPr="002A5923" w:rsidRDefault="00F073A7" w:rsidP="0061151B">
      <w:pPr>
        <w:pStyle w:val="EW"/>
      </w:pPr>
      <w:r w:rsidRPr="002A5923">
        <w:t>BS</w:t>
      </w:r>
      <w:r w:rsidRPr="002A5923">
        <w:tab/>
        <w:t>Base Station</w:t>
      </w:r>
    </w:p>
    <w:p w14:paraId="126D3ACD" w14:textId="77777777" w:rsidR="00F073A7" w:rsidRPr="002A5923" w:rsidRDefault="00F073A7" w:rsidP="0061151B">
      <w:pPr>
        <w:pStyle w:val="EW"/>
      </w:pPr>
      <w:r w:rsidRPr="002A5923">
        <w:t>CN</w:t>
      </w:r>
      <w:r w:rsidRPr="002A5923">
        <w:tab/>
        <w:t>Core Network</w:t>
      </w:r>
    </w:p>
    <w:p w14:paraId="03758F56" w14:textId="77777777" w:rsidR="00F073A7" w:rsidRPr="002A5923" w:rsidRDefault="00F073A7" w:rsidP="0061151B">
      <w:pPr>
        <w:pStyle w:val="EW"/>
      </w:pPr>
      <w:r w:rsidRPr="002A5923">
        <w:t>DL</w:t>
      </w:r>
      <w:r w:rsidRPr="002A5923">
        <w:tab/>
        <w:t>Downlink</w:t>
      </w:r>
    </w:p>
    <w:p w14:paraId="500886F2" w14:textId="77777777" w:rsidR="00F073A7" w:rsidRPr="002A5923" w:rsidRDefault="00F073A7" w:rsidP="0061151B">
      <w:pPr>
        <w:pStyle w:val="EW"/>
      </w:pPr>
      <w:r w:rsidRPr="002A5923">
        <w:t>DUT</w:t>
      </w:r>
      <w:r w:rsidRPr="002A5923">
        <w:tab/>
        <w:t>Device Under Test</w:t>
      </w:r>
    </w:p>
    <w:p w14:paraId="722DCE4C" w14:textId="77777777" w:rsidR="00F073A7" w:rsidRPr="002A5923" w:rsidRDefault="00F073A7" w:rsidP="0061151B">
      <w:pPr>
        <w:pStyle w:val="EW"/>
      </w:pPr>
      <w:r w:rsidRPr="002A5923">
        <w:t>ETSI</w:t>
      </w:r>
      <w:r w:rsidRPr="002A5923">
        <w:tab/>
        <w:t>European Telecommunications Standards Institute</w:t>
      </w:r>
    </w:p>
    <w:p w14:paraId="62503863"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3A9014B1" w14:textId="77777777" w:rsidR="00F073A7" w:rsidRPr="002A5923" w:rsidRDefault="00F073A7" w:rsidP="0061151B">
      <w:pPr>
        <w:pStyle w:val="EW"/>
      </w:pPr>
      <w:r w:rsidRPr="002A5923">
        <w:t>LME</w:t>
      </w:r>
      <w:r w:rsidRPr="002A5923">
        <w:tab/>
        <w:t>Laptop Mounted Equipment</w:t>
      </w:r>
    </w:p>
    <w:p w14:paraId="4476A544"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16AEE8D0" w14:textId="77777777" w:rsidR="00F073A7" w:rsidRPr="002A5923" w:rsidRDefault="00F073A7" w:rsidP="0061151B">
      <w:pPr>
        <w:pStyle w:val="EW"/>
      </w:pPr>
      <w:r w:rsidRPr="002A5923">
        <w:rPr>
          <w:rFonts w:hint="eastAsia"/>
        </w:rPr>
        <w:t>LTE</w:t>
      </w:r>
      <w:r w:rsidRPr="002A5923">
        <w:tab/>
        <w:t>Long Term Evolution</w:t>
      </w:r>
    </w:p>
    <w:p w14:paraId="4F263580" w14:textId="77777777" w:rsidR="00F073A7" w:rsidRPr="002A5923" w:rsidRDefault="00F073A7" w:rsidP="0061151B">
      <w:pPr>
        <w:pStyle w:val="EW"/>
      </w:pPr>
      <w:r w:rsidRPr="002A5923">
        <w:t>MPR</w:t>
      </w:r>
      <w:r w:rsidRPr="002A5923">
        <w:rPr>
          <w:rFonts w:hint="eastAsia"/>
        </w:rPr>
        <w:tab/>
      </w:r>
      <w:r w:rsidRPr="002A5923">
        <w:t>Maximum Power Reduction</w:t>
      </w:r>
    </w:p>
    <w:p w14:paraId="07DF4359"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1B276AA0" w14:textId="77777777" w:rsidR="00F073A7" w:rsidRPr="002A5923" w:rsidRDefault="00F073A7" w:rsidP="0061151B">
      <w:pPr>
        <w:pStyle w:val="EW"/>
      </w:pPr>
      <w:r w:rsidRPr="002A5923">
        <w:t>NB</w:t>
      </w:r>
      <w:r w:rsidRPr="002A5923">
        <w:tab/>
        <w:t>Node B</w:t>
      </w:r>
    </w:p>
    <w:p w14:paraId="523245EE" w14:textId="77777777" w:rsidR="00F073A7" w:rsidRPr="002A5923" w:rsidRDefault="00F073A7" w:rsidP="0061151B">
      <w:pPr>
        <w:pStyle w:val="EW"/>
      </w:pPr>
      <w:r w:rsidRPr="002A5923">
        <w:t>QoS</w:t>
      </w:r>
      <w:r w:rsidRPr="002A5923">
        <w:tab/>
        <w:t>Quality of Service</w:t>
      </w:r>
    </w:p>
    <w:p w14:paraId="6DB19213" w14:textId="77777777" w:rsidR="00F073A7" w:rsidRPr="002A5923" w:rsidRDefault="00F073A7" w:rsidP="0061151B">
      <w:pPr>
        <w:pStyle w:val="EW"/>
      </w:pPr>
      <w:r w:rsidRPr="002A5923">
        <w:t>QPSK</w:t>
      </w:r>
      <w:r w:rsidRPr="002A5923">
        <w:tab/>
        <w:t>Quadrature Phase Shift Keying (modulation)</w:t>
      </w:r>
    </w:p>
    <w:p w14:paraId="503DE234" w14:textId="77777777" w:rsidR="00F073A7" w:rsidRPr="002A5923" w:rsidRDefault="00F073A7" w:rsidP="0061151B">
      <w:pPr>
        <w:pStyle w:val="EW"/>
      </w:pPr>
      <w:r w:rsidRPr="002A5923">
        <w:t>RAB</w:t>
      </w:r>
      <w:r w:rsidRPr="002A5923">
        <w:tab/>
        <w:t>Radio Access Bearer</w:t>
      </w:r>
    </w:p>
    <w:p w14:paraId="711BD61B" w14:textId="77777777" w:rsidR="00F073A7" w:rsidRPr="002A5923" w:rsidRDefault="00F073A7" w:rsidP="0061151B">
      <w:pPr>
        <w:pStyle w:val="EW"/>
      </w:pPr>
      <w:r w:rsidRPr="002A5923">
        <w:t>RAN</w:t>
      </w:r>
      <w:r w:rsidRPr="002A5923">
        <w:tab/>
        <w:t>Radio Access Network</w:t>
      </w:r>
    </w:p>
    <w:p w14:paraId="53F1B541" w14:textId="77777777" w:rsidR="002A2B11" w:rsidRPr="002A5923" w:rsidRDefault="002A2B11" w:rsidP="002A2B11">
      <w:pPr>
        <w:pStyle w:val="EW"/>
      </w:pPr>
      <w:r w:rsidRPr="002A5923">
        <w:t>RB</w:t>
      </w:r>
      <w:r w:rsidRPr="002A5923">
        <w:rPr>
          <w:rFonts w:hint="eastAsia"/>
        </w:rPr>
        <w:tab/>
      </w:r>
      <w:r w:rsidRPr="002A5923">
        <w:t>Resource Block</w:t>
      </w:r>
    </w:p>
    <w:p w14:paraId="7AC36ABB" w14:textId="77777777" w:rsidR="00F073A7" w:rsidRPr="002A5923" w:rsidRDefault="00F073A7" w:rsidP="0061151B">
      <w:pPr>
        <w:pStyle w:val="EW"/>
      </w:pPr>
      <w:r w:rsidRPr="002A5923">
        <w:t>RF</w:t>
      </w:r>
      <w:r w:rsidRPr="002A5923">
        <w:tab/>
        <w:t>Radio Frequency</w:t>
      </w:r>
    </w:p>
    <w:p w14:paraId="35E28C42" w14:textId="77777777" w:rsidR="00F073A7" w:rsidRPr="002A5923" w:rsidRDefault="00F073A7" w:rsidP="0061151B">
      <w:pPr>
        <w:pStyle w:val="EW"/>
      </w:pPr>
      <w:r w:rsidRPr="002A5923">
        <w:t>Rx</w:t>
      </w:r>
      <w:r w:rsidRPr="002A5923">
        <w:tab/>
        <w:t>Receiver</w:t>
      </w:r>
    </w:p>
    <w:p w14:paraId="4F2B916C"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5576C715" w14:textId="77777777" w:rsidR="00F073A7" w:rsidRPr="002A5923" w:rsidRDefault="00F073A7" w:rsidP="0061151B">
      <w:pPr>
        <w:pStyle w:val="EW"/>
      </w:pPr>
      <w:r w:rsidRPr="002A5923">
        <w:t>SAM</w:t>
      </w:r>
      <w:r w:rsidRPr="002A5923">
        <w:tab/>
        <w:t>Specific Anthropomorphic Mannequin</w:t>
      </w:r>
    </w:p>
    <w:p w14:paraId="48C04B38" w14:textId="77777777" w:rsidR="00F073A7" w:rsidRPr="002A5923" w:rsidRDefault="00F073A7" w:rsidP="0061151B">
      <w:pPr>
        <w:pStyle w:val="EW"/>
      </w:pPr>
      <w:r w:rsidRPr="002A5923">
        <w:t>Tx</w:t>
      </w:r>
      <w:r w:rsidRPr="002A5923">
        <w:tab/>
        <w:t>Transmitter</w:t>
      </w:r>
    </w:p>
    <w:p w14:paraId="14126DFA" w14:textId="77777777" w:rsidR="00F073A7" w:rsidRPr="002A5923" w:rsidRDefault="00F073A7" w:rsidP="0061151B">
      <w:pPr>
        <w:pStyle w:val="EW"/>
      </w:pPr>
      <w:r w:rsidRPr="002A5923">
        <w:t>TRP</w:t>
      </w:r>
      <w:r w:rsidRPr="002A5923">
        <w:tab/>
        <w:t>Total Radiated Power</w:t>
      </w:r>
    </w:p>
    <w:p w14:paraId="2211C000"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1DFF91F9" w14:textId="77777777" w:rsidR="00F073A7" w:rsidRPr="002A5923" w:rsidRDefault="00F073A7" w:rsidP="0061151B">
      <w:pPr>
        <w:pStyle w:val="EW"/>
      </w:pPr>
      <w:r w:rsidRPr="002A5923">
        <w:t>UL</w:t>
      </w:r>
      <w:r w:rsidRPr="002A5923">
        <w:tab/>
        <w:t>Uplink</w:t>
      </w:r>
    </w:p>
    <w:p w14:paraId="708FCC5B" w14:textId="77777777" w:rsidR="00F073A7" w:rsidRPr="002A5923" w:rsidRDefault="00F073A7" w:rsidP="0061151B">
      <w:pPr>
        <w:pStyle w:val="EW"/>
      </w:pPr>
      <w:r w:rsidRPr="002A5923">
        <w:t>UE</w:t>
      </w:r>
      <w:r w:rsidRPr="002A5923">
        <w:tab/>
        <w:t>User Equipment</w:t>
      </w:r>
    </w:p>
    <w:p w14:paraId="579FA329"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22434F83" w14:textId="77777777" w:rsidR="00E8629F" w:rsidRPr="002A5923" w:rsidRDefault="00E8629F" w:rsidP="00A74765">
      <w:pPr>
        <w:pStyle w:val="Heading1"/>
        <w:rPr>
          <w:lang w:eastAsia="zh-CN"/>
        </w:rPr>
      </w:pPr>
      <w:bookmarkStart w:id="13" w:name="_Toc518938086"/>
      <w:r w:rsidRPr="002A5923">
        <w:lastRenderedPageBreak/>
        <w:t>4</w:t>
      </w:r>
      <w:r w:rsidRPr="002A5923">
        <w:tab/>
      </w:r>
      <w:r w:rsidR="00095967" w:rsidRPr="002A5923">
        <w:rPr>
          <w:lang w:eastAsia="zh-CN"/>
        </w:rPr>
        <w:t>General</w:t>
      </w:r>
      <w:bookmarkEnd w:id="13"/>
    </w:p>
    <w:p w14:paraId="0B4E127C"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with Head and Hand Phantoms study item can be considered later on once finalized. The report also provides some future extensions and work items after LTE TRP and TRS methods mature. </w:t>
      </w:r>
    </w:p>
    <w:p w14:paraId="4D27D3DF" w14:textId="77777777" w:rsidR="00E8629F" w:rsidRPr="002A5923" w:rsidRDefault="00E8629F" w:rsidP="00A74765">
      <w:pPr>
        <w:pStyle w:val="Heading2"/>
        <w:rPr>
          <w:lang w:eastAsia="zh-CN"/>
        </w:rPr>
      </w:pPr>
      <w:bookmarkStart w:id="14" w:name="_Toc518938087"/>
      <w:r w:rsidRPr="002A5923">
        <w:t>4.1</w:t>
      </w:r>
      <w:r w:rsidRPr="002A5923">
        <w:tab/>
      </w:r>
      <w:r w:rsidR="00CD7050" w:rsidRPr="002A5923">
        <w:rPr>
          <w:lang w:eastAsia="zh-CN"/>
        </w:rPr>
        <w:t>Scope</w:t>
      </w:r>
      <w:bookmarkEnd w:id="14"/>
    </w:p>
    <w:p w14:paraId="0BF7EE07"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4173381E"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7C3CABDD" w14:textId="77777777" w:rsidR="00F073A7" w:rsidRPr="002A5923" w:rsidRDefault="00F073A7" w:rsidP="00A74765">
      <w:r w:rsidRPr="002A5923">
        <w:t>The radio tests considered here are:</w:t>
      </w:r>
    </w:p>
    <w:p w14:paraId="3E9A3CBD"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3E18F773"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5ED9D9FB"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668C5EE7"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3221B343" w14:textId="77777777" w:rsidR="00C84115" w:rsidRPr="002A5923" w:rsidRDefault="00C84115" w:rsidP="00A74765">
      <w:r w:rsidRPr="002A5923">
        <w:t>During RAN4 #62bis following proposal were agreed.</w:t>
      </w:r>
    </w:p>
    <w:p w14:paraId="51E6E808"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22605AD1"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6588CA95"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4BD09AFB"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1CD67BC2"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6B567C85"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6FF3D93F"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78E24B7B" w14:textId="77777777" w:rsidR="00DF1501" w:rsidRPr="002A5923" w:rsidRDefault="00DF1501" w:rsidP="00DF1501">
      <w:pPr>
        <w:ind w:left="720"/>
      </w:pPr>
      <w:r w:rsidRPr="002A5923">
        <w:rPr>
          <w:b/>
        </w:rPr>
        <w:lastRenderedPageBreak/>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1C76A8CB"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the standardization of two TRP/TRS testing methodologies for LTE UEs may be one eventual outcome, and RAN4 shall take the view to avoid differences in the absolute test results.</w:t>
      </w:r>
    </w:p>
    <w:p w14:paraId="0F363802" w14:textId="77777777" w:rsidR="00E8629F" w:rsidRPr="002A5923" w:rsidRDefault="00E8629F" w:rsidP="00A74765">
      <w:pPr>
        <w:pStyle w:val="Heading2"/>
        <w:rPr>
          <w:lang w:eastAsia="zh-CN"/>
        </w:rPr>
      </w:pPr>
      <w:bookmarkStart w:id="15" w:name="_Toc518938088"/>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15"/>
    </w:p>
    <w:p w14:paraId="2E0F6A69"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20721523"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53A1B522"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7DAEB5E2" w14:textId="77777777" w:rsidR="00624087" w:rsidRPr="002A5923" w:rsidRDefault="00624087" w:rsidP="00A74765">
      <w:pPr>
        <w:pStyle w:val="Heading1"/>
        <w:rPr>
          <w:lang w:val="fr-FR" w:eastAsia="zh-CN"/>
        </w:rPr>
      </w:pPr>
      <w:bookmarkStart w:id="16" w:name="_Toc518938089"/>
      <w:r w:rsidRPr="002A5923">
        <w:rPr>
          <w:lang w:val="fr-FR" w:eastAsia="zh-CN"/>
        </w:rPr>
        <w:t>5</w:t>
      </w:r>
      <w:r w:rsidRPr="002A5923">
        <w:rPr>
          <w:lang w:val="fr-FR"/>
        </w:rPr>
        <w:tab/>
      </w:r>
      <w:r w:rsidR="0060617A" w:rsidRPr="002A5923">
        <w:rPr>
          <w:lang w:val="fr-FR" w:eastAsia="zh-CN"/>
        </w:rPr>
        <w:t>Measurement environment condition</w:t>
      </w:r>
      <w:bookmarkEnd w:id="16"/>
    </w:p>
    <w:p w14:paraId="3284ABD1" w14:textId="77777777" w:rsidR="00636698" w:rsidRPr="002A5923" w:rsidRDefault="00636698" w:rsidP="00A74765">
      <w:pPr>
        <w:pStyle w:val="Heading2"/>
        <w:rPr>
          <w:lang w:val="fr-FR" w:eastAsia="zh-CN"/>
        </w:rPr>
      </w:pPr>
      <w:bookmarkStart w:id="17" w:name="_Toc518938090"/>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17"/>
      <w:r w:rsidR="00185FAC" w:rsidRPr="002A5923">
        <w:rPr>
          <w:lang w:val="fr-FR" w:eastAsia="zh-CN"/>
        </w:rPr>
        <w:t xml:space="preserve"> </w:t>
      </w:r>
    </w:p>
    <w:p w14:paraId="26C04F90"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3AB90A99" w14:textId="77777777" w:rsidR="00636698" w:rsidRPr="002A5923" w:rsidRDefault="00636698" w:rsidP="00A74765">
      <w:pPr>
        <w:pStyle w:val="Heading2"/>
        <w:rPr>
          <w:lang w:eastAsia="zh-CN"/>
        </w:rPr>
      </w:pPr>
      <w:bookmarkStart w:id="18" w:name="_Toc518938091"/>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18"/>
    </w:p>
    <w:p w14:paraId="67D86DC4" w14:textId="77777777" w:rsidR="003B2BAB"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CF04E49" w14:textId="7E8C30AD" w:rsidR="0097168A" w:rsidRPr="002A5923" w:rsidRDefault="0097168A" w:rsidP="00A74765">
      <w:r>
        <w:rPr>
          <w:rFonts w:eastAsia="SimSun" w:hint="eastAsia"/>
          <w:lang w:eastAsia="zh-CN"/>
        </w:rPr>
        <w:t>The Wide Grip hand related positioning requirements and coordination system shall be the same as described in TS 38.161 Annex B [8].</w:t>
      </w:r>
    </w:p>
    <w:p w14:paraId="74F7DE67" w14:textId="77777777" w:rsidR="00636698" w:rsidRPr="002A5923" w:rsidRDefault="00636698" w:rsidP="00A74765">
      <w:pPr>
        <w:pStyle w:val="Heading2"/>
        <w:rPr>
          <w:lang w:eastAsia="zh-CN"/>
        </w:rPr>
      </w:pPr>
      <w:bookmarkStart w:id="19" w:name="_Toc518938092"/>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19"/>
    </w:p>
    <w:p w14:paraId="641C0C54" w14:textId="77777777" w:rsidR="002215BF" w:rsidRPr="002A5923" w:rsidRDefault="0061151B" w:rsidP="00A74765">
      <w:pPr>
        <w:pStyle w:val="Heading3"/>
        <w:rPr>
          <w:rFonts w:eastAsia="Arial Unicode MS"/>
        </w:rPr>
      </w:pPr>
      <w:bookmarkStart w:id="20" w:name="_Toc518938093"/>
      <w:r w:rsidRPr="002A5923">
        <w:rPr>
          <w:rFonts w:eastAsia="Arial Unicode MS"/>
        </w:rPr>
        <w:t>5.3.1</w:t>
      </w:r>
      <w:r w:rsidRPr="002A5923">
        <w:rPr>
          <w:rFonts w:eastAsia="Arial Unicode MS"/>
        </w:rPr>
        <w:tab/>
      </w:r>
      <w:r w:rsidR="004F6453" w:rsidRPr="002A5923">
        <w:rPr>
          <w:rFonts w:eastAsia="Arial Unicode MS"/>
        </w:rPr>
        <w:t>Phantom Specifications</w:t>
      </w:r>
      <w:bookmarkEnd w:id="20"/>
    </w:p>
    <w:p w14:paraId="2311D68C" w14:textId="77777777" w:rsidR="003B2BAB" w:rsidRDefault="003B2BAB" w:rsidP="00A74765">
      <w:r w:rsidRPr="002A5923">
        <w:t>Phantom Specifications shall be the same as described in TR25.914[4] unless otherwise defined in this TR. This TR only defines differences compared to TR25.914[4].</w:t>
      </w:r>
    </w:p>
    <w:p w14:paraId="0047CDF9" w14:textId="2B42C863" w:rsidR="0097168A" w:rsidRPr="002A5923" w:rsidRDefault="0097168A" w:rsidP="00A74765">
      <w:pPr>
        <w:rPr>
          <w:lang w:eastAsia="zh-CN"/>
        </w:rPr>
      </w:pPr>
      <w:r w:rsidRPr="00887F4E">
        <w:rPr>
          <w:rFonts w:eastAsia="SimSun"/>
          <w:lang w:eastAsia="zh-CN"/>
        </w:rPr>
        <w:t>Wide Grip Hand</w:t>
      </w:r>
      <w:r>
        <w:rPr>
          <w:rFonts w:eastAsia="SimSun" w:hint="eastAsia"/>
          <w:lang w:eastAsia="zh-CN"/>
        </w:rPr>
        <w:t xml:space="preserve"> phantom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B.2.3 [8].</w:t>
      </w:r>
    </w:p>
    <w:p w14:paraId="7E607F23" w14:textId="77777777" w:rsidR="002215BF" w:rsidRPr="002A5923" w:rsidRDefault="0061151B" w:rsidP="00A74765">
      <w:pPr>
        <w:pStyle w:val="Heading3"/>
        <w:rPr>
          <w:rFonts w:eastAsia="Arial Unicode MS"/>
        </w:rPr>
      </w:pPr>
      <w:bookmarkStart w:id="21" w:name="_Toc518938094"/>
      <w:r w:rsidRPr="002A5923">
        <w:rPr>
          <w:rFonts w:eastAsia="Arial Unicode MS"/>
        </w:rPr>
        <w:t>5.3.2</w:t>
      </w:r>
      <w:r w:rsidRPr="002A5923">
        <w:rPr>
          <w:rFonts w:eastAsia="Arial Unicode MS"/>
        </w:rPr>
        <w:tab/>
      </w:r>
      <w:r w:rsidR="002215BF" w:rsidRPr="002A5923">
        <w:rPr>
          <w:rFonts w:eastAsia="Arial Unicode MS"/>
        </w:rPr>
        <w:t>DUT Test Positions</w:t>
      </w:r>
      <w:bookmarkEnd w:id="21"/>
    </w:p>
    <w:p w14:paraId="56FA7074" w14:textId="77777777" w:rsidR="003B2BAB"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EED93BD" w14:textId="4E242BA6" w:rsidR="0097168A" w:rsidRPr="002A5923" w:rsidRDefault="0097168A" w:rsidP="00A74765">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B.3.1.1 and B.3.2.2 [8].</w:t>
      </w:r>
    </w:p>
    <w:p w14:paraId="60B8ED07" w14:textId="77777777" w:rsidR="001A529C" w:rsidRPr="002A5923" w:rsidRDefault="00986E14" w:rsidP="00A74765">
      <w:pPr>
        <w:pStyle w:val="Heading1"/>
        <w:rPr>
          <w:lang w:eastAsia="zh-CN"/>
        </w:rPr>
      </w:pPr>
      <w:bookmarkStart w:id="22" w:name="_Toc518938095"/>
      <w:r w:rsidRPr="002A5923">
        <w:rPr>
          <w:lang w:eastAsia="zh-CN"/>
        </w:rPr>
        <w:lastRenderedPageBreak/>
        <w:t>6</w:t>
      </w:r>
      <w:r w:rsidR="001A529C" w:rsidRPr="002A5923">
        <w:tab/>
      </w:r>
      <w:r w:rsidR="005D748B" w:rsidRPr="002A5923">
        <w:rPr>
          <w:lang w:eastAsia="zh-CN"/>
        </w:rPr>
        <w:t>Measurement parameters</w:t>
      </w:r>
      <w:bookmarkEnd w:id="22"/>
    </w:p>
    <w:p w14:paraId="316A0C0C"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4C5CEE6B" w14:textId="77777777" w:rsidR="00B34F29" w:rsidRPr="002A5923" w:rsidRDefault="00B34F29" w:rsidP="00A74765">
      <w:pPr>
        <w:pStyle w:val="Heading2"/>
        <w:rPr>
          <w:lang w:eastAsia="zh-CN"/>
        </w:rPr>
      </w:pPr>
      <w:bookmarkStart w:id="23" w:name="_Toc518938096"/>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23"/>
      <w:r w:rsidR="005D748B" w:rsidRPr="002A5923">
        <w:rPr>
          <w:lang w:eastAsia="zh-CN"/>
        </w:rPr>
        <w:t xml:space="preserve"> </w:t>
      </w:r>
    </w:p>
    <w:p w14:paraId="24335258"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5FEABAC8" w14:textId="77777777" w:rsidR="00AF4945" w:rsidRPr="002A5923" w:rsidRDefault="00AF4945" w:rsidP="00A74765">
      <w:pPr>
        <w:pStyle w:val="Heading2"/>
        <w:rPr>
          <w:lang w:eastAsia="zh-CN"/>
        </w:rPr>
      </w:pPr>
      <w:bookmarkStart w:id="24" w:name="_Toc518938097"/>
      <w:r w:rsidRPr="002A5923">
        <w:rPr>
          <w:lang w:eastAsia="zh-CN"/>
        </w:rPr>
        <w:t>6</w:t>
      </w:r>
      <w:r w:rsidRPr="002A5923">
        <w:t>.</w:t>
      </w:r>
      <w:r w:rsidR="000417A0" w:rsidRPr="002A5923">
        <w:rPr>
          <w:lang w:eastAsia="zh-CN"/>
        </w:rPr>
        <w:t>2</w:t>
      </w:r>
      <w:r w:rsidRPr="002A5923">
        <w:tab/>
      </w:r>
      <w:r w:rsidR="005D748B" w:rsidRPr="002A5923">
        <w:rPr>
          <w:lang w:eastAsia="zh-CN"/>
        </w:rPr>
        <w:t>Definition of Total Radiated Sensitivity</w:t>
      </w:r>
      <w:bookmarkEnd w:id="24"/>
      <w:r w:rsidR="005D748B" w:rsidRPr="002A5923">
        <w:rPr>
          <w:lang w:eastAsia="zh-CN"/>
        </w:rPr>
        <w:t xml:space="preserve"> </w:t>
      </w:r>
    </w:p>
    <w:p w14:paraId="4B0C6911" w14:textId="77777777" w:rsidR="00833F22" w:rsidRPr="002A5923" w:rsidRDefault="0061151B" w:rsidP="00A74765">
      <w:pPr>
        <w:pStyle w:val="Heading3"/>
        <w:rPr>
          <w:rFonts w:eastAsia="Arial Unicode MS"/>
        </w:rPr>
      </w:pPr>
      <w:bookmarkStart w:id="25" w:name="_Toc518938098"/>
      <w:r w:rsidRPr="002A5923">
        <w:rPr>
          <w:rFonts w:eastAsia="Arial Unicode MS"/>
        </w:rPr>
        <w:t>6.2.1</w:t>
      </w:r>
      <w:r w:rsidRPr="002A5923">
        <w:rPr>
          <w:rFonts w:eastAsia="Arial Unicode MS"/>
        </w:rPr>
        <w:tab/>
      </w:r>
      <w:r w:rsidR="00833F22" w:rsidRPr="002A5923">
        <w:rPr>
          <w:rFonts w:eastAsia="Arial Unicode MS"/>
        </w:rPr>
        <w:t>Total Radiated Sensitivity</w:t>
      </w:r>
      <w:bookmarkEnd w:id="25"/>
      <w:r w:rsidR="00833F22" w:rsidRPr="002A5923">
        <w:rPr>
          <w:rFonts w:eastAsia="Arial Unicode MS"/>
        </w:rPr>
        <w:t xml:space="preserve"> </w:t>
      </w:r>
    </w:p>
    <w:p w14:paraId="362785EC"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254972EC" w14:textId="77777777" w:rsidR="00833F22" w:rsidRPr="002A5923" w:rsidRDefault="0061151B" w:rsidP="00A74765">
      <w:pPr>
        <w:pStyle w:val="Heading3"/>
        <w:rPr>
          <w:rFonts w:eastAsia="Arial Unicode MS"/>
        </w:rPr>
      </w:pPr>
      <w:bookmarkStart w:id="26" w:name="_Toc518938099"/>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26"/>
    </w:p>
    <w:p w14:paraId="0DCA8674" w14:textId="77777777" w:rsidR="00AF4945" w:rsidRPr="002A5923" w:rsidRDefault="00AF4945" w:rsidP="00A74765">
      <w:pPr>
        <w:pStyle w:val="Heading2"/>
        <w:rPr>
          <w:lang w:eastAsia="zh-CN"/>
        </w:rPr>
      </w:pPr>
      <w:bookmarkStart w:id="27" w:name="_Toc518938100"/>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27"/>
    </w:p>
    <w:p w14:paraId="2D94C4E4"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3F5233DF"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4F9CD212"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3C7EB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pt" o:ole="" fillcolor="window">
            <v:imagedata r:id="rId11" o:title=""/>
          </v:shape>
          <o:OLEObject Type="Embed" ProgID="Equation.3" ShapeID="_x0000_i1025" DrawAspect="Content" ObjectID="_1797874714" r:id="rId12"/>
        </w:object>
      </w:r>
      <w:r w:rsidRPr="002A5923">
        <w:t xml:space="preserve">- and </w:t>
      </w:r>
      <w:r w:rsidRPr="002A5923">
        <w:rPr>
          <w:position w:val="-10"/>
        </w:rPr>
        <w:object w:dxaOrig="220" w:dyaOrig="260" w14:anchorId="64AFD300">
          <v:shape id="_x0000_i1026" type="#_x0000_t75" style="width:11pt;height:13pt" o:ole="" fillcolor="window">
            <v:imagedata r:id="rId13" o:title=""/>
          </v:shape>
          <o:OLEObject Type="Embed" ProgID="Equation.3" ShapeID="_x0000_i1026" DrawAspect="Content" ObjectID="_1797874715" r:id="rId14"/>
        </w:object>
      </w:r>
      <w:r w:rsidRPr="002A5923">
        <w:t xml:space="preserve">-polarisations. It is also possible to measure some other polarisation components, if it is possible to recover </w:t>
      </w:r>
      <w:r w:rsidRPr="002A5923">
        <w:rPr>
          <w:position w:val="-6"/>
        </w:rPr>
        <w:object w:dxaOrig="200" w:dyaOrig="279" w14:anchorId="483E8449">
          <v:shape id="_x0000_i1027" type="#_x0000_t75" style="width:10pt;height:14pt" o:ole="" fillcolor="window">
            <v:imagedata r:id="rId15" o:title=""/>
          </v:shape>
          <o:OLEObject Type="Embed" ProgID="Equation.3" ShapeID="_x0000_i1027" DrawAspect="Content" ObjectID="_1797874716" r:id="rId16"/>
        </w:object>
      </w:r>
      <w:r w:rsidRPr="002A5923">
        <w:t xml:space="preserve">- and </w:t>
      </w:r>
      <w:r w:rsidRPr="002A5923">
        <w:rPr>
          <w:position w:val="-10"/>
        </w:rPr>
        <w:object w:dxaOrig="220" w:dyaOrig="260" w14:anchorId="2165C3D5">
          <v:shape id="_x0000_i1028" type="#_x0000_t75" style="width:11pt;height:13pt" o:ole="" fillcolor="window">
            <v:imagedata r:id="rId17" o:title=""/>
          </v:shape>
          <o:OLEObject Type="Embed" ProgID="Equation.3" ShapeID="_x0000_i1028" DrawAspect="Content" ObjectID="_1797874717" r:id="rId18"/>
        </w:object>
      </w:r>
      <w:r w:rsidRPr="002A5923">
        <w:t>-polarisations from the measured data by some technique.</w:t>
      </w:r>
    </w:p>
    <w:p w14:paraId="4E33D122"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34EAE1F7"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31EB87B0" w14:textId="77777777" w:rsidR="00B9068D" w:rsidRPr="002A5923" w:rsidRDefault="00B9068D" w:rsidP="00A74765">
      <w:pPr>
        <w:pStyle w:val="Heading2"/>
        <w:rPr>
          <w:lang w:eastAsia="zh-CN"/>
        </w:rPr>
      </w:pPr>
      <w:bookmarkStart w:id="28" w:name="_Toc518938101"/>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28"/>
    </w:p>
    <w:p w14:paraId="33C1454D" w14:textId="77777777" w:rsidR="00826B26" w:rsidRPr="002A5923" w:rsidRDefault="00826B26" w:rsidP="00A74765">
      <w:r w:rsidRPr="002A5923">
        <w:t>T</w:t>
      </w:r>
      <w:r w:rsidRPr="002A5923">
        <w:rPr>
          <w:rFonts w:hint="eastAsia"/>
        </w:rPr>
        <w:t xml:space="preserve">his section defines the </w:t>
      </w:r>
      <w:bookmarkStart w:id="29" w:name="OLE_LINK5"/>
      <w:bookmarkStart w:id="30" w:name="OLE_LINK6"/>
      <w:r w:rsidRPr="002A5923">
        <w:rPr>
          <w:rFonts w:hint="eastAsia"/>
        </w:rPr>
        <w:t xml:space="preserve">LTE-FDD </w:t>
      </w:r>
      <w:r w:rsidRPr="002A5923">
        <w:t>and</w:t>
      </w:r>
      <w:r w:rsidRPr="002A5923">
        <w:rPr>
          <w:rFonts w:hint="eastAsia"/>
        </w:rPr>
        <w:t xml:space="preserve"> LTE-TDD TRP and TRS measurement frequencies allocations.</w:t>
      </w:r>
      <w:bookmarkEnd w:id="29"/>
      <w:bookmarkEnd w:id="30"/>
      <w:r w:rsidRPr="002A5923">
        <w:rPr>
          <w:rFonts w:hint="eastAsia"/>
        </w:rPr>
        <w:t xml:space="preserve"> </w:t>
      </w:r>
    </w:p>
    <w:p w14:paraId="188C7710"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2D21FD1F" w14:textId="77777777" w:rsidTr="00661FDA">
        <w:trPr>
          <w:trHeight w:val="20"/>
        </w:trPr>
        <w:tc>
          <w:tcPr>
            <w:tcW w:w="1050" w:type="dxa"/>
            <w:shd w:val="clear" w:color="auto" w:fill="auto"/>
            <w:vAlign w:val="bottom"/>
          </w:tcPr>
          <w:p w14:paraId="5FC05D5A" w14:textId="77777777" w:rsidR="00826B26" w:rsidRPr="002A5923" w:rsidRDefault="00826B26" w:rsidP="00BD5E86">
            <w:pPr>
              <w:pStyle w:val="TAH"/>
              <w:rPr>
                <w:rFonts w:cs="Arial"/>
                <w:lang w:val="en-US" w:eastAsia="en-US"/>
              </w:rPr>
            </w:pPr>
            <w:r w:rsidRPr="002A5923">
              <w:rPr>
                <w:rFonts w:cs="Arial"/>
                <w:lang w:val="en-US" w:eastAsia="en-US"/>
              </w:rPr>
              <w:lastRenderedPageBreak/>
              <w:t>DL EARFCN</w:t>
            </w:r>
          </w:p>
        </w:tc>
        <w:tc>
          <w:tcPr>
            <w:tcW w:w="1077" w:type="dxa"/>
            <w:shd w:val="clear" w:color="auto" w:fill="auto"/>
            <w:vAlign w:val="bottom"/>
          </w:tcPr>
          <w:p w14:paraId="71CA3CE7"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768F69BE"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76D899BA"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6E8E7093"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6981A8EB"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2E3A2068"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06F9F1E1"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3DC0EBC7"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2917E260" w14:textId="77777777" w:rsidTr="00661FDA">
        <w:trPr>
          <w:trHeight w:val="20"/>
        </w:trPr>
        <w:tc>
          <w:tcPr>
            <w:tcW w:w="3132" w:type="dxa"/>
            <w:gridSpan w:val="3"/>
            <w:shd w:val="clear" w:color="auto" w:fill="auto"/>
            <w:vAlign w:val="center"/>
          </w:tcPr>
          <w:p w14:paraId="0BF86136"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52B60B0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2CD16D5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795CC17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76765BF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35B361C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DBA2485"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356EA708" w14:textId="77777777" w:rsidTr="00661FDA">
        <w:trPr>
          <w:trHeight w:val="20"/>
        </w:trPr>
        <w:tc>
          <w:tcPr>
            <w:tcW w:w="1050" w:type="dxa"/>
            <w:shd w:val="clear" w:color="auto" w:fill="auto"/>
            <w:noWrap/>
            <w:vAlign w:val="center"/>
          </w:tcPr>
          <w:p w14:paraId="14545179"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01C64536"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2E59C936"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4588F6FC"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3277EE46"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3DFCCD45"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65BA1B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458A90D"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85A25F2"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4FADAED4" w14:textId="77777777" w:rsidTr="00661FDA">
        <w:trPr>
          <w:trHeight w:val="20"/>
        </w:trPr>
        <w:tc>
          <w:tcPr>
            <w:tcW w:w="1050" w:type="dxa"/>
            <w:shd w:val="clear" w:color="auto" w:fill="auto"/>
            <w:noWrap/>
            <w:vAlign w:val="center"/>
          </w:tcPr>
          <w:p w14:paraId="710AA9F5"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412703DB"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10CBB91C"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28924C3"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12543285"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4322DE86"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BBF9C17"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D3D6EC"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9E92143"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2E4EF5D9" w14:textId="77777777" w:rsidTr="00661FDA">
        <w:trPr>
          <w:trHeight w:val="20"/>
        </w:trPr>
        <w:tc>
          <w:tcPr>
            <w:tcW w:w="1050" w:type="dxa"/>
            <w:shd w:val="clear" w:color="auto" w:fill="auto"/>
            <w:noWrap/>
            <w:vAlign w:val="center"/>
          </w:tcPr>
          <w:p w14:paraId="5518CA4A"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33155977"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5516093D"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96D4F4A"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01879377"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4930FDF1"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8AEBDA"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78705AE"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1F1A4E1"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4CB4E8B4" w14:textId="77777777" w:rsidTr="00661FDA">
        <w:trPr>
          <w:trHeight w:val="20"/>
        </w:trPr>
        <w:tc>
          <w:tcPr>
            <w:tcW w:w="3132" w:type="dxa"/>
            <w:gridSpan w:val="3"/>
            <w:shd w:val="clear" w:color="auto" w:fill="auto"/>
            <w:vAlign w:val="center"/>
          </w:tcPr>
          <w:p w14:paraId="263A62D3"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28EDECB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4A9F7EA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3C99EE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48E221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263A179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1DA7E2CF"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3CACB21A" w14:textId="77777777" w:rsidTr="00661FDA">
        <w:trPr>
          <w:trHeight w:val="20"/>
        </w:trPr>
        <w:tc>
          <w:tcPr>
            <w:tcW w:w="1050" w:type="dxa"/>
            <w:shd w:val="clear" w:color="auto" w:fill="auto"/>
            <w:noWrap/>
            <w:vAlign w:val="center"/>
          </w:tcPr>
          <w:p w14:paraId="5350227F"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44484B90"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24879C9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18F3F6D"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6F80E1A8"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3E5DD88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497B9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B17AFB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6BDDBF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C895E9F" w14:textId="77777777" w:rsidTr="00661FDA">
        <w:trPr>
          <w:trHeight w:val="20"/>
        </w:trPr>
        <w:tc>
          <w:tcPr>
            <w:tcW w:w="1050" w:type="dxa"/>
            <w:shd w:val="clear" w:color="auto" w:fill="auto"/>
            <w:noWrap/>
            <w:vAlign w:val="center"/>
          </w:tcPr>
          <w:p w14:paraId="483976B2"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5F8B700A"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0356269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B146653"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78A63958"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1BF2D1D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D68FC1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F9C208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397AB0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01059C5A" w14:textId="77777777" w:rsidTr="00661FDA">
        <w:trPr>
          <w:trHeight w:val="20"/>
        </w:trPr>
        <w:tc>
          <w:tcPr>
            <w:tcW w:w="1050" w:type="dxa"/>
            <w:shd w:val="clear" w:color="auto" w:fill="auto"/>
            <w:noWrap/>
            <w:vAlign w:val="center"/>
          </w:tcPr>
          <w:p w14:paraId="1CFFD840"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1E17C49A"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10DE080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0E61A2E"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06872E4E"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0B0826C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2C45BD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204F04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2826FB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726788C5" w14:textId="77777777" w:rsidTr="00661FDA">
        <w:trPr>
          <w:trHeight w:val="20"/>
        </w:trPr>
        <w:tc>
          <w:tcPr>
            <w:tcW w:w="3132" w:type="dxa"/>
            <w:gridSpan w:val="3"/>
            <w:shd w:val="clear" w:color="auto" w:fill="auto"/>
            <w:vAlign w:val="center"/>
          </w:tcPr>
          <w:p w14:paraId="4F4BD161"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2AAC684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32962A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5B9977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BF4E6C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D45663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A6FE9C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5947590" w14:textId="77777777" w:rsidTr="00661FDA">
        <w:trPr>
          <w:trHeight w:val="20"/>
        </w:trPr>
        <w:tc>
          <w:tcPr>
            <w:tcW w:w="1050" w:type="dxa"/>
            <w:shd w:val="clear" w:color="auto" w:fill="auto"/>
            <w:noWrap/>
            <w:vAlign w:val="center"/>
          </w:tcPr>
          <w:p w14:paraId="08F6F0D8"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04824AF1"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1581A31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959A0C3"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6E792DA8"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39D9778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6CC16E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970B4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398BCEC"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07D89E5B" w14:textId="77777777" w:rsidTr="00661FDA">
        <w:trPr>
          <w:trHeight w:val="20"/>
        </w:trPr>
        <w:tc>
          <w:tcPr>
            <w:tcW w:w="1050" w:type="dxa"/>
            <w:shd w:val="clear" w:color="auto" w:fill="auto"/>
            <w:noWrap/>
            <w:vAlign w:val="center"/>
          </w:tcPr>
          <w:p w14:paraId="3B6EE842"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28D108BD"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76490F8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BE68CB4"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06B0D898"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4971F4C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3C8E4B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CFB199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810CEC2"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BCEFE43" w14:textId="77777777" w:rsidTr="00661FDA">
        <w:trPr>
          <w:trHeight w:val="20"/>
        </w:trPr>
        <w:tc>
          <w:tcPr>
            <w:tcW w:w="1050" w:type="dxa"/>
            <w:shd w:val="clear" w:color="auto" w:fill="auto"/>
            <w:noWrap/>
            <w:vAlign w:val="center"/>
          </w:tcPr>
          <w:p w14:paraId="1C3FAD2D"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51E35FF4"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1AE4EDD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B85B8B5"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340BE2E7"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470C8804"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6CAE1F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4B726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970EA08"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2E820DD" w14:textId="77777777" w:rsidTr="00661FDA">
        <w:trPr>
          <w:trHeight w:val="20"/>
        </w:trPr>
        <w:tc>
          <w:tcPr>
            <w:tcW w:w="3132" w:type="dxa"/>
            <w:gridSpan w:val="3"/>
            <w:shd w:val="clear" w:color="auto" w:fill="auto"/>
            <w:vAlign w:val="center"/>
          </w:tcPr>
          <w:p w14:paraId="6EFD2382"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004823E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A95D0C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077FC5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617D8B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BE0BE4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7F0FB5E"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A28A93A" w14:textId="77777777" w:rsidTr="00661FDA">
        <w:trPr>
          <w:trHeight w:val="20"/>
        </w:trPr>
        <w:tc>
          <w:tcPr>
            <w:tcW w:w="1050" w:type="dxa"/>
            <w:shd w:val="clear" w:color="auto" w:fill="auto"/>
            <w:noWrap/>
            <w:vAlign w:val="center"/>
          </w:tcPr>
          <w:p w14:paraId="0E417E5A"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019901CA"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65E6539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0226E79"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53F5055A"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79DB2F0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8A7F78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CF19A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A181D4B"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2F3C0EB" w14:textId="77777777" w:rsidTr="00661FDA">
        <w:trPr>
          <w:trHeight w:val="20"/>
        </w:trPr>
        <w:tc>
          <w:tcPr>
            <w:tcW w:w="1050" w:type="dxa"/>
            <w:shd w:val="clear" w:color="auto" w:fill="auto"/>
            <w:noWrap/>
            <w:vAlign w:val="center"/>
          </w:tcPr>
          <w:p w14:paraId="14F0EDE4"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79E2F2CE"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1289C4C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4E7DD3"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403DF3B3"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23BAF10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5BD223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D7345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1FF873C"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E59EF3B" w14:textId="77777777" w:rsidTr="00661FDA">
        <w:trPr>
          <w:trHeight w:val="20"/>
        </w:trPr>
        <w:tc>
          <w:tcPr>
            <w:tcW w:w="1050" w:type="dxa"/>
            <w:shd w:val="clear" w:color="auto" w:fill="auto"/>
            <w:noWrap/>
            <w:vAlign w:val="center"/>
          </w:tcPr>
          <w:p w14:paraId="1C3CD317"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647ACA0F"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55A67DD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365328"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12210C43"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18E01B04"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879368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2DBD3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EC107E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798FE4F" w14:textId="77777777" w:rsidTr="00661FDA">
        <w:trPr>
          <w:trHeight w:val="20"/>
        </w:trPr>
        <w:tc>
          <w:tcPr>
            <w:tcW w:w="3132" w:type="dxa"/>
            <w:gridSpan w:val="3"/>
            <w:shd w:val="clear" w:color="auto" w:fill="auto"/>
            <w:vAlign w:val="center"/>
          </w:tcPr>
          <w:p w14:paraId="1B3B8600"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5590602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EC4995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73AB5A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256CF5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75CD4C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F5CD660"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61174278" w14:textId="77777777" w:rsidTr="00661FDA">
        <w:trPr>
          <w:trHeight w:val="20"/>
        </w:trPr>
        <w:tc>
          <w:tcPr>
            <w:tcW w:w="1050" w:type="dxa"/>
            <w:shd w:val="clear" w:color="auto" w:fill="auto"/>
            <w:noWrap/>
            <w:vAlign w:val="center"/>
          </w:tcPr>
          <w:p w14:paraId="736109F1"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6CC75C4F"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372D22F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9A3E0C2"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7EF249B1"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3001F5A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638CB5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BDEE9F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1C22BCE"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E91BE35" w14:textId="77777777" w:rsidTr="00661FDA">
        <w:trPr>
          <w:trHeight w:val="20"/>
        </w:trPr>
        <w:tc>
          <w:tcPr>
            <w:tcW w:w="1050" w:type="dxa"/>
            <w:shd w:val="clear" w:color="auto" w:fill="auto"/>
            <w:noWrap/>
            <w:vAlign w:val="center"/>
          </w:tcPr>
          <w:p w14:paraId="545DDE1E"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301F0DA6"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325B709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8FB6882"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5FE535A4"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7747BC8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617783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D6C417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D18E18D"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00145BC7" w14:textId="77777777" w:rsidTr="00661FDA">
        <w:trPr>
          <w:trHeight w:val="20"/>
        </w:trPr>
        <w:tc>
          <w:tcPr>
            <w:tcW w:w="1050" w:type="dxa"/>
            <w:shd w:val="clear" w:color="auto" w:fill="auto"/>
            <w:noWrap/>
            <w:vAlign w:val="center"/>
          </w:tcPr>
          <w:p w14:paraId="583AC4E1"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619FCC78"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4A74048A"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DF0004"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09108A26"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5A908E7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6B69A6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64EA1E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1A6338D"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4AF56711" w14:textId="77777777" w:rsidTr="00661FDA">
        <w:trPr>
          <w:trHeight w:val="20"/>
        </w:trPr>
        <w:tc>
          <w:tcPr>
            <w:tcW w:w="3132" w:type="dxa"/>
            <w:gridSpan w:val="3"/>
            <w:shd w:val="clear" w:color="auto" w:fill="auto"/>
            <w:vAlign w:val="center"/>
          </w:tcPr>
          <w:p w14:paraId="28119392"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45571D4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A0C3BF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26430A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8ABD8B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A631C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D0D12D"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DA8D154" w14:textId="77777777" w:rsidTr="00661FDA">
        <w:trPr>
          <w:trHeight w:val="20"/>
        </w:trPr>
        <w:tc>
          <w:tcPr>
            <w:tcW w:w="1050" w:type="dxa"/>
            <w:shd w:val="clear" w:color="auto" w:fill="auto"/>
            <w:noWrap/>
            <w:vAlign w:val="center"/>
          </w:tcPr>
          <w:p w14:paraId="437FC819"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182C4784"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75C0640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0CA288C"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16827221"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25612BC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BD9A90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835E6F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6EAED93"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E739FB6" w14:textId="77777777" w:rsidTr="00661FDA">
        <w:trPr>
          <w:trHeight w:val="20"/>
        </w:trPr>
        <w:tc>
          <w:tcPr>
            <w:tcW w:w="1050" w:type="dxa"/>
            <w:shd w:val="clear" w:color="auto" w:fill="auto"/>
            <w:noWrap/>
            <w:vAlign w:val="center"/>
          </w:tcPr>
          <w:p w14:paraId="607374CE"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4854F540"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7E51801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7AC35D9"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449A7590"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749CE3D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1DD705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72CA81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738F09E"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04FCFA38" w14:textId="77777777" w:rsidTr="00661FDA">
        <w:trPr>
          <w:trHeight w:val="20"/>
        </w:trPr>
        <w:tc>
          <w:tcPr>
            <w:tcW w:w="1050" w:type="dxa"/>
            <w:shd w:val="clear" w:color="auto" w:fill="auto"/>
            <w:noWrap/>
            <w:vAlign w:val="center"/>
          </w:tcPr>
          <w:p w14:paraId="54C2D970"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521C9319"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2D44182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85E48A3"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441553DB"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013ECCB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13FEE8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CAF9D4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83143A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1E25977" w14:textId="77777777" w:rsidTr="00661FDA">
        <w:trPr>
          <w:trHeight w:val="20"/>
        </w:trPr>
        <w:tc>
          <w:tcPr>
            <w:tcW w:w="3132" w:type="dxa"/>
            <w:gridSpan w:val="3"/>
            <w:shd w:val="clear" w:color="auto" w:fill="auto"/>
            <w:vAlign w:val="center"/>
          </w:tcPr>
          <w:p w14:paraId="7817F1AF"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499FC16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0CA9B5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7B6A1D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46C70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F2F65C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861255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D8CF4D2" w14:textId="77777777" w:rsidTr="00661FDA">
        <w:trPr>
          <w:trHeight w:val="20"/>
        </w:trPr>
        <w:tc>
          <w:tcPr>
            <w:tcW w:w="1050" w:type="dxa"/>
            <w:shd w:val="clear" w:color="auto" w:fill="auto"/>
            <w:noWrap/>
            <w:vAlign w:val="center"/>
          </w:tcPr>
          <w:p w14:paraId="538F026C"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305CBB0F"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7080EF6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D6D7B7E"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0C275D6E"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5D37F17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6375E63"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52CD4F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3F372EE"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CCF5EF5" w14:textId="77777777" w:rsidTr="00661FDA">
        <w:trPr>
          <w:trHeight w:val="20"/>
        </w:trPr>
        <w:tc>
          <w:tcPr>
            <w:tcW w:w="1050" w:type="dxa"/>
            <w:shd w:val="clear" w:color="auto" w:fill="auto"/>
            <w:noWrap/>
            <w:vAlign w:val="center"/>
          </w:tcPr>
          <w:p w14:paraId="4398E665"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5BCB7CD1"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28804CB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D0D07AA"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57EBDB26"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0E432B3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1DD410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014B34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52DE5A3"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ACF5986" w14:textId="77777777" w:rsidTr="00661FDA">
        <w:trPr>
          <w:trHeight w:val="20"/>
        </w:trPr>
        <w:tc>
          <w:tcPr>
            <w:tcW w:w="1050" w:type="dxa"/>
            <w:shd w:val="clear" w:color="auto" w:fill="auto"/>
            <w:noWrap/>
            <w:vAlign w:val="center"/>
          </w:tcPr>
          <w:p w14:paraId="5A7A8E15"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2AA9947F"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46B28FF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B491F83"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4F4AD44F"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04BFADE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87E0F5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71E5EF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32DB040"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1BA9262" w14:textId="77777777" w:rsidTr="00661FDA">
        <w:trPr>
          <w:trHeight w:val="20"/>
        </w:trPr>
        <w:tc>
          <w:tcPr>
            <w:tcW w:w="3132" w:type="dxa"/>
            <w:gridSpan w:val="3"/>
            <w:shd w:val="clear" w:color="auto" w:fill="auto"/>
            <w:vAlign w:val="center"/>
          </w:tcPr>
          <w:p w14:paraId="1FAA2E17"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5EB6FBF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CED749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C9DDB3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EEF55B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EB963E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3A0410"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D2470D0" w14:textId="77777777" w:rsidTr="00661FDA">
        <w:trPr>
          <w:trHeight w:val="20"/>
        </w:trPr>
        <w:tc>
          <w:tcPr>
            <w:tcW w:w="1050" w:type="dxa"/>
            <w:shd w:val="clear" w:color="auto" w:fill="auto"/>
            <w:noWrap/>
            <w:vAlign w:val="center"/>
          </w:tcPr>
          <w:p w14:paraId="5D8E98C2"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42873E8A"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59771BD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973A334"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7448E026"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2ACBFEF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F01895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8FDFA1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26FFC07"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086957CC" w14:textId="77777777" w:rsidTr="00661FDA">
        <w:trPr>
          <w:trHeight w:val="20"/>
        </w:trPr>
        <w:tc>
          <w:tcPr>
            <w:tcW w:w="1050" w:type="dxa"/>
            <w:shd w:val="clear" w:color="auto" w:fill="auto"/>
            <w:noWrap/>
            <w:vAlign w:val="center"/>
          </w:tcPr>
          <w:p w14:paraId="4A088DFD"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453C061D"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2AC3734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72973F5"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7C5254B1"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7D88109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7F09E0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4EC8A6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185786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B8EF695" w14:textId="77777777" w:rsidTr="00661FDA">
        <w:trPr>
          <w:trHeight w:val="20"/>
        </w:trPr>
        <w:tc>
          <w:tcPr>
            <w:tcW w:w="1050" w:type="dxa"/>
            <w:shd w:val="clear" w:color="auto" w:fill="auto"/>
            <w:noWrap/>
            <w:vAlign w:val="center"/>
          </w:tcPr>
          <w:p w14:paraId="4C59E60E"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2FDB82B9"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1332D2A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FC8AD56"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70AE6D18"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6E9C1C0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5ECA23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219130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6FC63D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6DA684E" w14:textId="77777777" w:rsidTr="00661FDA">
        <w:trPr>
          <w:trHeight w:val="20"/>
        </w:trPr>
        <w:tc>
          <w:tcPr>
            <w:tcW w:w="3132" w:type="dxa"/>
            <w:gridSpan w:val="3"/>
            <w:shd w:val="clear" w:color="auto" w:fill="auto"/>
            <w:vAlign w:val="center"/>
          </w:tcPr>
          <w:p w14:paraId="3696BD46"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4FE7E5B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E65968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A4C46C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B433D2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D8E796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DD45C01"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DC736C1" w14:textId="77777777" w:rsidTr="00661FDA">
        <w:trPr>
          <w:trHeight w:val="20"/>
        </w:trPr>
        <w:tc>
          <w:tcPr>
            <w:tcW w:w="1050" w:type="dxa"/>
            <w:shd w:val="clear" w:color="auto" w:fill="auto"/>
            <w:noWrap/>
            <w:vAlign w:val="center"/>
          </w:tcPr>
          <w:p w14:paraId="63E05F49"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31B46363"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055AE1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203D1F7"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079ABA17"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55E1B12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E56638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3653D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63B58B7"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BBE18A9" w14:textId="77777777" w:rsidTr="00661FDA">
        <w:trPr>
          <w:trHeight w:val="20"/>
        </w:trPr>
        <w:tc>
          <w:tcPr>
            <w:tcW w:w="1050" w:type="dxa"/>
            <w:shd w:val="clear" w:color="auto" w:fill="auto"/>
            <w:noWrap/>
            <w:vAlign w:val="center"/>
          </w:tcPr>
          <w:p w14:paraId="7E8C4E85"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7AD3E4C"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C3BDEB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FDC3560"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DF87984"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205AAE6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1E132A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7621CD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9F87570"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979BEFA" w14:textId="77777777" w:rsidTr="00661FDA">
        <w:trPr>
          <w:trHeight w:val="20"/>
        </w:trPr>
        <w:tc>
          <w:tcPr>
            <w:tcW w:w="1050" w:type="dxa"/>
            <w:shd w:val="clear" w:color="auto" w:fill="auto"/>
            <w:noWrap/>
            <w:vAlign w:val="center"/>
          </w:tcPr>
          <w:p w14:paraId="76C4F677"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7D3022CC"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AB3D7C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069EE3F"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1AE5B185"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78D7EB7E"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E72391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F05B63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92C7463"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FADF746" w14:textId="77777777" w:rsidTr="00661FDA">
        <w:trPr>
          <w:trHeight w:val="20"/>
        </w:trPr>
        <w:tc>
          <w:tcPr>
            <w:tcW w:w="3132" w:type="dxa"/>
            <w:gridSpan w:val="3"/>
            <w:shd w:val="clear" w:color="auto" w:fill="auto"/>
            <w:vAlign w:val="center"/>
          </w:tcPr>
          <w:p w14:paraId="3EA03B76"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2415F20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8F2364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F183B4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FA7AAC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E504C5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8EA07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8EAFD88" w14:textId="77777777" w:rsidTr="00661FDA">
        <w:trPr>
          <w:trHeight w:val="20"/>
        </w:trPr>
        <w:tc>
          <w:tcPr>
            <w:tcW w:w="1050" w:type="dxa"/>
            <w:shd w:val="clear" w:color="auto" w:fill="auto"/>
            <w:noWrap/>
            <w:vAlign w:val="center"/>
          </w:tcPr>
          <w:p w14:paraId="2FF42BAC"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453C26E6"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2FAD0EF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D24B3B0"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240E2E1F"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4F0C242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FD4555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DAF50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DF5C747"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283A128" w14:textId="77777777" w:rsidTr="00661FDA">
        <w:trPr>
          <w:trHeight w:val="20"/>
        </w:trPr>
        <w:tc>
          <w:tcPr>
            <w:tcW w:w="1050" w:type="dxa"/>
            <w:shd w:val="clear" w:color="auto" w:fill="auto"/>
            <w:noWrap/>
            <w:vAlign w:val="center"/>
          </w:tcPr>
          <w:p w14:paraId="4A0D254B"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755C94BF"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7BC34FC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ED98BBF"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AD2E63E"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17D7B9C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9FEFEA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67C341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5E6637D"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E4814EB" w14:textId="77777777" w:rsidTr="00661FDA">
        <w:trPr>
          <w:trHeight w:val="20"/>
        </w:trPr>
        <w:tc>
          <w:tcPr>
            <w:tcW w:w="1050" w:type="dxa"/>
            <w:shd w:val="clear" w:color="auto" w:fill="auto"/>
            <w:noWrap/>
            <w:vAlign w:val="center"/>
          </w:tcPr>
          <w:p w14:paraId="2ECA40FE"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202C125D"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55C9353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0AE74E"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745865E3"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7E49AB6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B4164A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BF83E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C3527E3"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F8F9137" w14:textId="77777777" w:rsidTr="00661FDA">
        <w:trPr>
          <w:trHeight w:val="20"/>
        </w:trPr>
        <w:tc>
          <w:tcPr>
            <w:tcW w:w="3132" w:type="dxa"/>
            <w:gridSpan w:val="3"/>
            <w:shd w:val="clear" w:color="auto" w:fill="auto"/>
            <w:vAlign w:val="center"/>
          </w:tcPr>
          <w:p w14:paraId="0E5752F7"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47168E2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758E98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904AF9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3D05CB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B81A8C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35B5E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D2C8701" w14:textId="77777777" w:rsidTr="00661FDA">
        <w:trPr>
          <w:trHeight w:val="20"/>
        </w:trPr>
        <w:tc>
          <w:tcPr>
            <w:tcW w:w="1050" w:type="dxa"/>
            <w:shd w:val="clear" w:color="auto" w:fill="auto"/>
            <w:noWrap/>
            <w:vAlign w:val="center"/>
          </w:tcPr>
          <w:p w14:paraId="71C2DD51"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5BB173D2"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41B521D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CDF49A8"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7D19A019"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5B1FD8C4"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FCBB07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3CC5B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A795E89"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BAB51A4" w14:textId="77777777" w:rsidTr="00661FDA">
        <w:trPr>
          <w:trHeight w:val="20"/>
        </w:trPr>
        <w:tc>
          <w:tcPr>
            <w:tcW w:w="1050" w:type="dxa"/>
            <w:shd w:val="clear" w:color="auto" w:fill="auto"/>
            <w:noWrap/>
            <w:vAlign w:val="center"/>
          </w:tcPr>
          <w:p w14:paraId="30443E61"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4519E362"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0D34FFC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544E1E3"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7E9A9994"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0C02B3F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EBF8FB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5F8DF5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79C8BC7"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8680DE6" w14:textId="77777777" w:rsidTr="00661FDA">
        <w:trPr>
          <w:trHeight w:val="20"/>
        </w:trPr>
        <w:tc>
          <w:tcPr>
            <w:tcW w:w="1050" w:type="dxa"/>
            <w:shd w:val="clear" w:color="auto" w:fill="auto"/>
            <w:noWrap/>
            <w:vAlign w:val="center"/>
          </w:tcPr>
          <w:p w14:paraId="7668068C"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0FD02060"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3E76AB9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9A07EFD"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4D349B48"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7635FE2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0643F0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D33BD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2ACC0A9"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619CA27" w14:textId="77777777" w:rsidTr="00661FDA">
        <w:trPr>
          <w:trHeight w:val="20"/>
        </w:trPr>
        <w:tc>
          <w:tcPr>
            <w:tcW w:w="3132" w:type="dxa"/>
            <w:gridSpan w:val="3"/>
            <w:shd w:val="clear" w:color="auto" w:fill="auto"/>
            <w:vAlign w:val="center"/>
          </w:tcPr>
          <w:p w14:paraId="7AEA3027"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05465530"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63EC037"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060FD82"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03EA4410"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D41D980"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7241EC79" w14:textId="77777777" w:rsidR="00826B26" w:rsidRPr="002A5923" w:rsidRDefault="00826B26" w:rsidP="00A74765">
            <w:pPr>
              <w:jc w:val="center"/>
              <w:rPr>
                <w:rFonts w:ascii="Arial" w:hAnsi="Arial" w:cs="Arial"/>
              </w:rPr>
            </w:pPr>
          </w:p>
        </w:tc>
      </w:tr>
      <w:tr w:rsidR="00826B26" w:rsidRPr="002A5923" w14:paraId="1FEA8004" w14:textId="77777777" w:rsidTr="00661FDA">
        <w:trPr>
          <w:trHeight w:val="20"/>
        </w:trPr>
        <w:tc>
          <w:tcPr>
            <w:tcW w:w="1050" w:type="dxa"/>
            <w:shd w:val="clear" w:color="auto" w:fill="auto"/>
            <w:noWrap/>
            <w:vAlign w:val="center"/>
          </w:tcPr>
          <w:p w14:paraId="066D1F1A"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234ECF43"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2171F444"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BB48DA6"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48AAF4F1"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6183A102"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11C4B34E"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21F6830"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9ECE3C3"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1224D30A" w14:textId="77777777" w:rsidTr="00661FDA">
        <w:trPr>
          <w:trHeight w:val="20"/>
        </w:trPr>
        <w:tc>
          <w:tcPr>
            <w:tcW w:w="1050" w:type="dxa"/>
            <w:shd w:val="clear" w:color="auto" w:fill="auto"/>
            <w:noWrap/>
            <w:vAlign w:val="center"/>
          </w:tcPr>
          <w:p w14:paraId="023DDA92"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19F6C099"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2A4771D8"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1E74828"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70C7F474"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41FA02BF"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F4835ED"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0498517"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F837B7B"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7F1FC352" w14:textId="77777777" w:rsidTr="00661FDA">
        <w:trPr>
          <w:trHeight w:val="20"/>
        </w:trPr>
        <w:tc>
          <w:tcPr>
            <w:tcW w:w="1050" w:type="dxa"/>
            <w:shd w:val="clear" w:color="auto" w:fill="auto"/>
            <w:noWrap/>
            <w:vAlign w:val="center"/>
          </w:tcPr>
          <w:p w14:paraId="29C0CEB9"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64C74980"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4C5B997A"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11BBF53"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5087C378"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0362B73A"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7D1BDD5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1087348"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C3B6F0B"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6116BD7" w14:textId="77777777" w:rsidTr="00661FDA">
        <w:trPr>
          <w:trHeight w:val="20"/>
        </w:trPr>
        <w:tc>
          <w:tcPr>
            <w:tcW w:w="3132" w:type="dxa"/>
            <w:gridSpan w:val="3"/>
            <w:shd w:val="clear" w:color="auto" w:fill="auto"/>
            <w:vAlign w:val="center"/>
          </w:tcPr>
          <w:p w14:paraId="00952830"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7533759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2338FA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F1BD97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A722F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99FA9B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D3E320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3351878C" w14:textId="77777777" w:rsidTr="00661FDA">
        <w:trPr>
          <w:trHeight w:val="20"/>
        </w:trPr>
        <w:tc>
          <w:tcPr>
            <w:tcW w:w="1050" w:type="dxa"/>
            <w:shd w:val="clear" w:color="auto" w:fill="auto"/>
            <w:noWrap/>
            <w:vAlign w:val="center"/>
          </w:tcPr>
          <w:p w14:paraId="5562ED46"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4F356BEC"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4F7A203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B33A665"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27832930"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6DCFEEA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D02684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068860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4EA8088"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0BE7FE71" w14:textId="77777777" w:rsidTr="00661FDA">
        <w:trPr>
          <w:trHeight w:val="20"/>
        </w:trPr>
        <w:tc>
          <w:tcPr>
            <w:tcW w:w="1050" w:type="dxa"/>
            <w:shd w:val="clear" w:color="auto" w:fill="auto"/>
            <w:noWrap/>
            <w:vAlign w:val="center"/>
          </w:tcPr>
          <w:p w14:paraId="59C9CACB"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2D75ABC8"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164BEFE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A400985"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05BA3CE3"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54BE96D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EACE5A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9F24E8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FBC0A6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81F9EBA" w14:textId="77777777" w:rsidTr="00661FDA">
        <w:trPr>
          <w:trHeight w:val="20"/>
        </w:trPr>
        <w:tc>
          <w:tcPr>
            <w:tcW w:w="1050" w:type="dxa"/>
            <w:shd w:val="clear" w:color="auto" w:fill="auto"/>
            <w:noWrap/>
            <w:vAlign w:val="center"/>
          </w:tcPr>
          <w:p w14:paraId="5E18F38A"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7E43E1B3"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0D3697C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26A4C0C"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42F42128"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2AA8C93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83CDB2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1AFAD7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B9EDA0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0B11EEAF" w14:textId="77777777" w:rsidTr="00661FDA">
        <w:trPr>
          <w:trHeight w:val="20"/>
        </w:trPr>
        <w:tc>
          <w:tcPr>
            <w:tcW w:w="3132" w:type="dxa"/>
            <w:gridSpan w:val="3"/>
            <w:shd w:val="clear" w:color="auto" w:fill="auto"/>
            <w:vAlign w:val="center"/>
          </w:tcPr>
          <w:p w14:paraId="20193165"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0188B1C8"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4190112"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7E4B1150"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20E42685"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6BA68AEA"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6F2C2199" w14:textId="77777777" w:rsidR="00826B26" w:rsidRPr="002A5923" w:rsidRDefault="00826B26" w:rsidP="00A74765">
            <w:pPr>
              <w:jc w:val="center"/>
              <w:rPr>
                <w:rFonts w:ascii="Arial" w:hAnsi="Arial" w:cs="Arial"/>
              </w:rPr>
            </w:pPr>
          </w:p>
        </w:tc>
      </w:tr>
      <w:tr w:rsidR="00826B26" w:rsidRPr="002A5923" w14:paraId="197B4313" w14:textId="77777777" w:rsidTr="00661FDA">
        <w:trPr>
          <w:trHeight w:val="20"/>
        </w:trPr>
        <w:tc>
          <w:tcPr>
            <w:tcW w:w="1050" w:type="dxa"/>
            <w:shd w:val="clear" w:color="auto" w:fill="auto"/>
            <w:noWrap/>
            <w:vAlign w:val="center"/>
          </w:tcPr>
          <w:p w14:paraId="49FE6C0B"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4083ABE0"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6658DF7"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5103EB2F"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E625B98"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3E6090D0"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19A0570D"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385F3F"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08AABF58"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52874622" w14:textId="77777777" w:rsidTr="00661FDA">
        <w:trPr>
          <w:trHeight w:val="20"/>
        </w:trPr>
        <w:tc>
          <w:tcPr>
            <w:tcW w:w="1050" w:type="dxa"/>
            <w:shd w:val="clear" w:color="auto" w:fill="auto"/>
            <w:noWrap/>
            <w:vAlign w:val="center"/>
          </w:tcPr>
          <w:p w14:paraId="28C8FAE8"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414E694D"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782A92B3"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44AD42B"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5BA21E8"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20B3822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1959100"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1E87DA1"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4F2827AF"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1D0A0038" w14:textId="77777777" w:rsidTr="00661FDA">
        <w:trPr>
          <w:trHeight w:val="20"/>
        </w:trPr>
        <w:tc>
          <w:tcPr>
            <w:tcW w:w="1050" w:type="dxa"/>
            <w:shd w:val="clear" w:color="auto" w:fill="auto"/>
            <w:noWrap/>
            <w:vAlign w:val="center"/>
          </w:tcPr>
          <w:p w14:paraId="2A9A63DD"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7FF5E322"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71784FE"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7C55BEA4"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007F8687"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3758A0B7"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E1A64B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597D7A4"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1D3889C5"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0905D97C" w14:textId="77777777" w:rsidTr="00661FDA">
        <w:trPr>
          <w:trHeight w:val="20"/>
        </w:trPr>
        <w:tc>
          <w:tcPr>
            <w:tcW w:w="3132" w:type="dxa"/>
            <w:gridSpan w:val="3"/>
            <w:shd w:val="clear" w:color="auto" w:fill="auto"/>
            <w:vAlign w:val="center"/>
          </w:tcPr>
          <w:p w14:paraId="23B719EB"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426A215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C8DDFB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9CB886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03BCD7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1468BC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A6E0015"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1626B4F2" w14:textId="77777777" w:rsidTr="00661FDA">
        <w:trPr>
          <w:trHeight w:val="20"/>
        </w:trPr>
        <w:tc>
          <w:tcPr>
            <w:tcW w:w="1050" w:type="dxa"/>
            <w:shd w:val="clear" w:color="auto" w:fill="auto"/>
            <w:noWrap/>
            <w:vAlign w:val="center"/>
          </w:tcPr>
          <w:p w14:paraId="407511D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663A038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5AA6222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32789F9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88F158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0439ECA9"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3D38B23D"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31A936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6D955D3C"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0543DA8F" w14:textId="77777777" w:rsidTr="00661FDA">
        <w:trPr>
          <w:trHeight w:val="20"/>
        </w:trPr>
        <w:tc>
          <w:tcPr>
            <w:tcW w:w="1050" w:type="dxa"/>
            <w:shd w:val="clear" w:color="auto" w:fill="auto"/>
            <w:noWrap/>
            <w:vAlign w:val="center"/>
          </w:tcPr>
          <w:p w14:paraId="65F85B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3EDDBF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71C718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93BA62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062E24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C9017E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EF2161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847684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6780425"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1DFAA7A" w14:textId="77777777" w:rsidTr="00661FDA">
        <w:trPr>
          <w:trHeight w:val="20"/>
        </w:trPr>
        <w:tc>
          <w:tcPr>
            <w:tcW w:w="1050" w:type="dxa"/>
            <w:shd w:val="clear" w:color="auto" w:fill="auto"/>
            <w:noWrap/>
            <w:vAlign w:val="center"/>
          </w:tcPr>
          <w:p w14:paraId="17244EA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66E9568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0AA0D7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6D2F7C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6776E1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EC682E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098B40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D3E6D4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EF2C0EA"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8262876" w14:textId="77777777" w:rsidTr="00661FDA">
        <w:trPr>
          <w:trHeight w:val="20"/>
        </w:trPr>
        <w:tc>
          <w:tcPr>
            <w:tcW w:w="3132" w:type="dxa"/>
            <w:gridSpan w:val="3"/>
            <w:shd w:val="clear" w:color="auto" w:fill="auto"/>
            <w:vAlign w:val="center"/>
          </w:tcPr>
          <w:p w14:paraId="7C9BB926"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7D1AD4CC"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09629FE8"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279D3C42"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61D7390"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2E72F02"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3A033572" w14:textId="77777777" w:rsidR="00826B26" w:rsidRPr="002A5923" w:rsidRDefault="00826B26" w:rsidP="00A74765">
            <w:pPr>
              <w:jc w:val="center"/>
              <w:rPr>
                <w:rFonts w:ascii="Arial" w:hAnsi="Arial" w:cs="Arial"/>
              </w:rPr>
            </w:pPr>
          </w:p>
        </w:tc>
      </w:tr>
      <w:tr w:rsidR="00826B26" w:rsidRPr="002A5923" w14:paraId="021BED11" w14:textId="77777777" w:rsidTr="00661FDA">
        <w:trPr>
          <w:trHeight w:val="20"/>
        </w:trPr>
        <w:tc>
          <w:tcPr>
            <w:tcW w:w="1050" w:type="dxa"/>
            <w:shd w:val="clear" w:color="auto" w:fill="auto"/>
            <w:noWrap/>
            <w:vAlign w:val="center"/>
          </w:tcPr>
          <w:p w14:paraId="5AEB0CBC" w14:textId="77777777" w:rsidR="00826B26" w:rsidRPr="002A5923" w:rsidRDefault="00826B26" w:rsidP="00A74765">
            <w:pPr>
              <w:pStyle w:val="TAC"/>
              <w:rPr>
                <w:rFonts w:cs="Arial"/>
                <w:lang w:val="en-US" w:eastAsia="en-US"/>
              </w:rPr>
            </w:pPr>
            <w:r w:rsidRPr="002A5923">
              <w:rPr>
                <w:rFonts w:cs="Arial"/>
                <w:lang w:val="en-US" w:eastAsia="en-US"/>
              </w:rPr>
              <w:lastRenderedPageBreak/>
              <w:t>TBD</w:t>
            </w:r>
          </w:p>
        </w:tc>
        <w:tc>
          <w:tcPr>
            <w:tcW w:w="1077" w:type="dxa"/>
            <w:shd w:val="clear" w:color="auto" w:fill="auto"/>
            <w:noWrap/>
            <w:vAlign w:val="center"/>
          </w:tcPr>
          <w:p w14:paraId="0654684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F315FC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4345C6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C92EF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C1C5E6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75E5BC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9F3AA5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DAF5FF"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C95C3FB" w14:textId="77777777" w:rsidTr="00661FDA">
        <w:trPr>
          <w:trHeight w:val="20"/>
        </w:trPr>
        <w:tc>
          <w:tcPr>
            <w:tcW w:w="1050" w:type="dxa"/>
            <w:shd w:val="clear" w:color="auto" w:fill="auto"/>
            <w:noWrap/>
            <w:vAlign w:val="center"/>
          </w:tcPr>
          <w:p w14:paraId="046245D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491E50C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B0EB76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E9FE84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79DD1A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C814EA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7B466F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EDDFD7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550ECB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DC0BD6A" w14:textId="77777777" w:rsidTr="00661FDA">
        <w:trPr>
          <w:trHeight w:val="20"/>
        </w:trPr>
        <w:tc>
          <w:tcPr>
            <w:tcW w:w="1050" w:type="dxa"/>
            <w:shd w:val="clear" w:color="auto" w:fill="auto"/>
            <w:noWrap/>
            <w:vAlign w:val="center"/>
          </w:tcPr>
          <w:p w14:paraId="088C41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7A8C43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07CAE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A3F3EA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752E0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18841B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34CF5E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A814C7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D5E827D"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273BAB2" w14:textId="77777777" w:rsidTr="00661FDA">
        <w:trPr>
          <w:trHeight w:val="20"/>
        </w:trPr>
        <w:tc>
          <w:tcPr>
            <w:tcW w:w="3132" w:type="dxa"/>
            <w:gridSpan w:val="3"/>
            <w:shd w:val="clear" w:color="auto" w:fill="auto"/>
            <w:vAlign w:val="center"/>
          </w:tcPr>
          <w:p w14:paraId="762F7AB3"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1683142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DA8B7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C9AE80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DC3096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E4CF0F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8C40153"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2C8344E5" w14:textId="77777777" w:rsidTr="00661FDA">
        <w:trPr>
          <w:trHeight w:val="20"/>
        </w:trPr>
        <w:tc>
          <w:tcPr>
            <w:tcW w:w="1050" w:type="dxa"/>
            <w:shd w:val="clear" w:color="auto" w:fill="auto"/>
            <w:noWrap/>
            <w:vAlign w:val="center"/>
          </w:tcPr>
          <w:p w14:paraId="5CCE2DE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6CC4F99F"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5BA933C2"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533820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40F22C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3B4F70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00762BE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507FEF2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57066CA8"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76C5C88A" w14:textId="77777777" w:rsidTr="00661FDA">
        <w:trPr>
          <w:trHeight w:val="20"/>
        </w:trPr>
        <w:tc>
          <w:tcPr>
            <w:tcW w:w="1050" w:type="dxa"/>
            <w:shd w:val="clear" w:color="auto" w:fill="auto"/>
            <w:noWrap/>
            <w:vAlign w:val="center"/>
          </w:tcPr>
          <w:p w14:paraId="42F6D3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210DC0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BD5376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DBC56B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D57AF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805043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37EB7A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F57373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FEDF46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6F186434" w14:textId="77777777" w:rsidTr="00661FDA">
        <w:trPr>
          <w:trHeight w:val="20"/>
        </w:trPr>
        <w:tc>
          <w:tcPr>
            <w:tcW w:w="1050" w:type="dxa"/>
            <w:shd w:val="clear" w:color="auto" w:fill="auto"/>
            <w:noWrap/>
            <w:vAlign w:val="center"/>
          </w:tcPr>
          <w:p w14:paraId="1CAB4E0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2DCE14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EBAEA8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3C454E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DFAC2B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80BDBC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9FBA5E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1880B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50F82C3"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F9A1773" w14:textId="77777777" w:rsidTr="00661FDA">
        <w:trPr>
          <w:trHeight w:val="20"/>
        </w:trPr>
        <w:tc>
          <w:tcPr>
            <w:tcW w:w="3132" w:type="dxa"/>
            <w:gridSpan w:val="3"/>
            <w:shd w:val="clear" w:color="auto" w:fill="auto"/>
            <w:vAlign w:val="center"/>
          </w:tcPr>
          <w:p w14:paraId="15C9185A"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5EB7F91A"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52DC546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99FCEB5"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2C9F249"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0860B004"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004D4699" w14:textId="77777777" w:rsidR="00826B26" w:rsidRPr="002A5923" w:rsidRDefault="00826B26" w:rsidP="00A74765">
            <w:pPr>
              <w:jc w:val="center"/>
              <w:rPr>
                <w:rFonts w:ascii="Arial" w:hAnsi="Arial" w:cs="Arial"/>
              </w:rPr>
            </w:pPr>
          </w:p>
        </w:tc>
      </w:tr>
      <w:tr w:rsidR="00661FDA" w:rsidRPr="002A5923" w14:paraId="3529FEDC" w14:textId="77777777" w:rsidTr="00661FDA">
        <w:trPr>
          <w:trHeight w:val="20"/>
        </w:trPr>
        <w:tc>
          <w:tcPr>
            <w:tcW w:w="1050" w:type="dxa"/>
            <w:shd w:val="clear" w:color="auto" w:fill="auto"/>
            <w:noWrap/>
            <w:vAlign w:val="center"/>
          </w:tcPr>
          <w:p w14:paraId="458275A3"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38E7D4CB"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30DB3CC6"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65B74747"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43365658"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169B48D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E46E00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00E8BDE"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2918BD7C"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6E5D6FE3" w14:textId="77777777" w:rsidTr="00661FDA">
        <w:trPr>
          <w:trHeight w:val="20"/>
        </w:trPr>
        <w:tc>
          <w:tcPr>
            <w:tcW w:w="1050" w:type="dxa"/>
            <w:shd w:val="clear" w:color="auto" w:fill="auto"/>
            <w:noWrap/>
            <w:vAlign w:val="center"/>
          </w:tcPr>
          <w:p w14:paraId="27231C55"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0902BDA0"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4931674F"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075526C8"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8BD7B67"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483419D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1CF93B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6281B6"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5516FFBA"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2DDE0E19" w14:textId="77777777" w:rsidTr="00661FDA">
        <w:trPr>
          <w:trHeight w:val="20"/>
        </w:trPr>
        <w:tc>
          <w:tcPr>
            <w:tcW w:w="1050" w:type="dxa"/>
            <w:shd w:val="clear" w:color="auto" w:fill="auto"/>
            <w:noWrap/>
            <w:vAlign w:val="center"/>
          </w:tcPr>
          <w:p w14:paraId="119A5832"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69362C09"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5E44461C"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C428F23"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207A324B"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0AE8356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9554ED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8BE5E35"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2A30D166"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1D03704C" w14:textId="77777777" w:rsidTr="00661FDA">
        <w:trPr>
          <w:trHeight w:val="20"/>
        </w:trPr>
        <w:tc>
          <w:tcPr>
            <w:tcW w:w="3132" w:type="dxa"/>
            <w:gridSpan w:val="3"/>
            <w:shd w:val="clear" w:color="auto" w:fill="auto"/>
            <w:vAlign w:val="center"/>
          </w:tcPr>
          <w:p w14:paraId="3ACF98F8"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492C2B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E85EE3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3103AC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0AC924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773A1E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A16F00A"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D54069B" w14:textId="77777777" w:rsidTr="00661FDA">
        <w:trPr>
          <w:trHeight w:val="20"/>
        </w:trPr>
        <w:tc>
          <w:tcPr>
            <w:tcW w:w="1050" w:type="dxa"/>
            <w:shd w:val="clear" w:color="auto" w:fill="auto"/>
            <w:noWrap/>
            <w:vAlign w:val="center"/>
          </w:tcPr>
          <w:p w14:paraId="27F7E41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6BF5D69D"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51372ED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D0C8D8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59D457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2D7E912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B93D53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21689553"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443556E9"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5C1C2308" w14:textId="77777777" w:rsidTr="00661FDA">
        <w:trPr>
          <w:trHeight w:val="20"/>
        </w:trPr>
        <w:tc>
          <w:tcPr>
            <w:tcW w:w="1050" w:type="dxa"/>
            <w:shd w:val="clear" w:color="auto" w:fill="auto"/>
            <w:noWrap/>
            <w:vAlign w:val="center"/>
          </w:tcPr>
          <w:p w14:paraId="2B8E399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A44CC3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C5B632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8F87F3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035B1A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6ED4ED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8F6CC5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F0A534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A2A195F"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63CA52F5" w14:textId="77777777" w:rsidTr="00661FDA">
        <w:trPr>
          <w:trHeight w:val="20"/>
        </w:trPr>
        <w:tc>
          <w:tcPr>
            <w:tcW w:w="1050" w:type="dxa"/>
            <w:shd w:val="clear" w:color="auto" w:fill="auto"/>
            <w:noWrap/>
            <w:vAlign w:val="center"/>
          </w:tcPr>
          <w:p w14:paraId="3E78DBB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3D921EA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9AF9DD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147873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01B2CB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D8F12E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4D4875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858548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FB026B9"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BB3FEEA" w14:textId="77777777" w:rsidTr="00661FDA">
        <w:trPr>
          <w:trHeight w:val="20"/>
        </w:trPr>
        <w:tc>
          <w:tcPr>
            <w:tcW w:w="3132" w:type="dxa"/>
            <w:gridSpan w:val="3"/>
            <w:shd w:val="clear" w:color="auto" w:fill="auto"/>
            <w:vAlign w:val="center"/>
          </w:tcPr>
          <w:p w14:paraId="63DD7358"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419ED7DA"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05CB9AB8"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EFB341F"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60B7AB4"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716F2587"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FFF9996" w14:textId="77777777" w:rsidR="00826B26" w:rsidRPr="002A5923" w:rsidRDefault="00826B26" w:rsidP="00A74765">
            <w:pPr>
              <w:jc w:val="center"/>
              <w:rPr>
                <w:rFonts w:ascii="Arial" w:hAnsi="Arial" w:cs="Arial"/>
              </w:rPr>
            </w:pPr>
          </w:p>
        </w:tc>
      </w:tr>
      <w:tr w:rsidR="00826B26" w:rsidRPr="002A5923" w14:paraId="1DD27C45" w14:textId="77777777" w:rsidTr="00661FDA">
        <w:trPr>
          <w:trHeight w:val="20"/>
        </w:trPr>
        <w:tc>
          <w:tcPr>
            <w:tcW w:w="1050" w:type="dxa"/>
            <w:shd w:val="clear" w:color="auto" w:fill="auto"/>
            <w:noWrap/>
            <w:vAlign w:val="center"/>
          </w:tcPr>
          <w:p w14:paraId="63470E4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37FCA22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1E46CA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3294A5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216A9D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A7DED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C1C80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C6C10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8D27B5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75787A6" w14:textId="77777777" w:rsidTr="00661FDA">
        <w:trPr>
          <w:trHeight w:val="20"/>
        </w:trPr>
        <w:tc>
          <w:tcPr>
            <w:tcW w:w="1050" w:type="dxa"/>
            <w:shd w:val="clear" w:color="auto" w:fill="auto"/>
            <w:noWrap/>
            <w:vAlign w:val="center"/>
          </w:tcPr>
          <w:p w14:paraId="2EF6175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31EB42B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96C6BC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F70B68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217E43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99BC7A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8476D8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74159F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12519B1"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F9E6333" w14:textId="77777777" w:rsidTr="00661FDA">
        <w:trPr>
          <w:trHeight w:val="20"/>
        </w:trPr>
        <w:tc>
          <w:tcPr>
            <w:tcW w:w="1050" w:type="dxa"/>
            <w:shd w:val="clear" w:color="auto" w:fill="auto"/>
            <w:noWrap/>
            <w:vAlign w:val="center"/>
          </w:tcPr>
          <w:p w14:paraId="13FBB7C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3AC7452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9B4076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A8C393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07C653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F441EE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362BD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E07882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1FE30AF"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34F4C84" w14:textId="77777777" w:rsidTr="00661FDA">
        <w:trPr>
          <w:trHeight w:val="20"/>
        </w:trPr>
        <w:tc>
          <w:tcPr>
            <w:tcW w:w="3132" w:type="dxa"/>
            <w:gridSpan w:val="3"/>
            <w:shd w:val="clear" w:color="auto" w:fill="auto"/>
            <w:vAlign w:val="center"/>
          </w:tcPr>
          <w:p w14:paraId="4A5042CB"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041F371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C925D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6247A0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069429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12D817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9CC7271"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1E3224C" w14:textId="77777777" w:rsidTr="00661FDA">
        <w:trPr>
          <w:trHeight w:val="20"/>
        </w:trPr>
        <w:tc>
          <w:tcPr>
            <w:tcW w:w="1050" w:type="dxa"/>
            <w:shd w:val="clear" w:color="auto" w:fill="auto"/>
            <w:noWrap/>
            <w:vAlign w:val="center"/>
          </w:tcPr>
          <w:p w14:paraId="04373A59"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55C62C5E"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2EA0E94B"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6E229F3C"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143BB74"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5E7B3851"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382C59D6"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187F3B7D"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6419EE98"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2C15268F" w14:textId="77777777" w:rsidTr="00661FDA">
        <w:trPr>
          <w:trHeight w:val="20"/>
        </w:trPr>
        <w:tc>
          <w:tcPr>
            <w:tcW w:w="1050" w:type="dxa"/>
            <w:shd w:val="clear" w:color="auto" w:fill="auto"/>
            <w:noWrap/>
            <w:vAlign w:val="center"/>
          </w:tcPr>
          <w:p w14:paraId="11A798BA"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659AC640"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7DB4654E"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9F5C4C"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58A485EE"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3AB2EFC0"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7DA46EFD"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842E2BD"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90125D5"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4C220585" w14:textId="77777777" w:rsidTr="00661FDA">
        <w:trPr>
          <w:trHeight w:val="20"/>
        </w:trPr>
        <w:tc>
          <w:tcPr>
            <w:tcW w:w="1050" w:type="dxa"/>
            <w:shd w:val="clear" w:color="auto" w:fill="auto"/>
            <w:noWrap/>
            <w:vAlign w:val="center"/>
          </w:tcPr>
          <w:p w14:paraId="42750F0B"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1FCF03B2"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63CD9050"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026464B"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3763A767"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0519F370"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F9CBB12"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AC181E6"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CA11EA8"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40C526AB" w14:textId="77777777" w:rsidTr="00661FDA">
        <w:trPr>
          <w:trHeight w:val="20"/>
        </w:trPr>
        <w:tc>
          <w:tcPr>
            <w:tcW w:w="9946" w:type="dxa"/>
            <w:gridSpan w:val="9"/>
            <w:shd w:val="clear" w:color="auto" w:fill="auto"/>
            <w:noWrap/>
            <w:vAlign w:val="center"/>
          </w:tcPr>
          <w:p w14:paraId="503AAE22"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763740FD"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6669323B" w14:textId="77777777" w:rsidR="00826B26" w:rsidRPr="002A5923" w:rsidRDefault="00826B26" w:rsidP="00826B26"/>
    <w:p w14:paraId="6CB8DF8B"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7AF463B1" w14:textId="77777777" w:rsidTr="00DA706B">
        <w:trPr>
          <w:trHeight w:val="20"/>
        </w:trPr>
        <w:tc>
          <w:tcPr>
            <w:tcW w:w="1050" w:type="dxa"/>
            <w:shd w:val="clear" w:color="auto" w:fill="auto"/>
            <w:vAlign w:val="bottom"/>
          </w:tcPr>
          <w:p w14:paraId="0B64B6BC"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31C2F8AE"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FCAEF66"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474EDAC5"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72B92AE"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1DA6F242"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28A887AC"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469A614"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441529E1"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260182C3" w14:textId="77777777" w:rsidTr="00DA706B">
        <w:trPr>
          <w:trHeight w:val="20"/>
        </w:trPr>
        <w:tc>
          <w:tcPr>
            <w:tcW w:w="3105" w:type="dxa"/>
            <w:gridSpan w:val="3"/>
            <w:shd w:val="clear" w:color="auto" w:fill="auto"/>
            <w:vAlign w:val="center"/>
          </w:tcPr>
          <w:p w14:paraId="0CA17E08"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2A6CAEC8"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2679F923" w14:textId="77777777" w:rsidR="00826B26" w:rsidRPr="002A5923" w:rsidRDefault="00826B26" w:rsidP="00DF1501">
            <w:pPr>
              <w:rPr>
                <w:rFonts w:ascii="Arial" w:hAnsi="Arial" w:cs="Arial"/>
              </w:rPr>
            </w:pPr>
          </w:p>
        </w:tc>
        <w:tc>
          <w:tcPr>
            <w:tcW w:w="1020" w:type="dxa"/>
            <w:shd w:val="clear" w:color="auto" w:fill="auto"/>
            <w:noWrap/>
            <w:vAlign w:val="bottom"/>
          </w:tcPr>
          <w:p w14:paraId="30577C52" w14:textId="77777777" w:rsidR="00826B26" w:rsidRPr="002A5923" w:rsidRDefault="00826B26" w:rsidP="00DF1501">
            <w:pPr>
              <w:rPr>
                <w:rFonts w:ascii="Arial" w:hAnsi="Arial" w:cs="Arial"/>
              </w:rPr>
            </w:pPr>
          </w:p>
        </w:tc>
        <w:tc>
          <w:tcPr>
            <w:tcW w:w="1060" w:type="dxa"/>
            <w:shd w:val="clear" w:color="auto" w:fill="auto"/>
            <w:noWrap/>
            <w:vAlign w:val="bottom"/>
          </w:tcPr>
          <w:p w14:paraId="27493001" w14:textId="77777777" w:rsidR="00826B26" w:rsidRPr="002A5923" w:rsidRDefault="00826B26" w:rsidP="00DF1501">
            <w:pPr>
              <w:rPr>
                <w:rFonts w:ascii="Arial" w:hAnsi="Arial" w:cs="Arial"/>
              </w:rPr>
            </w:pPr>
          </w:p>
        </w:tc>
        <w:tc>
          <w:tcPr>
            <w:tcW w:w="1060" w:type="dxa"/>
            <w:shd w:val="clear" w:color="auto" w:fill="auto"/>
            <w:noWrap/>
            <w:vAlign w:val="bottom"/>
          </w:tcPr>
          <w:p w14:paraId="3DC36484" w14:textId="77777777" w:rsidR="00826B26" w:rsidRPr="002A5923" w:rsidRDefault="00826B26" w:rsidP="00DF1501">
            <w:pPr>
              <w:rPr>
                <w:rFonts w:ascii="Arial" w:hAnsi="Arial" w:cs="Arial"/>
              </w:rPr>
            </w:pPr>
          </w:p>
        </w:tc>
        <w:tc>
          <w:tcPr>
            <w:tcW w:w="1020" w:type="dxa"/>
            <w:shd w:val="clear" w:color="auto" w:fill="auto"/>
            <w:noWrap/>
            <w:vAlign w:val="bottom"/>
          </w:tcPr>
          <w:p w14:paraId="0BF3E0BE" w14:textId="77777777" w:rsidR="00826B26" w:rsidRPr="002A5923" w:rsidRDefault="00826B26" w:rsidP="00DF1501">
            <w:pPr>
              <w:rPr>
                <w:rFonts w:ascii="Arial" w:hAnsi="Arial" w:cs="Arial"/>
              </w:rPr>
            </w:pPr>
          </w:p>
        </w:tc>
      </w:tr>
      <w:tr w:rsidR="002A2B11" w:rsidRPr="002A5923" w14:paraId="72DC88BD" w14:textId="77777777" w:rsidTr="002A2B11">
        <w:trPr>
          <w:trHeight w:val="20"/>
        </w:trPr>
        <w:tc>
          <w:tcPr>
            <w:tcW w:w="1050" w:type="dxa"/>
            <w:shd w:val="clear" w:color="auto" w:fill="auto"/>
            <w:noWrap/>
            <w:vAlign w:val="center"/>
          </w:tcPr>
          <w:p w14:paraId="23022CFC"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25849797"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6AB83FBD"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972253B"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6B0B0DAA"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22182CAB"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47663FB"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CE64F14"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A748343"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4C6445EA" w14:textId="77777777" w:rsidTr="00DA706B">
        <w:trPr>
          <w:trHeight w:val="20"/>
        </w:trPr>
        <w:tc>
          <w:tcPr>
            <w:tcW w:w="3105" w:type="dxa"/>
            <w:gridSpan w:val="3"/>
            <w:shd w:val="clear" w:color="auto" w:fill="auto"/>
            <w:vAlign w:val="center"/>
          </w:tcPr>
          <w:p w14:paraId="1176ADFA"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10FD1847"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58992812" w14:textId="77777777" w:rsidR="00826B26" w:rsidRPr="002A5923" w:rsidRDefault="00826B26" w:rsidP="00DF1501">
            <w:pPr>
              <w:rPr>
                <w:rFonts w:ascii="Arial" w:hAnsi="Arial" w:cs="Arial"/>
              </w:rPr>
            </w:pPr>
          </w:p>
        </w:tc>
        <w:tc>
          <w:tcPr>
            <w:tcW w:w="1020" w:type="dxa"/>
            <w:shd w:val="clear" w:color="auto" w:fill="auto"/>
            <w:noWrap/>
            <w:vAlign w:val="bottom"/>
          </w:tcPr>
          <w:p w14:paraId="06A310EF" w14:textId="77777777" w:rsidR="00826B26" w:rsidRPr="002A5923" w:rsidRDefault="00826B26" w:rsidP="00DF1501">
            <w:pPr>
              <w:rPr>
                <w:rFonts w:ascii="Arial" w:hAnsi="Arial" w:cs="Arial"/>
              </w:rPr>
            </w:pPr>
          </w:p>
        </w:tc>
        <w:tc>
          <w:tcPr>
            <w:tcW w:w="1060" w:type="dxa"/>
            <w:shd w:val="clear" w:color="auto" w:fill="auto"/>
            <w:noWrap/>
            <w:vAlign w:val="center"/>
          </w:tcPr>
          <w:p w14:paraId="38CD64DC"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3AA32310" w14:textId="77777777" w:rsidR="00826B26" w:rsidRPr="002A5923" w:rsidRDefault="00826B26" w:rsidP="00DF1501">
            <w:pPr>
              <w:rPr>
                <w:rFonts w:ascii="Arial" w:hAnsi="Arial" w:cs="Arial"/>
              </w:rPr>
            </w:pPr>
          </w:p>
        </w:tc>
        <w:tc>
          <w:tcPr>
            <w:tcW w:w="1020" w:type="dxa"/>
            <w:shd w:val="clear" w:color="auto" w:fill="auto"/>
            <w:noWrap/>
            <w:vAlign w:val="bottom"/>
          </w:tcPr>
          <w:p w14:paraId="1F85002B" w14:textId="77777777" w:rsidR="00826B26" w:rsidRPr="002A5923" w:rsidRDefault="00826B26" w:rsidP="00DF1501">
            <w:pPr>
              <w:rPr>
                <w:rFonts w:ascii="Arial" w:hAnsi="Arial" w:cs="Arial"/>
              </w:rPr>
            </w:pPr>
          </w:p>
        </w:tc>
      </w:tr>
      <w:tr w:rsidR="00826B26" w:rsidRPr="002A5923" w14:paraId="010B886F" w14:textId="77777777" w:rsidTr="00DA706B">
        <w:trPr>
          <w:trHeight w:val="20"/>
        </w:trPr>
        <w:tc>
          <w:tcPr>
            <w:tcW w:w="1050" w:type="dxa"/>
            <w:shd w:val="clear" w:color="auto" w:fill="auto"/>
            <w:noWrap/>
            <w:vAlign w:val="center"/>
          </w:tcPr>
          <w:p w14:paraId="3DDB091C"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6F94E9E"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549B5E6"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7D422BB"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0452240"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73F9B36"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E3235AA"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741ACCD"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D8EF9A2"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259A5490" w14:textId="77777777" w:rsidTr="00DA706B">
        <w:trPr>
          <w:trHeight w:val="20"/>
        </w:trPr>
        <w:tc>
          <w:tcPr>
            <w:tcW w:w="3105" w:type="dxa"/>
            <w:gridSpan w:val="3"/>
            <w:shd w:val="clear" w:color="auto" w:fill="auto"/>
            <w:vAlign w:val="center"/>
          </w:tcPr>
          <w:p w14:paraId="327DAFD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1AD08B34"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4D7907A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7280F0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6D5C19C"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21714262"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10C72BC" w14:textId="77777777" w:rsidR="00826B26" w:rsidRPr="002A5923" w:rsidRDefault="00826B26" w:rsidP="00DF1501">
            <w:pPr>
              <w:jc w:val="center"/>
              <w:rPr>
                <w:rFonts w:ascii="Arial" w:hAnsi="Arial" w:cs="Arial"/>
              </w:rPr>
            </w:pPr>
          </w:p>
        </w:tc>
      </w:tr>
      <w:tr w:rsidR="002A2B11" w:rsidRPr="002A5923" w14:paraId="21648FEF" w14:textId="77777777" w:rsidTr="002A2B11">
        <w:trPr>
          <w:trHeight w:val="20"/>
        </w:trPr>
        <w:tc>
          <w:tcPr>
            <w:tcW w:w="1050" w:type="dxa"/>
            <w:shd w:val="clear" w:color="auto" w:fill="auto"/>
            <w:noWrap/>
            <w:vAlign w:val="center"/>
          </w:tcPr>
          <w:p w14:paraId="2CAAEFFB"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34C53797"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0CF279AB"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D32587B"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1F794BD7"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0B5F32D4"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E2D9993"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6697CD7"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7E6EED0"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27A6C48C" w14:textId="77777777" w:rsidTr="002A2B11">
        <w:trPr>
          <w:trHeight w:val="20"/>
        </w:trPr>
        <w:tc>
          <w:tcPr>
            <w:tcW w:w="1050" w:type="dxa"/>
            <w:shd w:val="clear" w:color="auto" w:fill="auto"/>
            <w:noWrap/>
            <w:vAlign w:val="center"/>
          </w:tcPr>
          <w:p w14:paraId="29F28CA8"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590AD1C9"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0F1EF42C"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18A01E5"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167773BA"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7F9F6F9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28A2AC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983CF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06757F9"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1CFFA43D" w14:textId="77777777" w:rsidTr="002A2B11">
        <w:trPr>
          <w:trHeight w:val="20"/>
        </w:trPr>
        <w:tc>
          <w:tcPr>
            <w:tcW w:w="1050" w:type="dxa"/>
            <w:shd w:val="clear" w:color="auto" w:fill="auto"/>
            <w:noWrap/>
            <w:vAlign w:val="center"/>
          </w:tcPr>
          <w:p w14:paraId="43CF0793"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78626EA3"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733B540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6148C34"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1D538F1E"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29A63EC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9C319B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BDFE2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FCD2B3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E924D12" w14:textId="77777777" w:rsidTr="00DA706B">
        <w:trPr>
          <w:trHeight w:val="20"/>
        </w:trPr>
        <w:tc>
          <w:tcPr>
            <w:tcW w:w="3105" w:type="dxa"/>
            <w:gridSpan w:val="3"/>
            <w:shd w:val="clear" w:color="auto" w:fill="auto"/>
            <w:vAlign w:val="center"/>
          </w:tcPr>
          <w:p w14:paraId="164C8809"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110B8CE0"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03282B6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7166AA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2059C9F"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5C56737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B97EDFF" w14:textId="77777777" w:rsidR="00826B26" w:rsidRPr="002A5923" w:rsidRDefault="00826B26" w:rsidP="00DF1501">
            <w:pPr>
              <w:jc w:val="center"/>
              <w:rPr>
                <w:rFonts w:ascii="Arial" w:hAnsi="Arial" w:cs="Arial"/>
              </w:rPr>
            </w:pPr>
          </w:p>
        </w:tc>
      </w:tr>
      <w:tr w:rsidR="00661FDA" w:rsidRPr="002A5923" w14:paraId="6E62DABE" w14:textId="77777777" w:rsidTr="002A2B11">
        <w:trPr>
          <w:trHeight w:val="20"/>
        </w:trPr>
        <w:tc>
          <w:tcPr>
            <w:tcW w:w="1050" w:type="dxa"/>
            <w:shd w:val="clear" w:color="auto" w:fill="auto"/>
            <w:noWrap/>
            <w:vAlign w:val="center"/>
          </w:tcPr>
          <w:p w14:paraId="1DA361B7"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1FE86979"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3222FF1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A07DFB"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3F0DC63F"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0E7B445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9F9953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6DD85F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B6936A9"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51D62741" w14:textId="77777777" w:rsidTr="002A2B11">
        <w:trPr>
          <w:trHeight w:val="20"/>
        </w:trPr>
        <w:tc>
          <w:tcPr>
            <w:tcW w:w="1050" w:type="dxa"/>
            <w:shd w:val="clear" w:color="auto" w:fill="auto"/>
            <w:noWrap/>
            <w:vAlign w:val="center"/>
          </w:tcPr>
          <w:p w14:paraId="616E93B2"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6A250A6C"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A0DCD9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E95EDF4"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08D69564"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2B2DD89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8DB331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C42993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1FDD4B7"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39E3C8FC" w14:textId="77777777" w:rsidTr="002A2B11">
        <w:trPr>
          <w:trHeight w:val="20"/>
        </w:trPr>
        <w:tc>
          <w:tcPr>
            <w:tcW w:w="1050" w:type="dxa"/>
            <w:shd w:val="clear" w:color="auto" w:fill="auto"/>
            <w:noWrap/>
            <w:vAlign w:val="center"/>
          </w:tcPr>
          <w:p w14:paraId="1FACB9FD"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4067DC6D"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6B80204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D6440F4"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7A1CAAC7"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38D081D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211DE2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84A88D"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6432B5F"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279FD45F" w14:textId="77777777" w:rsidTr="00DA706B">
        <w:trPr>
          <w:trHeight w:val="20"/>
        </w:trPr>
        <w:tc>
          <w:tcPr>
            <w:tcW w:w="3105" w:type="dxa"/>
            <w:gridSpan w:val="3"/>
            <w:shd w:val="clear" w:color="auto" w:fill="auto"/>
            <w:vAlign w:val="center"/>
          </w:tcPr>
          <w:p w14:paraId="72A22D7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52B7C1E4"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6E962B8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211DDB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273D4D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0B99672"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ACD78CB" w14:textId="77777777" w:rsidR="00826B26" w:rsidRPr="002A5923" w:rsidRDefault="00826B26" w:rsidP="00DF1501">
            <w:pPr>
              <w:jc w:val="center"/>
              <w:rPr>
                <w:rFonts w:ascii="Arial" w:hAnsi="Arial" w:cs="Arial"/>
              </w:rPr>
            </w:pPr>
          </w:p>
        </w:tc>
      </w:tr>
      <w:tr w:rsidR="00661FDA" w:rsidRPr="002A5923" w14:paraId="4035357F" w14:textId="77777777" w:rsidTr="002A2B11">
        <w:trPr>
          <w:trHeight w:val="20"/>
        </w:trPr>
        <w:tc>
          <w:tcPr>
            <w:tcW w:w="1050" w:type="dxa"/>
            <w:shd w:val="clear" w:color="auto" w:fill="auto"/>
            <w:noWrap/>
            <w:vAlign w:val="center"/>
          </w:tcPr>
          <w:p w14:paraId="39A30512"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3E066519"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1661369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A7815C6"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5BE81B61"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726F38E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FE68F2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B0F46B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418385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564E29E9" w14:textId="77777777" w:rsidTr="00DA706B">
        <w:trPr>
          <w:trHeight w:val="20"/>
        </w:trPr>
        <w:tc>
          <w:tcPr>
            <w:tcW w:w="3105" w:type="dxa"/>
            <w:gridSpan w:val="3"/>
            <w:shd w:val="clear" w:color="auto" w:fill="auto"/>
            <w:vAlign w:val="center"/>
          </w:tcPr>
          <w:p w14:paraId="54521A35"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6CC4519F"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427C2FF5"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14892C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83304A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8455A65"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7A9C097" w14:textId="77777777" w:rsidR="00826B26" w:rsidRPr="002A5923" w:rsidRDefault="00826B26" w:rsidP="00DF1501">
            <w:pPr>
              <w:jc w:val="center"/>
              <w:rPr>
                <w:rFonts w:ascii="Arial" w:hAnsi="Arial" w:cs="Arial"/>
              </w:rPr>
            </w:pPr>
          </w:p>
        </w:tc>
      </w:tr>
      <w:tr w:rsidR="00661FDA" w:rsidRPr="002A5923" w14:paraId="1E3155C8" w14:textId="77777777" w:rsidTr="002A2B11">
        <w:trPr>
          <w:trHeight w:val="20"/>
        </w:trPr>
        <w:tc>
          <w:tcPr>
            <w:tcW w:w="1050" w:type="dxa"/>
            <w:shd w:val="clear" w:color="auto" w:fill="auto"/>
            <w:noWrap/>
            <w:vAlign w:val="center"/>
          </w:tcPr>
          <w:p w14:paraId="0FAAAD4F"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21C76520"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797F43A7"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253655E"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746478D3"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4D7C20E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E07074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EAEDB9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52B6E3F"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6B1417D9" w14:textId="77777777" w:rsidTr="002A2B11">
        <w:trPr>
          <w:trHeight w:val="20"/>
        </w:trPr>
        <w:tc>
          <w:tcPr>
            <w:tcW w:w="1050" w:type="dxa"/>
            <w:shd w:val="clear" w:color="auto" w:fill="auto"/>
            <w:noWrap/>
            <w:vAlign w:val="center"/>
          </w:tcPr>
          <w:p w14:paraId="65B4ACE6"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5F59EC30"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17C6D837"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261633D"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2D28E9E9"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15A265D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228B20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43A69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45AD116"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B850DC4" w14:textId="77777777" w:rsidTr="002A2B11">
        <w:trPr>
          <w:trHeight w:val="20"/>
        </w:trPr>
        <w:tc>
          <w:tcPr>
            <w:tcW w:w="1050" w:type="dxa"/>
            <w:shd w:val="clear" w:color="auto" w:fill="auto"/>
            <w:noWrap/>
            <w:vAlign w:val="center"/>
          </w:tcPr>
          <w:p w14:paraId="7CE3DE62"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4CD74DDC"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7AD2DF4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6CD0915"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02E20D06"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351A60F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006D00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6692E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A1E67E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FB13041" w14:textId="77777777" w:rsidTr="00DA706B">
        <w:trPr>
          <w:trHeight w:val="20"/>
        </w:trPr>
        <w:tc>
          <w:tcPr>
            <w:tcW w:w="3105" w:type="dxa"/>
            <w:gridSpan w:val="3"/>
            <w:shd w:val="clear" w:color="auto" w:fill="auto"/>
            <w:vAlign w:val="center"/>
          </w:tcPr>
          <w:p w14:paraId="2A6DF3E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57333E6F"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63EF0DC6"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4F062E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50E5EE6"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35BA5D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DF65F42" w14:textId="77777777" w:rsidR="00826B26" w:rsidRPr="002A5923" w:rsidRDefault="00826B26" w:rsidP="00DF1501">
            <w:pPr>
              <w:jc w:val="center"/>
              <w:rPr>
                <w:rFonts w:ascii="Arial" w:hAnsi="Arial" w:cs="Arial"/>
              </w:rPr>
            </w:pPr>
          </w:p>
        </w:tc>
      </w:tr>
      <w:tr w:rsidR="00661FDA" w:rsidRPr="002A5923" w14:paraId="70FFD086" w14:textId="77777777" w:rsidTr="002A2B11">
        <w:trPr>
          <w:trHeight w:val="20"/>
        </w:trPr>
        <w:tc>
          <w:tcPr>
            <w:tcW w:w="1050" w:type="dxa"/>
            <w:shd w:val="clear" w:color="auto" w:fill="auto"/>
            <w:noWrap/>
            <w:vAlign w:val="center"/>
          </w:tcPr>
          <w:p w14:paraId="2B95202E"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13005423"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0EA88AE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2E463C7"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3ED4B02B"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00774A9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B75956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8F1E86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36EE97B"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EAB916C" w14:textId="77777777" w:rsidTr="002A2B11">
        <w:trPr>
          <w:trHeight w:val="20"/>
        </w:trPr>
        <w:tc>
          <w:tcPr>
            <w:tcW w:w="1050" w:type="dxa"/>
            <w:shd w:val="clear" w:color="auto" w:fill="auto"/>
            <w:noWrap/>
            <w:vAlign w:val="center"/>
          </w:tcPr>
          <w:p w14:paraId="20EF9167"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21A9E57A"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0DD5309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6B6F92F"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74826D77"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4AAE75E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1EEDD2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A671F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36ED9F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6E8D5E8" w14:textId="77777777" w:rsidTr="002A2B11">
        <w:trPr>
          <w:trHeight w:val="20"/>
        </w:trPr>
        <w:tc>
          <w:tcPr>
            <w:tcW w:w="1050" w:type="dxa"/>
            <w:shd w:val="clear" w:color="auto" w:fill="auto"/>
            <w:noWrap/>
            <w:vAlign w:val="center"/>
          </w:tcPr>
          <w:p w14:paraId="26F6AFC8"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60C25370"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1A07C9F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7DC50F1"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1A19EE37"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6FD4847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6EA332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1B83C8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3F5C73A"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6206445" w14:textId="77777777" w:rsidTr="00DA706B">
        <w:trPr>
          <w:trHeight w:val="20"/>
        </w:trPr>
        <w:tc>
          <w:tcPr>
            <w:tcW w:w="3105" w:type="dxa"/>
            <w:gridSpan w:val="3"/>
            <w:shd w:val="clear" w:color="auto" w:fill="auto"/>
            <w:vAlign w:val="center"/>
          </w:tcPr>
          <w:p w14:paraId="5D631D51"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3E6885F7"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4AE830E4"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8A884B4"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03F7BA1F"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1ABEABD"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B592655" w14:textId="77777777" w:rsidR="00826B26" w:rsidRPr="002A5923" w:rsidRDefault="00826B26" w:rsidP="00DF1501">
            <w:pPr>
              <w:jc w:val="center"/>
              <w:rPr>
                <w:rFonts w:ascii="Arial" w:hAnsi="Arial" w:cs="Arial"/>
              </w:rPr>
            </w:pPr>
          </w:p>
        </w:tc>
      </w:tr>
      <w:tr w:rsidR="00661FDA" w:rsidRPr="002A5923" w14:paraId="39932C45" w14:textId="77777777" w:rsidTr="002A2B11">
        <w:trPr>
          <w:trHeight w:val="20"/>
        </w:trPr>
        <w:tc>
          <w:tcPr>
            <w:tcW w:w="1050" w:type="dxa"/>
            <w:shd w:val="clear" w:color="auto" w:fill="auto"/>
            <w:noWrap/>
            <w:vAlign w:val="center"/>
          </w:tcPr>
          <w:p w14:paraId="13B3794B"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6740FDFF"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435D11F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8784B3"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3DFAC1E9"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57EDDD4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B4F2AF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72FF95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67DF7AB"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161813A" w14:textId="77777777" w:rsidTr="002A2B11">
        <w:trPr>
          <w:trHeight w:val="20"/>
        </w:trPr>
        <w:tc>
          <w:tcPr>
            <w:tcW w:w="1050" w:type="dxa"/>
            <w:shd w:val="clear" w:color="auto" w:fill="auto"/>
            <w:noWrap/>
            <w:vAlign w:val="center"/>
          </w:tcPr>
          <w:p w14:paraId="5E16220A"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1224C4B5"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279B1CE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4AFEEBC"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6C665399"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2CA2025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E41149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1BF627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631038A"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061087A" w14:textId="77777777" w:rsidTr="002A2B11">
        <w:trPr>
          <w:trHeight w:val="20"/>
        </w:trPr>
        <w:tc>
          <w:tcPr>
            <w:tcW w:w="1050" w:type="dxa"/>
            <w:shd w:val="clear" w:color="auto" w:fill="auto"/>
            <w:noWrap/>
            <w:vAlign w:val="center"/>
          </w:tcPr>
          <w:p w14:paraId="54A77279"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36DF7515"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359B7A6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8B377BE"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080581F4"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56571D8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71453C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DED8A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D2B4774"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5E41349" w14:textId="77777777" w:rsidTr="00DA706B">
        <w:trPr>
          <w:trHeight w:val="20"/>
        </w:trPr>
        <w:tc>
          <w:tcPr>
            <w:tcW w:w="3105" w:type="dxa"/>
            <w:gridSpan w:val="3"/>
            <w:shd w:val="clear" w:color="auto" w:fill="auto"/>
            <w:vAlign w:val="center"/>
          </w:tcPr>
          <w:p w14:paraId="558F1A45"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6DEF9CE9"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C637A4D"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57A5EE"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08559A7"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6CD2C5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82BDDAE" w14:textId="77777777" w:rsidR="00826B26" w:rsidRPr="002A5923" w:rsidRDefault="00826B26" w:rsidP="00DF1501">
            <w:pPr>
              <w:jc w:val="center"/>
              <w:rPr>
                <w:rFonts w:ascii="Arial" w:hAnsi="Arial" w:cs="Arial"/>
              </w:rPr>
            </w:pPr>
          </w:p>
        </w:tc>
      </w:tr>
      <w:tr w:rsidR="00661FDA" w:rsidRPr="002A5923" w14:paraId="7974290E" w14:textId="77777777" w:rsidTr="002A2B11">
        <w:trPr>
          <w:trHeight w:val="20"/>
        </w:trPr>
        <w:tc>
          <w:tcPr>
            <w:tcW w:w="1050" w:type="dxa"/>
            <w:shd w:val="clear" w:color="auto" w:fill="auto"/>
            <w:noWrap/>
            <w:vAlign w:val="center"/>
          </w:tcPr>
          <w:p w14:paraId="09C49E68"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56FDA8D0"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5C4213C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FD4F18"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29D04674"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62B97F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172F2E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1DD0C3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82974D7"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277BCC8F" w14:textId="77777777" w:rsidTr="002A2B11">
        <w:trPr>
          <w:trHeight w:val="20"/>
        </w:trPr>
        <w:tc>
          <w:tcPr>
            <w:tcW w:w="1050" w:type="dxa"/>
            <w:shd w:val="clear" w:color="auto" w:fill="auto"/>
            <w:noWrap/>
            <w:vAlign w:val="center"/>
          </w:tcPr>
          <w:p w14:paraId="7857ECD4"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60256CD6"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16CD364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A7B774"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1235B46F"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3157D14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10376A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CEC3F9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E511413"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56951A4F" w14:textId="77777777" w:rsidTr="002A2B11">
        <w:trPr>
          <w:trHeight w:val="20"/>
        </w:trPr>
        <w:tc>
          <w:tcPr>
            <w:tcW w:w="1050" w:type="dxa"/>
            <w:shd w:val="clear" w:color="auto" w:fill="auto"/>
            <w:noWrap/>
            <w:vAlign w:val="center"/>
          </w:tcPr>
          <w:p w14:paraId="53635181"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243AAD9D"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7A231B2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FD58D12"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2E91C694"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297BE9D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1C6C14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0F1E1B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A6DEFC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150C701D" w14:textId="77777777" w:rsidTr="00DA706B">
        <w:trPr>
          <w:trHeight w:val="20"/>
        </w:trPr>
        <w:tc>
          <w:tcPr>
            <w:tcW w:w="3105" w:type="dxa"/>
            <w:gridSpan w:val="3"/>
            <w:shd w:val="clear" w:color="auto" w:fill="auto"/>
            <w:vAlign w:val="center"/>
          </w:tcPr>
          <w:p w14:paraId="311F2131"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12491C23"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9C91B32"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32514A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095E2B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127927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2A04F2" w14:textId="77777777" w:rsidR="00826B26" w:rsidRPr="002A5923" w:rsidRDefault="00826B26" w:rsidP="00DF1501">
            <w:pPr>
              <w:jc w:val="center"/>
              <w:rPr>
                <w:rFonts w:ascii="Arial" w:hAnsi="Arial" w:cs="Arial"/>
              </w:rPr>
            </w:pPr>
          </w:p>
        </w:tc>
      </w:tr>
      <w:tr w:rsidR="00661FDA" w:rsidRPr="002A5923" w14:paraId="451E674B" w14:textId="77777777" w:rsidTr="002A2B11">
        <w:trPr>
          <w:trHeight w:val="20"/>
        </w:trPr>
        <w:tc>
          <w:tcPr>
            <w:tcW w:w="1050" w:type="dxa"/>
            <w:shd w:val="clear" w:color="auto" w:fill="auto"/>
            <w:noWrap/>
            <w:vAlign w:val="center"/>
          </w:tcPr>
          <w:p w14:paraId="1935C4DB"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3ECDC180"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7685315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EC23795"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2BDB47D7"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165FCE9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4841A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AF645E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4E37579"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212955BF" w14:textId="77777777" w:rsidTr="002A2B11">
        <w:trPr>
          <w:trHeight w:val="20"/>
        </w:trPr>
        <w:tc>
          <w:tcPr>
            <w:tcW w:w="1050" w:type="dxa"/>
            <w:shd w:val="clear" w:color="auto" w:fill="auto"/>
            <w:noWrap/>
            <w:vAlign w:val="center"/>
          </w:tcPr>
          <w:p w14:paraId="3A6D74E6"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142A6E6E"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3ADB216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9CD259"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323E4BB7"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1AEB8BD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960813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649C0B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67427D8"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87B1520" w14:textId="77777777" w:rsidTr="002A2B11">
        <w:trPr>
          <w:trHeight w:val="20"/>
        </w:trPr>
        <w:tc>
          <w:tcPr>
            <w:tcW w:w="1050" w:type="dxa"/>
            <w:shd w:val="clear" w:color="auto" w:fill="auto"/>
            <w:noWrap/>
            <w:vAlign w:val="center"/>
          </w:tcPr>
          <w:p w14:paraId="49CB56C7"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18CCFAB2"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0ABA2F72"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3BAE568"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53FF9B13"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0FED0F0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46570C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2A567B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E882833"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754FC12" w14:textId="77777777" w:rsidTr="00DA706B">
        <w:trPr>
          <w:trHeight w:val="20"/>
        </w:trPr>
        <w:tc>
          <w:tcPr>
            <w:tcW w:w="3105" w:type="dxa"/>
            <w:gridSpan w:val="3"/>
            <w:shd w:val="clear" w:color="auto" w:fill="auto"/>
            <w:vAlign w:val="center"/>
          </w:tcPr>
          <w:p w14:paraId="24E65C58"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34716F37"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7EC4634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F207906"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BCFAEE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9749D1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9BB73C3" w14:textId="77777777" w:rsidR="00826B26" w:rsidRPr="002A5923" w:rsidRDefault="00826B26" w:rsidP="00DF1501">
            <w:pPr>
              <w:jc w:val="center"/>
              <w:rPr>
                <w:rFonts w:ascii="Arial" w:hAnsi="Arial" w:cs="Arial"/>
              </w:rPr>
            </w:pPr>
          </w:p>
        </w:tc>
      </w:tr>
      <w:tr w:rsidR="00661FDA" w:rsidRPr="002A5923" w14:paraId="237712C4" w14:textId="77777777" w:rsidTr="002A2B11">
        <w:trPr>
          <w:trHeight w:val="20"/>
        </w:trPr>
        <w:tc>
          <w:tcPr>
            <w:tcW w:w="1050" w:type="dxa"/>
            <w:shd w:val="clear" w:color="auto" w:fill="auto"/>
            <w:noWrap/>
            <w:vAlign w:val="center"/>
          </w:tcPr>
          <w:p w14:paraId="72571E85"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133AC84F"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5123391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F512E1F"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78633925"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1194312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D2DC66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020800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9DD8D00"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28D0C104" w14:textId="77777777" w:rsidTr="002A2B11">
        <w:trPr>
          <w:trHeight w:val="20"/>
        </w:trPr>
        <w:tc>
          <w:tcPr>
            <w:tcW w:w="1050" w:type="dxa"/>
            <w:shd w:val="clear" w:color="auto" w:fill="auto"/>
            <w:noWrap/>
            <w:vAlign w:val="center"/>
          </w:tcPr>
          <w:p w14:paraId="2A17B3E9"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6A5DA8CA"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2621419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DE59DB"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412A0724"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0460CF1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0F5651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1351FD8"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E13632E"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3F608E58" w14:textId="77777777" w:rsidTr="002A2B11">
        <w:trPr>
          <w:trHeight w:val="20"/>
        </w:trPr>
        <w:tc>
          <w:tcPr>
            <w:tcW w:w="1050" w:type="dxa"/>
            <w:shd w:val="clear" w:color="auto" w:fill="auto"/>
            <w:noWrap/>
            <w:vAlign w:val="center"/>
          </w:tcPr>
          <w:p w14:paraId="6B89801B"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15047ADB"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67E9DE8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20AB903"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40686502"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7FF7CB0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0359CF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3D2C70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82B4771"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A5FFCB0" w14:textId="77777777" w:rsidTr="00DA706B">
        <w:trPr>
          <w:trHeight w:val="20"/>
        </w:trPr>
        <w:tc>
          <w:tcPr>
            <w:tcW w:w="3105" w:type="dxa"/>
            <w:gridSpan w:val="3"/>
            <w:shd w:val="clear" w:color="auto" w:fill="auto"/>
            <w:vAlign w:val="center"/>
          </w:tcPr>
          <w:p w14:paraId="7641AD11"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509962F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777102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DB2666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00F61E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92B7E4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498862C" w14:textId="77777777" w:rsidR="00826B26" w:rsidRPr="002A5923" w:rsidRDefault="00826B26" w:rsidP="00DF1501">
            <w:pPr>
              <w:jc w:val="center"/>
              <w:rPr>
                <w:rFonts w:ascii="Arial" w:hAnsi="Arial" w:cs="Arial"/>
              </w:rPr>
            </w:pPr>
          </w:p>
        </w:tc>
      </w:tr>
      <w:tr w:rsidR="00826B26" w:rsidRPr="002A5923" w14:paraId="33C1FB64" w14:textId="77777777" w:rsidTr="00DA706B">
        <w:trPr>
          <w:trHeight w:val="20"/>
        </w:trPr>
        <w:tc>
          <w:tcPr>
            <w:tcW w:w="1050" w:type="dxa"/>
            <w:shd w:val="clear" w:color="auto" w:fill="auto"/>
            <w:noWrap/>
            <w:vAlign w:val="center"/>
          </w:tcPr>
          <w:p w14:paraId="1F6D8FFB"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493951D2"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3704C3A0"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4CD19EE6"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20C9CC3A"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8AC8B68"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E6D19C8"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A82D105"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57996B9B"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7A0921A5" w14:textId="77777777" w:rsidTr="00D21572">
        <w:trPr>
          <w:trHeight w:val="20"/>
        </w:trPr>
        <w:tc>
          <w:tcPr>
            <w:tcW w:w="9665" w:type="dxa"/>
            <w:gridSpan w:val="9"/>
            <w:shd w:val="clear" w:color="auto" w:fill="auto"/>
            <w:noWrap/>
            <w:vAlign w:val="center"/>
          </w:tcPr>
          <w:p w14:paraId="33D5FC40"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333B03AF"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4B5CA54F" w14:textId="77777777" w:rsidR="00826B26" w:rsidRPr="002A5923" w:rsidRDefault="00826B26" w:rsidP="00D21572"/>
    <w:p w14:paraId="3C3EB6F8" w14:textId="77777777" w:rsidR="00BC5C25" w:rsidRPr="002A5923" w:rsidRDefault="00826B26" w:rsidP="003B0191">
      <w:pPr>
        <w:pStyle w:val="TH"/>
        <w:rPr>
          <w:lang w:eastAsia="zh-CN"/>
        </w:rPr>
      </w:pPr>
      <w:r w:rsidRPr="002A5923">
        <w:lastRenderedPageBreak/>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60F6FA31" w14:textId="77777777" w:rsidTr="00CD6D52">
        <w:trPr>
          <w:trHeight w:val="20"/>
        </w:trPr>
        <w:tc>
          <w:tcPr>
            <w:tcW w:w="1050" w:type="dxa"/>
            <w:shd w:val="clear" w:color="auto" w:fill="auto"/>
            <w:vAlign w:val="bottom"/>
          </w:tcPr>
          <w:p w14:paraId="4CFE17D1" w14:textId="77777777" w:rsidR="00BC5C25" w:rsidRPr="002A5923" w:rsidRDefault="00BC5C25" w:rsidP="00BC5C25">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4AE490F4"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3D99CD4A"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506551E5"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5A039901"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57119AE5"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597033BC"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407D8665"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2A999507"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55DC36EA" w14:textId="77777777" w:rsidTr="00CD6D52">
        <w:trPr>
          <w:trHeight w:val="20"/>
        </w:trPr>
        <w:tc>
          <w:tcPr>
            <w:tcW w:w="3105" w:type="dxa"/>
            <w:gridSpan w:val="3"/>
            <w:shd w:val="clear" w:color="auto" w:fill="auto"/>
            <w:vAlign w:val="center"/>
          </w:tcPr>
          <w:p w14:paraId="7DE92308"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73F1E60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2213CCE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6CA892B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1A110CF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1B2AFFB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5BA14B8D"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5375E10" w14:textId="77777777" w:rsidTr="00CD6D52">
        <w:trPr>
          <w:trHeight w:val="20"/>
        </w:trPr>
        <w:tc>
          <w:tcPr>
            <w:tcW w:w="1050" w:type="dxa"/>
            <w:shd w:val="clear" w:color="auto" w:fill="auto"/>
            <w:noWrap/>
            <w:vAlign w:val="center"/>
          </w:tcPr>
          <w:p w14:paraId="7C338EE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60FE9407"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2181B579"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081BB023"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2940E5A4"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39B67D8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8FA595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74157E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0D562A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D9BEED0" w14:textId="77777777" w:rsidTr="00CD6D52">
        <w:trPr>
          <w:trHeight w:val="20"/>
        </w:trPr>
        <w:tc>
          <w:tcPr>
            <w:tcW w:w="1050" w:type="dxa"/>
            <w:shd w:val="clear" w:color="auto" w:fill="auto"/>
            <w:noWrap/>
            <w:vAlign w:val="center"/>
          </w:tcPr>
          <w:p w14:paraId="18207623"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3060ECE4"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116CA7F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0739C79"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3E469238"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3464340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32CC78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7EFA83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01415F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916A78" w14:textId="77777777" w:rsidTr="00CD6D52">
        <w:trPr>
          <w:trHeight w:val="20"/>
        </w:trPr>
        <w:tc>
          <w:tcPr>
            <w:tcW w:w="1050" w:type="dxa"/>
            <w:shd w:val="clear" w:color="auto" w:fill="auto"/>
            <w:noWrap/>
            <w:vAlign w:val="center"/>
          </w:tcPr>
          <w:p w14:paraId="7225770E"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22553798"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3A427E1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EBF0DA"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2D83B363"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3085AEC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8F3C5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90AE85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27F37E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1D8400E" w14:textId="77777777" w:rsidTr="00CD6D52">
        <w:trPr>
          <w:trHeight w:val="20"/>
        </w:trPr>
        <w:tc>
          <w:tcPr>
            <w:tcW w:w="3105" w:type="dxa"/>
            <w:gridSpan w:val="3"/>
            <w:shd w:val="clear" w:color="auto" w:fill="auto"/>
            <w:vAlign w:val="center"/>
          </w:tcPr>
          <w:p w14:paraId="46AE6299"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2B095BB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2110C7B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1BCB56F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2D4B34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14EF5BD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DA2991A"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08B686D" w14:textId="77777777" w:rsidTr="00CD6D52">
        <w:trPr>
          <w:trHeight w:val="20"/>
        </w:trPr>
        <w:tc>
          <w:tcPr>
            <w:tcW w:w="1050" w:type="dxa"/>
            <w:shd w:val="clear" w:color="auto" w:fill="auto"/>
            <w:noWrap/>
            <w:vAlign w:val="center"/>
          </w:tcPr>
          <w:p w14:paraId="001E291D"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201BF0B7"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6AEE524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D7660D"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0972EF18"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194B348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52BCDF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C89D7F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F2F318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79DFA6" w14:textId="77777777" w:rsidTr="00CD6D52">
        <w:trPr>
          <w:trHeight w:val="20"/>
        </w:trPr>
        <w:tc>
          <w:tcPr>
            <w:tcW w:w="1050" w:type="dxa"/>
            <w:shd w:val="clear" w:color="auto" w:fill="auto"/>
            <w:noWrap/>
            <w:vAlign w:val="center"/>
          </w:tcPr>
          <w:p w14:paraId="4F31DE69"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472E408E"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46F5C5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35ED10"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62D463E4"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0908FC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8DC7E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DF16D4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1FA116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84F1C06" w14:textId="77777777" w:rsidTr="00CD6D52">
        <w:trPr>
          <w:trHeight w:val="20"/>
        </w:trPr>
        <w:tc>
          <w:tcPr>
            <w:tcW w:w="1050" w:type="dxa"/>
            <w:shd w:val="clear" w:color="auto" w:fill="auto"/>
            <w:noWrap/>
            <w:vAlign w:val="center"/>
          </w:tcPr>
          <w:p w14:paraId="1B85D799"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78ACB875"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152D635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486D0E"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3A8C55E7"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34C8520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3FF27C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EA63D0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A80552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16CA478" w14:textId="77777777" w:rsidTr="00CD6D52">
        <w:trPr>
          <w:trHeight w:val="20"/>
        </w:trPr>
        <w:tc>
          <w:tcPr>
            <w:tcW w:w="3105" w:type="dxa"/>
            <w:gridSpan w:val="3"/>
            <w:shd w:val="clear" w:color="auto" w:fill="auto"/>
            <w:vAlign w:val="center"/>
          </w:tcPr>
          <w:p w14:paraId="7DF2D2D7"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678F78F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61F92B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44B3B5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52F299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D5AF17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4EE9F92"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AFFC260" w14:textId="77777777" w:rsidTr="00CD6D52">
        <w:trPr>
          <w:trHeight w:val="20"/>
        </w:trPr>
        <w:tc>
          <w:tcPr>
            <w:tcW w:w="1050" w:type="dxa"/>
            <w:shd w:val="clear" w:color="auto" w:fill="auto"/>
            <w:noWrap/>
            <w:vAlign w:val="center"/>
          </w:tcPr>
          <w:p w14:paraId="3FEE4FF5"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347E44F8"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6B28B0A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30E4A0B"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263B4B35"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4BC1077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74870E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120B78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F2E36F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E08DEAE" w14:textId="77777777" w:rsidTr="00CD6D52">
        <w:trPr>
          <w:trHeight w:val="20"/>
        </w:trPr>
        <w:tc>
          <w:tcPr>
            <w:tcW w:w="1050" w:type="dxa"/>
            <w:shd w:val="clear" w:color="auto" w:fill="auto"/>
            <w:noWrap/>
            <w:vAlign w:val="center"/>
          </w:tcPr>
          <w:p w14:paraId="50D0C77F"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74823F2E"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43BEC51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9AF2AC"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3B5C6DA0"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63E6755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B3102E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249C99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3C66B2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9080FFC" w14:textId="77777777" w:rsidTr="00CD6D52">
        <w:trPr>
          <w:trHeight w:val="20"/>
        </w:trPr>
        <w:tc>
          <w:tcPr>
            <w:tcW w:w="1050" w:type="dxa"/>
            <w:shd w:val="clear" w:color="auto" w:fill="auto"/>
            <w:noWrap/>
            <w:vAlign w:val="center"/>
          </w:tcPr>
          <w:p w14:paraId="05537F33"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6F436DAA"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08D2FE0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1693D20"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5D5AA687"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79B361D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1BD0B9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C723FD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608574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62B7461" w14:textId="77777777" w:rsidTr="00CD6D52">
        <w:trPr>
          <w:trHeight w:val="20"/>
        </w:trPr>
        <w:tc>
          <w:tcPr>
            <w:tcW w:w="3105" w:type="dxa"/>
            <w:gridSpan w:val="3"/>
            <w:shd w:val="clear" w:color="auto" w:fill="auto"/>
            <w:vAlign w:val="center"/>
          </w:tcPr>
          <w:p w14:paraId="555A194D"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7C89883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33CBA9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BCF2DA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617A16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398EE8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D03644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70A157D" w14:textId="77777777" w:rsidTr="00CD6D52">
        <w:trPr>
          <w:trHeight w:val="20"/>
        </w:trPr>
        <w:tc>
          <w:tcPr>
            <w:tcW w:w="1050" w:type="dxa"/>
            <w:shd w:val="clear" w:color="auto" w:fill="auto"/>
            <w:noWrap/>
            <w:vAlign w:val="center"/>
          </w:tcPr>
          <w:p w14:paraId="1C1C6CA1"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09802998"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14C85C2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584E76A"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36AEA8C5"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658D708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2382A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358FC3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7CFB97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35EDD0A" w14:textId="77777777" w:rsidTr="00CD6D52">
        <w:trPr>
          <w:trHeight w:val="20"/>
        </w:trPr>
        <w:tc>
          <w:tcPr>
            <w:tcW w:w="1050" w:type="dxa"/>
            <w:shd w:val="clear" w:color="auto" w:fill="auto"/>
            <w:noWrap/>
            <w:vAlign w:val="center"/>
          </w:tcPr>
          <w:p w14:paraId="58E75CE9"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3EE44444"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561BB49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FEB5D5D"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0369C38E"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0B7FE15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3F4E71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552AD2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FC8BF4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CAEFDE" w14:textId="77777777" w:rsidTr="00CD6D52">
        <w:trPr>
          <w:trHeight w:val="20"/>
        </w:trPr>
        <w:tc>
          <w:tcPr>
            <w:tcW w:w="1050" w:type="dxa"/>
            <w:shd w:val="clear" w:color="auto" w:fill="auto"/>
            <w:noWrap/>
            <w:vAlign w:val="center"/>
          </w:tcPr>
          <w:p w14:paraId="69527ECE"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1CD78B31"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14038EE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8ECF72"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6CB92ED7"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1746D39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2EECB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A3B10A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6FB968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C8E398E" w14:textId="77777777" w:rsidTr="00CD6D52">
        <w:trPr>
          <w:trHeight w:val="20"/>
        </w:trPr>
        <w:tc>
          <w:tcPr>
            <w:tcW w:w="3105" w:type="dxa"/>
            <w:gridSpan w:val="3"/>
            <w:shd w:val="clear" w:color="auto" w:fill="auto"/>
            <w:vAlign w:val="center"/>
          </w:tcPr>
          <w:p w14:paraId="2060F948"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43480CA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E1975A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1C3302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A3F1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1F4801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BE21D6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0AB6BE8" w14:textId="77777777" w:rsidTr="00CD6D52">
        <w:trPr>
          <w:trHeight w:val="20"/>
        </w:trPr>
        <w:tc>
          <w:tcPr>
            <w:tcW w:w="1050" w:type="dxa"/>
            <w:shd w:val="clear" w:color="auto" w:fill="auto"/>
            <w:noWrap/>
            <w:vAlign w:val="center"/>
          </w:tcPr>
          <w:p w14:paraId="1742C738"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77E15F85"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1C1A69A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C53FAB8"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7CC63085"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5A4049B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F57CA0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EDD692"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04D4DB8"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0E17B86E" w14:textId="77777777" w:rsidTr="00CD6D52">
        <w:trPr>
          <w:trHeight w:val="20"/>
        </w:trPr>
        <w:tc>
          <w:tcPr>
            <w:tcW w:w="1050" w:type="dxa"/>
            <w:shd w:val="clear" w:color="auto" w:fill="auto"/>
            <w:noWrap/>
            <w:vAlign w:val="center"/>
          </w:tcPr>
          <w:p w14:paraId="1B575184"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7FDEEB33"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25F1F0D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B18F45"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2FD22D1F"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2D19DD0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441E69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F37B811"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79D717E"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3B2D3D14" w14:textId="77777777" w:rsidTr="00CD6D52">
        <w:trPr>
          <w:trHeight w:val="20"/>
        </w:trPr>
        <w:tc>
          <w:tcPr>
            <w:tcW w:w="1050" w:type="dxa"/>
            <w:shd w:val="clear" w:color="auto" w:fill="auto"/>
            <w:noWrap/>
            <w:vAlign w:val="center"/>
          </w:tcPr>
          <w:p w14:paraId="3F0B1CA4"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2856A0C3"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1E6222D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E08A2C"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02218691"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5B340E3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7122DE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7799D6"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A557317"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30F129B4" w14:textId="77777777" w:rsidTr="00CD6D52">
        <w:trPr>
          <w:trHeight w:val="20"/>
        </w:trPr>
        <w:tc>
          <w:tcPr>
            <w:tcW w:w="3105" w:type="dxa"/>
            <w:gridSpan w:val="3"/>
            <w:shd w:val="clear" w:color="auto" w:fill="auto"/>
            <w:vAlign w:val="center"/>
          </w:tcPr>
          <w:p w14:paraId="518D0EB1"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2B7981C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F73A0B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1E9003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2B939B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6E8A44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5F346D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5715017" w14:textId="77777777" w:rsidTr="00CD6D52">
        <w:trPr>
          <w:trHeight w:val="20"/>
        </w:trPr>
        <w:tc>
          <w:tcPr>
            <w:tcW w:w="1050" w:type="dxa"/>
            <w:shd w:val="clear" w:color="auto" w:fill="auto"/>
            <w:noWrap/>
            <w:vAlign w:val="center"/>
          </w:tcPr>
          <w:p w14:paraId="2ED9AD71"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6FDF93BA"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6F3331F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A0FCFA2"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6B9D2EAC"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08147ED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55399D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34261E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4B240E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E41A4F8" w14:textId="77777777" w:rsidTr="00CD6D52">
        <w:trPr>
          <w:trHeight w:val="20"/>
        </w:trPr>
        <w:tc>
          <w:tcPr>
            <w:tcW w:w="1050" w:type="dxa"/>
            <w:shd w:val="clear" w:color="auto" w:fill="auto"/>
            <w:noWrap/>
            <w:vAlign w:val="center"/>
          </w:tcPr>
          <w:p w14:paraId="071A383C"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13EBF9EA"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5EDF4E9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D7B740"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699DE066"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68B6943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F605EF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28F06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09C10E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3B630C" w14:textId="77777777" w:rsidTr="00CD6D52">
        <w:trPr>
          <w:trHeight w:val="20"/>
        </w:trPr>
        <w:tc>
          <w:tcPr>
            <w:tcW w:w="1050" w:type="dxa"/>
            <w:shd w:val="clear" w:color="auto" w:fill="auto"/>
            <w:noWrap/>
            <w:vAlign w:val="center"/>
          </w:tcPr>
          <w:p w14:paraId="47628E44"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2AF8AE2E"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213EEEA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655811D"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1946FB39"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53206A5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D9C3AA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D8341E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F852DC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A665F97" w14:textId="77777777" w:rsidTr="00CD6D52">
        <w:trPr>
          <w:trHeight w:val="20"/>
        </w:trPr>
        <w:tc>
          <w:tcPr>
            <w:tcW w:w="3105" w:type="dxa"/>
            <w:gridSpan w:val="3"/>
            <w:shd w:val="clear" w:color="auto" w:fill="auto"/>
            <w:vAlign w:val="center"/>
          </w:tcPr>
          <w:p w14:paraId="08539F26"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0B0D3BD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5BD621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D684AD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50D09E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042BCC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B51563E"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6DEFC76" w14:textId="77777777" w:rsidTr="00CD6D52">
        <w:trPr>
          <w:trHeight w:val="20"/>
        </w:trPr>
        <w:tc>
          <w:tcPr>
            <w:tcW w:w="1050" w:type="dxa"/>
            <w:shd w:val="clear" w:color="auto" w:fill="auto"/>
            <w:noWrap/>
            <w:vAlign w:val="center"/>
          </w:tcPr>
          <w:p w14:paraId="046E003F"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0B0C22F1"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6BA537E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C5EE6F9"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1FCFA5B7"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7C152D5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379C7A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ED82E1"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FC2951C"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5B4B8409" w14:textId="77777777" w:rsidTr="00CD6D52">
        <w:trPr>
          <w:trHeight w:val="20"/>
        </w:trPr>
        <w:tc>
          <w:tcPr>
            <w:tcW w:w="1050" w:type="dxa"/>
            <w:shd w:val="clear" w:color="auto" w:fill="auto"/>
            <w:noWrap/>
            <w:vAlign w:val="center"/>
          </w:tcPr>
          <w:p w14:paraId="23880892"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34BD8A61"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66726DB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EE74A49"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1A19BFB1"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68DBB5B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D784E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A124DB7"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B3C1702"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3BC45440" w14:textId="77777777" w:rsidTr="00CD6D52">
        <w:trPr>
          <w:trHeight w:val="20"/>
        </w:trPr>
        <w:tc>
          <w:tcPr>
            <w:tcW w:w="1050" w:type="dxa"/>
            <w:shd w:val="clear" w:color="auto" w:fill="auto"/>
            <w:noWrap/>
            <w:vAlign w:val="center"/>
          </w:tcPr>
          <w:p w14:paraId="7B154514"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7A07FB1C"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F39624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77BF011"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68B5B7CE"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1E594EF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336967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03668E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2636FCA"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6A83128E" w14:textId="77777777" w:rsidTr="00CD6D52">
        <w:trPr>
          <w:trHeight w:val="20"/>
        </w:trPr>
        <w:tc>
          <w:tcPr>
            <w:tcW w:w="3105" w:type="dxa"/>
            <w:gridSpan w:val="3"/>
            <w:shd w:val="clear" w:color="auto" w:fill="auto"/>
            <w:vAlign w:val="center"/>
          </w:tcPr>
          <w:p w14:paraId="75E0FA1C"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52E7F35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77025E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46AF71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695337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4E3885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7F12E1F"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EA0FE7C" w14:textId="77777777" w:rsidTr="00CD6D52">
        <w:trPr>
          <w:trHeight w:val="20"/>
        </w:trPr>
        <w:tc>
          <w:tcPr>
            <w:tcW w:w="1050" w:type="dxa"/>
            <w:shd w:val="clear" w:color="auto" w:fill="auto"/>
            <w:noWrap/>
            <w:vAlign w:val="center"/>
          </w:tcPr>
          <w:p w14:paraId="416BD3BD"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60A6C0B1"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783B27A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06C49D2"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2558BA5C"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57F2105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C68FCC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2B5E961"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7C729F1"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14F6508E" w14:textId="77777777" w:rsidTr="00CD6D52">
        <w:trPr>
          <w:trHeight w:val="20"/>
        </w:trPr>
        <w:tc>
          <w:tcPr>
            <w:tcW w:w="1050" w:type="dxa"/>
            <w:shd w:val="clear" w:color="auto" w:fill="auto"/>
            <w:noWrap/>
            <w:vAlign w:val="center"/>
          </w:tcPr>
          <w:p w14:paraId="714F9F4E"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169F5F63"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7B1B09B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751A161"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71A8DAAE"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75DA3A3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F9789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0946D36"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92E6C1C"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88FF5EF" w14:textId="77777777" w:rsidTr="00CD6D52">
        <w:trPr>
          <w:trHeight w:val="20"/>
        </w:trPr>
        <w:tc>
          <w:tcPr>
            <w:tcW w:w="1050" w:type="dxa"/>
            <w:shd w:val="clear" w:color="auto" w:fill="auto"/>
            <w:noWrap/>
            <w:vAlign w:val="center"/>
          </w:tcPr>
          <w:p w14:paraId="487D1E05"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02F575C5"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1DB3B2C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1DE3638"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14D2B61F"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72A18A7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A49005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D9E1997"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55487A7D"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3495F7D5" w14:textId="77777777" w:rsidTr="00CD6D52">
        <w:trPr>
          <w:trHeight w:val="20"/>
        </w:trPr>
        <w:tc>
          <w:tcPr>
            <w:tcW w:w="3105" w:type="dxa"/>
            <w:gridSpan w:val="3"/>
            <w:shd w:val="clear" w:color="auto" w:fill="auto"/>
            <w:vAlign w:val="center"/>
          </w:tcPr>
          <w:p w14:paraId="25DABA93"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533470B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DD4279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EFFBE4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43344E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DE7BBE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E210A5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B8051B8" w14:textId="77777777" w:rsidTr="00CD6D52">
        <w:trPr>
          <w:trHeight w:val="20"/>
        </w:trPr>
        <w:tc>
          <w:tcPr>
            <w:tcW w:w="1050" w:type="dxa"/>
            <w:shd w:val="clear" w:color="auto" w:fill="auto"/>
            <w:noWrap/>
            <w:vAlign w:val="center"/>
          </w:tcPr>
          <w:p w14:paraId="78516C82"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66BCB807"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0ECC7A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6B4F73D"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77DAC6A"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1B4C1C6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1EA503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515368A"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39DA01B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D0F4374" w14:textId="77777777" w:rsidTr="00CD6D52">
        <w:trPr>
          <w:trHeight w:val="20"/>
        </w:trPr>
        <w:tc>
          <w:tcPr>
            <w:tcW w:w="1050" w:type="dxa"/>
            <w:shd w:val="clear" w:color="auto" w:fill="auto"/>
            <w:noWrap/>
            <w:vAlign w:val="center"/>
          </w:tcPr>
          <w:p w14:paraId="04CBFF4D"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210DDF67"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2C402F4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61E3B3"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07691303"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650B0A6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39B8AC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127E151"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61FB9EF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75DABD9" w14:textId="77777777" w:rsidTr="00CD6D52">
        <w:trPr>
          <w:trHeight w:val="20"/>
        </w:trPr>
        <w:tc>
          <w:tcPr>
            <w:tcW w:w="1050" w:type="dxa"/>
            <w:shd w:val="clear" w:color="auto" w:fill="auto"/>
            <w:noWrap/>
            <w:vAlign w:val="center"/>
          </w:tcPr>
          <w:p w14:paraId="1D9B7011"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6F26F51E"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449681E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D023416"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38952089"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4C0DFAD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5DDAF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EA6C232"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3E74F16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64225C" w14:textId="77777777" w:rsidTr="00CD6D52">
        <w:trPr>
          <w:trHeight w:val="20"/>
        </w:trPr>
        <w:tc>
          <w:tcPr>
            <w:tcW w:w="3105" w:type="dxa"/>
            <w:gridSpan w:val="3"/>
            <w:shd w:val="clear" w:color="auto" w:fill="auto"/>
            <w:vAlign w:val="center"/>
          </w:tcPr>
          <w:p w14:paraId="4F967CD9"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5B40629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012A81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6C89DB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957DB1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A7BBD4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818CC58"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99E6245" w14:textId="77777777" w:rsidTr="00CD6D52">
        <w:trPr>
          <w:trHeight w:val="20"/>
        </w:trPr>
        <w:tc>
          <w:tcPr>
            <w:tcW w:w="1050" w:type="dxa"/>
            <w:shd w:val="clear" w:color="auto" w:fill="auto"/>
            <w:noWrap/>
            <w:vAlign w:val="center"/>
          </w:tcPr>
          <w:p w14:paraId="6E870DD1"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4E2A086E"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3D92476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FC9A298"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56F5DD5"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7C6FB28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421ED4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4992BE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033594E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D9413DE" w14:textId="77777777" w:rsidTr="00CD6D52">
        <w:trPr>
          <w:trHeight w:val="20"/>
        </w:trPr>
        <w:tc>
          <w:tcPr>
            <w:tcW w:w="1050" w:type="dxa"/>
            <w:shd w:val="clear" w:color="auto" w:fill="auto"/>
            <w:noWrap/>
            <w:vAlign w:val="center"/>
          </w:tcPr>
          <w:p w14:paraId="0C2CD0AE"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2E4E6500"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08576E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B2F8E2D"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1A6E43C5"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132A93F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37A40F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41A46D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5F1BEE5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0B337E1" w14:textId="77777777" w:rsidTr="00CD6D52">
        <w:trPr>
          <w:trHeight w:val="20"/>
        </w:trPr>
        <w:tc>
          <w:tcPr>
            <w:tcW w:w="1050" w:type="dxa"/>
            <w:shd w:val="clear" w:color="auto" w:fill="auto"/>
            <w:noWrap/>
            <w:vAlign w:val="center"/>
          </w:tcPr>
          <w:p w14:paraId="44CAFA53"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39F2115A"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690835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10A50D4"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3CBBAC5"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79C8E4A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AF94A7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8A98E1E"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5BBDF02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DCB4BFE" w14:textId="77777777" w:rsidTr="00CD6D52">
        <w:trPr>
          <w:trHeight w:val="20"/>
        </w:trPr>
        <w:tc>
          <w:tcPr>
            <w:tcW w:w="3105" w:type="dxa"/>
            <w:gridSpan w:val="3"/>
            <w:shd w:val="clear" w:color="auto" w:fill="auto"/>
            <w:vAlign w:val="center"/>
          </w:tcPr>
          <w:p w14:paraId="16736432"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63D7812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D823E0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91BD33"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A142BA3"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2DAEB7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13876F73" w14:textId="77777777" w:rsidR="00BC5C25" w:rsidRPr="002A5923" w:rsidRDefault="00BC5C25" w:rsidP="00CD6D52">
            <w:pPr>
              <w:pStyle w:val="TAC"/>
              <w:rPr>
                <w:rFonts w:cs="Arial"/>
                <w:lang w:val="en-US" w:eastAsia="en-US"/>
              </w:rPr>
            </w:pPr>
          </w:p>
        </w:tc>
      </w:tr>
      <w:tr w:rsidR="00BC5C25" w:rsidRPr="002A5923" w14:paraId="32F6A034" w14:textId="77777777" w:rsidTr="00CD6D52">
        <w:trPr>
          <w:trHeight w:val="20"/>
        </w:trPr>
        <w:tc>
          <w:tcPr>
            <w:tcW w:w="1050" w:type="dxa"/>
            <w:shd w:val="clear" w:color="auto" w:fill="auto"/>
            <w:noWrap/>
            <w:vAlign w:val="center"/>
          </w:tcPr>
          <w:p w14:paraId="0B2F387A"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2D9654B2"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7B3C093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93AEABC"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744C0117"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22D2C48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ACAE5A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4D8493A"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187DF397"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5D3E920" w14:textId="77777777" w:rsidTr="00CD6D52">
        <w:trPr>
          <w:trHeight w:val="20"/>
        </w:trPr>
        <w:tc>
          <w:tcPr>
            <w:tcW w:w="1050" w:type="dxa"/>
            <w:shd w:val="clear" w:color="auto" w:fill="auto"/>
            <w:noWrap/>
            <w:vAlign w:val="center"/>
          </w:tcPr>
          <w:p w14:paraId="3A6CB525"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776E2681"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57C8097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01F0127"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307C0B7D"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21D1777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BE15E9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F65D1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95ED30F"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AA9A747" w14:textId="77777777" w:rsidTr="00CD6D52">
        <w:trPr>
          <w:trHeight w:val="20"/>
        </w:trPr>
        <w:tc>
          <w:tcPr>
            <w:tcW w:w="1050" w:type="dxa"/>
            <w:shd w:val="clear" w:color="auto" w:fill="auto"/>
            <w:noWrap/>
            <w:vAlign w:val="center"/>
          </w:tcPr>
          <w:p w14:paraId="6DA34212"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2B2A9763"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1BFE8BB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4250F6"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7E28954D"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75F4A40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5469B4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0C0E0AB"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277D816"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67A8D9E8" w14:textId="77777777" w:rsidTr="00CD6D52">
        <w:trPr>
          <w:trHeight w:val="20"/>
        </w:trPr>
        <w:tc>
          <w:tcPr>
            <w:tcW w:w="3105" w:type="dxa"/>
            <w:gridSpan w:val="3"/>
            <w:shd w:val="clear" w:color="auto" w:fill="auto"/>
            <w:vAlign w:val="center"/>
          </w:tcPr>
          <w:p w14:paraId="2982F5C2"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201AD857"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40EA324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398DD1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A666D6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680158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AC5F731" w14:textId="77777777" w:rsidR="00BC5C25" w:rsidRPr="002A5923" w:rsidRDefault="00BC5C25" w:rsidP="00CD6D52">
            <w:pPr>
              <w:jc w:val="center"/>
              <w:rPr>
                <w:rFonts w:ascii="Arial" w:hAnsi="Arial" w:cs="Arial"/>
              </w:rPr>
            </w:pPr>
          </w:p>
        </w:tc>
      </w:tr>
      <w:tr w:rsidR="00BC5C25" w:rsidRPr="002A5923" w14:paraId="6FAFD7CF" w14:textId="77777777" w:rsidTr="00CD6D52">
        <w:trPr>
          <w:trHeight w:val="20"/>
        </w:trPr>
        <w:tc>
          <w:tcPr>
            <w:tcW w:w="1050" w:type="dxa"/>
            <w:shd w:val="clear" w:color="auto" w:fill="auto"/>
            <w:noWrap/>
            <w:vAlign w:val="center"/>
          </w:tcPr>
          <w:p w14:paraId="53BC8195"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01C404FA"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57FFA81C"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5E12A59"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2A22393A"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7DFA35F1"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2F45085"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C1BC6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066B80F"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36DDD8E9" w14:textId="77777777" w:rsidTr="00CD6D52">
        <w:trPr>
          <w:trHeight w:val="20"/>
        </w:trPr>
        <w:tc>
          <w:tcPr>
            <w:tcW w:w="1050" w:type="dxa"/>
            <w:shd w:val="clear" w:color="auto" w:fill="auto"/>
            <w:noWrap/>
            <w:vAlign w:val="center"/>
          </w:tcPr>
          <w:p w14:paraId="47F72186"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6ECDFF4C"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6FC7FCD8"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63BDC95"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218A328C"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4DC1E659"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22AEB4BB"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3583FF4"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B9A3B3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A07F5B7" w14:textId="77777777" w:rsidTr="00CD6D52">
        <w:trPr>
          <w:trHeight w:val="20"/>
        </w:trPr>
        <w:tc>
          <w:tcPr>
            <w:tcW w:w="1050" w:type="dxa"/>
            <w:shd w:val="clear" w:color="auto" w:fill="auto"/>
            <w:noWrap/>
            <w:vAlign w:val="center"/>
          </w:tcPr>
          <w:p w14:paraId="77D74420"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185D6588"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520CC714"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3E3EB4"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21F86392"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5110AC4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7AD401D"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814DBD"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78FFDCA"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144A3FEA" w14:textId="77777777" w:rsidTr="00CD6D52">
        <w:trPr>
          <w:trHeight w:val="20"/>
        </w:trPr>
        <w:tc>
          <w:tcPr>
            <w:tcW w:w="3105" w:type="dxa"/>
            <w:gridSpan w:val="3"/>
            <w:shd w:val="clear" w:color="auto" w:fill="auto"/>
            <w:vAlign w:val="center"/>
          </w:tcPr>
          <w:p w14:paraId="7E6A4452"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4DCBEBA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31B8AC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2A7E7D4"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E75B3A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47A602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15C727B0" w14:textId="77777777" w:rsidR="00BC5C25" w:rsidRPr="002A5923" w:rsidRDefault="00BC5C25" w:rsidP="00CD6D52">
            <w:pPr>
              <w:pStyle w:val="TAC"/>
              <w:rPr>
                <w:rFonts w:cs="Arial"/>
                <w:lang w:val="en-US" w:eastAsia="en-US"/>
              </w:rPr>
            </w:pPr>
          </w:p>
        </w:tc>
      </w:tr>
      <w:tr w:rsidR="00BC5C25" w:rsidRPr="002A5923" w14:paraId="469E9B9E" w14:textId="77777777" w:rsidTr="00CD6D52">
        <w:trPr>
          <w:trHeight w:val="20"/>
        </w:trPr>
        <w:tc>
          <w:tcPr>
            <w:tcW w:w="1050" w:type="dxa"/>
            <w:shd w:val="clear" w:color="auto" w:fill="auto"/>
            <w:noWrap/>
            <w:vAlign w:val="center"/>
          </w:tcPr>
          <w:p w14:paraId="7F82B797"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54CA15EA"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67B787C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6E19C7E"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183D3929"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7FC693E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0245BF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DE7AC0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0BBF57F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377B4293" w14:textId="77777777" w:rsidTr="00CD6D52">
        <w:trPr>
          <w:trHeight w:val="20"/>
        </w:trPr>
        <w:tc>
          <w:tcPr>
            <w:tcW w:w="1050" w:type="dxa"/>
            <w:shd w:val="clear" w:color="auto" w:fill="auto"/>
            <w:noWrap/>
            <w:vAlign w:val="center"/>
          </w:tcPr>
          <w:p w14:paraId="4DC4D638"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135AFBE3"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247DE94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D6A9938"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4D849FB5"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73EFBC9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22E4E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8B3D85F"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6806A4F"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63573A49" w14:textId="77777777" w:rsidTr="00CD6D52">
        <w:trPr>
          <w:trHeight w:val="20"/>
        </w:trPr>
        <w:tc>
          <w:tcPr>
            <w:tcW w:w="1050" w:type="dxa"/>
            <w:shd w:val="clear" w:color="auto" w:fill="auto"/>
            <w:noWrap/>
            <w:vAlign w:val="center"/>
          </w:tcPr>
          <w:p w14:paraId="0EB5CE35"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6FB481B2"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7AE07D9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13E709C"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2372BC0F"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03A5457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665F08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FC8EA7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19D6DFDF"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35651734" w14:textId="77777777" w:rsidTr="00CD6D52">
        <w:trPr>
          <w:trHeight w:val="20"/>
        </w:trPr>
        <w:tc>
          <w:tcPr>
            <w:tcW w:w="3105" w:type="dxa"/>
            <w:gridSpan w:val="3"/>
            <w:shd w:val="clear" w:color="auto" w:fill="auto"/>
            <w:vAlign w:val="center"/>
          </w:tcPr>
          <w:p w14:paraId="2463FF4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2B450AD4"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2BD3E2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10667E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DCC43C2"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050509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43020BF" w14:textId="77777777" w:rsidR="00BC5C25" w:rsidRPr="002A5923" w:rsidRDefault="00BC5C25" w:rsidP="00CD6D52">
            <w:pPr>
              <w:jc w:val="center"/>
              <w:rPr>
                <w:rFonts w:ascii="Arial" w:hAnsi="Arial" w:cs="Arial"/>
              </w:rPr>
            </w:pPr>
          </w:p>
        </w:tc>
      </w:tr>
      <w:tr w:rsidR="00BC5C25" w:rsidRPr="002A5923" w14:paraId="21F4BE08" w14:textId="77777777" w:rsidTr="00CD6D52">
        <w:trPr>
          <w:trHeight w:val="20"/>
        </w:trPr>
        <w:tc>
          <w:tcPr>
            <w:tcW w:w="1050" w:type="dxa"/>
            <w:shd w:val="clear" w:color="auto" w:fill="auto"/>
            <w:noWrap/>
            <w:vAlign w:val="center"/>
          </w:tcPr>
          <w:p w14:paraId="0237FB3D"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38AE025E"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069D9444"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664D9D16"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4A905186"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1D94572D"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5EE1167D"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C289BA3"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CE7C170"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4F80A16" w14:textId="77777777" w:rsidTr="00CD6D52">
        <w:trPr>
          <w:trHeight w:val="20"/>
        </w:trPr>
        <w:tc>
          <w:tcPr>
            <w:tcW w:w="1050" w:type="dxa"/>
            <w:shd w:val="clear" w:color="auto" w:fill="auto"/>
            <w:noWrap/>
            <w:vAlign w:val="center"/>
          </w:tcPr>
          <w:p w14:paraId="452AF24D"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1B9E530F"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23E52D2F"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2A032989"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565D2EDB"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4FDB6957"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2F650A05"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23E2C5F"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6390816"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3808308F" w14:textId="77777777" w:rsidTr="00CD6D52">
        <w:trPr>
          <w:trHeight w:val="20"/>
        </w:trPr>
        <w:tc>
          <w:tcPr>
            <w:tcW w:w="1050" w:type="dxa"/>
            <w:shd w:val="clear" w:color="auto" w:fill="auto"/>
            <w:noWrap/>
            <w:vAlign w:val="center"/>
          </w:tcPr>
          <w:p w14:paraId="7AA7BC84"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0FF7FB95"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77B3EB3"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E211C04"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73C87C4"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58313A86"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739F1C1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059066"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2815E38"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D0C62B2" w14:textId="77777777" w:rsidTr="00CD6D52">
        <w:trPr>
          <w:trHeight w:val="20"/>
        </w:trPr>
        <w:tc>
          <w:tcPr>
            <w:tcW w:w="3105" w:type="dxa"/>
            <w:gridSpan w:val="3"/>
            <w:shd w:val="clear" w:color="auto" w:fill="auto"/>
            <w:vAlign w:val="center"/>
          </w:tcPr>
          <w:p w14:paraId="2D3BA9DB"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64F0011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667851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C6A5944"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6EF543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67F1CB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757CBA84" w14:textId="77777777" w:rsidR="00BC5C25" w:rsidRPr="002A5923" w:rsidRDefault="00BC5C25" w:rsidP="00CD6D52">
            <w:pPr>
              <w:pStyle w:val="TAC"/>
              <w:rPr>
                <w:rFonts w:cs="Arial"/>
                <w:lang w:val="en-US" w:eastAsia="en-US"/>
              </w:rPr>
            </w:pPr>
          </w:p>
        </w:tc>
      </w:tr>
      <w:tr w:rsidR="00BC5C25" w:rsidRPr="002A5923" w14:paraId="68C1AC6B" w14:textId="77777777" w:rsidTr="00CD6D52">
        <w:trPr>
          <w:trHeight w:val="20"/>
        </w:trPr>
        <w:tc>
          <w:tcPr>
            <w:tcW w:w="1050" w:type="dxa"/>
            <w:shd w:val="clear" w:color="auto" w:fill="auto"/>
            <w:noWrap/>
            <w:vAlign w:val="center"/>
          </w:tcPr>
          <w:p w14:paraId="6F33338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1A4CE5B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13145F64"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F9C39A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5B6EBC"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9B42AA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FD5AC1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337397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8A40E3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D62D6EC" w14:textId="77777777" w:rsidTr="00CD6D52">
        <w:trPr>
          <w:trHeight w:val="20"/>
        </w:trPr>
        <w:tc>
          <w:tcPr>
            <w:tcW w:w="1050" w:type="dxa"/>
            <w:shd w:val="clear" w:color="auto" w:fill="auto"/>
            <w:noWrap/>
            <w:vAlign w:val="center"/>
          </w:tcPr>
          <w:p w14:paraId="6900624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EC8379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20922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37E4EE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FA53C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121D70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A422F9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828486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C6DDA7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46274F7" w14:textId="77777777" w:rsidTr="00CD6D52">
        <w:trPr>
          <w:trHeight w:val="20"/>
        </w:trPr>
        <w:tc>
          <w:tcPr>
            <w:tcW w:w="1050" w:type="dxa"/>
            <w:shd w:val="clear" w:color="auto" w:fill="auto"/>
            <w:noWrap/>
            <w:vAlign w:val="center"/>
          </w:tcPr>
          <w:p w14:paraId="23DBC2B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0CA81D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3E33D7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FBA4DE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94C90C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95B230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85B52E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2884AD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1AB5180"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BD77796" w14:textId="77777777" w:rsidTr="00CD6D52">
        <w:trPr>
          <w:trHeight w:val="20"/>
        </w:trPr>
        <w:tc>
          <w:tcPr>
            <w:tcW w:w="3105" w:type="dxa"/>
            <w:gridSpan w:val="3"/>
            <w:shd w:val="clear" w:color="auto" w:fill="auto"/>
            <w:vAlign w:val="center"/>
          </w:tcPr>
          <w:p w14:paraId="402DFCE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3F4CD7BB"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01FCED4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F27E6E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8D12C0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B9283F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EDDBE3A" w14:textId="77777777" w:rsidR="00BC5C25" w:rsidRPr="002A5923" w:rsidRDefault="00BC5C25" w:rsidP="00CD6D52">
            <w:pPr>
              <w:jc w:val="center"/>
              <w:rPr>
                <w:rFonts w:ascii="Arial" w:hAnsi="Arial" w:cs="Arial"/>
              </w:rPr>
            </w:pPr>
          </w:p>
        </w:tc>
      </w:tr>
      <w:tr w:rsidR="00BC5C25" w:rsidRPr="002A5923" w14:paraId="64D6EDFE" w14:textId="77777777" w:rsidTr="00CD6D52">
        <w:trPr>
          <w:trHeight w:val="20"/>
        </w:trPr>
        <w:tc>
          <w:tcPr>
            <w:tcW w:w="1050" w:type="dxa"/>
            <w:shd w:val="clear" w:color="auto" w:fill="auto"/>
            <w:noWrap/>
            <w:vAlign w:val="center"/>
          </w:tcPr>
          <w:p w14:paraId="64137807" w14:textId="77777777" w:rsidR="00BC5C25" w:rsidRPr="002A5923" w:rsidRDefault="00BC5C25" w:rsidP="00CD6D52">
            <w:pPr>
              <w:pStyle w:val="TAC"/>
              <w:rPr>
                <w:rFonts w:cs="Arial"/>
                <w:lang w:val="en-US" w:eastAsia="en-US"/>
              </w:rPr>
            </w:pPr>
            <w:r w:rsidRPr="002A5923">
              <w:rPr>
                <w:rFonts w:cs="Arial"/>
                <w:lang w:val="en-US" w:eastAsia="en-US"/>
              </w:rPr>
              <w:lastRenderedPageBreak/>
              <w:t>TBD</w:t>
            </w:r>
          </w:p>
        </w:tc>
        <w:tc>
          <w:tcPr>
            <w:tcW w:w="1050" w:type="dxa"/>
            <w:shd w:val="clear" w:color="auto" w:fill="auto"/>
            <w:noWrap/>
            <w:vAlign w:val="center"/>
          </w:tcPr>
          <w:p w14:paraId="59F089C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BE2339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FE301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2B1E2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D47AA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16B11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87679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C9D2D12"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F29712C" w14:textId="77777777" w:rsidTr="00CD6D52">
        <w:trPr>
          <w:trHeight w:val="20"/>
        </w:trPr>
        <w:tc>
          <w:tcPr>
            <w:tcW w:w="1050" w:type="dxa"/>
            <w:shd w:val="clear" w:color="auto" w:fill="auto"/>
            <w:noWrap/>
            <w:vAlign w:val="center"/>
          </w:tcPr>
          <w:p w14:paraId="24751D3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BED94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45B599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F88F9B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4E148C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1B2164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80E1B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04E731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CA2732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E9956FF" w14:textId="77777777" w:rsidTr="00CD6D52">
        <w:trPr>
          <w:trHeight w:val="20"/>
        </w:trPr>
        <w:tc>
          <w:tcPr>
            <w:tcW w:w="1050" w:type="dxa"/>
            <w:shd w:val="clear" w:color="auto" w:fill="auto"/>
            <w:noWrap/>
            <w:vAlign w:val="center"/>
          </w:tcPr>
          <w:p w14:paraId="43E7671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F69FF5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074C8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B313D7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B0F0D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B98790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366E9E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E27911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EF6013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9FF7D34" w14:textId="77777777" w:rsidTr="00CD6D52">
        <w:trPr>
          <w:trHeight w:val="20"/>
        </w:trPr>
        <w:tc>
          <w:tcPr>
            <w:tcW w:w="3105" w:type="dxa"/>
            <w:gridSpan w:val="3"/>
            <w:shd w:val="clear" w:color="auto" w:fill="auto"/>
            <w:vAlign w:val="center"/>
          </w:tcPr>
          <w:p w14:paraId="0BAB618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48C88F3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12B2CC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0611161"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6E4763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5986D8F"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3AFCAAF" w14:textId="77777777" w:rsidR="00BC5C25" w:rsidRPr="002A5923" w:rsidRDefault="00BC5C25" w:rsidP="00CD6D52">
            <w:pPr>
              <w:pStyle w:val="TAC"/>
              <w:rPr>
                <w:rFonts w:cs="Arial"/>
                <w:lang w:val="en-US" w:eastAsia="en-US"/>
              </w:rPr>
            </w:pPr>
          </w:p>
        </w:tc>
      </w:tr>
      <w:tr w:rsidR="00BC5C25" w:rsidRPr="002A5923" w14:paraId="49EBE8B1" w14:textId="77777777" w:rsidTr="00CD6D52">
        <w:trPr>
          <w:trHeight w:val="20"/>
        </w:trPr>
        <w:tc>
          <w:tcPr>
            <w:tcW w:w="1050" w:type="dxa"/>
            <w:shd w:val="clear" w:color="auto" w:fill="auto"/>
            <w:noWrap/>
            <w:vAlign w:val="center"/>
          </w:tcPr>
          <w:p w14:paraId="097327BC"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21C803BB"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1143EBC3"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5B84E9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AACAE6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DABAFD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E8484D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CE93AD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A834B4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C2A2C39" w14:textId="77777777" w:rsidTr="00CD6D52">
        <w:trPr>
          <w:trHeight w:val="20"/>
        </w:trPr>
        <w:tc>
          <w:tcPr>
            <w:tcW w:w="1050" w:type="dxa"/>
            <w:shd w:val="clear" w:color="auto" w:fill="auto"/>
            <w:noWrap/>
            <w:vAlign w:val="center"/>
          </w:tcPr>
          <w:p w14:paraId="7A4A987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AC879C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7F4B21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16009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C64A5D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C3BBF1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B1EAAF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292EA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92ADB42"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E5FC941" w14:textId="77777777" w:rsidTr="00CD6D52">
        <w:trPr>
          <w:trHeight w:val="20"/>
        </w:trPr>
        <w:tc>
          <w:tcPr>
            <w:tcW w:w="1050" w:type="dxa"/>
            <w:shd w:val="clear" w:color="auto" w:fill="auto"/>
            <w:noWrap/>
            <w:vAlign w:val="center"/>
          </w:tcPr>
          <w:p w14:paraId="18EF57D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10A3B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09ABB7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B1726C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238DE3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AB0D58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CFD03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18A5BB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ECCC2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C586DA4" w14:textId="77777777" w:rsidTr="00CD6D52">
        <w:trPr>
          <w:trHeight w:val="20"/>
        </w:trPr>
        <w:tc>
          <w:tcPr>
            <w:tcW w:w="3105" w:type="dxa"/>
            <w:gridSpan w:val="3"/>
            <w:shd w:val="clear" w:color="auto" w:fill="auto"/>
            <w:vAlign w:val="center"/>
          </w:tcPr>
          <w:p w14:paraId="3BB8B674"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383C5316"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D4C4FC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39C740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41B42E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4E33B9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C72D4BF" w14:textId="77777777" w:rsidR="00BC5C25" w:rsidRPr="002A5923" w:rsidRDefault="00BC5C25" w:rsidP="00CD6D52">
            <w:pPr>
              <w:jc w:val="center"/>
              <w:rPr>
                <w:rFonts w:ascii="Arial" w:hAnsi="Arial" w:cs="Arial"/>
              </w:rPr>
            </w:pPr>
          </w:p>
        </w:tc>
      </w:tr>
      <w:tr w:rsidR="00BC5C25" w:rsidRPr="002A5923" w14:paraId="05D0B48E" w14:textId="77777777" w:rsidTr="00CD6D52">
        <w:trPr>
          <w:trHeight w:val="20"/>
        </w:trPr>
        <w:tc>
          <w:tcPr>
            <w:tcW w:w="1050" w:type="dxa"/>
            <w:shd w:val="clear" w:color="auto" w:fill="auto"/>
            <w:noWrap/>
            <w:vAlign w:val="center"/>
          </w:tcPr>
          <w:p w14:paraId="577306A4"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72D2A827"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1689D38F"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4085E44C"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6B941F28"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2C7C42C9"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361AD93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F0C9FD3"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25C310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C48DD0A" w14:textId="77777777" w:rsidTr="00CD6D52">
        <w:trPr>
          <w:trHeight w:val="20"/>
        </w:trPr>
        <w:tc>
          <w:tcPr>
            <w:tcW w:w="1050" w:type="dxa"/>
            <w:shd w:val="clear" w:color="auto" w:fill="auto"/>
            <w:noWrap/>
            <w:vAlign w:val="center"/>
          </w:tcPr>
          <w:p w14:paraId="32AB601D"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7392F8AC"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685ACAE7"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E26F9D3"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384B01CC"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3090C98D"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3D90E2E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A5E09CA"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4AA81F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6170FA4" w14:textId="77777777" w:rsidTr="00CD6D52">
        <w:trPr>
          <w:trHeight w:val="20"/>
        </w:trPr>
        <w:tc>
          <w:tcPr>
            <w:tcW w:w="1050" w:type="dxa"/>
            <w:shd w:val="clear" w:color="auto" w:fill="auto"/>
            <w:noWrap/>
            <w:vAlign w:val="center"/>
          </w:tcPr>
          <w:p w14:paraId="32548939"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70211936"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40D10DB9"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2F085BA2"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6EB01F21"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75A7278D"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28A5421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E51530"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D6AD26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C7FA525" w14:textId="77777777" w:rsidTr="00CD6D52">
        <w:trPr>
          <w:trHeight w:val="20"/>
        </w:trPr>
        <w:tc>
          <w:tcPr>
            <w:tcW w:w="3105" w:type="dxa"/>
            <w:gridSpan w:val="3"/>
            <w:shd w:val="clear" w:color="auto" w:fill="auto"/>
            <w:vAlign w:val="center"/>
          </w:tcPr>
          <w:p w14:paraId="3DBFC60B"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011D681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02E265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582EE51"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6AFD7CA1"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9A31936"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210AF5AD" w14:textId="77777777" w:rsidR="00BC5C25" w:rsidRPr="002A5923" w:rsidRDefault="00BC5C25" w:rsidP="00CD6D52">
            <w:pPr>
              <w:pStyle w:val="TAC"/>
              <w:rPr>
                <w:rFonts w:cs="Arial"/>
                <w:lang w:val="en-US" w:eastAsia="en-US"/>
              </w:rPr>
            </w:pPr>
          </w:p>
        </w:tc>
      </w:tr>
      <w:tr w:rsidR="00BC5C25" w:rsidRPr="002A5923" w14:paraId="40A0FA31" w14:textId="77777777" w:rsidTr="00CD6D52">
        <w:trPr>
          <w:trHeight w:val="20"/>
        </w:trPr>
        <w:tc>
          <w:tcPr>
            <w:tcW w:w="1050" w:type="dxa"/>
            <w:shd w:val="clear" w:color="auto" w:fill="auto"/>
            <w:noWrap/>
            <w:vAlign w:val="center"/>
          </w:tcPr>
          <w:p w14:paraId="07EF583B"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0418967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3E51349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C5A504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FC69713"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409E813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BD0794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CA095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CD41E7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2A6F71D" w14:textId="77777777" w:rsidTr="00CD6D52">
        <w:trPr>
          <w:trHeight w:val="20"/>
        </w:trPr>
        <w:tc>
          <w:tcPr>
            <w:tcW w:w="1050" w:type="dxa"/>
            <w:shd w:val="clear" w:color="auto" w:fill="auto"/>
            <w:noWrap/>
            <w:vAlign w:val="center"/>
          </w:tcPr>
          <w:p w14:paraId="7AAB108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FA5E60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A75A1F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DD4106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B86CAD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D20582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CE26C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56BCA7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3425440"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6D50970" w14:textId="77777777" w:rsidTr="00CD6D52">
        <w:trPr>
          <w:trHeight w:val="20"/>
        </w:trPr>
        <w:tc>
          <w:tcPr>
            <w:tcW w:w="1050" w:type="dxa"/>
            <w:shd w:val="clear" w:color="auto" w:fill="auto"/>
            <w:noWrap/>
            <w:vAlign w:val="center"/>
          </w:tcPr>
          <w:p w14:paraId="4A62E1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E7321F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1EB728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0955E7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D54CDC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966EB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C6B9E3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7A18C6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B9539BE"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720C7E9" w14:textId="77777777" w:rsidTr="00CD6D52">
        <w:trPr>
          <w:trHeight w:val="20"/>
        </w:trPr>
        <w:tc>
          <w:tcPr>
            <w:tcW w:w="3105" w:type="dxa"/>
            <w:gridSpan w:val="3"/>
            <w:shd w:val="clear" w:color="auto" w:fill="auto"/>
            <w:vAlign w:val="center"/>
          </w:tcPr>
          <w:p w14:paraId="25D7D83E"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648F9218"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2E49F2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7BB4FD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7F405A2"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789201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2A03513" w14:textId="77777777" w:rsidR="00BC5C25" w:rsidRPr="002A5923" w:rsidRDefault="00BC5C25" w:rsidP="00CD6D52">
            <w:pPr>
              <w:jc w:val="center"/>
              <w:rPr>
                <w:rFonts w:ascii="Arial" w:hAnsi="Arial" w:cs="Arial"/>
              </w:rPr>
            </w:pPr>
          </w:p>
        </w:tc>
      </w:tr>
      <w:tr w:rsidR="00BC5C25" w:rsidRPr="002A5923" w14:paraId="2212F97B" w14:textId="77777777" w:rsidTr="00CD6D52">
        <w:trPr>
          <w:trHeight w:val="20"/>
        </w:trPr>
        <w:tc>
          <w:tcPr>
            <w:tcW w:w="1050" w:type="dxa"/>
            <w:shd w:val="clear" w:color="auto" w:fill="auto"/>
            <w:noWrap/>
            <w:vAlign w:val="center"/>
          </w:tcPr>
          <w:p w14:paraId="2FA1FD5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481390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C7527B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580980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1551F8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9A6855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455F62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0D2168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6B8293E"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C0A938C" w14:textId="77777777" w:rsidTr="00CD6D52">
        <w:trPr>
          <w:trHeight w:val="20"/>
        </w:trPr>
        <w:tc>
          <w:tcPr>
            <w:tcW w:w="1050" w:type="dxa"/>
            <w:shd w:val="clear" w:color="auto" w:fill="auto"/>
            <w:noWrap/>
            <w:vAlign w:val="center"/>
          </w:tcPr>
          <w:p w14:paraId="4CF9A1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FC3DF1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851A76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F9104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96283E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6C619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FE8715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350D2C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B2CA6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6C830C8" w14:textId="77777777" w:rsidTr="00CD6D52">
        <w:trPr>
          <w:trHeight w:val="20"/>
        </w:trPr>
        <w:tc>
          <w:tcPr>
            <w:tcW w:w="1050" w:type="dxa"/>
            <w:shd w:val="clear" w:color="auto" w:fill="auto"/>
            <w:noWrap/>
            <w:vAlign w:val="center"/>
          </w:tcPr>
          <w:p w14:paraId="3CCB576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FE5A3E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7CE7ED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7E4930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E8A79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671387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09048C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A44FD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C9261F"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13C3266" w14:textId="77777777" w:rsidTr="00CD6D52">
        <w:trPr>
          <w:trHeight w:val="20"/>
        </w:trPr>
        <w:tc>
          <w:tcPr>
            <w:tcW w:w="3105" w:type="dxa"/>
            <w:gridSpan w:val="3"/>
            <w:shd w:val="clear" w:color="auto" w:fill="auto"/>
            <w:vAlign w:val="center"/>
          </w:tcPr>
          <w:p w14:paraId="69042100"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5E72ED9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A12A07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7A2B572"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817A383"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DE8D545"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284A9B7F" w14:textId="77777777" w:rsidR="00BC5C25" w:rsidRPr="002A5923" w:rsidRDefault="00BC5C25" w:rsidP="00CD6D52">
            <w:pPr>
              <w:pStyle w:val="TAC"/>
              <w:rPr>
                <w:rFonts w:cs="Arial"/>
                <w:lang w:val="en-US" w:eastAsia="en-US"/>
              </w:rPr>
            </w:pPr>
          </w:p>
        </w:tc>
      </w:tr>
      <w:tr w:rsidR="00BC5C25" w:rsidRPr="002A5923" w14:paraId="04104A7F" w14:textId="77777777" w:rsidTr="00CD6D52">
        <w:trPr>
          <w:trHeight w:val="20"/>
        </w:trPr>
        <w:tc>
          <w:tcPr>
            <w:tcW w:w="1050" w:type="dxa"/>
            <w:shd w:val="clear" w:color="auto" w:fill="auto"/>
            <w:noWrap/>
            <w:vAlign w:val="center"/>
          </w:tcPr>
          <w:p w14:paraId="0D66560A"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29FF6F16"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47557456"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345CDCD0"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98FDBAC"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4EEB339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0272D74"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A078FCF"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F24DBC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223985B8" w14:textId="77777777" w:rsidTr="00CD6D52">
        <w:trPr>
          <w:trHeight w:val="20"/>
        </w:trPr>
        <w:tc>
          <w:tcPr>
            <w:tcW w:w="1050" w:type="dxa"/>
            <w:shd w:val="clear" w:color="auto" w:fill="auto"/>
            <w:noWrap/>
            <w:vAlign w:val="center"/>
          </w:tcPr>
          <w:p w14:paraId="00069E84"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18FBE028"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11D32CD6"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BC7C1"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5ADB1FBB"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235D30D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49283F4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10CBC8"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7667F9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6788CD2" w14:textId="77777777" w:rsidTr="00CD6D52">
        <w:trPr>
          <w:trHeight w:val="20"/>
        </w:trPr>
        <w:tc>
          <w:tcPr>
            <w:tcW w:w="1050" w:type="dxa"/>
            <w:shd w:val="clear" w:color="auto" w:fill="auto"/>
            <w:noWrap/>
            <w:vAlign w:val="center"/>
          </w:tcPr>
          <w:p w14:paraId="13CBB0B9"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08476AA0"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36D21F31"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60374F1"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3DAA08BC"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3F1DDD34"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77BBE39C"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E17E210"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5486C88"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2A3BF37D" w14:textId="77777777" w:rsidTr="00CD6D52">
        <w:trPr>
          <w:trHeight w:val="20"/>
        </w:trPr>
        <w:tc>
          <w:tcPr>
            <w:tcW w:w="9665" w:type="dxa"/>
            <w:gridSpan w:val="9"/>
            <w:shd w:val="clear" w:color="auto" w:fill="auto"/>
            <w:noWrap/>
            <w:vAlign w:val="center"/>
          </w:tcPr>
          <w:p w14:paraId="09BF5864"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0CAEB0CC"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24C14BFE"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268D067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0B3F0AF6"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0C942429"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58F8DDE5" w14:textId="77777777" w:rsidR="00826B26" w:rsidRPr="002A5923" w:rsidRDefault="00826B26" w:rsidP="00D21572"/>
    <w:p w14:paraId="5E659213" w14:textId="77777777" w:rsidR="00BC5C25" w:rsidRPr="002A5923" w:rsidRDefault="00826B26" w:rsidP="003B0191">
      <w:pPr>
        <w:pStyle w:val="TH"/>
      </w:pPr>
      <w:r w:rsidRPr="002A5923">
        <w:lastRenderedPageBreak/>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r w:rsidR="00BC5C25"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7BB13F80" w14:textId="77777777" w:rsidTr="00CD6D52">
        <w:trPr>
          <w:trHeight w:val="20"/>
        </w:trPr>
        <w:tc>
          <w:tcPr>
            <w:tcW w:w="1050" w:type="dxa"/>
            <w:shd w:val="clear" w:color="auto" w:fill="auto"/>
            <w:vAlign w:val="bottom"/>
          </w:tcPr>
          <w:p w14:paraId="79A1D4B7" w14:textId="77777777" w:rsidR="00BC5C25" w:rsidRPr="002A5923" w:rsidRDefault="00BC5C25" w:rsidP="00CD6D52">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506A6D4F"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DF06138"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9CE5BF0"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6CA9E1AC"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C437B5F"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53E0B6F7"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ED7F832"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6E598787"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0E2FBD52" w14:textId="77777777" w:rsidTr="00CD6D52">
        <w:trPr>
          <w:trHeight w:val="20"/>
        </w:trPr>
        <w:tc>
          <w:tcPr>
            <w:tcW w:w="3105" w:type="dxa"/>
            <w:gridSpan w:val="3"/>
            <w:shd w:val="clear" w:color="auto" w:fill="auto"/>
            <w:vAlign w:val="center"/>
          </w:tcPr>
          <w:p w14:paraId="59DDFC4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3423DD20"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5EE6EA57" w14:textId="77777777" w:rsidR="00BC5C25" w:rsidRPr="002A5923" w:rsidRDefault="00BC5C25" w:rsidP="00CD6D52">
            <w:pPr>
              <w:rPr>
                <w:rFonts w:ascii="Arial" w:hAnsi="Arial" w:cs="Arial"/>
              </w:rPr>
            </w:pPr>
          </w:p>
        </w:tc>
        <w:tc>
          <w:tcPr>
            <w:tcW w:w="1020" w:type="dxa"/>
            <w:shd w:val="clear" w:color="auto" w:fill="auto"/>
            <w:noWrap/>
            <w:vAlign w:val="bottom"/>
          </w:tcPr>
          <w:p w14:paraId="5BB90404" w14:textId="77777777" w:rsidR="00BC5C25" w:rsidRPr="002A5923" w:rsidRDefault="00BC5C25" w:rsidP="00CD6D52">
            <w:pPr>
              <w:rPr>
                <w:rFonts w:ascii="Arial" w:hAnsi="Arial" w:cs="Arial"/>
              </w:rPr>
            </w:pPr>
          </w:p>
        </w:tc>
        <w:tc>
          <w:tcPr>
            <w:tcW w:w="1060" w:type="dxa"/>
            <w:shd w:val="clear" w:color="auto" w:fill="auto"/>
            <w:noWrap/>
            <w:vAlign w:val="bottom"/>
          </w:tcPr>
          <w:p w14:paraId="63DBE352" w14:textId="77777777" w:rsidR="00BC5C25" w:rsidRPr="002A5923" w:rsidRDefault="00BC5C25" w:rsidP="00CD6D52">
            <w:pPr>
              <w:rPr>
                <w:rFonts w:ascii="Arial" w:hAnsi="Arial" w:cs="Arial"/>
              </w:rPr>
            </w:pPr>
          </w:p>
        </w:tc>
        <w:tc>
          <w:tcPr>
            <w:tcW w:w="1060" w:type="dxa"/>
            <w:shd w:val="clear" w:color="auto" w:fill="auto"/>
            <w:noWrap/>
            <w:vAlign w:val="bottom"/>
          </w:tcPr>
          <w:p w14:paraId="05ACA0C7" w14:textId="77777777" w:rsidR="00BC5C25" w:rsidRPr="002A5923" w:rsidRDefault="00BC5C25" w:rsidP="00CD6D52">
            <w:pPr>
              <w:rPr>
                <w:rFonts w:ascii="Arial" w:hAnsi="Arial" w:cs="Arial"/>
              </w:rPr>
            </w:pPr>
          </w:p>
        </w:tc>
        <w:tc>
          <w:tcPr>
            <w:tcW w:w="1020" w:type="dxa"/>
            <w:shd w:val="clear" w:color="auto" w:fill="auto"/>
            <w:noWrap/>
            <w:vAlign w:val="bottom"/>
          </w:tcPr>
          <w:p w14:paraId="4AA0998E" w14:textId="77777777" w:rsidR="00BC5C25" w:rsidRPr="002A5923" w:rsidRDefault="00BC5C25" w:rsidP="00CD6D52">
            <w:pPr>
              <w:rPr>
                <w:rFonts w:ascii="Arial" w:hAnsi="Arial" w:cs="Arial"/>
              </w:rPr>
            </w:pPr>
          </w:p>
        </w:tc>
      </w:tr>
      <w:tr w:rsidR="00BC5C25" w:rsidRPr="002A5923" w14:paraId="4A8A9142" w14:textId="77777777" w:rsidTr="00CD6D52">
        <w:trPr>
          <w:trHeight w:val="20"/>
        </w:trPr>
        <w:tc>
          <w:tcPr>
            <w:tcW w:w="1050" w:type="dxa"/>
            <w:shd w:val="clear" w:color="auto" w:fill="auto"/>
            <w:noWrap/>
            <w:vAlign w:val="center"/>
          </w:tcPr>
          <w:p w14:paraId="587EB95F"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109A4F66"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0AE4C66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59B7EA3"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3955EF4F"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30CA771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247EC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C400C5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0279BA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373802C" w14:textId="77777777" w:rsidTr="00CD6D52">
        <w:trPr>
          <w:trHeight w:val="20"/>
        </w:trPr>
        <w:tc>
          <w:tcPr>
            <w:tcW w:w="3105" w:type="dxa"/>
            <w:gridSpan w:val="3"/>
            <w:shd w:val="clear" w:color="auto" w:fill="auto"/>
            <w:vAlign w:val="center"/>
          </w:tcPr>
          <w:p w14:paraId="40F37109"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56443ADD"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12930CE6" w14:textId="77777777" w:rsidR="00BC5C25" w:rsidRPr="002A5923" w:rsidRDefault="00BC5C25" w:rsidP="00CD6D52">
            <w:pPr>
              <w:rPr>
                <w:rFonts w:ascii="Arial" w:hAnsi="Arial" w:cs="Arial"/>
              </w:rPr>
            </w:pPr>
          </w:p>
        </w:tc>
        <w:tc>
          <w:tcPr>
            <w:tcW w:w="1020" w:type="dxa"/>
            <w:shd w:val="clear" w:color="auto" w:fill="auto"/>
            <w:noWrap/>
            <w:vAlign w:val="bottom"/>
          </w:tcPr>
          <w:p w14:paraId="2E629A83" w14:textId="77777777" w:rsidR="00BC5C25" w:rsidRPr="002A5923" w:rsidRDefault="00BC5C25" w:rsidP="00CD6D52">
            <w:pPr>
              <w:rPr>
                <w:rFonts w:ascii="Arial" w:hAnsi="Arial" w:cs="Arial"/>
              </w:rPr>
            </w:pPr>
          </w:p>
        </w:tc>
        <w:tc>
          <w:tcPr>
            <w:tcW w:w="1060" w:type="dxa"/>
            <w:shd w:val="clear" w:color="auto" w:fill="auto"/>
            <w:noWrap/>
            <w:vAlign w:val="center"/>
          </w:tcPr>
          <w:p w14:paraId="17CE6DF5"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655D05BA" w14:textId="77777777" w:rsidR="00BC5C25" w:rsidRPr="002A5923" w:rsidRDefault="00BC5C25" w:rsidP="00CD6D52">
            <w:pPr>
              <w:rPr>
                <w:rFonts w:ascii="Arial" w:hAnsi="Arial" w:cs="Arial"/>
              </w:rPr>
            </w:pPr>
          </w:p>
        </w:tc>
        <w:tc>
          <w:tcPr>
            <w:tcW w:w="1020" w:type="dxa"/>
            <w:shd w:val="clear" w:color="auto" w:fill="auto"/>
            <w:noWrap/>
            <w:vAlign w:val="bottom"/>
          </w:tcPr>
          <w:p w14:paraId="3CB1937A" w14:textId="77777777" w:rsidR="00BC5C25" w:rsidRPr="002A5923" w:rsidRDefault="00BC5C25" w:rsidP="00CD6D52">
            <w:pPr>
              <w:rPr>
                <w:rFonts w:ascii="Arial" w:hAnsi="Arial" w:cs="Arial"/>
              </w:rPr>
            </w:pPr>
          </w:p>
        </w:tc>
      </w:tr>
      <w:tr w:rsidR="00BC5C25" w:rsidRPr="002A5923" w14:paraId="60E5968C" w14:textId="77777777" w:rsidTr="00CD6D52">
        <w:trPr>
          <w:trHeight w:val="20"/>
        </w:trPr>
        <w:tc>
          <w:tcPr>
            <w:tcW w:w="1050" w:type="dxa"/>
            <w:shd w:val="clear" w:color="auto" w:fill="auto"/>
            <w:noWrap/>
            <w:vAlign w:val="center"/>
          </w:tcPr>
          <w:p w14:paraId="0108CB1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963E02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79C591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11DF5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CB27B6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634F3F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880F50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449EE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191C955"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A63DA75" w14:textId="77777777" w:rsidTr="00CD6D52">
        <w:trPr>
          <w:trHeight w:val="20"/>
        </w:trPr>
        <w:tc>
          <w:tcPr>
            <w:tcW w:w="3105" w:type="dxa"/>
            <w:gridSpan w:val="3"/>
            <w:shd w:val="clear" w:color="auto" w:fill="auto"/>
            <w:vAlign w:val="center"/>
          </w:tcPr>
          <w:p w14:paraId="62CD5C7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7B601DE2"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3167683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7156B87"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BCB15AD"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790B5C7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3E67002" w14:textId="77777777" w:rsidR="00BC5C25" w:rsidRPr="002A5923" w:rsidRDefault="00BC5C25" w:rsidP="00CD6D52">
            <w:pPr>
              <w:jc w:val="center"/>
              <w:rPr>
                <w:rFonts w:ascii="Arial" w:hAnsi="Arial" w:cs="Arial"/>
              </w:rPr>
            </w:pPr>
          </w:p>
        </w:tc>
      </w:tr>
      <w:tr w:rsidR="00BC5C25" w:rsidRPr="002A5923" w14:paraId="7EAB4F88" w14:textId="77777777" w:rsidTr="00CD6D52">
        <w:trPr>
          <w:trHeight w:val="20"/>
        </w:trPr>
        <w:tc>
          <w:tcPr>
            <w:tcW w:w="1050" w:type="dxa"/>
            <w:shd w:val="clear" w:color="auto" w:fill="auto"/>
            <w:noWrap/>
            <w:vAlign w:val="center"/>
          </w:tcPr>
          <w:p w14:paraId="63C0C39F"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751D942F"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0ACABEB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F036533"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604E0C86"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2D4356F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B6BCC8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191EA2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5D099D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415C1E9" w14:textId="77777777" w:rsidTr="00CD6D52">
        <w:trPr>
          <w:trHeight w:val="20"/>
        </w:trPr>
        <w:tc>
          <w:tcPr>
            <w:tcW w:w="1050" w:type="dxa"/>
            <w:shd w:val="clear" w:color="auto" w:fill="auto"/>
            <w:noWrap/>
            <w:vAlign w:val="center"/>
          </w:tcPr>
          <w:p w14:paraId="0D17009B"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467EF8E0"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101E768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BB6DC81"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31364689"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0A3CD16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A3A623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D7A7B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84AAE8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7013353" w14:textId="77777777" w:rsidTr="00CD6D52">
        <w:trPr>
          <w:trHeight w:val="20"/>
        </w:trPr>
        <w:tc>
          <w:tcPr>
            <w:tcW w:w="1050" w:type="dxa"/>
            <w:shd w:val="clear" w:color="auto" w:fill="auto"/>
            <w:noWrap/>
            <w:vAlign w:val="center"/>
          </w:tcPr>
          <w:p w14:paraId="01BCFE2F"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4A701256"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487C4F1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3F36B77"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0C6E97F7"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9C8892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D41FC9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7836CB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7EE961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EA5844C" w14:textId="77777777" w:rsidTr="00CD6D52">
        <w:trPr>
          <w:trHeight w:val="20"/>
        </w:trPr>
        <w:tc>
          <w:tcPr>
            <w:tcW w:w="3105" w:type="dxa"/>
            <w:gridSpan w:val="3"/>
            <w:shd w:val="clear" w:color="auto" w:fill="auto"/>
            <w:vAlign w:val="center"/>
          </w:tcPr>
          <w:p w14:paraId="541A9C64"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1BEE8CBC"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2999CB0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C0FD23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6008B07"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6DE27FD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4EE4A0" w14:textId="77777777" w:rsidR="00BC5C25" w:rsidRPr="002A5923" w:rsidRDefault="00BC5C25" w:rsidP="00CD6D52">
            <w:pPr>
              <w:jc w:val="center"/>
              <w:rPr>
                <w:rFonts w:ascii="Arial" w:hAnsi="Arial" w:cs="Arial"/>
              </w:rPr>
            </w:pPr>
          </w:p>
        </w:tc>
      </w:tr>
      <w:tr w:rsidR="00BC5C25" w:rsidRPr="002A5923" w14:paraId="1D996821" w14:textId="77777777" w:rsidTr="00CD6D52">
        <w:trPr>
          <w:trHeight w:val="20"/>
        </w:trPr>
        <w:tc>
          <w:tcPr>
            <w:tcW w:w="1050" w:type="dxa"/>
            <w:shd w:val="clear" w:color="auto" w:fill="auto"/>
            <w:noWrap/>
            <w:vAlign w:val="center"/>
          </w:tcPr>
          <w:p w14:paraId="0ED13DF7"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0C42E4DB"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7D525AE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B765CB5"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66CF7148"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3F39B5B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3FD102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E61D73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A89A55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400EAB4" w14:textId="77777777" w:rsidTr="00CD6D52">
        <w:trPr>
          <w:trHeight w:val="20"/>
        </w:trPr>
        <w:tc>
          <w:tcPr>
            <w:tcW w:w="1050" w:type="dxa"/>
            <w:shd w:val="clear" w:color="auto" w:fill="auto"/>
            <w:noWrap/>
            <w:vAlign w:val="center"/>
          </w:tcPr>
          <w:p w14:paraId="213C8C30"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2ADACAE1"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6A5F17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72DCA0F"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42AD7B23"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1459D7D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5B9283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B47D3A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D8F0D6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D70ABFF" w14:textId="77777777" w:rsidTr="00CD6D52">
        <w:trPr>
          <w:trHeight w:val="20"/>
        </w:trPr>
        <w:tc>
          <w:tcPr>
            <w:tcW w:w="1050" w:type="dxa"/>
            <w:shd w:val="clear" w:color="auto" w:fill="auto"/>
            <w:noWrap/>
            <w:vAlign w:val="center"/>
          </w:tcPr>
          <w:p w14:paraId="3238B22A"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4417C6A1"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5F2BF25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3FDDEDC"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2D5B682D"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26B8606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A5782B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3EC03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4618D2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77F0BF3" w14:textId="77777777" w:rsidTr="00CD6D52">
        <w:trPr>
          <w:trHeight w:val="20"/>
        </w:trPr>
        <w:tc>
          <w:tcPr>
            <w:tcW w:w="3105" w:type="dxa"/>
            <w:gridSpan w:val="3"/>
            <w:shd w:val="clear" w:color="auto" w:fill="auto"/>
            <w:vAlign w:val="center"/>
          </w:tcPr>
          <w:p w14:paraId="06830A2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6C29AD65"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5EDE81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2EE741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0E8116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1F0C37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C864E84" w14:textId="77777777" w:rsidR="00BC5C25" w:rsidRPr="002A5923" w:rsidRDefault="00BC5C25" w:rsidP="00CD6D52">
            <w:pPr>
              <w:jc w:val="center"/>
              <w:rPr>
                <w:rFonts w:ascii="Arial" w:hAnsi="Arial" w:cs="Arial"/>
              </w:rPr>
            </w:pPr>
          </w:p>
        </w:tc>
      </w:tr>
      <w:tr w:rsidR="00BC5C25" w:rsidRPr="002A5923" w14:paraId="036924C1" w14:textId="77777777" w:rsidTr="00CD6D52">
        <w:trPr>
          <w:trHeight w:val="20"/>
        </w:trPr>
        <w:tc>
          <w:tcPr>
            <w:tcW w:w="1050" w:type="dxa"/>
            <w:shd w:val="clear" w:color="auto" w:fill="auto"/>
            <w:noWrap/>
            <w:vAlign w:val="center"/>
          </w:tcPr>
          <w:p w14:paraId="4FFA35A1"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4CE83ED9"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04BFF11D"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29196B0"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364EBDC6"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05D3149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DCADA6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285AB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92CB6A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36A9441" w14:textId="77777777" w:rsidTr="00CD6D52">
        <w:trPr>
          <w:trHeight w:val="20"/>
        </w:trPr>
        <w:tc>
          <w:tcPr>
            <w:tcW w:w="3105" w:type="dxa"/>
            <w:gridSpan w:val="3"/>
            <w:shd w:val="clear" w:color="auto" w:fill="auto"/>
            <w:vAlign w:val="center"/>
          </w:tcPr>
          <w:p w14:paraId="73B3B708"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5081B394"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AD3106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E291EE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A9260F2"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C9E217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977C919" w14:textId="77777777" w:rsidR="00BC5C25" w:rsidRPr="002A5923" w:rsidRDefault="00BC5C25" w:rsidP="00CD6D52">
            <w:pPr>
              <w:jc w:val="center"/>
              <w:rPr>
                <w:rFonts w:ascii="Arial" w:hAnsi="Arial" w:cs="Arial"/>
              </w:rPr>
            </w:pPr>
          </w:p>
        </w:tc>
      </w:tr>
      <w:tr w:rsidR="00BC5C25" w:rsidRPr="002A5923" w14:paraId="6BE39BE8" w14:textId="77777777" w:rsidTr="00CD6D52">
        <w:trPr>
          <w:trHeight w:val="20"/>
        </w:trPr>
        <w:tc>
          <w:tcPr>
            <w:tcW w:w="1050" w:type="dxa"/>
            <w:shd w:val="clear" w:color="auto" w:fill="auto"/>
            <w:noWrap/>
            <w:vAlign w:val="center"/>
          </w:tcPr>
          <w:p w14:paraId="6AC66916"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58BA6B46"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02B2470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C5CA9C6"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59E9C18F"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77B3775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AF6EEF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E3A855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61983D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72F92A4" w14:textId="77777777" w:rsidTr="00CD6D52">
        <w:trPr>
          <w:trHeight w:val="20"/>
        </w:trPr>
        <w:tc>
          <w:tcPr>
            <w:tcW w:w="1050" w:type="dxa"/>
            <w:shd w:val="clear" w:color="auto" w:fill="auto"/>
            <w:noWrap/>
            <w:vAlign w:val="center"/>
          </w:tcPr>
          <w:p w14:paraId="15E0F417"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7200E3E7"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2734150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4183837"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00315B12"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007F60C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1B0CF0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703C0E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60C76A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A011681" w14:textId="77777777" w:rsidTr="00CD6D52">
        <w:trPr>
          <w:trHeight w:val="20"/>
        </w:trPr>
        <w:tc>
          <w:tcPr>
            <w:tcW w:w="1050" w:type="dxa"/>
            <w:shd w:val="clear" w:color="auto" w:fill="auto"/>
            <w:noWrap/>
            <w:vAlign w:val="center"/>
          </w:tcPr>
          <w:p w14:paraId="77199875"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2BFABC83"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4D1EB8B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EA231FB"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1F6445AC"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64D1A90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A4D7D2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9C8242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E20C3B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FFD7523" w14:textId="77777777" w:rsidTr="00CD6D52">
        <w:trPr>
          <w:trHeight w:val="20"/>
        </w:trPr>
        <w:tc>
          <w:tcPr>
            <w:tcW w:w="3105" w:type="dxa"/>
            <w:gridSpan w:val="3"/>
            <w:shd w:val="clear" w:color="auto" w:fill="auto"/>
            <w:vAlign w:val="center"/>
          </w:tcPr>
          <w:p w14:paraId="66C9103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4A807835"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D905BC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61CAE1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54E896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0FB373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0816B48" w14:textId="77777777" w:rsidR="00BC5C25" w:rsidRPr="002A5923" w:rsidRDefault="00BC5C25" w:rsidP="00CD6D52">
            <w:pPr>
              <w:jc w:val="center"/>
              <w:rPr>
                <w:rFonts w:ascii="Arial" w:hAnsi="Arial" w:cs="Arial"/>
              </w:rPr>
            </w:pPr>
          </w:p>
        </w:tc>
      </w:tr>
      <w:tr w:rsidR="00BC5C25" w:rsidRPr="002A5923" w14:paraId="5B42C04A" w14:textId="77777777" w:rsidTr="00CD6D52">
        <w:trPr>
          <w:trHeight w:val="20"/>
        </w:trPr>
        <w:tc>
          <w:tcPr>
            <w:tcW w:w="1050" w:type="dxa"/>
            <w:shd w:val="clear" w:color="auto" w:fill="auto"/>
            <w:noWrap/>
            <w:vAlign w:val="center"/>
          </w:tcPr>
          <w:p w14:paraId="59837A3C"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23F52451"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0E7F0D12"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B25369E"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1DAD2564"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1680269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D54A68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3863E3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00CEF3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B37B78" w14:textId="77777777" w:rsidTr="00CD6D52">
        <w:trPr>
          <w:trHeight w:val="20"/>
        </w:trPr>
        <w:tc>
          <w:tcPr>
            <w:tcW w:w="1050" w:type="dxa"/>
            <w:shd w:val="clear" w:color="auto" w:fill="auto"/>
            <w:noWrap/>
            <w:vAlign w:val="center"/>
          </w:tcPr>
          <w:p w14:paraId="2AD7BB83"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31416842"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35497362"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DDC5469"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689F29DE"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D160EC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242B08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37C088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5F43A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AF1CDBA" w14:textId="77777777" w:rsidTr="00CD6D52">
        <w:trPr>
          <w:trHeight w:val="20"/>
        </w:trPr>
        <w:tc>
          <w:tcPr>
            <w:tcW w:w="1050" w:type="dxa"/>
            <w:shd w:val="clear" w:color="auto" w:fill="auto"/>
            <w:noWrap/>
            <w:vAlign w:val="center"/>
          </w:tcPr>
          <w:p w14:paraId="65947299"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0AFD46C7"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3191090D"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414F983"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3B4DC7F"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5C7BE00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74E825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EA87D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569125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9284354" w14:textId="77777777" w:rsidTr="00CD6D52">
        <w:trPr>
          <w:trHeight w:val="20"/>
        </w:trPr>
        <w:tc>
          <w:tcPr>
            <w:tcW w:w="3105" w:type="dxa"/>
            <w:gridSpan w:val="3"/>
            <w:shd w:val="clear" w:color="auto" w:fill="auto"/>
            <w:vAlign w:val="center"/>
          </w:tcPr>
          <w:p w14:paraId="096E39E8"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64B02AE2"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556A036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F1093E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A07D65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9B5DED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13353F3" w14:textId="77777777" w:rsidR="00BC5C25" w:rsidRPr="002A5923" w:rsidRDefault="00BC5C25" w:rsidP="00CD6D52">
            <w:pPr>
              <w:jc w:val="center"/>
              <w:rPr>
                <w:rFonts w:ascii="Arial" w:hAnsi="Arial" w:cs="Arial"/>
              </w:rPr>
            </w:pPr>
          </w:p>
        </w:tc>
      </w:tr>
      <w:tr w:rsidR="00BC5C25" w:rsidRPr="002A5923" w14:paraId="43DC4BE1" w14:textId="77777777" w:rsidTr="00CD6D52">
        <w:trPr>
          <w:trHeight w:val="20"/>
        </w:trPr>
        <w:tc>
          <w:tcPr>
            <w:tcW w:w="1050" w:type="dxa"/>
            <w:shd w:val="clear" w:color="auto" w:fill="auto"/>
            <w:noWrap/>
            <w:vAlign w:val="center"/>
          </w:tcPr>
          <w:p w14:paraId="18ABD43F"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12FA2990"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2219476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ED48525"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7A04B0A8"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20FA238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731CDA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AC6BA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DAB68B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D6F6BF" w14:textId="77777777" w:rsidTr="00CD6D52">
        <w:trPr>
          <w:trHeight w:val="20"/>
        </w:trPr>
        <w:tc>
          <w:tcPr>
            <w:tcW w:w="1050" w:type="dxa"/>
            <w:shd w:val="clear" w:color="auto" w:fill="auto"/>
            <w:noWrap/>
            <w:vAlign w:val="center"/>
          </w:tcPr>
          <w:p w14:paraId="7557E10F"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4761F2FC"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13B3952D"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B6E9AD7"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0D370C7D"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13E6DDE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ADC574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0D805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B011D8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1002EB9" w14:textId="77777777" w:rsidTr="00CD6D52">
        <w:trPr>
          <w:trHeight w:val="20"/>
        </w:trPr>
        <w:tc>
          <w:tcPr>
            <w:tcW w:w="1050" w:type="dxa"/>
            <w:shd w:val="clear" w:color="auto" w:fill="auto"/>
            <w:noWrap/>
            <w:vAlign w:val="center"/>
          </w:tcPr>
          <w:p w14:paraId="25C4DF65"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0CBAEFA6"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7A88717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F76E5D5"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6F5C0E58"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399F2A6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A2967A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179ABF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3C7BF3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E7DD1F" w14:textId="77777777" w:rsidTr="00CD6D52">
        <w:trPr>
          <w:trHeight w:val="20"/>
        </w:trPr>
        <w:tc>
          <w:tcPr>
            <w:tcW w:w="3105" w:type="dxa"/>
            <w:gridSpan w:val="3"/>
            <w:shd w:val="clear" w:color="auto" w:fill="auto"/>
            <w:vAlign w:val="center"/>
          </w:tcPr>
          <w:p w14:paraId="1F0D4574"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5B2E293D"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4F0E88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915FF1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BE863C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D48D9A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ED3C2DF" w14:textId="77777777" w:rsidR="00BC5C25" w:rsidRPr="002A5923" w:rsidRDefault="00BC5C25" w:rsidP="00CD6D52">
            <w:pPr>
              <w:jc w:val="center"/>
              <w:rPr>
                <w:rFonts w:ascii="Arial" w:hAnsi="Arial" w:cs="Arial"/>
              </w:rPr>
            </w:pPr>
          </w:p>
        </w:tc>
      </w:tr>
      <w:tr w:rsidR="00BC5C25" w:rsidRPr="002A5923" w14:paraId="1EAE2D6A" w14:textId="77777777" w:rsidTr="00CD6D52">
        <w:trPr>
          <w:trHeight w:val="20"/>
        </w:trPr>
        <w:tc>
          <w:tcPr>
            <w:tcW w:w="1050" w:type="dxa"/>
            <w:shd w:val="clear" w:color="auto" w:fill="auto"/>
            <w:noWrap/>
            <w:vAlign w:val="center"/>
          </w:tcPr>
          <w:p w14:paraId="761ACEB1"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7D7853BC"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0C3141D2"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8B6C5C4"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76CDDE0C"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52CC572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437BF6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9B64BD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187B81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ADC1D41" w14:textId="77777777" w:rsidTr="00CD6D52">
        <w:trPr>
          <w:trHeight w:val="20"/>
        </w:trPr>
        <w:tc>
          <w:tcPr>
            <w:tcW w:w="1050" w:type="dxa"/>
            <w:shd w:val="clear" w:color="auto" w:fill="auto"/>
            <w:noWrap/>
            <w:vAlign w:val="center"/>
          </w:tcPr>
          <w:p w14:paraId="1B10F3EE"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746AC2AE"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3EBB898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B9773FB"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3C4934A8"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5F75EE0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A38F94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6BEF86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74B327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42179BC" w14:textId="77777777" w:rsidTr="00CD6D52">
        <w:trPr>
          <w:trHeight w:val="20"/>
        </w:trPr>
        <w:tc>
          <w:tcPr>
            <w:tcW w:w="1050" w:type="dxa"/>
            <w:shd w:val="clear" w:color="auto" w:fill="auto"/>
            <w:noWrap/>
            <w:vAlign w:val="center"/>
          </w:tcPr>
          <w:p w14:paraId="795B2385"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386EAE83"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0929A18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D27360D"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0451616D"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411337C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94F114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95697A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A059B3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9DD678" w14:textId="77777777" w:rsidTr="00CD6D52">
        <w:trPr>
          <w:trHeight w:val="20"/>
        </w:trPr>
        <w:tc>
          <w:tcPr>
            <w:tcW w:w="3105" w:type="dxa"/>
            <w:gridSpan w:val="3"/>
            <w:shd w:val="clear" w:color="auto" w:fill="auto"/>
            <w:vAlign w:val="center"/>
          </w:tcPr>
          <w:p w14:paraId="3347DD7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6707F299"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6F2C5A7"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A956AF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136452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A07A97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2FCC1A7" w14:textId="77777777" w:rsidR="00BC5C25" w:rsidRPr="002A5923" w:rsidRDefault="00BC5C25" w:rsidP="00CD6D52">
            <w:pPr>
              <w:jc w:val="center"/>
              <w:rPr>
                <w:rFonts w:ascii="Arial" w:hAnsi="Arial" w:cs="Arial"/>
              </w:rPr>
            </w:pPr>
          </w:p>
        </w:tc>
      </w:tr>
      <w:tr w:rsidR="00BC5C25" w:rsidRPr="002A5923" w14:paraId="18DA26FC" w14:textId="77777777" w:rsidTr="00CD6D52">
        <w:trPr>
          <w:trHeight w:val="20"/>
        </w:trPr>
        <w:tc>
          <w:tcPr>
            <w:tcW w:w="1050" w:type="dxa"/>
            <w:shd w:val="clear" w:color="auto" w:fill="auto"/>
            <w:noWrap/>
            <w:vAlign w:val="center"/>
          </w:tcPr>
          <w:p w14:paraId="23399947"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73BA10E8"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427857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B3944A9"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1F0BD3F9"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23CFC3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4867A5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100DE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0F16C7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056EA26" w14:textId="77777777" w:rsidTr="00CD6D52">
        <w:trPr>
          <w:trHeight w:val="20"/>
        </w:trPr>
        <w:tc>
          <w:tcPr>
            <w:tcW w:w="1050" w:type="dxa"/>
            <w:shd w:val="clear" w:color="auto" w:fill="auto"/>
            <w:noWrap/>
            <w:vAlign w:val="center"/>
          </w:tcPr>
          <w:p w14:paraId="041655A9"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67E0EC24"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3AD0005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8A8D1BB"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5F82D683"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396C48C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A31482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A8A5D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3EE845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DC11DFD" w14:textId="77777777" w:rsidTr="00CD6D52">
        <w:trPr>
          <w:trHeight w:val="20"/>
        </w:trPr>
        <w:tc>
          <w:tcPr>
            <w:tcW w:w="1050" w:type="dxa"/>
            <w:shd w:val="clear" w:color="auto" w:fill="auto"/>
            <w:noWrap/>
            <w:vAlign w:val="center"/>
          </w:tcPr>
          <w:p w14:paraId="71617BA9"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43D1E3A7"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66174ED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73776E7"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15D940A1"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4A91299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DF6770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3411F3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457220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E87A727" w14:textId="77777777" w:rsidTr="00CD6D52">
        <w:trPr>
          <w:trHeight w:val="20"/>
        </w:trPr>
        <w:tc>
          <w:tcPr>
            <w:tcW w:w="3105" w:type="dxa"/>
            <w:gridSpan w:val="3"/>
            <w:shd w:val="clear" w:color="auto" w:fill="auto"/>
            <w:vAlign w:val="center"/>
          </w:tcPr>
          <w:p w14:paraId="74A85CA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79F69814"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0435206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528702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B642BA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EAFC6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DE1124B" w14:textId="77777777" w:rsidR="00BC5C25" w:rsidRPr="002A5923" w:rsidRDefault="00BC5C25" w:rsidP="00CD6D52">
            <w:pPr>
              <w:jc w:val="center"/>
              <w:rPr>
                <w:rFonts w:ascii="Arial" w:hAnsi="Arial" w:cs="Arial"/>
              </w:rPr>
            </w:pPr>
          </w:p>
        </w:tc>
      </w:tr>
      <w:tr w:rsidR="00BC5C25" w:rsidRPr="002A5923" w14:paraId="4ED84E28" w14:textId="77777777" w:rsidTr="00CD6D52">
        <w:trPr>
          <w:trHeight w:val="20"/>
        </w:trPr>
        <w:tc>
          <w:tcPr>
            <w:tcW w:w="1050" w:type="dxa"/>
            <w:shd w:val="clear" w:color="auto" w:fill="auto"/>
            <w:noWrap/>
            <w:vAlign w:val="center"/>
          </w:tcPr>
          <w:p w14:paraId="65247030"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41F0C65E"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4CF6D15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3C93A70"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49D3B9FF"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5A93474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F2227E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C61190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40A6BD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99846E" w14:textId="77777777" w:rsidTr="00CD6D52">
        <w:trPr>
          <w:trHeight w:val="20"/>
        </w:trPr>
        <w:tc>
          <w:tcPr>
            <w:tcW w:w="1050" w:type="dxa"/>
            <w:shd w:val="clear" w:color="auto" w:fill="auto"/>
            <w:noWrap/>
            <w:vAlign w:val="center"/>
          </w:tcPr>
          <w:p w14:paraId="5B3B24C7"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6FED4BE"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7934267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0B44180"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7E41B406"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39A432E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B42ABE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7C995C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B8403F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58D6C9" w14:textId="77777777" w:rsidTr="00CD6D52">
        <w:trPr>
          <w:trHeight w:val="20"/>
        </w:trPr>
        <w:tc>
          <w:tcPr>
            <w:tcW w:w="1050" w:type="dxa"/>
            <w:shd w:val="clear" w:color="auto" w:fill="auto"/>
            <w:noWrap/>
            <w:vAlign w:val="center"/>
          </w:tcPr>
          <w:p w14:paraId="367A5E68"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0F848B95"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6AEB97C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B29FC5D"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44C3649C"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16F7930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2CF81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DA7FA2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035285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6EEA82D" w14:textId="77777777" w:rsidTr="00CD6D52">
        <w:trPr>
          <w:trHeight w:val="20"/>
        </w:trPr>
        <w:tc>
          <w:tcPr>
            <w:tcW w:w="3105" w:type="dxa"/>
            <w:gridSpan w:val="3"/>
            <w:shd w:val="clear" w:color="auto" w:fill="auto"/>
            <w:vAlign w:val="center"/>
          </w:tcPr>
          <w:p w14:paraId="0534C6AC"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54B66C4E"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7565D28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E4AC8A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6019F3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746D3C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3386E5D" w14:textId="77777777" w:rsidR="00BC5C25" w:rsidRPr="002A5923" w:rsidRDefault="00BC5C25" w:rsidP="00CD6D52">
            <w:pPr>
              <w:jc w:val="center"/>
              <w:rPr>
                <w:rFonts w:ascii="Arial" w:hAnsi="Arial" w:cs="Arial"/>
              </w:rPr>
            </w:pPr>
          </w:p>
        </w:tc>
      </w:tr>
      <w:tr w:rsidR="00BC5C25" w:rsidRPr="002A5923" w14:paraId="0BF35A6F" w14:textId="77777777" w:rsidTr="00CD6D52">
        <w:trPr>
          <w:trHeight w:val="20"/>
        </w:trPr>
        <w:tc>
          <w:tcPr>
            <w:tcW w:w="1050" w:type="dxa"/>
            <w:shd w:val="clear" w:color="auto" w:fill="auto"/>
            <w:noWrap/>
            <w:vAlign w:val="center"/>
          </w:tcPr>
          <w:p w14:paraId="5CB67746"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5F0AA9B8"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371DEA43"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11B0CDD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46D50E6A"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696CE86"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127DD89A"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0EB5168"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5E9EC4DE"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4914FECE" w14:textId="77777777" w:rsidTr="00CD6D52">
        <w:trPr>
          <w:trHeight w:val="20"/>
        </w:trPr>
        <w:tc>
          <w:tcPr>
            <w:tcW w:w="9665" w:type="dxa"/>
            <w:gridSpan w:val="9"/>
            <w:shd w:val="clear" w:color="auto" w:fill="auto"/>
            <w:noWrap/>
            <w:vAlign w:val="center"/>
          </w:tcPr>
          <w:p w14:paraId="11E114D7"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02E93EA5"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45800DE3" w14:textId="77777777" w:rsidR="00D140D2" w:rsidRPr="002A5923" w:rsidRDefault="00D140D2" w:rsidP="00D21572">
      <w:pPr>
        <w:rPr>
          <w:lang w:eastAsia="zh-CN"/>
        </w:rPr>
      </w:pPr>
    </w:p>
    <w:p w14:paraId="5CA1A145" w14:textId="77777777" w:rsidR="00525653" w:rsidRPr="002A5923" w:rsidRDefault="00525653" w:rsidP="00D21572">
      <w:pPr>
        <w:pStyle w:val="Heading1"/>
        <w:rPr>
          <w:lang w:eastAsia="zh-CN"/>
        </w:rPr>
      </w:pPr>
      <w:bookmarkStart w:id="31" w:name="_Toc518938102"/>
      <w:r w:rsidRPr="002A5923">
        <w:rPr>
          <w:lang w:eastAsia="zh-CN"/>
        </w:rPr>
        <w:t>7</w:t>
      </w:r>
      <w:r w:rsidRPr="002A5923">
        <w:tab/>
      </w:r>
      <w:r w:rsidR="005D748B" w:rsidRPr="002A5923">
        <w:rPr>
          <w:lang w:eastAsia="zh-CN"/>
        </w:rPr>
        <w:t>Measurement procedure – transmitter performance</w:t>
      </w:r>
      <w:bookmarkEnd w:id="31"/>
    </w:p>
    <w:p w14:paraId="3FB4ABCF" w14:textId="77777777" w:rsidR="00203133" w:rsidRPr="002A5923" w:rsidRDefault="00203133" w:rsidP="00D21572">
      <w:r w:rsidRPr="002A5923">
        <w:t>This section describes the specifics of the radiated power measurement procedure.</w:t>
      </w:r>
    </w:p>
    <w:p w14:paraId="112FF294" w14:textId="77777777" w:rsidR="003B2BAB" w:rsidRPr="002A5923" w:rsidRDefault="003B2BAB" w:rsidP="00D21572">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779CB17" w14:textId="77777777" w:rsidR="00203133" w:rsidRPr="002A5923" w:rsidRDefault="00203133" w:rsidP="00D21572">
      <w:pPr>
        <w:pStyle w:val="Heading2"/>
      </w:pPr>
      <w:bookmarkStart w:id="32" w:name="_Toc518938103"/>
      <w:r w:rsidRPr="002A5923">
        <w:t>7.1</w:t>
      </w:r>
      <w:r w:rsidRPr="002A5923">
        <w:tab/>
        <w:t>General measurement arrangements</w:t>
      </w:r>
      <w:bookmarkEnd w:id="32"/>
    </w:p>
    <w:p w14:paraId="16711B75"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0C3712C7"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37D80368"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75077F93"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3BB61F97"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4E6C0FE"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3386A1A6"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4EF41AD2" w14:textId="77777777" w:rsidR="00203133" w:rsidRPr="002A5923" w:rsidRDefault="00203133" w:rsidP="00D21572">
      <w:pPr>
        <w:pStyle w:val="Heading2"/>
      </w:pPr>
      <w:bookmarkStart w:id="33" w:name="_Toc518938104"/>
      <w:r w:rsidRPr="002A5923">
        <w:t>7.</w:t>
      </w:r>
      <w:r w:rsidRPr="002A5923">
        <w:rPr>
          <w:rFonts w:hint="eastAsia"/>
        </w:rPr>
        <w:t>2</w:t>
      </w:r>
      <w:r w:rsidRPr="002A5923">
        <w:tab/>
      </w:r>
      <w:r w:rsidRPr="002A5923">
        <w:rPr>
          <w:rFonts w:hint="eastAsia"/>
        </w:rPr>
        <w:t>Procedure for radiated power measurement</w:t>
      </w:r>
      <w:bookmarkEnd w:id="33"/>
    </w:p>
    <w:p w14:paraId="05B5C901"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29ECCF41" w14:textId="77777777" w:rsidR="00203133" w:rsidRPr="002A5923" w:rsidRDefault="00203133" w:rsidP="00D21572">
      <w:r w:rsidRPr="002A5923">
        <w:rPr>
          <w:rFonts w:hint="eastAsia"/>
        </w:rPr>
        <w:t>2. Follow steps 1 and 2 in section 6.2.2.4.2 of 3GPP TS 36.521-1 and ensure that the DUT transmits with its maximum power.</w:t>
      </w:r>
    </w:p>
    <w:p w14:paraId="7CD7CAAC"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7D87356C"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471963B3" w14:textId="77777777" w:rsidR="00203133" w:rsidRPr="002A5923" w:rsidRDefault="00203133" w:rsidP="00D21572">
      <w:pPr>
        <w:pStyle w:val="Heading2"/>
      </w:pPr>
      <w:bookmarkStart w:id="34" w:name="_Toc518938105"/>
      <w:r w:rsidRPr="002A5923">
        <w:lastRenderedPageBreak/>
        <w:t>7.</w:t>
      </w:r>
      <w:r w:rsidRPr="002A5923">
        <w:rPr>
          <w:rFonts w:hint="eastAsia"/>
        </w:rPr>
        <w:t>3</w:t>
      </w:r>
      <w:r w:rsidRPr="002A5923">
        <w:tab/>
      </w:r>
      <w:r w:rsidRPr="002A5923">
        <w:rPr>
          <w:rFonts w:hint="eastAsia"/>
        </w:rPr>
        <w:t>Calibration measurement</w:t>
      </w:r>
      <w:bookmarkEnd w:id="34"/>
    </w:p>
    <w:p w14:paraId="3412A06C"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49A11345" w14:textId="77777777" w:rsidR="009E6E91" w:rsidRPr="002A5923" w:rsidRDefault="009E6E91" w:rsidP="00D21572">
      <w:pPr>
        <w:pStyle w:val="Heading1"/>
        <w:rPr>
          <w:lang w:eastAsia="zh-CN"/>
        </w:rPr>
      </w:pPr>
      <w:bookmarkStart w:id="35" w:name="_Toc518938106"/>
      <w:r w:rsidRPr="002A5923">
        <w:rPr>
          <w:lang w:eastAsia="zh-CN"/>
        </w:rPr>
        <w:t>8</w:t>
      </w:r>
      <w:r w:rsidRPr="002A5923">
        <w:tab/>
      </w:r>
      <w:r w:rsidR="005D748B" w:rsidRPr="002A5923">
        <w:rPr>
          <w:lang w:eastAsia="zh-CN"/>
        </w:rPr>
        <w:t>Measurement procedure – receiver performance</w:t>
      </w:r>
      <w:bookmarkEnd w:id="35"/>
    </w:p>
    <w:p w14:paraId="436D1535"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4AD3759C" w14:textId="77777777" w:rsidR="003B2BAB" w:rsidRPr="002A5923" w:rsidRDefault="003B2BAB" w:rsidP="00D21572">
      <w:bookmarkStart w:id="36"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D53B5F8" w14:textId="77777777" w:rsidR="00203133" w:rsidRPr="002A5923" w:rsidRDefault="00203133" w:rsidP="00D21572">
      <w:pPr>
        <w:pStyle w:val="Heading2"/>
      </w:pPr>
      <w:bookmarkStart w:id="37" w:name="_Toc518938107"/>
      <w:r w:rsidRPr="002A5923">
        <w:rPr>
          <w:rFonts w:hint="eastAsia"/>
        </w:rPr>
        <w:t>8</w:t>
      </w:r>
      <w:r w:rsidRPr="002A5923">
        <w:t>.1</w:t>
      </w:r>
      <w:r w:rsidRPr="002A5923">
        <w:tab/>
        <w:t>General measurement arrangements</w:t>
      </w:r>
      <w:bookmarkEnd w:id="37"/>
    </w:p>
    <w:p w14:paraId="7F78ABD4"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5364E1D2"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60380E3A"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6186B836"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0855D41A"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FB68CCF"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7944D735"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61010FAD" w14:textId="77777777" w:rsidR="00203133" w:rsidRPr="002A5923" w:rsidRDefault="00203133" w:rsidP="00D21572">
      <w:pPr>
        <w:pStyle w:val="Heading2"/>
      </w:pPr>
      <w:bookmarkStart w:id="38" w:name="_Toc518938108"/>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38"/>
    </w:p>
    <w:p w14:paraId="00C350C5"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5FFE3EC6"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37BB2E63"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22EF65F5" w14:textId="77777777" w:rsidR="00203133" w:rsidRPr="002A5923" w:rsidRDefault="00203133" w:rsidP="003121DA">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55272140" w14:textId="77777777" w:rsidR="00203133" w:rsidRPr="002A5923" w:rsidRDefault="00203133" w:rsidP="00D21572">
      <w:pPr>
        <w:pStyle w:val="Heading2"/>
      </w:pPr>
      <w:bookmarkStart w:id="39" w:name="_Toc518938109"/>
      <w:r w:rsidRPr="002A5923">
        <w:rPr>
          <w:rFonts w:hint="eastAsia"/>
        </w:rPr>
        <w:t>8</w:t>
      </w:r>
      <w:r w:rsidRPr="002A5923">
        <w:t>.</w:t>
      </w:r>
      <w:r w:rsidRPr="002A5923">
        <w:rPr>
          <w:rFonts w:hint="eastAsia"/>
        </w:rPr>
        <w:t>3</w:t>
      </w:r>
      <w:r w:rsidRPr="002A5923">
        <w:tab/>
      </w:r>
      <w:r w:rsidRPr="002A5923">
        <w:rPr>
          <w:rFonts w:hint="eastAsia"/>
        </w:rPr>
        <w:t>Calibration measurement</w:t>
      </w:r>
      <w:bookmarkEnd w:id="39"/>
    </w:p>
    <w:p w14:paraId="59336565"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23C5C908" w14:textId="77777777" w:rsidR="005B597D" w:rsidRPr="002A5923" w:rsidRDefault="00216C76" w:rsidP="005B597D">
      <w:pPr>
        <w:pStyle w:val="Heading9"/>
      </w:pPr>
      <w:r w:rsidRPr="002A5923">
        <w:rPr>
          <w:lang w:eastAsia="zh-CN"/>
        </w:rPr>
        <w:br w:type="page"/>
      </w:r>
      <w:bookmarkStart w:id="40" w:name="_Toc518938110"/>
      <w:r w:rsidR="005B597D" w:rsidRPr="002A5923">
        <w:lastRenderedPageBreak/>
        <w:t>Annex A:</w:t>
      </w:r>
      <w:r w:rsidR="005B597D" w:rsidRPr="002A5923">
        <w:br/>
      </w:r>
      <w:r w:rsidR="005B597D" w:rsidRPr="002A5923">
        <w:rPr>
          <w:lang w:eastAsia="zh-CN"/>
        </w:rPr>
        <w:t>System Parameters</w:t>
      </w:r>
      <w:bookmarkEnd w:id="40"/>
    </w:p>
    <w:p w14:paraId="75BDFC9D" w14:textId="77777777" w:rsidR="00472F6E" w:rsidRPr="002A5923" w:rsidRDefault="00472F6E" w:rsidP="00D21572">
      <w:pPr>
        <w:rPr>
          <w:lang w:eastAsia="zh-CN"/>
        </w:rPr>
      </w:pPr>
    </w:p>
    <w:p w14:paraId="14910288" w14:textId="77777777" w:rsidR="00472F6E" w:rsidRPr="002A5923" w:rsidRDefault="00472F6E" w:rsidP="00D21572">
      <w:pPr>
        <w:pStyle w:val="Heading1"/>
      </w:pPr>
      <w:bookmarkStart w:id="41" w:name="_Toc518938111"/>
      <w:r w:rsidRPr="002A5923">
        <w:rPr>
          <w:rFonts w:hint="eastAsia"/>
        </w:rPr>
        <w:t>A</w:t>
      </w:r>
      <w:r w:rsidRPr="002A5923">
        <w:t>.1</w:t>
      </w:r>
      <w:r w:rsidRPr="002A5923">
        <w:tab/>
        <w:t>Definition and applicability</w:t>
      </w:r>
      <w:bookmarkEnd w:id="41"/>
    </w:p>
    <w:p w14:paraId="1A1AD9AD"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131D7327" w14:textId="77777777" w:rsidR="00472F6E" w:rsidRPr="002A5923" w:rsidRDefault="00472F6E" w:rsidP="00D21572">
      <w:r w:rsidRPr="002A5923">
        <w:t>Radio measurements are performed in the so-called open area mode in such as way to be as close as possible to the free space conditions.</w:t>
      </w:r>
    </w:p>
    <w:p w14:paraId="6BD76693" w14:textId="77777777" w:rsidR="00472F6E" w:rsidRPr="002A5923" w:rsidRDefault="00472F6E" w:rsidP="00D21572">
      <w:pPr>
        <w:pStyle w:val="Heading1"/>
      </w:pPr>
      <w:bookmarkStart w:id="42" w:name="_Toc518938112"/>
      <w:r w:rsidRPr="002A5923">
        <w:rPr>
          <w:rFonts w:hint="eastAsia"/>
        </w:rPr>
        <w:t>A</w:t>
      </w:r>
      <w:r w:rsidRPr="002A5923">
        <w:t>.2</w:t>
      </w:r>
      <w:r w:rsidRPr="002A5923">
        <w:tab/>
        <w:t>Establishing the connection</w:t>
      </w:r>
      <w:bookmarkEnd w:id="42"/>
    </w:p>
    <w:p w14:paraId="4186F336"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712D4857" w14:textId="77777777" w:rsidR="00826B26" w:rsidRPr="002A5923" w:rsidRDefault="00826B26" w:rsidP="00D21572">
      <w:pPr>
        <w:pStyle w:val="Heading1"/>
      </w:pPr>
      <w:bookmarkStart w:id="43" w:name="_Toc518938113"/>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43"/>
    </w:p>
    <w:p w14:paraId="713D16C2"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4F9EF2B5" w14:textId="77777777"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52D88718" w14:textId="77777777" w:rsidTr="005D3134">
        <w:trPr>
          <w:trHeight w:val="255"/>
        </w:trPr>
        <w:tc>
          <w:tcPr>
            <w:tcW w:w="6945" w:type="dxa"/>
            <w:gridSpan w:val="8"/>
            <w:shd w:val="clear" w:color="auto" w:fill="auto"/>
            <w:vAlign w:val="center"/>
          </w:tcPr>
          <w:p w14:paraId="1FD1E8B1"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5BF2E0CD" w14:textId="77777777" w:rsidTr="005D3134">
        <w:trPr>
          <w:trHeight w:val="420"/>
        </w:trPr>
        <w:tc>
          <w:tcPr>
            <w:tcW w:w="1035" w:type="dxa"/>
            <w:shd w:val="clear" w:color="auto" w:fill="auto"/>
            <w:vAlign w:val="center"/>
          </w:tcPr>
          <w:p w14:paraId="57C397C8"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05A2BB5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4EFA7AE2"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7A490E5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5FB8CC97"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4F8DAFB8"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099B1125"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1CED701E"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3B382308" w14:textId="77777777" w:rsidTr="005D3134">
        <w:trPr>
          <w:trHeight w:val="255"/>
        </w:trPr>
        <w:tc>
          <w:tcPr>
            <w:tcW w:w="1035" w:type="dxa"/>
            <w:shd w:val="clear" w:color="auto" w:fill="auto"/>
            <w:vAlign w:val="center"/>
          </w:tcPr>
          <w:p w14:paraId="0FA6F14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12827A8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2A4133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B82145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8528A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1A560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06F2F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048D490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3DB2747" w14:textId="77777777" w:rsidTr="005D3134">
        <w:trPr>
          <w:trHeight w:val="255"/>
        </w:trPr>
        <w:tc>
          <w:tcPr>
            <w:tcW w:w="1035" w:type="dxa"/>
            <w:shd w:val="clear" w:color="auto" w:fill="auto"/>
            <w:vAlign w:val="center"/>
          </w:tcPr>
          <w:p w14:paraId="73A4C34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12E508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790C5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07F565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C34EA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5179F2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640A8E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99C7FA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82D1E6E" w14:textId="77777777" w:rsidTr="005D3134">
        <w:trPr>
          <w:trHeight w:val="255"/>
        </w:trPr>
        <w:tc>
          <w:tcPr>
            <w:tcW w:w="1035" w:type="dxa"/>
            <w:shd w:val="clear" w:color="auto" w:fill="auto"/>
            <w:vAlign w:val="center"/>
          </w:tcPr>
          <w:p w14:paraId="797EAC4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0BA4FA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31ED2C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08950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EE4CBE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A70299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BF8BF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0C45CE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5C7658E" w14:textId="77777777" w:rsidTr="005D3134">
        <w:trPr>
          <w:trHeight w:val="255"/>
        </w:trPr>
        <w:tc>
          <w:tcPr>
            <w:tcW w:w="1035" w:type="dxa"/>
            <w:shd w:val="clear" w:color="auto" w:fill="auto"/>
            <w:vAlign w:val="center"/>
          </w:tcPr>
          <w:p w14:paraId="15F515E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76557A9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84C8D2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BD0081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D2CB3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FCB090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B25F1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9A7648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4C497EB" w14:textId="77777777" w:rsidTr="005D3134">
        <w:trPr>
          <w:trHeight w:val="255"/>
        </w:trPr>
        <w:tc>
          <w:tcPr>
            <w:tcW w:w="1035" w:type="dxa"/>
            <w:shd w:val="clear" w:color="auto" w:fill="auto"/>
            <w:vAlign w:val="center"/>
          </w:tcPr>
          <w:p w14:paraId="2D8FD75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024628B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8958A3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BE52D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20092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0AEF880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242AB8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2BAD6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A7CB6AA" w14:textId="77777777" w:rsidTr="005D3134">
        <w:trPr>
          <w:trHeight w:val="255"/>
        </w:trPr>
        <w:tc>
          <w:tcPr>
            <w:tcW w:w="1035" w:type="dxa"/>
            <w:shd w:val="clear" w:color="auto" w:fill="auto"/>
            <w:vAlign w:val="center"/>
          </w:tcPr>
          <w:p w14:paraId="0504BF8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2235725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7715A6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2A74F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7AD78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550286C2"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CF89D9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8C3616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CB3CE2C" w14:textId="77777777" w:rsidTr="005D3134">
        <w:trPr>
          <w:trHeight w:val="255"/>
        </w:trPr>
        <w:tc>
          <w:tcPr>
            <w:tcW w:w="1035" w:type="dxa"/>
            <w:shd w:val="clear" w:color="auto" w:fill="auto"/>
            <w:vAlign w:val="center"/>
          </w:tcPr>
          <w:p w14:paraId="6D78501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3BA5E61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677CDF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D24D0D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86BF78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104F8A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46C4C2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0567083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4927AA8" w14:textId="77777777" w:rsidTr="005D3134">
        <w:trPr>
          <w:trHeight w:val="255"/>
        </w:trPr>
        <w:tc>
          <w:tcPr>
            <w:tcW w:w="1035" w:type="dxa"/>
            <w:shd w:val="clear" w:color="auto" w:fill="auto"/>
            <w:vAlign w:val="center"/>
          </w:tcPr>
          <w:p w14:paraId="78F948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0E6A99A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2A9519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4F46D3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00F30A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01CA1D5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1D4153A"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03F39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CA04486" w14:textId="77777777" w:rsidTr="005D3134">
        <w:trPr>
          <w:trHeight w:val="255"/>
        </w:trPr>
        <w:tc>
          <w:tcPr>
            <w:tcW w:w="1035" w:type="dxa"/>
            <w:shd w:val="clear" w:color="auto" w:fill="auto"/>
            <w:vAlign w:val="center"/>
          </w:tcPr>
          <w:p w14:paraId="527836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68C07F0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BD738E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AAF5A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42AE7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D0F1FE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084871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E375A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90A1484" w14:textId="77777777" w:rsidTr="005D3134">
        <w:trPr>
          <w:trHeight w:val="255"/>
        </w:trPr>
        <w:tc>
          <w:tcPr>
            <w:tcW w:w="1035" w:type="dxa"/>
            <w:shd w:val="clear" w:color="auto" w:fill="auto"/>
            <w:vAlign w:val="center"/>
          </w:tcPr>
          <w:p w14:paraId="7B718FE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4EABBA0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D0DC39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4145D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C59B08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7D6E5B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A387F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4868E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8C09552" w14:textId="77777777" w:rsidTr="005D3134">
        <w:trPr>
          <w:trHeight w:val="255"/>
        </w:trPr>
        <w:tc>
          <w:tcPr>
            <w:tcW w:w="1035" w:type="dxa"/>
            <w:shd w:val="clear" w:color="auto" w:fill="auto"/>
            <w:vAlign w:val="center"/>
          </w:tcPr>
          <w:p w14:paraId="42C1EBA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2479A45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A21BB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B0EC0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FF7353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59C128A4"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6240F51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1085C0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10B2D58" w14:textId="77777777" w:rsidTr="005D3134">
        <w:trPr>
          <w:trHeight w:val="255"/>
        </w:trPr>
        <w:tc>
          <w:tcPr>
            <w:tcW w:w="1035" w:type="dxa"/>
            <w:shd w:val="clear" w:color="auto" w:fill="auto"/>
            <w:vAlign w:val="center"/>
          </w:tcPr>
          <w:p w14:paraId="3F2D5DF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4A7A3A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4E211B5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67223F4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27E277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361D106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40C402D"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506CD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0DF80A9" w14:textId="77777777" w:rsidTr="005D3134">
        <w:trPr>
          <w:trHeight w:val="255"/>
        </w:trPr>
        <w:tc>
          <w:tcPr>
            <w:tcW w:w="1035" w:type="dxa"/>
            <w:shd w:val="clear" w:color="auto" w:fill="auto"/>
            <w:vAlign w:val="center"/>
          </w:tcPr>
          <w:p w14:paraId="04D767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56BCC7F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34F7ED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BC27FA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2FA74F2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0947B30"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B46A91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0D2C51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7783976" w14:textId="77777777" w:rsidTr="005D3134">
        <w:trPr>
          <w:trHeight w:val="255"/>
        </w:trPr>
        <w:tc>
          <w:tcPr>
            <w:tcW w:w="1035" w:type="dxa"/>
            <w:shd w:val="clear" w:color="auto" w:fill="auto"/>
            <w:vAlign w:val="center"/>
          </w:tcPr>
          <w:p w14:paraId="0957988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008457A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023EF4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DA0840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01F5D18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4E748289"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6C08EB9"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4302E9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69E8F7E" w14:textId="77777777" w:rsidTr="005D3134">
        <w:trPr>
          <w:trHeight w:val="255"/>
        </w:trPr>
        <w:tc>
          <w:tcPr>
            <w:tcW w:w="1035" w:type="dxa"/>
            <w:shd w:val="clear" w:color="auto" w:fill="auto"/>
            <w:vAlign w:val="center"/>
          </w:tcPr>
          <w:p w14:paraId="6A413F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642297D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E27E6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BCE1C30"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D1C55D9"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3163BC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70001E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655049B" w14:textId="77777777" w:rsidR="00826B26" w:rsidRPr="002A5923" w:rsidRDefault="00826B26" w:rsidP="00D21572">
            <w:pPr>
              <w:pStyle w:val="TAC"/>
              <w:rPr>
                <w:rFonts w:eastAsia="MS Mincho" w:cs="Arial"/>
                <w:lang w:val="en-US" w:eastAsia="en-US"/>
              </w:rPr>
            </w:pPr>
          </w:p>
        </w:tc>
      </w:tr>
      <w:tr w:rsidR="00826B26" w:rsidRPr="002A5923" w14:paraId="00A3A5D3" w14:textId="77777777" w:rsidTr="005D3134">
        <w:trPr>
          <w:trHeight w:val="255"/>
        </w:trPr>
        <w:tc>
          <w:tcPr>
            <w:tcW w:w="1035" w:type="dxa"/>
            <w:shd w:val="clear" w:color="auto" w:fill="auto"/>
            <w:vAlign w:val="center"/>
          </w:tcPr>
          <w:p w14:paraId="5BF39E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2C2009F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42C483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DB31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2115850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19CC31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5F544F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D646C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23E879F" w14:textId="77777777" w:rsidTr="005D3134">
        <w:trPr>
          <w:trHeight w:val="255"/>
        </w:trPr>
        <w:tc>
          <w:tcPr>
            <w:tcW w:w="1035" w:type="dxa"/>
            <w:shd w:val="clear" w:color="auto" w:fill="auto"/>
          </w:tcPr>
          <w:p w14:paraId="211D4707"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7B3A93EF"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114A2C9A"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659DDA0C"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73C2F0D9"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89EA3A7"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8F90A06"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25023F2E"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76CBCF15" w14:textId="77777777" w:rsidTr="005D3134">
        <w:trPr>
          <w:trHeight w:val="255"/>
        </w:trPr>
        <w:tc>
          <w:tcPr>
            <w:tcW w:w="1035" w:type="dxa"/>
            <w:shd w:val="clear" w:color="auto" w:fill="auto"/>
          </w:tcPr>
          <w:p w14:paraId="13E5DCA5"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744E5F6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7DAF2532"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4332D84A"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10A062BB"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73F85D39"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A1D43E1"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6FC1BF10"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12E4D264" w14:textId="77777777" w:rsidTr="005D3134">
        <w:trPr>
          <w:trHeight w:val="255"/>
        </w:trPr>
        <w:tc>
          <w:tcPr>
            <w:tcW w:w="1035" w:type="dxa"/>
            <w:shd w:val="clear" w:color="auto" w:fill="auto"/>
            <w:vAlign w:val="center"/>
          </w:tcPr>
          <w:p w14:paraId="03D445A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0180D63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A788F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43E95B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00384CD"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720A59BA"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122129B0"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1D48F4D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EAD1C06" w14:textId="77777777" w:rsidTr="005D3134">
        <w:trPr>
          <w:trHeight w:val="255"/>
        </w:trPr>
        <w:tc>
          <w:tcPr>
            <w:tcW w:w="1035" w:type="dxa"/>
            <w:shd w:val="clear" w:color="auto" w:fill="auto"/>
          </w:tcPr>
          <w:p w14:paraId="6F67FF59"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03BBDBF1" w14:textId="77777777" w:rsidR="00826B26" w:rsidRPr="002A5923" w:rsidRDefault="00826B26" w:rsidP="00D21572">
            <w:pPr>
              <w:pStyle w:val="TAC"/>
              <w:rPr>
                <w:rFonts w:cs="Arial"/>
                <w:lang w:val="en-US" w:eastAsia="en-US"/>
              </w:rPr>
            </w:pPr>
          </w:p>
        </w:tc>
        <w:tc>
          <w:tcPr>
            <w:tcW w:w="768" w:type="dxa"/>
            <w:shd w:val="clear" w:color="auto" w:fill="auto"/>
          </w:tcPr>
          <w:p w14:paraId="58F16186" w14:textId="77777777" w:rsidR="00826B26" w:rsidRPr="002A5923" w:rsidRDefault="00826B26" w:rsidP="00D21572">
            <w:pPr>
              <w:pStyle w:val="TAC"/>
              <w:rPr>
                <w:rFonts w:cs="Arial"/>
                <w:lang w:val="en-US" w:eastAsia="en-US"/>
              </w:rPr>
            </w:pPr>
          </w:p>
        </w:tc>
        <w:tc>
          <w:tcPr>
            <w:tcW w:w="768" w:type="dxa"/>
            <w:shd w:val="clear" w:color="auto" w:fill="auto"/>
          </w:tcPr>
          <w:p w14:paraId="3F373BA1"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44F7632F"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61A4D7CA"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0BF758CC" w14:textId="77777777" w:rsidR="00826B26" w:rsidRPr="002A5923" w:rsidRDefault="00826B26" w:rsidP="00D21572">
            <w:pPr>
              <w:pStyle w:val="TAC"/>
              <w:rPr>
                <w:rFonts w:cs="Arial"/>
                <w:lang w:val="en-US" w:eastAsia="en-US"/>
              </w:rPr>
            </w:pPr>
          </w:p>
        </w:tc>
        <w:tc>
          <w:tcPr>
            <w:tcW w:w="933" w:type="dxa"/>
            <w:shd w:val="clear" w:color="auto" w:fill="auto"/>
          </w:tcPr>
          <w:p w14:paraId="2B16399E"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59475967" w14:textId="77777777" w:rsidTr="005D3134">
        <w:trPr>
          <w:trHeight w:val="255"/>
        </w:trPr>
        <w:tc>
          <w:tcPr>
            <w:tcW w:w="1035" w:type="dxa"/>
            <w:shd w:val="clear" w:color="auto" w:fill="auto"/>
            <w:vAlign w:val="center"/>
          </w:tcPr>
          <w:p w14:paraId="2218B972"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298F04C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EB7599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AF546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EAB23C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68897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412EE65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3F4871E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2E3249F" w14:textId="77777777" w:rsidTr="005D3134">
        <w:trPr>
          <w:trHeight w:val="255"/>
        </w:trPr>
        <w:tc>
          <w:tcPr>
            <w:tcW w:w="1035" w:type="dxa"/>
            <w:shd w:val="clear" w:color="auto" w:fill="auto"/>
            <w:vAlign w:val="center"/>
          </w:tcPr>
          <w:p w14:paraId="213DA920"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558DE8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402C82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06A4504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8A90D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867D58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277F31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EB578AB"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21034022" w14:textId="77777777" w:rsidTr="005D3134">
        <w:trPr>
          <w:trHeight w:val="255"/>
        </w:trPr>
        <w:tc>
          <w:tcPr>
            <w:tcW w:w="1035" w:type="dxa"/>
            <w:shd w:val="clear" w:color="auto" w:fill="auto"/>
            <w:vAlign w:val="center"/>
          </w:tcPr>
          <w:p w14:paraId="7F00B2D6"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58D9BC1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411C46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8A87B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29801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7C831C3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CDE093A"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D14C62A"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61585D62" w14:textId="77777777" w:rsidTr="005D3134">
        <w:trPr>
          <w:trHeight w:val="255"/>
        </w:trPr>
        <w:tc>
          <w:tcPr>
            <w:tcW w:w="1035" w:type="dxa"/>
            <w:shd w:val="clear" w:color="auto" w:fill="auto"/>
            <w:vAlign w:val="center"/>
          </w:tcPr>
          <w:p w14:paraId="14C00A08"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264D98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09EB6CF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7BF91E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B4C11E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058528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47626C6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5E51B63"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40A533B" w14:textId="77777777" w:rsidTr="005D3134">
        <w:trPr>
          <w:trHeight w:val="255"/>
        </w:trPr>
        <w:tc>
          <w:tcPr>
            <w:tcW w:w="1035" w:type="dxa"/>
            <w:shd w:val="clear" w:color="auto" w:fill="auto"/>
            <w:vAlign w:val="center"/>
          </w:tcPr>
          <w:p w14:paraId="16037031"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1CF3B7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4CCEEB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921804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544117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F5E057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4504E29A"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775FA2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4549E008" w14:textId="77777777" w:rsidTr="005D3134">
        <w:trPr>
          <w:trHeight w:val="255"/>
        </w:trPr>
        <w:tc>
          <w:tcPr>
            <w:tcW w:w="1035" w:type="dxa"/>
            <w:shd w:val="clear" w:color="auto" w:fill="auto"/>
            <w:vAlign w:val="center"/>
          </w:tcPr>
          <w:p w14:paraId="0B27C698"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0FFA65A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4196BA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2E4335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63597EC3"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B60E7E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FACE2A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67F1B5F"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655DFA6" w14:textId="77777777" w:rsidTr="005D3134">
        <w:trPr>
          <w:trHeight w:val="255"/>
        </w:trPr>
        <w:tc>
          <w:tcPr>
            <w:tcW w:w="1035" w:type="dxa"/>
            <w:shd w:val="clear" w:color="auto" w:fill="auto"/>
            <w:vAlign w:val="center"/>
          </w:tcPr>
          <w:p w14:paraId="3E24688D"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15CBB44E"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42D0C7F6"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5E9407F9"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7002D2F7"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37644312"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1C6DCE67"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3B93F61F"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84299FF" w14:textId="77777777" w:rsidTr="005D3134">
        <w:trPr>
          <w:trHeight w:val="255"/>
        </w:trPr>
        <w:tc>
          <w:tcPr>
            <w:tcW w:w="1035" w:type="dxa"/>
            <w:shd w:val="clear" w:color="auto" w:fill="auto"/>
            <w:vAlign w:val="center"/>
          </w:tcPr>
          <w:p w14:paraId="1771BB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013B689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F27840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9FFE17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879AC5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ED61140"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5609732"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59535ED" w14:textId="77777777" w:rsidR="00826B26" w:rsidRPr="002A5923" w:rsidRDefault="00826B26" w:rsidP="00D21572">
            <w:pPr>
              <w:pStyle w:val="TAC"/>
              <w:rPr>
                <w:rFonts w:eastAsia="MS Mincho" w:cs="Arial"/>
                <w:lang w:val="en-US" w:eastAsia="en-US"/>
              </w:rPr>
            </w:pPr>
          </w:p>
        </w:tc>
      </w:tr>
      <w:tr w:rsidR="00826B26" w:rsidRPr="002A5923" w14:paraId="07002762" w14:textId="77777777" w:rsidTr="005D3134">
        <w:trPr>
          <w:trHeight w:val="255"/>
        </w:trPr>
        <w:tc>
          <w:tcPr>
            <w:tcW w:w="1035" w:type="dxa"/>
            <w:shd w:val="clear" w:color="auto" w:fill="auto"/>
            <w:vAlign w:val="center"/>
          </w:tcPr>
          <w:p w14:paraId="7E1A776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58633A8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1C928F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D35FA2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ACA836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62013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7965D5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E86DE0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F125FAD" w14:textId="77777777" w:rsidTr="005D3134">
        <w:trPr>
          <w:trHeight w:val="255"/>
        </w:trPr>
        <w:tc>
          <w:tcPr>
            <w:tcW w:w="1035" w:type="dxa"/>
            <w:shd w:val="clear" w:color="auto" w:fill="auto"/>
            <w:vAlign w:val="center"/>
          </w:tcPr>
          <w:p w14:paraId="2BF38B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393F8B3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5CC382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6944B4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21995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A968D9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3CC3631A"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EBDB69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0E16C8B" w14:textId="77777777" w:rsidTr="005D3134">
        <w:trPr>
          <w:trHeight w:val="255"/>
        </w:trPr>
        <w:tc>
          <w:tcPr>
            <w:tcW w:w="1035" w:type="dxa"/>
            <w:shd w:val="clear" w:color="auto" w:fill="auto"/>
            <w:vAlign w:val="center"/>
          </w:tcPr>
          <w:p w14:paraId="3EED38C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2DA713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DB0DC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05125E3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CB5262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C851B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59896B4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07E680A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5B79F837" w14:textId="77777777" w:rsidTr="005D3134">
        <w:trPr>
          <w:trHeight w:val="255"/>
        </w:trPr>
        <w:tc>
          <w:tcPr>
            <w:tcW w:w="1035" w:type="dxa"/>
            <w:shd w:val="clear" w:color="auto" w:fill="auto"/>
            <w:vAlign w:val="center"/>
          </w:tcPr>
          <w:p w14:paraId="530DD1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543D80F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68899E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51862D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387CDF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BF61E0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BEAD8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B7E68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275301DF" w14:textId="77777777" w:rsidTr="005D3134">
        <w:trPr>
          <w:trHeight w:val="255"/>
        </w:trPr>
        <w:tc>
          <w:tcPr>
            <w:tcW w:w="1035" w:type="dxa"/>
            <w:shd w:val="clear" w:color="auto" w:fill="auto"/>
            <w:vAlign w:val="center"/>
          </w:tcPr>
          <w:p w14:paraId="71343A2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7BA80B1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8BF37A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AC776C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123D00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5EFCD4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BA2A32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95A469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53660354" w14:textId="77777777" w:rsidTr="005D3134">
        <w:trPr>
          <w:trHeight w:val="255"/>
        </w:trPr>
        <w:tc>
          <w:tcPr>
            <w:tcW w:w="1035" w:type="dxa"/>
            <w:shd w:val="clear" w:color="auto" w:fill="auto"/>
            <w:vAlign w:val="center"/>
          </w:tcPr>
          <w:p w14:paraId="367B9AE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3EF1A5E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761B3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8FE920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933EA5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7B295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091F282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0B54E8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5CA210B1" w14:textId="77777777" w:rsidTr="005D3134">
        <w:trPr>
          <w:trHeight w:val="255"/>
        </w:trPr>
        <w:tc>
          <w:tcPr>
            <w:tcW w:w="1035" w:type="dxa"/>
            <w:shd w:val="clear" w:color="auto" w:fill="auto"/>
            <w:vAlign w:val="center"/>
          </w:tcPr>
          <w:p w14:paraId="0B9A83E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41C345A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B54FB5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63B8F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5EBBA2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F51D24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70FD7C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7A9EA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505DC553" w14:textId="77777777" w:rsidTr="005D3134">
        <w:trPr>
          <w:trHeight w:val="255"/>
        </w:trPr>
        <w:tc>
          <w:tcPr>
            <w:tcW w:w="1035" w:type="dxa"/>
            <w:shd w:val="clear" w:color="auto" w:fill="auto"/>
            <w:vAlign w:val="center"/>
          </w:tcPr>
          <w:p w14:paraId="50673C0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2377B23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1FBB1C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FDF1C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D56DBC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83984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1A1141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B8B76E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C1E54B8" w14:textId="77777777" w:rsidTr="005D3134">
        <w:trPr>
          <w:trHeight w:val="255"/>
        </w:trPr>
        <w:tc>
          <w:tcPr>
            <w:tcW w:w="1035" w:type="dxa"/>
            <w:shd w:val="clear" w:color="auto" w:fill="auto"/>
            <w:vAlign w:val="center"/>
          </w:tcPr>
          <w:p w14:paraId="3867F01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06723F9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7FDE47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232589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307D44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0BB380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96037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B508C2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B6E1870" w14:textId="77777777" w:rsidTr="005D3134">
        <w:trPr>
          <w:trHeight w:val="255"/>
        </w:trPr>
        <w:tc>
          <w:tcPr>
            <w:tcW w:w="1035" w:type="dxa"/>
            <w:shd w:val="clear" w:color="auto" w:fill="auto"/>
            <w:vAlign w:val="center"/>
          </w:tcPr>
          <w:p w14:paraId="52A4DD6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19CF7C7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7E76B6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40F22E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23BB00B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818200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092D1A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0B8153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EA8A215" w14:textId="77777777" w:rsidTr="005D3134">
        <w:trPr>
          <w:trHeight w:val="255"/>
        </w:trPr>
        <w:tc>
          <w:tcPr>
            <w:tcW w:w="1035" w:type="dxa"/>
            <w:shd w:val="clear" w:color="auto" w:fill="auto"/>
            <w:vAlign w:val="center"/>
          </w:tcPr>
          <w:p w14:paraId="49AC7BF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791BC51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965A6F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BC39C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A5A0E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BF24F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9E5973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7E7475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7CD47C6" w14:textId="77777777" w:rsidTr="005D3134">
        <w:trPr>
          <w:trHeight w:val="255"/>
        </w:trPr>
        <w:tc>
          <w:tcPr>
            <w:tcW w:w="1035" w:type="dxa"/>
            <w:shd w:val="clear" w:color="auto" w:fill="auto"/>
            <w:vAlign w:val="center"/>
          </w:tcPr>
          <w:p w14:paraId="665ED26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5EBB6E6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88025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7CFC7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9340C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7CE2D7E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58136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69128D8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680B81CE" w14:textId="77777777" w:rsidTr="005D3134">
        <w:trPr>
          <w:trHeight w:val="255"/>
        </w:trPr>
        <w:tc>
          <w:tcPr>
            <w:tcW w:w="6945" w:type="dxa"/>
            <w:gridSpan w:val="8"/>
            <w:shd w:val="clear" w:color="auto" w:fill="auto"/>
            <w:vAlign w:val="center"/>
          </w:tcPr>
          <w:p w14:paraId="69471978"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67A906AE"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5A72253D"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1C7FA437" w14:textId="77777777" w:rsidR="00731416" w:rsidRPr="002A5923" w:rsidRDefault="00731416" w:rsidP="00D21572">
      <w:pPr>
        <w:rPr>
          <w:lang w:eastAsia="zh-CN"/>
        </w:rPr>
      </w:pPr>
    </w:p>
    <w:p w14:paraId="67CB866E" w14:textId="77777777" w:rsidR="00666F35" w:rsidRPr="002A5923" w:rsidRDefault="00731416" w:rsidP="00666F35">
      <w:pPr>
        <w:pStyle w:val="Heading9"/>
      </w:pPr>
      <w:r w:rsidRPr="002A5923">
        <w:br w:type="page"/>
      </w:r>
      <w:bookmarkStart w:id="44" w:name="_Toc518938114"/>
      <w:r w:rsidR="00666F35" w:rsidRPr="002A5923">
        <w:lastRenderedPageBreak/>
        <w:t>Annex B:</w:t>
      </w:r>
      <w:r w:rsidR="00666F35" w:rsidRPr="002A5923">
        <w:br/>
      </w:r>
      <w:r w:rsidR="00666F35" w:rsidRPr="002A5923">
        <w:rPr>
          <w:lang w:eastAsia="zh-CN"/>
        </w:rPr>
        <w:t>Measurement Uncertainty</w:t>
      </w:r>
      <w:bookmarkEnd w:id="44"/>
    </w:p>
    <w:p w14:paraId="05F10980"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B061752" w14:textId="77777777" w:rsidR="00855155" w:rsidRPr="002A5923" w:rsidRDefault="00731416" w:rsidP="00855155">
      <w:pPr>
        <w:pStyle w:val="Heading9"/>
      </w:pPr>
      <w:r w:rsidRPr="002A5923">
        <w:br w:type="page"/>
      </w:r>
      <w:bookmarkStart w:id="45" w:name="_Toc518938115"/>
      <w:r w:rsidR="00855155" w:rsidRPr="002A5923">
        <w:lastRenderedPageBreak/>
        <w:t>Annex C:</w:t>
      </w:r>
      <w:r w:rsidR="00855155" w:rsidRPr="002A5923">
        <w:br/>
      </w:r>
      <w:r w:rsidR="00855155" w:rsidRPr="002A5923">
        <w:rPr>
          <w:lang w:eastAsia="zh-CN"/>
        </w:rPr>
        <w:t>Anechoic chamber specifications and validation method</w:t>
      </w:r>
      <w:bookmarkEnd w:id="45"/>
    </w:p>
    <w:p w14:paraId="03B95186"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7794603" w14:textId="77777777" w:rsidR="000227F0" w:rsidRPr="002A5923" w:rsidRDefault="00361DA4" w:rsidP="000227F0">
      <w:pPr>
        <w:pStyle w:val="Heading9"/>
      </w:pPr>
      <w:r w:rsidRPr="002A5923">
        <w:rPr>
          <w:lang w:eastAsia="zh-CN"/>
        </w:rPr>
        <w:br w:type="page"/>
      </w:r>
      <w:bookmarkStart w:id="46" w:name="_Toc518938116"/>
      <w:r w:rsidR="000227F0" w:rsidRPr="002A5923">
        <w:lastRenderedPageBreak/>
        <w:t>Annex D:</w:t>
      </w:r>
      <w:r w:rsidR="000227F0" w:rsidRPr="002A5923">
        <w:br/>
      </w:r>
      <w:r w:rsidR="000227F0" w:rsidRPr="002A5923">
        <w:rPr>
          <w:lang w:eastAsia="zh-CN"/>
        </w:rPr>
        <w:t>Reverberation chamber specifications and validation method</w:t>
      </w:r>
      <w:bookmarkEnd w:id="46"/>
    </w:p>
    <w:p w14:paraId="027FD41C"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CF8E2C0" w14:textId="77777777" w:rsidR="00B804E9" w:rsidRDefault="006341BC" w:rsidP="00B804E9">
      <w:pPr>
        <w:pStyle w:val="Heading9"/>
        <w:rPr>
          <w:rFonts w:eastAsia="Malgun Gothic"/>
        </w:rPr>
      </w:pPr>
      <w:r w:rsidRPr="002A5923">
        <w:br w:type="page"/>
      </w:r>
      <w:bookmarkStart w:id="47" w:name="_Toc518938117"/>
      <w:r w:rsidR="00B804E9" w:rsidRPr="002A5923">
        <w:lastRenderedPageBreak/>
        <w:t>Annex E:</w:t>
      </w:r>
      <w:r w:rsidR="00B804E9" w:rsidRPr="002A5923">
        <w:br/>
        <w:t>Change history</w:t>
      </w:r>
      <w:bookmarkEnd w:id="47"/>
    </w:p>
    <w:p w14:paraId="731FE2E0" w14:textId="77777777" w:rsidR="003B0191" w:rsidRPr="003B0191" w:rsidRDefault="003B0191" w:rsidP="003B0191">
      <w:pPr>
        <w:pStyle w:val="TH"/>
        <w:rPr>
          <w:rFonts w:eastAsia="Malgun Gothic"/>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6D6E016E" w14:textId="77777777" w:rsidTr="002A2B11">
        <w:trPr>
          <w:trHeight w:val="20"/>
        </w:trPr>
        <w:tc>
          <w:tcPr>
            <w:tcW w:w="9933" w:type="dxa"/>
            <w:gridSpan w:val="8"/>
            <w:shd w:val="solid" w:color="FFFFFF" w:fill="auto"/>
          </w:tcPr>
          <w:p w14:paraId="294F9759"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54087D3F" w14:textId="77777777" w:rsidTr="002A2B11">
        <w:trPr>
          <w:trHeight w:val="20"/>
        </w:trPr>
        <w:tc>
          <w:tcPr>
            <w:tcW w:w="800" w:type="dxa"/>
            <w:shd w:val="pct10" w:color="auto" w:fill="FFFFFF"/>
          </w:tcPr>
          <w:p w14:paraId="3039B978"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318D08A3"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0A91191A"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7B7CC3A6"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7C6AA2E6"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21F84B77"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4D73DC16"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70CF193F"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36"/>
      <w:tr w:rsidR="00222337" w:rsidRPr="002A5923" w14:paraId="4A2F1BC1" w14:textId="77777777" w:rsidTr="002A2B11">
        <w:trPr>
          <w:trHeight w:val="20"/>
        </w:trPr>
        <w:tc>
          <w:tcPr>
            <w:tcW w:w="800" w:type="dxa"/>
            <w:shd w:val="clear" w:color="auto" w:fill="FFFFFF"/>
          </w:tcPr>
          <w:p w14:paraId="64B9C15C"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453BE0B4"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25284404"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14C61324"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0DD8FCB6"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5863812C"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7C5F5184"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6FC741AA"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67209F04" w14:textId="77777777" w:rsidTr="002A2B11">
        <w:trPr>
          <w:trHeight w:val="20"/>
        </w:trPr>
        <w:tc>
          <w:tcPr>
            <w:tcW w:w="800" w:type="dxa"/>
            <w:shd w:val="clear" w:color="auto" w:fill="FFFFFF"/>
          </w:tcPr>
          <w:p w14:paraId="0C48A4D7"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59E88AE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49255546"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38452F5A"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51367021"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30787310"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17E2F4D2"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78D6E51E"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08DC8AC7" w14:textId="77777777" w:rsidTr="002A2B11">
        <w:trPr>
          <w:trHeight w:val="20"/>
        </w:trPr>
        <w:tc>
          <w:tcPr>
            <w:tcW w:w="800" w:type="dxa"/>
            <w:shd w:val="clear" w:color="auto" w:fill="FFFFFF"/>
          </w:tcPr>
          <w:p w14:paraId="698144AD"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1F349417"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3F21F7C5"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152B0A00"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2F2B55C7"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2C867A7A"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3E15633A"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558C77CB"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46221856" w14:textId="77777777" w:rsidTr="002A2B11">
        <w:trPr>
          <w:trHeight w:val="20"/>
        </w:trPr>
        <w:tc>
          <w:tcPr>
            <w:tcW w:w="800" w:type="dxa"/>
            <w:shd w:val="clear" w:color="auto" w:fill="FFFFFF"/>
          </w:tcPr>
          <w:p w14:paraId="0FC4BA94"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93681C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0B1D8A1C"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07480D59"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7234B325"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6AC98BE6"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5108E154"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5CB92736"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1A8613F0" w14:textId="77777777" w:rsidTr="002A2B11">
        <w:trPr>
          <w:trHeight w:val="20"/>
        </w:trPr>
        <w:tc>
          <w:tcPr>
            <w:tcW w:w="800" w:type="dxa"/>
            <w:shd w:val="clear" w:color="auto" w:fill="FFFFFF"/>
          </w:tcPr>
          <w:p w14:paraId="250C6D4A"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68C985C0"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161CF6BC"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703257EC"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5663D977"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4F9A9740"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78A9571A"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137F6D05"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74EB55DC" w14:textId="77777777" w:rsidTr="002A2B11">
        <w:trPr>
          <w:trHeight w:val="20"/>
        </w:trPr>
        <w:tc>
          <w:tcPr>
            <w:tcW w:w="800" w:type="dxa"/>
            <w:shd w:val="clear" w:color="auto" w:fill="FFFFFF"/>
          </w:tcPr>
          <w:p w14:paraId="24B79DBB"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332AC39C"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0A9F05C0"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11AC5492"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1B3512E6"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5E22BB53"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75793AB6"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46CE56F8"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08AD211D" w14:textId="77777777" w:rsidTr="002A2B11">
        <w:trPr>
          <w:trHeight w:val="20"/>
        </w:trPr>
        <w:tc>
          <w:tcPr>
            <w:tcW w:w="800" w:type="dxa"/>
            <w:shd w:val="clear" w:color="auto" w:fill="FFFFFF"/>
          </w:tcPr>
          <w:p w14:paraId="0349DD19"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43B3CB71"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63909334"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3C6C2AFA"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1CB980AE"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38A4E1C"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3BE332CF"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1620F03D"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14A42FDD" w14:textId="77777777" w:rsidTr="002A2B11">
        <w:trPr>
          <w:trHeight w:val="20"/>
        </w:trPr>
        <w:tc>
          <w:tcPr>
            <w:tcW w:w="800" w:type="dxa"/>
            <w:shd w:val="clear" w:color="auto" w:fill="FFFFFF"/>
          </w:tcPr>
          <w:p w14:paraId="74DC1DEA"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3B7485AE"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00393ECE"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2F2B091A"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210900FE"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7177CA44"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1B97832C"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1E8FFB30"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48076B92" w14:textId="77777777" w:rsidTr="002A2B11">
        <w:trPr>
          <w:trHeight w:val="20"/>
        </w:trPr>
        <w:tc>
          <w:tcPr>
            <w:tcW w:w="800" w:type="dxa"/>
            <w:shd w:val="clear" w:color="auto" w:fill="FFFFFF"/>
          </w:tcPr>
          <w:p w14:paraId="79CCF970"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478A3AD1"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1CFF4AF4"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08EB431E"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447A8C85"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2C6DB41E"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07A3A8A9"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2C8A12FE"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679DB673" w14:textId="77777777" w:rsidTr="002A2B11">
        <w:trPr>
          <w:trHeight w:val="20"/>
        </w:trPr>
        <w:tc>
          <w:tcPr>
            <w:tcW w:w="800" w:type="dxa"/>
            <w:shd w:val="clear" w:color="auto" w:fill="FFFFFF"/>
          </w:tcPr>
          <w:p w14:paraId="5FB69CF3"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7BAFF91B"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28F4710E" w14:textId="77777777" w:rsidR="00D21572" w:rsidRPr="002A5923" w:rsidRDefault="00D21572" w:rsidP="00A83719">
            <w:pPr>
              <w:pStyle w:val="TAL"/>
              <w:rPr>
                <w:rFonts w:cs="Arial"/>
                <w:sz w:val="16"/>
                <w:szCs w:val="16"/>
                <w:lang w:eastAsia="en-US"/>
              </w:rPr>
            </w:pPr>
          </w:p>
        </w:tc>
        <w:tc>
          <w:tcPr>
            <w:tcW w:w="526" w:type="dxa"/>
            <w:shd w:val="clear" w:color="auto" w:fill="FFFFFF"/>
          </w:tcPr>
          <w:p w14:paraId="44A1DD75" w14:textId="77777777" w:rsidR="00D21572" w:rsidRPr="002A5923" w:rsidRDefault="00D21572" w:rsidP="00A83719">
            <w:pPr>
              <w:pStyle w:val="TAL"/>
              <w:rPr>
                <w:rFonts w:cs="Arial"/>
                <w:sz w:val="16"/>
                <w:szCs w:val="16"/>
                <w:lang w:eastAsia="en-US"/>
              </w:rPr>
            </w:pPr>
          </w:p>
        </w:tc>
        <w:tc>
          <w:tcPr>
            <w:tcW w:w="428" w:type="dxa"/>
            <w:shd w:val="clear" w:color="auto" w:fill="FFFFFF"/>
          </w:tcPr>
          <w:p w14:paraId="10B9B443" w14:textId="77777777" w:rsidR="00D21572" w:rsidRPr="002A5923" w:rsidRDefault="00D21572" w:rsidP="00A83719">
            <w:pPr>
              <w:pStyle w:val="TAL"/>
              <w:rPr>
                <w:rFonts w:cs="Arial"/>
                <w:sz w:val="16"/>
                <w:szCs w:val="16"/>
                <w:lang w:eastAsia="en-US"/>
              </w:rPr>
            </w:pPr>
          </w:p>
        </w:tc>
        <w:tc>
          <w:tcPr>
            <w:tcW w:w="4673" w:type="dxa"/>
            <w:shd w:val="clear" w:color="auto" w:fill="FFFFFF"/>
          </w:tcPr>
          <w:p w14:paraId="3F453140"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5C7F45F5"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19AB9C73"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4877AC23" w14:textId="77777777" w:rsidTr="002A2B11">
        <w:trPr>
          <w:trHeight w:val="20"/>
        </w:trPr>
        <w:tc>
          <w:tcPr>
            <w:tcW w:w="800" w:type="dxa"/>
            <w:shd w:val="clear" w:color="auto" w:fill="FFFFFF"/>
          </w:tcPr>
          <w:p w14:paraId="286D4F57"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04899639" w14:textId="77777777" w:rsidR="00670B64" w:rsidRPr="002A5923" w:rsidRDefault="00670B64" w:rsidP="00A83719">
            <w:pPr>
              <w:pStyle w:val="TAL"/>
              <w:rPr>
                <w:rFonts w:cs="Arial"/>
                <w:sz w:val="16"/>
                <w:szCs w:val="16"/>
                <w:lang w:eastAsia="en-US"/>
              </w:rPr>
            </w:pPr>
          </w:p>
        </w:tc>
        <w:tc>
          <w:tcPr>
            <w:tcW w:w="993" w:type="dxa"/>
            <w:shd w:val="clear" w:color="auto" w:fill="FFFFFF"/>
          </w:tcPr>
          <w:p w14:paraId="2D54C57A" w14:textId="77777777" w:rsidR="00670B64" w:rsidRPr="002A5923" w:rsidRDefault="00670B64" w:rsidP="00A83719">
            <w:pPr>
              <w:pStyle w:val="TAL"/>
              <w:rPr>
                <w:rFonts w:cs="Arial"/>
                <w:sz w:val="16"/>
                <w:szCs w:val="16"/>
                <w:lang w:eastAsia="en-US"/>
              </w:rPr>
            </w:pPr>
          </w:p>
        </w:tc>
        <w:tc>
          <w:tcPr>
            <w:tcW w:w="526" w:type="dxa"/>
            <w:shd w:val="clear" w:color="auto" w:fill="FFFFFF"/>
          </w:tcPr>
          <w:p w14:paraId="282898B6" w14:textId="77777777" w:rsidR="00670B64" w:rsidRPr="002A5923" w:rsidRDefault="00670B64" w:rsidP="00A83719">
            <w:pPr>
              <w:pStyle w:val="TAL"/>
              <w:rPr>
                <w:rFonts w:cs="Arial"/>
                <w:sz w:val="16"/>
                <w:szCs w:val="16"/>
                <w:lang w:eastAsia="en-US"/>
              </w:rPr>
            </w:pPr>
          </w:p>
        </w:tc>
        <w:tc>
          <w:tcPr>
            <w:tcW w:w="428" w:type="dxa"/>
            <w:shd w:val="clear" w:color="auto" w:fill="FFFFFF"/>
          </w:tcPr>
          <w:p w14:paraId="38774B38" w14:textId="77777777" w:rsidR="00670B64" w:rsidRPr="002A5923" w:rsidRDefault="00670B64" w:rsidP="00A83719">
            <w:pPr>
              <w:pStyle w:val="TAL"/>
              <w:rPr>
                <w:rFonts w:cs="Arial"/>
                <w:sz w:val="16"/>
                <w:szCs w:val="16"/>
                <w:lang w:eastAsia="en-US"/>
              </w:rPr>
            </w:pPr>
          </w:p>
        </w:tc>
        <w:tc>
          <w:tcPr>
            <w:tcW w:w="4673" w:type="dxa"/>
            <w:shd w:val="clear" w:color="auto" w:fill="FFFFFF"/>
          </w:tcPr>
          <w:p w14:paraId="538D79A9"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75812BD2"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777B18E9"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0320A163"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3213A08B"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602C891"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3D534E0"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55A32D1"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05C53AB"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102957F"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B2E02D4"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6F2F42C0"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3D826211"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15DBFA28"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31883EF"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E8A498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2A33BADA"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1D940BDF"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53983936"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1D7A63C"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9110891"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5F5A8D4F"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4DF8F347"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299C11C"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F92329A"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6AC1935"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734FE93B"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5BB37A9D"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F73AE62"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63F594CE"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721E3EB0"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2FEBEDCF"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90EFD70"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F1D5FFF"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4F876DA"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AF47266"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5ED5676E"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BEDBF87"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AD96C58"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14:paraId="666244BA"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D57D429" w14:textId="77777777"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D72E3DC"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B9C6D40"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7B1813AD" w14:textId="77777777"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5B7D579" w14:textId="77777777"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58856616" w14:textId="77777777"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0AA3FBF"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6E5C4F7C"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14:paraId="7C69F173"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62F37700" w14:textId="77777777"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1291644" w14:textId="77777777"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047EB53"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21B809B"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4218FA6"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7690CF3C" w14:textId="77777777"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C6B1B46" w14:textId="77777777"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4020441" w14:textId="77777777"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14:paraId="7DD05045"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760BFB1" w14:textId="77777777"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A6A6F8" w14:textId="77777777"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5603E61"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5845D140"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9795F11"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1040C859" w14:textId="77777777"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052C883" w14:textId="77777777"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2E31CB0" w14:textId="77777777"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14:paraId="3BA45A15" w14:textId="77777777" w:rsidR="003B0191" w:rsidRDefault="003B0191" w:rsidP="003B0191">
      <w:pPr>
        <w:pStyle w:val="TH"/>
      </w:pPr>
    </w:p>
    <w:tbl>
      <w:tblPr>
        <w:tblW w:w="1001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5245"/>
        <w:gridCol w:w="709"/>
      </w:tblGrid>
      <w:tr w:rsidR="003B0191" w14:paraId="1F3CA62A" w14:textId="77777777" w:rsidTr="0060315B">
        <w:trPr>
          <w:cantSplit/>
        </w:trPr>
        <w:tc>
          <w:tcPr>
            <w:tcW w:w="10017" w:type="dxa"/>
            <w:gridSpan w:val="8"/>
            <w:tcBorders>
              <w:top w:val="single" w:sz="6" w:space="0" w:color="auto"/>
              <w:left w:val="single" w:sz="6" w:space="0" w:color="auto"/>
              <w:bottom w:val="nil"/>
              <w:right w:val="single" w:sz="6" w:space="0" w:color="auto"/>
            </w:tcBorders>
            <w:shd w:val="solid" w:color="FFFFFF" w:fill="auto"/>
            <w:hideMark/>
          </w:tcPr>
          <w:p w14:paraId="2B20AA93" w14:textId="77777777" w:rsidR="003B0191" w:rsidRDefault="003B0191" w:rsidP="003B0191">
            <w:pPr>
              <w:pStyle w:val="TAL"/>
              <w:jc w:val="center"/>
              <w:rPr>
                <w:b/>
                <w:sz w:val="16"/>
                <w:lang w:eastAsia="en-US"/>
              </w:rPr>
            </w:pPr>
            <w:r>
              <w:rPr>
                <w:b/>
                <w:lang w:eastAsia="ko-KR"/>
              </w:rPr>
              <w:t>Change history</w:t>
            </w:r>
          </w:p>
        </w:tc>
      </w:tr>
      <w:tr w:rsidR="003B0191" w14:paraId="6EB34365" w14:textId="77777777" w:rsidTr="0033492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4BF6E26" w14:textId="77777777" w:rsidR="003B0191" w:rsidRDefault="003B0191" w:rsidP="003B0191">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EF1A049" w14:textId="77777777" w:rsidR="003B0191" w:rsidRDefault="003B0191" w:rsidP="003B0191">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69F13B8" w14:textId="77777777" w:rsidR="003B0191" w:rsidRDefault="003B0191" w:rsidP="003B0191">
            <w:pPr>
              <w:pStyle w:val="TAL"/>
              <w:rPr>
                <w:b/>
                <w:sz w:val="16"/>
                <w:lang w:eastAsia="en-US"/>
              </w:rPr>
            </w:pPr>
            <w:r>
              <w:rPr>
                <w:b/>
                <w:sz w:val="16"/>
                <w:lang w:eastAsia="ko-KR"/>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hideMark/>
          </w:tcPr>
          <w:p w14:paraId="5FC455C7" w14:textId="77777777" w:rsidR="003B0191" w:rsidRDefault="003B0191" w:rsidP="003B0191">
            <w:pPr>
              <w:pStyle w:val="TAL"/>
              <w:rPr>
                <w:b/>
                <w:sz w:val="16"/>
                <w:lang w:eastAsia="en-US"/>
              </w:rPr>
            </w:pPr>
            <w:r>
              <w:rPr>
                <w:b/>
                <w:sz w:val="16"/>
                <w:lang w:eastAsia="ko-KR"/>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1BAEA1" w14:textId="77777777" w:rsidR="003B0191" w:rsidRDefault="003B0191" w:rsidP="003B0191">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070937" w14:textId="77777777" w:rsidR="003B0191" w:rsidRDefault="003B0191" w:rsidP="003B0191">
            <w:pPr>
              <w:pStyle w:val="TAL"/>
              <w:rPr>
                <w:b/>
                <w:sz w:val="16"/>
                <w:lang w:eastAsia="en-US"/>
              </w:rPr>
            </w:pPr>
            <w:r>
              <w:rPr>
                <w:b/>
                <w:sz w:val="16"/>
                <w:lang w:eastAsia="ko-KR"/>
              </w:rPr>
              <w:t>Cat</w:t>
            </w:r>
          </w:p>
        </w:tc>
        <w:tc>
          <w:tcPr>
            <w:tcW w:w="5245" w:type="dxa"/>
            <w:tcBorders>
              <w:top w:val="single" w:sz="6" w:space="0" w:color="auto"/>
              <w:left w:val="single" w:sz="6" w:space="0" w:color="auto"/>
              <w:bottom w:val="single" w:sz="6" w:space="0" w:color="auto"/>
              <w:right w:val="single" w:sz="6" w:space="0" w:color="auto"/>
            </w:tcBorders>
            <w:shd w:val="pct10" w:color="auto" w:fill="FFFFFF"/>
            <w:hideMark/>
          </w:tcPr>
          <w:p w14:paraId="1FF95BB3" w14:textId="77777777" w:rsidR="003B0191" w:rsidRDefault="003B0191" w:rsidP="003B0191">
            <w:pPr>
              <w:pStyle w:val="TAL"/>
              <w:rPr>
                <w:b/>
                <w:sz w:val="16"/>
                <w:lang w:eastAsia="en-US"/>
              </w:rPr>
            </w:pPr>
            <w:r>
              <w:rPr>
                <w:b/>
                <w:sz w:val="16"/>
                <w:lang w:eastAsia="ko-KR"/>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3C3F97E7" w14:textId="77777777" w:rsidR="003B0191" w:rsidRDefault="003B0191" w:rsidP="003B0191">
            <w:pPr>
              <w:pStyle w:val="TAL"/>
              <w:rPr>
                <w:b/>
                <w:sz w:val="16"/>
                <w:lang w:eastAsia="en-US"/>
              </w:rPr>
            </w:pPr>
            <w:r>
              <w:rPr>
                <w:b/>
                <w:sz w:val="16"/>
                <w:lang w:eastAsia="ko-KR"/>
              </w:rPr>
              <w:t>New version</w:t>
            </w:r>
          </w:p>
        </w:tc>
      </w:tr>
      <w:tr w:rsidR="003B0191" w:rsidRPr="00A27B5C" w14:paraId="15C89D06" w14:textId="77777777" w:rsidTr="00334929">
        <w:tc>
          <w:tcPr>
            <w:tcW w:w="800" w:type="dxa"/>
            <w:tcBorders>
              <w:top w:val="single" w:sz="6" w:space="0" w:color="auto"/>
              <w:left w:val="single" w:sz="6" w:space="0" w:color="auto"/>
              <w:bottom w:val="single" w:sz="6" w:space="0" w:color="auto"/>
              <w:right w:val="single" w:sz="6" w:space="0" w:color="auto"/>
            </w:tcBorders>
            <w:shd w:val="solid" w:color="FFFFFF" w:fill="auto"/>
          </w:tcPr>
          <w:p w14:paraId="6E2D68A8" w14:textId="77777777" w:rsidR="003B0191" w:rsidRPr="003536AE" w:rsidRDefault="003B0191" w:rsidP="003B0191">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4F5AE" w14:textId="77777777" w:rsidR="003B0191" w:rsidRPr="003536AE" w:rsidRDefault="003B0191" w:rsidP="003B0191">
            <w:pPr>
              <w:pStyle w:val="TAC"/>
              <w:rPr>
                <w:sz w:val="16"/>
                <w:szCs w:val="16"/>
                <w:lang w:eastAsia="en-US"/>
              </w:rPr>
            </w:pPr>
            <w:r w:rsidRPr="003536AE">
              <w:rPr>
                <w:rFonts w:hint="eastAsia"/>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20FC5" w14:textId="77777777" w:rsidR="003B0191" w:rsidRPr="003536AE" w:rsidRDefault="003B0191" w:rsidP="003B0191">
            <w:pPr>
              <w:pStyle w:val="TAC"/>
              <w:rPr>
                <w:sz w:val="16"/>
                <w:szCs w:val="16"/>
                <w:lang w:eastAsia="en-US"/>
              </w:rPr>
            </w:pPr>
            <w:r w:rsidRPr="003536AE">
              <w:rPr>
                <w:sz w:val="16"/>
                <w:szCs w:val="16"/>
                <w:lang w:eastAsia="en-US"/>
              </w:rPr>
              <w:t>-</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C3C033" w14:textId="77777777" w:rsidR="003B0191" w:rsidRPr="003536AE" w:rsidRDefault="003B0191" w:rsidP="003B0191">
            <w:pPr>
              <w:pStyle w:val="TAL"/>
              <w:rPr>
                <w:sz w:val="16"/>
                <w:szCs w:val="16"/>
                <w:lang w:eastAsia="en-US"/>
              </w:rPr>
            </w:pPr>
            <w:r w:rsidRPr="003536AE">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130E2" w14:textId="77777777" w:rsidR="003B0191" w:rsidRPr="003536AE" w:rsidRDefault="003B0191" w:rsidP="003B0191">
            <w:pPr>
              <w:pStyle w:val="TAR"/>
              <w:rPr>
                <w:sz w:val="16"/>
                <w:szCs w:val="16"/>
                <w:lang w:eastAsia="en-US"/>
              </w:rPr>
            </w:pPr>
            <w:r w:rsidRPr="003536AE">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D0519" w14:textId="77777777" w:rsidR="003B0191" w:rsidRPr="003536AE" w:rsidRDefault="003B0191" w:rsidP="003B0191">
            <w:pPr>
              <w:pStyle w:val="TAC"/>
              <w:rPr>
                <w:sz w:val="16"/>
                <w:szCs w:val="16"/>
                <w:lang w:eastAsia="en-US"/>
              </w:rPr>
            </w:pPr>
            <w:r w:rsidRPr="003536AE">
              <w:rPr>
                <w:rFonts w:hint="eastAsia"/>
                <w:sz w:val="16"/>
                <w:szCs w:val="16"/>
                <w:lang w:eastAsia="en-US"/>
              </w:rPr>
              <w:t>-</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6BA9765B" w14:textId="77777777" w:rsidR="003B0191" w:rsidRPr="003536AE" w:rsidRDefault="003B0191" w:rsidP="003B0191">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E7EF0" w14:textId="77777777" w:rsidR="003B0191" w:rsidRPr="003536AE" w:rsidRDefault="003B0191" w:rsidP="003B019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60315B" w:rsidRPr="00A27B5C" w14:paraId="483AF129" w14:textId="77777777" w:rsidTr="009D3B3A">
        <w:tc>
          <w:tcPr>
            <w:tcW w:w="800" w:type="dxa"/>
            <w:shd w:val="solid" w:color="FFFFFF" w:fill="auto"/>
          </w:tcPr>
          <w:p w14:paraId="606DBCAD" w14:textId="32663EA0" w:rsidR="0060315B" w:rsidRPr="003536AE" w:rsidRDefault="0060315B" w:rsidP="0060315B">
            <w:pPr>
              <w:pStyle w:val="TAC"/>
              <w:rPr>
                <w:rFonts w:eastAsia="Malgun Gothic"/>
                <w:sz w:val="16"/>
                <w:szCs w:val="16"/>
                <w:lang w:eastAsia="ko-KR"/>
              </w:rPr>
            </w:pPr>
            <w:r>
              <w:rPr>
                <w:sz w:val="16"/>
                <w:szCs w:val="16"/>
              </w:rPr>
              <w:t>2024-12</w:t>
            </w:r>
          </w:p>
        </w:tc>
        <w:tc>
          <w:tcPr>
            <w:tcW w:w="800" w:type="dxa"/>
            <w:shd w:val="solid" w:color="FFFFFF" w:fill="auto"/>
          </w:tcPr>
          <w:p w14:paraId="6CEC1B73" w14:textId="177D4570" w:rsidR="0060315B" w:rsidRPr="003536AE" w:rsidRDefault="0060315B" w:rsidP="0060315B">
            <w:pPr>
              <w:pStyle w:val="TAC"/>
              <w:rPr>
                <w:sz w:val="16"/>
                <w:szCs w:val="16"/>
                <w:lang w:eastAsia="en-US"/>
              </w:rPr>
            </w:pPr>
            <w:r>
              <w:rPr>
                <w:sz w:val="14"/>
                <w:szCs w:val="14"/>
                <w:lang w:eastAsia="zh-CN"/>
              </w:rPr>
              <w:t>RAN#106</w:t>
            </w:r>
          </w:p>
        </w:tc>
        <w:tc>
          <w:tcPr>
            <w:tcW w:w="1094" w:type="dxa"/>
            <w:shd w:val="solid" w:color="FFFFFF" w:fill="auto"/>
          </w:tcPr>
          <w:p w14:paraId="38E60C7B" w14:textId="3BDD8DD7" w:rsidR="0060315B" w:rsidRPr="003536AE" w:rsidRDefault="0060315B" w:rsidP="0060315B">
            <w:pPr>
              <w:pStyle w:val="TAC"/>
              <w:rPr>
                <w:sz w:val="16"/>
                <w:szCs w:val="16"/>
                <w:lang w:eastAsia="en-US"/>
              </w:rPr>
            </w:pPr>
            <w:r w:rsidRPr="00E854AC">
              <w:rPr>
                <w:sz w:val="16"/>
                <w:szCs w:val="16"/>
                <w:lang w:eastAsia="zh-CN"/>
              </w:rPr>
              <w:t>RP-243065</w:t>
            </w:r>
          </w:p>
        </w:tc>
        <w:tc>
          <w:tcPr>
            <w:tcW w:w="519" w:type="dxa"/>
            <w:shd w:val="solid" w:color="FFFFFF" w:fill="auto"/>
          </w:tcPr>
          <w:p w14:paraId="6C798E57" w14:textId="3D9734C4" w:rsidR="0060315B" w:rsidRPr="003536AE" w:rsidRDefault="0060315B" w:rsidP="0060315B">
            <w:pPr>
              <w:pStyle w:val="TAL"/>
              <w:rPr>
                <w:sz w:val="16"/>
                <w:szCs w:val="16"/>
                <w:lang w:eastAsia="en-US"/>
              </w:rPr>
            </w:pPr>
            <w:r w:rsidRPr="008218ED">
              <w:rPr>
                <w:sz w:val="16"/>
                <w:szCs w:val="16"/>
              </w:rPr>
              <w:t>0010</w:t>
            </w:r>
          </w:p>
        </w:tc>
        <w:tc>
          <w:tcPr>
            <w:tcW w:w="425" w:type="dxa"/>
            <w:shd w:val="solid" w:color="FFFFFF" w:fill="auto"/>
          </w:tcPr>
          <w:p w14:paraId="0E56A0A3" w14:textId="77777777" w:rsidR="0060315B" w:rsidRPr="003536AE" w:rsidRDefault="0060315B" w:rsidP="0060315B">
            <w:pPr>
              <w:pStyle w:val="TAR"/>
              <w:rPr>
                <w:sz w:val="16"/>
                <w:szCs w:val="16"/>
                <w:lang w:eastAsia="en-US"/>
              </w:rPr>
            </w:pPr>
          </w:p>
        </w:tc>
        <w:tc>
          <w:tcPr>
            <w:tcW w:w="425" w:type="dxa"/>
            <w:shd w:val="solid" w:color="FFFFFF" w:fill="auto"/>
          </w:tcPr>
          <w:p w14:paraId="2C5D389A" w14:textId="6CD01DDD" w:rsidR="0060315B" w:rsidRPr="003536AE" w:rsidRDefault="0060315B" w:rsidP="0060315B">
            <w:pPr>
              <w:pStyle w:val="TAC"/>
              <w:rPr>
                <w:sz w:val="16"/>
                <w:szCs w:val="16"/>
                <w:lang w:eastAsia="en-US"/>
              </w:rPr>
            </w:pPr>
            <w:r w:rsidRPr="008218ED">
              <w:rPr>
                <w:sz w:val="16"/>
                <w:szCs w:val="16"/>
              </w:rPr>
              <w:t>A</w:t>
            </w:r>
          </w:p>
        </w:tc>
        <w:tc>
          <w:tcPr>
            <w:tcW w:w="5245" w:type="dxa"/>
            <w:shd w:val="solid" w:color="FFFFFF" w:fill="auto"/>
          </w:tcPr>
          <w:p w14:paraId="0F5125F1" w14:textId="07169F40" w:rsidR="0060315B" w:rsidRPr="003536AE" w:rsidRDefault="0060315B" w:rsidP="0060315B">
            <w:pPr>
              <w:pStyle w:val="TAL"/>
              <w:rPr>
                <w:sz w:val="16"/>
                <w:szCs w:val="16"/>
                <w:lang w:eastAsia="en-US"/>
              </w:rPr>
            </w:pPr>
            <w:r w:rsidRPr="00E854AC">
              <w:rPr>
                <w:sz w:val="16"/>
                <w:szCs w:val="16"/>
                <w:lang w:eastAsia="zh-CN"/>
              </w:rPr>
              <w:t>CR to TR 37.902 on adding test method for UE over 72mm wide [OTA_WideHand]</w:t>
            </w:r>
          </w:p>
        </w:tc>
        <w:tc>
          <w:tcPr>
            <w:tcW w:w="709" w:type="dxa"/>
            <w:shd w:val="solid" w:color="FFFFFF" w:fill="auto"/>
          </w:tcPr>
          <w:p w14:paraId="372958A8" w14:textId="09E80663" w:rsidR="0060315B" w:rsidRPr="003536AE" w:rsidRDefault="0060315B" w:rsidP="0060315B">
            <w:pPr>
              <w:pStyle w:val="TAC"/>
              <w:rPr>
                <w:sz w:val="16"/>
                <w:szCs w:val="16"/>
                <w:lang w:eastAsia="en-US"/>
              </w:rPr>
            </w:pPr>
            <w:r>
              <w:rPr>
                <w:sz w:val="16"/>
                <w:szCs w:val="16"/>
              </w:rPr>
              <w:t>15.1.0</w:t>
            </w:r>
          </w:p>
        </w:tc>
      </w:tr>
    </w:tbl>
    <w:p w14:paraId="4C3CAEDE" w14:textId="77777777" w:rsidR="003B0191" w:rsidRPr="003B0191" w:rsidRDefault="003B0191" w:rsidP="006341BC">
      <w:pPr>
        <w:rPr>
          <w:rFonts w:eastAsia="Malgun Gothic"/>
        </w:rPr>
      </w:pPr>
    </w:p>
    <w:sectPr w:rsidR="003B0191" w:rsidRPr="003B01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3E0C2" w14:textId="77777777" w:rsidR="00AF67F4" w:rsidRDefault="00AF67F4">
      <w:r>
        <w:separator/>
      </w:r>
    </w:p>
  </w:endnote>
  <w:endnote w:type="continuationSeparator" w:id="0">
    <w:p w14:paraId="225EDB97" w14:textId="77777777" w:rsidR="00AF67F4" w:rsidRDefault="00AF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B4536"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829B5" w14:textId="77777777" w:rsidR="00AF67F4" w:rsidRDefault="00AF67F4">
      <w:r>
        <w:separator/>
      </w:r>
    </w:p>
  </w:footnote>
  <w:footnote w:type="continuationSeparator" w:id="0">
    <w:p w14:paraId="6A9BCCE9" w14:textId="77777777" w:rsidR="00AF67F4" w:rsidRDefault="00AF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8D42D" w14:textId="77777777" w:rsidR="006B4B74" w:rsidRDefault="006B4B74" w:rsidP="004310A9">
    <w:pPr>
      <w:pStyle w:val="a"/>
      <w:rPr>
        <w:rFonts w:eastAsia="SimSun"/>
        <w:lang w:eastAsia="zh-CN"/>
      </w:rPr>
    </w:pPr>
    <w:bookmarkStart w:id="1" w:name="OLE_LINK1"/>
    <w:bookmarkStart w:id="2" w:name="OLE_LINK2"/>
  </w:p>
  <w:bookmarkEnd w:id="1"/>
  <w:bookmarkEnd w:id="2"/>
  <w:p w14:paraId="4EA087BB" w14:textId="77777777" w:rsidR="006B4B74" w:rsidRPr="00A32085" w:rsidRDefault="006B4B74" w:rsidP="00A32085">
    <w:pPr>
      <w:pStyle w:val="CRCoverPage"/>
      <w:outlineLvl w:val="0"/>
      <w:rPr>
        <w:b/>
        <w:noProof/>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7B26A" w14:textId="62B01865"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9D3B3A">
      <w:t>3GPP TR 37.902 V15.1.0 (2024-12)</w:t>
    </w:r>
    <w:r>
      <w:fldChar w:fldCharType="end"/>
    </w:r>
  </w:p>
  <w:p w14:paraId="5084412F"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3B0191">
      <w:t>3</w:t>
    </w:r>
    <w:r>
      <w:fldChar w:fldCharType="end"/>
    </w:r>
  </w:p>
  <w:p w14:paraId="7CC57625" w14:textId="02E2293F" w:rsidR="006B4B74" w:rsidRDefault="006B4B74">
    <w:pPr>
      <w:pStyle w:val="Header"/>
      <w:framePr w:wrap="auto" w:vAnchor="text" w:hAnchor="margin" w:y="1"/>
      <w:widowControl/>
    </w:pPr>
    <w:r>
      <w:fldChar w:fldCharType="begin"/>
    </w:r>
    <w:r>
      <w:instrText xml:space="preserve"> STYLEREF ZGSM </w:instrText>
    </w:r>
    <w:r>
      <w:fldChar w:fldCharType="separate"/>
    </w:r>
    <w:r w:rsidR="009D3B3A">
      <w:t>Release 15</w:t>
    </w:r>
    <w:r>
      <w:fldChar w:fldCharType="end"/>
    </w:r>
  </w:p>
  <w:p w14:paraId="3E5273FC"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1997820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60300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6299837">
    <w:abstractNumId w:val="1"/>
  </w:num>
  <w:num w:numId="4" w16cid:durableId="1002199007">
    <w:abstractNumId w:val="8"/>
  </w:num>
  <w:num w:numId="5" w16cid:durableId="1582526244">
    <w:abstractNumId w:val="13"/>
  </w:num>
  <w:num w:numId="6" w16cid:durableId="1984506070">
    <w:abstractNumId w:val="14"/>
  </w:num>
  <w:num w:numId="7" w16cid:durableId="1165126997">
    <w:abstractNumId w:val="7"/>
  </w:num>
  <w:num w:numId="8" w16cid:durableId="854735968">
    <w:abstractNumId w:val="11"/>
  </w:num>
  <w:num w:numId="9" w16cid:durableId="1709531525">
    <w:abstractNumId w:val="9"/>
  </w:num>
  <w:num w:numId="10" w16cid:durableId="2010330754">
    <w:abstractNumId w:val="3"/>
  </w:num>
  <w:num w:numId="11" w16cid:durableId="1166945272">
    <w:abstractNumId w:val="2"/>
  </w:num>
  <w:num w:numId="12" w16cid:durableId="337777711">
    <w:abstractNumId w:val="6"/>
  </w:num>
  <w:num w:numId="13" w16cid:durableId="2080010951">
    <w:abstractNumId w:val="4"/>
  </w:num>
  <w:num w:numId="14" w16cid:durableId="166674444">
    <w:abstractNumId w:val="5"/>
  </w:num>
  <w:num w:numId="15" w16cid:durableId="1346634356">
    <w:abstractNumId w:val="12"/>
  </w:num>
  <w:num w:numId="16" w16cid:durableId="1126511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71CF"/>
    <w:rsid w:val="00093E7E"/>
    <w:rsid w:val="00095967"/>
    <w:rsid w:val="000A07F7"/>
    <w:rsid w:val="000A0E41"/>
    <w:rsid w:val="000A5573"/>
    <w:rsid w:val="000B2D2D"/>
    <w:rsid w:val="000B5926"/>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C5660"/>
    <w:rsid w:val="001D0EE5"/>
    <w:rsid w:val="001D11DB"/>
    <w:rsid w:val="001D14DA"/>
    <w:rsid w:val="001E2B0B"/>
    <w:rsid w:val="001E4CD6"/>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5318"/>
    <w:rsid w:val="0029597F"/>
    <w:rsid w:val="00297B1A"/>
    <w:rsid w:val="002A2B11"/>
    <w:rsid w:val="002A5923"/>
    <w:rsid w:val="002A5B02"/>
    <w:rsid w:val="002A752B"/>
    <w:rsid w:val="002B096B"/>
    <w:rsid w:val="002E419D"/>
    <w:rsid w:val="002E5D4B"/>
    <w:rsid w:val="002F39E1"/>
    <w:rsid w:val="002F4093"/>
    <w:rsid w:val="00310BA3"/>
    <w:rsid w:val="003121DA"/>
    <w:rsid w:val="00330CD0"/>
    <w:rsid w:val="00334929"/>
    <w:rsid w:val="003405D4"/>
    <w:rsid w:val="00342DE6"/>
    <w:rsid w:val="0035017E"/>
    <w:rsid w:val="003503D1"/>
    <w:rsid w:val="00361DA4"/>
    <w:rsid w:val="0036232C"/>
    <w:rsid w:val="003924DF"/>
    <w:rsid w:val="00394643"/>
    <w:rsid w:val="003964A0"/>
    <w:rsid w:val="003A36AD"/>
    <w:rsid w:val="003B0191"/>
    <w:rsid w:val="003B2BAB"/>
    <w:rsid w:val="003C5625"/>
    <w:rsid w:val="003F36FC"/>
    <w:rsid w:val="004007B5"/>
    <w:rsid w:val="00412283"/>
    <w:rsid w:val="00417B45"/>
    <w:rsid w:val="004257B8"/>
    <w:rsid w:val="004310A9"/>
    <w:rsid w:val="00432446"/>
    <w:rsid w:val="00443D0E"/>
    <w:rsid w:val="004470A0"/>
    <w:rsid w:val="0045748F"/>
    <w:rsid w:val="00461739"/>
    <w:rsid w:val="00472F6E"/>
    <w:rsid w:val="00491635"/>
    <w:rsid w:val="004B58D4"/>
    <w:rsid w:val="004D04CA"/>
    <w:rsid w:val="004D3D99"/>
    <w:rsid w:val="004F3AE5"/>
    <w:rsid w:val="004F6453"/>
    <w:rsid w:val="004F7056"/>
    <w:rsid w:val="0050552F"/>
    <w:rsid w:val="00505BFA"/>
    <w:rsid w:val="00507E49"/>
    <w:rsid w:val="00525653"/>
    <w:rsid w:val="0053180A"/>
    <w:rsid w:val="005427B7"/>
    <w:rsid w:val="0054690F"/>
    <w:rsid w:val="00574B01"/>
    <w:rsid w:val="00580FBC"/>
    <w:rsid w:val="00585BDC"/>
    <w:rsid w:val="005A3284"/>
    <w:rsid w:val="005B597D"/>
    <w:rsid w:val="005B5C67"/>
    <w:rsid w:val="005D0710"/>
    <w:rsid w:val="005D3134"/>
    <w:rsid w:val="005D748B"/>
    <w:rsid w:val="005E6FAA"/>
    <w:rsid w:val="005F4534"/>
    <w:rsid w:val="0060315B"/>
    <w:rsid w:val="00603CFE"/>
    <w:rsid w:val="0060419F"/>
    <w:rsid w:val="00605008"/>
    <w:rsid w:val="0060617A"/>
    <w:rsid w:val="0061151B"/>
    <w:rsid w:val="00617F79"/>
    <w:rsid w:val="00624087"/>
    <w:rsid w:val="0063271C"/>
    <w:rsid w:val="00632F63"/>
    <w:rsid w:val="006341BC"/>
    <w:rsid w:val="00636698"/>
    <w:rsid w:val="00644AFA"/>
    <w:rsid w:val="006501CB"/>
    <w:rsid w:val="006514F0"/>
    <w:rsid w:val="006520AE"/>
    <w:rsid w:val="00655545"/>
    <w:rsid w:val="00661FDA"/>
    <w:rsid w:val="00666F35"/>
    <w:rsid w:val="00670888"/>
    <w:rsid w:val="00670B64"/>
    <w:rsid w:val="00671B88"/>
    <w:rsid w:val="00677281"/>
    <w:rsid w:val="00683299"/>
    <w:rsid w:val="00692967"/>
    <w:rsid w:val="006940B5"/>
    <w:rsid w:val="006A3FCA"/>
    <w:rsid w:val="006B4B7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801309"/>
    <w:rsid w:val="00804CA9"/>
    <w:rsid w:val="008218ED"/>
    <w:rsid w:val="00826B26"/>
    <w:rsid w:val="00833F22"/>
    <w:rsid w:val="00845B24"/>
    <w:rsid w:val="008463BB"/>
    <w:rsid w:val="00855155"/>
    <w:rsid w:val="008B7005"/>
    <w:rsid w:val="008C60E9"/>
    <w:rsid w:val="008C6264"/>
    <w:rsid w:val="008C627E"/>
    <w:rsid w:val="008D1F42"/>
    <w:rsid w:val="00904E47"/>
    <w:rsid w:val="00912459"/>
    <w:rsid w:val="00937ADC"/>
    <w:rsid w:val="009460DD"/>
    <w:rsid w:val="00951331"/>
    <w:rsid w:val="009518CA"/>
    <w:rsid w:val="009577B2"/>
    <w:rsid w:val="00964DA8"/>
    <w:rsid w:val="0097168A"/>
    <w:rsid w:val="00971822"/>
    <w:rsid w:val="00982DCD"/>
    <w:rsid w:val="00983910"/>
    <w:rsid w:val="0098452C"/>
    <w:rsid w:val="0098600A"/>
    <w:rsid w:val="00986E14"/>
    <w:rsid w:val="00993590"/>
    <w:rsid w:val="009969C8"/>
    <w:rsid w:val="00997CA4"/>
    <w:rsid w:val="009B7EFA"/>
    <w:rsid w:val="009C2D86"/>
    <w:rsid w:val="009C643B"/>
    <w:rsid w:val="009C786C"/>
    <w:rsid w:val="009D3B3A"/>
    <w:rsid w:val="009D3EB5"/>
    <w:rsid w:val="009D6A48"/>
    <w:rsid w:val="009E222B"/>
    <w:rsid w:val="009E6E91"/>
    <w:rsid w:val="009F5492"/>
    <w:rsid w:val="00A107DC"/>
    <w:rsid w:val="00A175DE"/>
    <w:rsid w:val="00A2645E"/>
    <w:rsid w:val="00A26B68"/>
    <w:rsid w:val="00A32085"/>
    <w:rsid w:val="00A32864"/>
    <w:rsid w:val="00A4701A"/>
    <w:rsid w:val="00A50B36"/>
    <w:rsid w:val="00A57029"/>
    <w:rsid w:val="00A74765"/>
    <w:rsid w:val="00A755CC"/>
    <w:rsid w:val="00A83719"/>
    <w:rsid w:val="00A85F93"/>
    <w:rsid w:val="00A94820"/>
    <w:rsid w:val="00AA412C"/>
    <w:rsid w:val="00AA4C6B"/>
    <w:rsid w:val="00AD28D4"/>
    <w:rsid w:val="00AD74A2"/>
    <w:rsid w:val="00AE057C"/>
    <w:rsid w:val="00AF11FC"/>
    <w:rsid w:val="00AF4945"/>
    <w:rsid w:val="00AF67F4"/>
    <w:rsid w:val="00AF7DC4"/>
    <w:rsid w:val="00B0513E"/>
    <w:rsid w:val="00B054D9"/>
    <w:rsid w:val="00B34375"/>
    <w:rsid w:val="00B3460F"/>
    <w:rsid w:val="00B34F29"/>
    <w:rsid w:val="00B352BE"/>
    <w:rsid w:val="00B40C89"/>
    <w:rsid w:val="00B42A6B"/>
    <w:rsid w:val="00B5444F"/>
    <w:rsid w:val="00B66F3C"/>
    <w:rsid w:val="00B804E9"/>
    <w:rsid w:val="00B82529"/>
    <w:rsid w:val="00B82799"/>
    <w:rsid w:val="00B8446C"/>
    <w:rsid w:val="00B9068D"/>
    <w:rsid w:val="00B96FDC"/>
    <w:rsid w:val="00BA59BD"/>
    <w:rsid w:val="00BB7DC9"/>
    <w:rsid w:val="00BC5C25"/>
    <w:rsid w:val="00BD1157"/>
    <w:rsid w:val="00BD283F"/>
    <w:rsid w:val="00BD5E86"/>
    <w:rsid w:val="00BD6259"/>
    <w:rsid w:val="00BD7EE8"/>
    <w:rsid w:val="00BF2AAD"/>
    <w:rsid w:val="00C07398"/>
    <w:rsid w:val="00C15A0F"/>
    <w:rsid w:val="00C26244"/>
    <w:rsid w:val="00C315E7"/>
    <w:rsid w:val="00C3580E"/>
    <w:rsid w:val="00C460F0"/>
    <w:rsid w:val="00C60303"/>
    <w:rsid w:val="00C63EF1"/>
    <w:rsid w:val="00C83CE3"/>
    <w:rsid w:val="00C84115"/>
    <w:rsid w:val="00C86838"/>
    <w:rsid w:val="00CB79F4"/>
    <w:rsid w:val="00CC0DC5"/>
    <w:rsid w:val="00CC476B"/>
    <w:rsid w:val="00CC5018"/>
    <w:rsid w:val="00CC7673"/>
    <w:rsid w:val="00CD6D52"/>
    <w:rsid w:val="00CD7050"/>
    <w:rsid w:val="00CE45B4"/>
    <w:rsid w:val="00D061AB"/>
    <w:rsid w:val="00D06291"/>
    <w:rsid w:val="00D14096"/>
    <w:rsid w:val="00D140D2"/>
    <w:rsid w:val="00D21572"/>
    <w:rsid w:val="00D30457"/>
    <w:rsid w:val="00D34466"/>
    <w:rsid w:val="00D42208"/>
    <w:rsid w:val="00D43484"/>
    <w:rsid w:val="00D54214"/>
    <w:rsid w:val="00D64152"/>
    <w:rsid w:val="00D83453"/>
    <w:rsid w:val="00D84AA3"/>
    <w:rsid w:val="00DA475A"/>
    <w:rsid w:val="00DA6050"/>
    <w:rsid w:val="00DA706B"/>
    <w:rsid w:val="00DB1EC2"/>
    <w:rsid w:val="00DB6A84"/>
    <w:rsid w:val="00DD049C"/>
    <w:rsid w:val="00DD0C2C"/>
    <w:rsid w:val="00DE3AE1"/>
    <w:rsid w:val="00DE54F0"/>
    <w:rsid w:val="00DF1501"/>
    <w:rsid w:val="00DF7EB4"/>
    <w:rsid w:val="00E13DA4"/>
    <w:rsid w:val="00E16036"/>
    <w:rsid w:val="00E2587C"/>
    <w:rsid w:val="00E26053"/>
    <w:rsid w:val="00E26242"/>
    <w:rsid w:val="00E466DC"/>
    <w:rsid w:val="00E47FA8"/>
    <w:rsid w:val="00E57B74"/>
    <w:rsid w:val="00E730B4"/>
    <w:rsid w:val="00E8629F"/>
    <w:rsid w:val="00E92DD0"/>
    <w:rsid w:val="00E9447C"/>
    <w:rsid w:val="00EA3C24"/>
    <w:rsid w:val="00EC0BC4"/>
    <w:rsid w:val="00EC3A6C"/>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D43D7"/>
    <w:rsid w:val="00FD72B2"/>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80A0153"/>
  <w15:chartTrackingRefBased/>
  <w15:docId w15:val="{9826F2D7-4DEB-4538-8DC4-91D9FDDD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B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D3B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D3B3A"/>
    <w:pPr>
      <w:pBdr>
        <w:top w:val="none" w:sz="0" w:space="0" w:color="auto"/>
      </w:pBdr>
      <w:spacing w:before="180"/>
      <w:outlineLvl w:val="1"/>
    </w:pPr>
    <w:rPr>
      <w:sz w:val="32"/>
    </w:rPr>
  </w:style>
  <w:style w:type="paragraph" w:styleId="Heading3">
    <w:name w:val="heading 3"/>
    <w:basedOn w:val="Heading2"/>
    <w:next w:val="Normal"/>
    <w:qFormat/>
    <w:rsid w:val="009D3B3A"/>
    <w:pPr>
      <w:spacing w:before="120"/>
      <w:outlineLvl w:val="2"/>
    </w:pPr>
    <w:rPr>
      <w:sz w:val="28"/>
    </w:rPr>
  </w:style>
  <w:style w:type="paragraph" w:styleId="Heading4">
    <w:name w:val="heading 4"/>
    <w:basedOn w:val="Heading3"/>
    <w:next w:val="Normal"/>
    <w:qFormat/>
    <w:rsid w:val="009D3B3A"/>
    <w:pPr>
      <w:ind w:left="1418" w:hanging="1418"/>
      <w:outlineLvl w:val="3"/>
    </w:pPr>
    <w:rPr>
      <w:sz w:val="24"/>
    </w:rPr>
  </w:style>
  <w:style w:type="paragraph" w:styleId="Heading5">
    <w:name w:val="heading 5"/>
    <w:basedOn w:val="Heading4"/>
    <w:next w:val="Normal"/>
    <w:qFormat/>
    <w:rsid w:val="009D3B3A"/>
    <w:pPr>
      <w:ind w:left="1701" w:hanging="1701"/>
      <w:outlineLvl w:val="4"/>
    </w:pPr>
    <w:rPr>
      <w:sz w:val="22"/>
    </w:rPr>
  </w:style>
  <w:style w:type="paragraph" w:styleId="Heading6">
    <w:name w:val="heading 6"/>
    <w:basedOn w:val="H6"/>
    <w:next w:val="Normal"/>
    <w:qFormat/>
    <w:rsid w:val="009D3B3A"/>
    <w:pPr>
      <w:outlineLvl w:val="5"/>
    </w:pPr>
  </w:style>
  <w:style w:type="paragraph" w:styleId="Heading7">
    <w:name w:val="heading 7"/>
    <w:basedOn w:val="H6"/>
    <w:next w:val="Normal"/>
    <w:qFormat/>
    <w:rsid w:val="009D3B3A"/>
    <w:pPr>
      <w:outlineLvl w:val="6"/>
    </w:pPr>
  </w:style>
  <w:style w:type="paragraph" w:styleId="Heading8">
    <w:name w:val="heading 8"/>
    <w:basedOn w:val="Heading1"/>
    <w:next w:val="Normal"/>
    <w:qFormat/>
    <w:rsid w:val="009D3B3A"/>
    <w:pPr>
      <w:ind w:left="0" w:firstLine="0"/>
      <w:outlineLvl w:val="7"/>
    </w:pPr>
  </w:style>
  <w:style w:type="paragraph" w:styleId="Heading9">
    <w:name w:val="heading 9"/>
    <w:basedOn w:val="Heading8"/>
    <w:next w:val="Normal"/>
    <w:qFormat/>
    <w:rsid w:val="009D3B3A"/>
    <w:pPr>
      <w:outlineLvl w:val="8"/>
    </w:pPr>
  </w:style>
  <w:style w:type="character" w:default="1" w:styleId="DefaultParagraphFont">
    <w:name w:val="Default Paragraph Font"/>
    <w:semiHidden/>
    <w:rsid w:val="009D3B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3B3A"/>
  </w:style>
  <w:style w:type="paragraph" w:customStyle="1" w:styleId="H6">
    <w:name w:val="H6"/>
    <w:basedOn w:val="Heading5"/>
    <w:next w:val="Normal"/>
    <w:rsid w:val="009D3B3A"/>
    <w:pPr>
      <w:ind w:left="1985" w:hanging="1985"/>
      <w:outlineLvl w:val="9"/>
    </w:pPr>
    <w:rPr>
      <w:sz w:val="20"/>
    </w:rPr>
  </w:style>
  <w:style w:type="paragraph" w:styleId="TOC9">
    <w:name w:val="toc 9"/>
    <w:basedOn w:val="TOC8"/>
    <w:rsid w:val="009D3B3A"/>
    <w:pPr>
      <w:ind w:left="1418" w:hanging="1418"/>
    </w:pPr>
  </w:style>
  <w:style w:type="paragraph" w:styleId="TOC8">
    <w:name w:val="toc 8"/>
    <w:basedOn w:val="TOC1"/>
    <w:semiHidden/>
    <w:rsid w:val="009D3B3A"/>
    <w:pPr>
      <w:spacing w:before="180"/>
      <w:ind w:left="2693" w:hanging="2693"/>
    </w:pPr>
    <w:rPr>
      <w:b/>
    </w:rPr>
  </w:style>
  <w:style w:type="paragraph" w:styleId="TOC1">
    <w:name w:val="toc 1"/>
    <w:rsid w:val="009D3B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3B3A"/>
    <w:pPr>
      <w:keepLines/>
      <w:tabs>
        <w:tab w:val="center" w:pos="4536"/>
        <w:tab w:val="right" w:pos="9072"/>
      </w:tabs>
    </w:pPr>
    <w:rPr>
      <w:noProof/>
    </w:rPr>
  </w:style>
  <w:style w:type="character" w:customStyle="1" w:styleId="ZGSM">
    <w:name w:val="ZGSM"/>
    <w:rsid w:val="009D3B3A"/>
  </w:style>
  <w:style w:type="paragraph" w:styleId="Header">
    <w:name w:val="header"/>
    <w:rsid w:val="009D3B3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D3B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D3B3A"/>
    <w:pPr>
      <w:ind w:left="1701" w:hanging="1701"/>
    </w:pPr>
  </w:style>
  <w:style w:type="paragraph" w:styleId="TOC4">
    <w:name w:val="toc 4"/>
    <w:basedOn w:val="TOC3"/>
    <w:semiHidden/>
    <w:rsid w:val="009D3B3A"/>
    <w:pPr>
      <w:ind w:left="1418" w:hanging="1418"/>
    </w:pPr>
  </w:style>
  <w:style w:type="paragraph" w:styleId="TOC3">
    <w:name w:val="toc 3"/>
    <w:basedOn w:val="TOC2"/>
    <w:rsid w:val="009D3B3A"/>
    <w:pPr>
      <w:ind w:left="1134" w:hanging="1134"/>
    </w:pPr>
  </w:style>
  <w:style w:type="paragraph" w:styleId="TOC2">
    <w:name w:val="toc 2"/>
    <w:basedOn w:val="TOC1"/>
    <w:rsid w:val="009D3B3A"/>
    <w:pPr>
      <w:keepNext w:val="0"/>
      <w:spacing w:before="0"/>
      <w:ind w:left="851" w:hanging="851"/>
    </w:pPr>
    <w:rPr>
      <w:sz w:val="20"/>
    </w:rPr>
  </w:style>
  <w:style w:type="paragraph" w:styleId="Index1">
    <w:name w:val="index 1"/>
    <w:basedOn w:val="Normal"/>
    <w:semiHidden/>
    <w:rsid w:val="009D3B3A"/>
    <w:pPr>
      <w:keepLines/>
      <w:spacing w:after="0"/>
    </w:pPr>
  </w:style>
  <w:style w:type="paragraph" w:styleId="Index2">
    <w:name w:val="index 2"/>
    <w:basedOn w:val="Index1"/>
    <w:semiHidden/>
    <w:rsid w:val="009D3B3A"/>
    <w:pPr>
      <w:ind w:left="284"/>
    </w:pPr>
  </w:style>
  <w:style w:type="paragraph" w:customStyle="1" w:styleId="TT">
    <w:name w:val="TT"/>
    <w:basedOn w:val="Heading1"/>
    <w:next w:val="Normal"/>
    <w:rsid w:val="009D3B3A"/>
    <w:pPr>
      <w:outlineLvl w:val="9"/>
    </w:pPr>
  </w:style>
  <w:style w:type="paragraph" w:styleId="Footer">
    <w:name w:val="footer"/>
    <w:basedOn w:val="Header"/>
    <w:rsid w:val="009D3B3A"/>
    <w:pPr>
      <w:jc w:val="center"/>
    </w:pPr>
    <w:rPr>
      <w:i/>
    </w:rPr>
  </w:style>
  <w:style w:type="character" w:styleId="FootnoteReference">
    <w:name w:val="footnote reference"/>
    <w:basedOn w:val="DefaultParagraphFont"/>
    <w:semiHidden/>
    <w:rsid w:val="009D3B3A"/>
    <w:rPr>
      <w:b/>
      <w:position w:val="6"/>
      <w:sz w:val="16"/>
    </w:rPr>
  </w:style>
  <w:style w:type="paragraph" w:styleId="FootnoteText">
    <w:name w:val="footnote text"/>
    <w:basedOn w:val="Normal"/>
    <w:semiHidden/>
    <w:rsid w:val="009D3B3A"/>
    <w:pPr>
      <w:keepLines/>
      <w:spacing w:after="0"/>
      <w:ind w:left="454" w:hanging="454"/>
    </w:pPr>
    <w:rPr>
      <w:sz w:val="16"/>
    </w:rPr>
  </w:style>
  <w:style w:type="paragraph" w:customStyle="1" w:styleId="NF">
    <w:name w:val="NF"/>
    <w:basedOn w:val="NO"/>
    <w:rsid w:val="009D3B3A"/>
    <w:pPr>
      <w:keepNext/>
      <w:spacing w:after="0"/>
    </w:pPr>
    <w:rPr>
      <w:rFonts w:ascii="Arial" w:hAnsi="Arial"/>
      <w:sz w:val="18"/>
    </w:rPr>
  </w:style>
  <w:style w:type="paragraph" w:customStyle="1" w:styleId="NO">
    <w:name w:val="NO"/>
    <w:basedOn w:val="Normal"/>
    <w:link w:val="NOChar"/>
    <w:rsid w:val="009D3B3A"/>
    <w:pPr>
      <w:keepLines/>
      <w:ind w:left="1135" w:hanging="851"/>
    </w:pPr>
  </w:style>
  <w:style w:type="paragraph" w:customStyle="1" w:styleId="PL">
    <w:name w:val="PL"/>
    <w:rsid w:val="009D3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3B3A"/>
    <w:pPr>
      <w:jc w:val="right"/>
    </w:pPr>
  </w:style>
  <w:style w:type="paragraph" w:customStyle="1" w:styleId="TAL">
    <w:name w:val="TAL"/>
    <w:basedOn w:val="Normal"/>
    <w:link w:val="TALChar"/>
    <w:rsid w:val="009D3B3A"/>
    <w:pPr>
      <w:keepNext/>
      <w:keepLines/>
      <w:spacing w:after="0"/>
    </w:pPr>
    <w:rPr>
      <w:rFonts w:ascii="Arial" w:hAnsi="Arial"/>
      <w:sz w:val="18"/>
    </w:rPr>
  </w:style>
  <w:style w:type="paragraph" w:styleId="ListNumber2">
    <w:name w:val="List Number 2"/>
    <w:basedOn w:val="ListNumber"/>
    <w:rsid w:val="009D3B3A"/>
    <w:pPr>
      <w:ind w:left="851"/>
    </w:pPr>
  </w:style>
  <w:style w:type="paragraph" w:styleId="ListNumber">
    <w:name w:val="List Number"/>
    <w:basedOn w:val="List"/>
    <w:rsid w:val="009D3B3A"/>
  </w:style>
  <w:style w:type="paragraph" w:styleId="List">
    <w:name w:val="List"/>
    <w:basedOn w:val="Normal"/>
    <w:rsid w:val="009D3B3A"/>
    <w:pPr>
      <w:ind w:left="568" w:hanging="284"/>
    </w:pPr>
  </w:style>
  <w:style w:type="paragraph" w:customStyle="1" w:styleId="TAH">
    <w:name w:val="TAH"/>
    <w:basedOn w:val="TAC"/>
    <w:link w:val="TAHCar"/>
    <w:rsid w:val="009D3B3A"/>
    <w:rPr>
      <w:b/>
    </w:rPr>
  </w:style>
  <w:style w:type="paragraph" w:customStyle="1" w:styleId="TAC">
    <w:name w:val="TAC"/>
    <w:basedOn w:val="TAL"/>
    <w:link w:val="TACChar"/>
    <w:rsid w:val="009D3B3A"/>
    <w:pPr>
      <w:jc w:val="center"/>
    </w:pPr>
  </w:style>
  <w:style w:type="paragraph" w:customStyle="1" w:styleId="LD">
    <w:name w:val="LD"/>
    <w:rsid w:val="009D3B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D3B3A"/>
    <w:pPr>
      <w:keepLines/>
      <w:ind w:left="1702" w:hanging="1418"/>
    </w:pPr>
  </w:style>
  <w:style w:type="paragraph" w:customStyle="1" w:styleId="FP">
    <w:name w:val="FP"/>
    <w:basedOn w:val="Normal"/>
    <w:rsid w:val="009D3B3A"/>
    <w:pPr>
      <w:spacing w:after="0"/>
    </w:pPr>
  </w:style>
  <w:style w:type="paragraph" w:customStyle="1" w:styleId="NW">
    <w:name w:val="NW"/>
    <w:basedOn w:val="NO"/>
    <w:rsid w:val="009D3B3A"/>
    <w:pPr>
      <w:spacing w:after="0"/>
    </w:pPr>
  </w:style>
  <w:style w:type="paragraph" w:customStyle="1" w:styleId="EW">
    <w:name w:val="EW"/>
    <w:basedOn w:val="EX"/>
    <w:rsid w:val="009D3B3A"/>
    <w:pPr>
      <w:spacing w:after="0"/>
    </w:pPr>
  </w:style>
  <w:style w:type="paragraph" w:customStyle="1" w:styleId="B1">
    <w:name w:val="B1"/>
    <w:basedOn w:val="List"/>
    <w:link w:val="B1Char"/>
    <w:rsid w:val="009D3B3A"/>
  </w:style>
  <w:style w:type="paragraph" w:styleId="TOC6">
    <w:name w:val="toc 6"/>
    <w:basedOn w:val="TOC5"/>
    <w:next w:val="Normal"/>
    <w:semiHidden/>
    <w:rsid w:val="009D3B3A"/>
    <w:pPr>
      <w:ind w:left="1985" w:hanging="1985"/>
    </w:pPr>
  </w:style>
  <w:style w:type="paragraph" w:styleId="TOC7">
    <w:name w:val="toc 7"/>
    <w:basedOn w:val="TOC6"/>
    <w:next w:val="Normal"/>
    <w:semiHidden/>
    <w:rsid w:val="009D3B3A"/>
    <w:pPr>
      <w:ind w:left="2268" w:hanging="2268"/>
    </w:pPr>
  </w:style>
  <w:style w:type="paragraph" w:styleId="ListBullet2">
    <w:name w:val="List Bullet 2"/>
    <w:basedOn w:val="ListBullet"/>
    <w:rsid w:val="009D3B3A"/>
    <w:pPr>
      <w:ind w:left="851"/>
    </w:pPr>
  </w:style>
  <w:style w:type="paragraph" w:styleId="ListBullet">
    <w:name w:val="List Bullet"/>
    <w:basedOn w:val="List"/>
    <w:rsid w:val="009D3B3A"/>
  </w:style>
  <w:style w:type="paragraph" w:customStyle="1" w:styleId="EditorsNote">
    <w:name w:val="Editor's Note"/>
    <w:basedOn w:val="NO"/>
    <w:rsid w:val="009D3B3A"/>
    <w:rPr>
      <w:color w:val="FF0000"/>
    </w:rPr>
  </w:style>
  <w:style w:type="paragraph" w:customStyle="1" w:styleId="TH">
    <w:name w:val="TH"/>
    <w:basedOn w:val="Normal"/>
    <w:link w:val="THChar"/>
    <w:rsid w:val="009D3B3A"/>
    <w:pPr>
      <w:keepNext/>
      <w:keepLines/>
      <w:spacing w:before="60"/>
      <w:jc w:val="center"/>
    </w:pPr>
    <w:rPr>
      <w:rFonts w:ascii="Arial" w:hAnsi="Arial"/>
      <w:b/>
    </w:rPr>
  </w:style>
  <w:style w:type="paragraph" w:customStyle="1" w:styleId="ZA">
    <w:name w:val="ZA"/>
    <w:rsid w:val="009D3B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3B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3B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3B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D3B3A"/>
    <w:pPr>
      <w:ind w:left="851" w:hanging="851"/>
    </w:pPr>
  </w:style>
  <w:style w:type="paragraph" w:customStyle="1" w:styleId="ZH">
    <w:name w:val="ZH"/>
    <w:rsid w:val="009D3B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D3B3A"/>
    <w:pPr>
      <w:keepNext w:val="0"/>
      <w:spacing w:before="0" w:after="240"/>
    </w:pPr>
  </w:style>
  <w:style w:type="paragraph" w:customStyle="1" w:styleId="ZG">
    <w:name w:val="ZG"/>
    <w:rsid w:val="009D3B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D3B3A"/>
    <w:pPr>
      <w:ind w:left="1135"/>
    </w:pPr>
  </w:style>
  <w:style w:type="paragraph" w:styleId="List2">
    <w:name w:val="List 2"/>
    <w:basedOn w:val="List"/>
    <w:rsid w:val="009D3B3A"/>
    <w:pPr>
      <w:ind w:left="851"/>
    </w:pPr>
  </w:style>
  <w:style w:type="paragraph" w:styleId="List3">
    <w:name w:val="List 3"/>
    <w:basedOn w:val="List2"/>
    <w:rsid w:val="009D3B3A"/>
    <w:pPr>
      <w:ind w:left="1135"/>
    </w:pPr>
  </w:style>
  <w:style w:type="paragraph" w:styleId="List4">
    <w:name w:val="List 4"/>
    <w:basedOn w:val="List3"/>
    <w:rsid w:val="009D3B3A"/>
    <w:pPr>
      <w:ind w:left="1418"/>
    </w:pPr>
  </w:style>
  <w:style w:type="paragraph" w:styleId="List5">
    <w:name w:val="List 5"/>
    <w:basedOn w:val="List4"/>
    <w:rsid w:val="009D3B3A"/>
    <w:pPr>
      <w:ind w:left="1702"/>
    </w:pPr>
  </w:style>
  <w:style w:type="paragraph" w:styleId="ListBullet4">
    <w:name w:val="List Bullet 4"/>
    <w:basedOn w:val="ListBullet3"/>
    <w:rsid w:val="009D3B3A"/>
    <w:pPr>
      <w:ind w:left="1418"/>
    </w:pPr>
  </w:style>
  <w:style w:type="paragraph" w:styleId="ListBullet5">
    <w:name w:val="List Bullet 5"/>
    <w:basedOn w:val="ListBullet4"/>
    <w:rsid w:val="009D3B3A"/>
    <w:pPr>
      <w:ind w:left="1702"/>
    </w:pPr>
  </w:style>
  <w:style w:type="paragraph" w:customStyle="1" w:styleId="B2">
    <w:name w:val="B2"/>
    <w:basedOn w:val="List2"/>
    <w:rsid w:val="009D3B3A"/>
  </w:style>
  <w:style w:type="paragraph" w:customStyle="1" w:styleId="B3">
    <w:name w:val="B3"/>
    <w:basedOn w:val="List3"/>
    <w:rsid w:val="009D3B3A"/>
  </w:style>
  <w:style w:type="paragraph" w:customStyle="1" w:styleId="B4">
    <w:name w:val="B4"/>
    <w:basedOn w:val="List4"/>
    <w:rsid w:val="009D3B3A"/>
  </w:style>
  <w:style w:type="paragraph" w:customStyle="1" w:styleId="B5">
    <w:name w:val="B5"/>
    <w:basedOn w:val="List5"/>
    <w:rsid w:val="009D3B3A"/>
  </w:style>
  <w:style w:type="paragraph" w:customStyle="1" w:styleId="ZTD">
    <w:name w:val="ZTD"/>
    <w:basedOn w:val="ZB"/>
    <w:rsid w:val="009D3B3A"/>
    <w:pPr>
      <w:framePr w:hRule="auto" w:wrap="notBeside" w:y="852"/>
    </w:pPr>
    <w:rPr>
      <w:i w:val="0"/>
      <w:sz w:val="40"/>
    </w:rPr>
  </w:style>
  <w:style w:type="paragraph" w:customStyle="1" w:styleId="ZV">
    <w:name w:val="ZV"/>
    <w:basedOn w:val="ZU"/>
    <w:rsid w:val="009D3B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 w:type="paragraph" w:styleId="Revision">
    <w:name w:val="Revision"/>
    <w:hidden/>
    <w:uiPriority w:val="99"/>
    <w:semiHidden/>
    <w:rsid w:val="008218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473929">
      <w:bodyDiv w:val="1"/>
      <w:marLeft w:val="0"/>
      <w:marRight w:val="0"/>
      <w:marTop w:val="0"/>
      <w:marBottom w:val="0"/>
      <w:divBdr>
        <w:top w:val="none" w:sz="0" w:space="0" w:color="auto"/>
        <w:left w:val="none" w:sz="0" w:space="0" w:color="auto"/>
        <w:bottom w:val="none" w:sz="0" w:space="0" w:color="auto"/>
        <w:right w:val="none" w:sz="0" w:space="0" w:color="auto"/>
      </w:divBdr>
    </w:div>
    <w:div w:id="1547108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26</Pages>
  <Words>6568</Words>
  <Characters>37444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43925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15)</dc:subject>
  <dc:creator>MCC Support</dc:creator>
  <cp:keywords/>
  <dc:description/>
  <cp:lastModifiedBy>MCC</cp:lastModifiedBy>
  <cp:revision>8</cp:revision>
  <dcterms:created xsi:type="dcterms:W3CDTF">2024-12-09T09:17:00Z</dcterms:created>
  <dcterms:modified xsi:type="dcterms:W3CDTF">2025-01-08T19:52:00Z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